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BEDAD" w14:textId="7E139CE4" w:rsidR="00080512" w:rsidRPr="00544468" w:rsidRDefault="006644F3">
      <w:pPr>
        <w:pStyle w:val="ZA"/>
        <w:framePr w:wrap="notBeside"/>
        <w:rPr>
          <w:noProof w:val="0"/>
        </w:rPr>
      </w:pPr>
      <w:bookmarkStart w:id="0" w:name="page1"/>
      <w:r w:rsidRPr="00544468">
        <w:rPr>
          <w:noProof w:val="0"/>
          <w:sz w:val="64"/>
        </w:rPr>
        <w:t>3GPP TS 38.508</w:t>
      </w:r>
      <w:r w:rsidR="00E671EC" w:rsidRPr="00544468">
        <w:rPr>
          <w:noProof w:val="0"/>
          <w:sz w:val="64"/>
        </w:rPr>
        <w:t>-1</w:t>
      </w:r>
      <w:r w:rsidR="00080512" w:rsidRPr="00544468">
        <w:rPr>
          <w:noProof w:val="0"/>
          <w:sz w:val="64"/>
        </w:rPr>
        <w:t xml:space="preserve"> </w:t>
      </w:r>
      <w:r w:rsidRPr="00544468">
        <w:rPr>
          <w:noProof w:val="0"/>
        </w:rPr>
        <w:t>V</w:t>
      </w:r>
      <w:r w:rsidR="001B12EF" w:rsidRPr="00544468">
        <w:rPr>
          <w:noProof w:val="0"/>
        </w:rPr>
        <w:t>1</w:t>
      </w:r>
      <w:r w:rsidR="00ED303F" w:rsidRPr="00544468">
        <w:rPr>
          <w:noProof w:val="0"/>
        </w:rPr>
        <w:t>7</w:t>
      </w:r>
      <w:r w:rsidRPr="00544468">
        <w:rPr>
          <w:noProof w:val="0"/>
        </w:rPr>
        <w:t>.</w:t>
      </w:r>
      <w:r w:rsidR="00A301EB">
        <w:rPr>
          <w:noProof w:val="0"/>
        </w:rPr>
        <w:t>1</w:t>
      </w:r>
      <w:r w:rsidR="004335ED">
        <w:rPr>
          <w:noProof w:val="0"/>
        </w:rPr>
        <w:t>1</w:t>
      </w:r>
      <w:r w:rsidR="00912728" w:rsidRPr="00544468">
        <w:rPr>
          <w:noProof w:val="0"/>
        </w:rPr>
        <w:t>.0</w:t>
      </w:r>
      <w:r w:rsidR="00080512" w:rsidRPr="00544468">
        <w:rPr>
          <w:noProof w:val="0"/>
        </w:rPr>
        <w:t xml:space="preserve"> </w:t>
      </w:r>
      <w:r w:rsidRPr="00544468">
        <w:rPr>
          <w:noProof w:val="0"/>
          <w:sz w:val="32"/>
        </w:rPr>
        <w:t>(20</w:t>
      </w:r>
      <w:r w:rsidR="00F158EF" w:rsidRPr="00544468">
        <w:rPr>
          <w:noProof w:val="0"/>
          <w:sz w:val="32"/>
        </w:rPr>
        <w:t>2</w:t>
      </w:r>
      <w:r w:rsidR="00525B55">
        <w:rPr>
          <w:noProof w:val="0"/>
          <w:sz w:val="32"/>
        </w:rPr>
        <w:t>3</w:t>
      </w:r>
      <w:r w:rsidRPr="00544468">
        <w:rPr>
          <w:noProof w:val="0"/>
          <w:sz w:val="32"/>
        </w:rPr>
        <w:t>-</w:t>
      </w:r>
      <w:r w:rsidR="004335ED">
        <w:rPr>
          <w:noProof w:val="0"/>
          <w:sz w:val="32"/>
        </w:rPr>
        <w:t>12</w:t>
      </w:r>
      <w:r w:rsidR="00080512" w:rsidRPr="00544468">
        <w:rPr>
          <w:noProof w:val="0"/>
          <w:sz w:val="32"/>
        </w:rPr>
        <w:t>)</w:t>
      </w:r>
    </w:p>
    <w:p w14:paraId="3EF9EF0C" w14:textId="77777777" w:rsidR="00080512" w:rsidRPr="00544468" w:rsidRDefault="00080512">
      <w:pPr>
        <w:pStyle w:val="ZB"/>
        <w:framePr w:wrap="notBeside"/>
        <w:rPr>
          <w:noProof w:val="0"/>
        </w:rPr>
      </w:pPr>
      <w:r w:rsidRPr="00544468">
        <w:rPr>
          <w:noProof w:val="0"/>
        </w:rPr>
        <w:t>Technical Specification</w:t>
      </w:r>
    </w:p>
    <w:p w14:paraId="15547A1A" w14:textId="77777777" w:rsidR="00080512" w:rsidRPr="00544468" w:rsidRDefault="00080512">
      <w:pPr>
        <w:pStyle w:val="ZT"/>
        <w:framePr w:wrap="notBeside"/>
      </w:pPr>
      <w:bookmarkStart w:id="1" w:name="_Hlk508883333"/>
      <w:r w:rsidRPr="00544468">
        <w:t>3rd Generation Partnership Project;</w:t>
      </w:r>
    </w:p>
    <w:p w14:paraId="64DCE9A5" w14:textId="77777777" w:rsidR="00080512" w:rsidRPr="00544468" w:rsidRDefault="00080512">
      <w:pPr>
        <w:pStyle w:val="ZT"/>
        <w:framePr w:wrap="notBeside"/>
      </w:pPr>
      <w:r w:rsidRPr="00544468">
        <w:t>Technica</w:t>
      </w:r>
      <w:r w:rsidR="006644F3" w:rsidRPr="00544468">
        <w:t>l Specification Group Radio Access Network</w:t>
      </w:r>
      <w:r w:rsidRPr="00544468">
        <w:t>;</w:t>
      </w:r>
    </w:p>
    <w:p w14:paraId="09FC539C" w14:textId="77777777" w:rsidR="00080512" w:rsidRPr="00544468" w:rsidRDefault="00C97035">
      <w:pPr>
        <w:pStyle w:val="ZT"/>
        <w:framePr w:wrap="notBeside"/>
      </w:pPr>
      <w:r w:rsidRPr="00544468">
        <w:t>5GS</w:t>
      </w:r>
      <w:r w:rsidR="00080512" w:rsidRPr="00544468">
        <w:t>;</w:t>
      </w:r>
    </w:p>
    <w:p w14:paraId="30203408" w14:textId="77777777" w:rsidR="00080512" w:rsidRPr="00544468" w:rsidRDefault="00E671EC">
      <w:pPr>
        <w:pStyle w:val="ZT"/>
        <w:framePr w:wrap="notBeside"/>
        <w:rPr>
          <w:snapToGrid w:val="0"/>
        </w:rPr>
      </w:pPr>
      <w:r w:rsidRPr="00544468">
        <w:rPr>
          <w:snapToGrid w:val="0"/>
        </w:rPr>
        <w:t>User Equipment (</w:t>
      </w:r>
      <w:r w:rsidR="006644F3" w:rsidRPr="00544468">
        <w:rPr>
          <w:snapToGrid w:val="0"/>
        </w:rPr>
        <w:t>UE</w:t>
      </w:r>
      <w:r w:rsidRPr="00544468">
        <w:rPr>
          <w:snapToGrid w:val="0"/>
        </w:rPr>
        <w:t>)</w:t>
      </w:r>
      <w:r w:rsidR="006644F3" w:rsidRPr="00544468">
        <w:rPr>
          <w:snapToGrid w:val="0"/>
        </w:rPr>
        <w:t xml:space="preserve"> conformance </w:t>
      </w:r>
      <w:r w:rsidR="0033499A" w:rsidRPr="00544468">
        <w:rPr>
          <w:snapToGrid w:val="0"/>
        </w:rPr>
        <w:t>specification;</w:t>
      </w:r>
    </w:p>
    <w:p w14:paraId="5E78DEC3" w14:textId="77777777" w:rsidR="0033499A" w:rsidRPr="00544468" w:rsidRDefault="0033499A">
      <w:pPr>
        <w:pStyle w:val="ZT"/>
        <w:framePr w:wrap="notBeside"/>
      </w:pPr>
      <w:r w:rsidRPr="00544468">
        <w:t>Part 1: Common test environment</w:t>
      </w:r>
    </w:p>
    <w:p w14:paraId="5E06C018" w14:textId="73E6AE11" w:rsidR="00080512" w:rsidRPr="00544468" w:rsidRDefault="00FC1192">
      <w:pPr>
        <w:pStyle w:val="ZT"/>
        <w:framePr w:wrap="notBeside"/>
        <w:rPr>
          <w:i/>
          <w:sz w:val="28"/>
        </w:rPr>
      </w:pPr>
      <w:r w:rsidRPr="00544468">
        <w:t>(</w:t>
      </w:r>
      <w:r w:rsidRPr="00544468">
        <w:rPr>
          <w:rStyle w:val="ZGSM"/>
        </w:rPr>
        <w:t xml:space="preserve">Release </w:t>
      </w:r>
      <w:r w:rsidR="006644F3" w:rsidRPr="00544468">
        <w:rPr>
          <w:rStyle w:val="ZGSM"/>
        </w:rPr>
        <w:t>1</w:t>
      </w:r>
      <w:r w:rsidR="00ED303F" w:rsidRPr="00544468">
        <w:rPr>
          <w:rStyle w:val="ZGSM"/>
        </w:rPr>
        <w:t>7</w:t>
      </w:r>
      <w:r w:rsidRPr="00544468">
        <w:t>)</w:t>
      </w:r>
    </w:p>
    <w:bookmarkEnd w:id="1"/>
    <w:p w14:paraId="44045014" w14:textId="34DDB411" w:rsidR="00917CCB" w:rsidRPr="00544468" w:rsidRDefault="001311BA" w:rsidP="00917CCB">
      <w:pPr>
        <w:pStyle w:val="ZU"/>
        <w:framePr w:h="4929" w:hRule="exact" w:wrap="notBeside"/>
        <w:tabs>
          <w:tab w:val="right" w:pos="10206"/>
        </w:tabs>
        <w:jc w:val="left"/>
        <w:rPr>
          <w:noProof w:val="0"/>
        </w:rPr>
      </w:pPr>
      <w:r>
        <w:rPr>
          <w:i/>
          <w:noProof w:val="0"/>
        </w:rPr>
        <w:pict w14:anchorId="39907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75pt;height:66pt">
            <v:imagedata r:id="rId12" o:title="5G-logo_175px"/>
          </v:shape>
        </w:pict>
      </w:r>
      <w:r w:rsidR="00917CCB" w:rsidRPr="00544468">
        <w:rPr>
          <w:noProof w:val="0"/>
        </w:rPr>
        <w:tab/>
      </w:r>
      <w:r>
        <w:rPr>
          <w:noProof w:val="0"/>
        </w:rPr>
        <w:pict w14:anchorId="7549357F">
          <v:shape id="_x0000_i1026" type="#_x0000_t75" style="width:126.75pt;height:73.5pt">
            <v:imagedata r:id="rId13" o:title="3GPP-logo_web"/>
          </v:shape>
        </w:pict>
      </w:r>
    </w:p>
    <w:p w14:paraId="7480F6AA" w14:textId="77777777" w:rsidR="00080512" w:rsidRPr="00544468" w:rsidRDefault="00080512">
      <w:pPr>
        <w:pStyle w:val="ZU"/>
        <w:framePr w:h="4929" w:hRule="exact" w:wrap="notBeside"/>
        <w:tabs>
          <w:tab w:val="right" w:pos="10206"/>
        </w:tabs>
        <w:jc w:val="left"/>
        <w:rPr>
          <w:noProof w:val="0"/>
        </w:rPr>
      </w:pPr>
    </w:p>
    <w:p w14:paraId="1283CB13" w14:textId="77777777" w:rsidR="00080512" w:rsidRPr="00544468" w:rsidRDefault="00080512" w:rsidP="00734A5B">
      <w:pPr>
        <w:framePr w:h="1377" w:hRule="exact" w:wrap="notBeside" w:vAnchor="page" w:hAnchor="margin" w:y="15305"/>
        <w:rPr>
          <w:sz w:val="16"/>
        </w:rPr>
      </w:pPr>
      <w:r w:rsidRPr="00544468">
        <w:rPr>
          <w:sz w:val="16"/>
        </w:rPr>
        <w:t>The present document has been developed within the 3</w:t>
      </w:r>
      <w:r w:rsidR="00F04712" w:rsidRPr="00544468">
        <w:rPr>
          <w:sz w:val="16"/>
        </w:rPr>
        <w:t>rd</w:t>
      </w:r>
      <w:r w:rsidRPr="00544468">
        <w:rPr>
          <w:sz w:val="16"/>
        </w:rPr>
        <w:t xml:space="preserve"> Generation Partnership Project (3GPP</w:t>
      </w:r>
      <w:r w:rsidRPr="00544468">
        <w:rPr>
          <w:sz w:val="16"/>
          <w:vertAlign w:val="superscript"/>
        </w:rPr>
        <w:t xml:space="preserve"> TM</w:t>
      </w:r>
      <w:r w:rsidRPr="00544468">
        <w:rPr>
          <w:sz w:val="16"/>
        </w:rPr>
        <w:t>) and may be further elaborated for the purposes of 3GPP</w:t>
      </w:r>
      <w:r w:rsidR="00DE7424" w:rsidRPr="00544468">
        <w:rPr>
          <w:sz w:val="16"/>
        </w:rPr>
        <w:t>.</w:t>
      </w:r>
      <w:r w:rsidRPr="00544468">
        <w:rPr>
          <w:sz w:val="16"/>
        </w:rPr>
        <w:br/>
        <w:t>The present document has not been subject to any approval process by the 3GPP</w:t>
      </w:r>
      <w:r w:rsidRPr="00544468">
        <w:rPr>
          <w:sz w:val="16"/>
          <w:vertAlign w:val="superscript"/>
        </w:rPr>
        <w:t xml:space="preserve"> </w:t>
      </w:r>
      <w:r w:rsidRPr="00544468">
        <w:rPr>
          <w:sz w:val="16"/>
        </w:rPr>
        <w:t>Organizational Partners and shall not be implemented.</w:t>
      </w:r>
      <w:r w:rsidRPr="00544468">
        <w:rPr>
          <w:sz w:val="16"/>
        </w:rPr>
        <w:br/>
        <w:t>This Specification is provided for future development work within 3GPP</w:t>
      </w:r>
      <w:r w:rsidRPr="00544468">
        <w:rPr>
          <w:sz w:val="16"/>
          <w:vertAlign w:val="superscript"/>
        </w:rPr>
        <w:t xml:space="preserve"> </w:t>
      </w:r>
      <w:r w:rsidRPr="00544468">
        <w:rPr>
          <w:sz w:val="16"/>
        </w:rPr>
        <w:t>only. The Organizational Partners accept no liability for any use of this Specification.</w:t>
      </w:r>
      <w:r w:rsidRPr="00544468">
        <w:rPr>
          <w:sz w:val="16"/>
        </w:rPr>
        <w:br/>
        <w:t xml:space="preserve">Specifications and </w:t>
      </w:r>
      <w:r w:rsidR="00F653B8" w:rsidRPr="00544468">
        <w:rPr>
          <w:sz w:val="16"/>
        </w:rPr>
        <w:t>Reports</w:t>
      </w:r>
      <w:r w:rsidRPr="00544468">
        <w:rPr>
          <w:sz w:val="16"/>
        </w:rPr>
        <w:t xml:space="preserve"> for implementation of the 3GPP</w:t>
      </w:r>
      <w:r w:rsidRPr="00544468">
        <w:rPr>
          <w:sz w:val="16"/>
          <w:vertAlign w:val="superscript"/>
        </w:rPr>
        <w:t xml:space="preserve"> TM</w:t>
      </w:r>
      <w:r w:rsidRPr="00544468">
        <w:rPr>
          <w:sz w:val="16"/>
        </w:rPr>
        <w:t xml:space="preserve"> system should be obtained via the 3GPP Organizational Partners' Publications Offices.</w:t>
      </w:r>
    </w:p>
    <w:p w14:paraId="6512605B" w14:textId="77777777" w:rsidR="00080512" w:rsidRPr="00544468" w:rsidRDefault="00080512">
      <w:pPr>
        <w:pStyle w:val="ZV"/>
        <w:framePr w:wrap="notBeside"/>
        <w:rPr>
          <w:noProof w:val="0"/>
        </w:rPr>
      </w:pPr>
    </w:p>
    <w:p w14:paraId="0D0775B4" w14:textId="77777777" w:rsidR="00080512" w:rsidRPr="00544468" w:rsidRDefault="00080512"/>
    <w:bookmarkEnd w:id="0"/>
    <w:p w14:paraId="723B2A6B" w14:textId="77777777" w:rsidR="00080512" w:rsidRPr="00544468" w:rsidRDefault="00080512">
      <w:pPr>
        <w:sectPr w:rsidR="00080512" w:rsidRPr="00544468">
          <w:footnotePr>
            <w:numRestart w:val="eachSect"/>
          </w:footnotePr>
          <w:pgSz w:w="11907" w:h="16840"/>
          <w:pgMar w:top="2268" w:right="851" w:bottom="10773" w:left="851" w:header="0" w:footer="0" w:gutter="0"/>
          <w:cols w:space="720"/>
        </w:sectPr>
      </w:pPr>
    </w:p>
    <w:p w14:paraId="62D73544" w14:textId="77777777" w:rsidR="00614FDF" w:rsidRPr="00544468" w:rsidRDefault="00614FDF" w:rsidP="00DE7424">
      <w:bookmarkStart w:id="2" w:name="page2"/>
    </w:p>
    <w:p w14:paraId="75236F35" w14:textId="77777777" w:rsidR="00080512" w:rsidRPr="00544468" w:rsidRDefault="00080512"/>
    <w:p w14:paraId="6B6E279B" w14:textId="77777777" w:rsidR="00080512" w:rsidRPr="00544468" w:rsidRDefault="00080512">
      <w:pPr>
        <w:pStyle w:val="FP"/>
        <w:framePr w:wrap="notBeside" w:hAnchor="margin" w:y="1419"/>
        <w:pBdr>
          <w:bottom w:val="single" w:sz="6" w:space="1" w:color="auto"/>
        </w:pBdr>
        <w:spacing w:before="240"/>
        <w:ind w:left="2835" w:right="2835"/>
        <w:jc w:val="center"/>
      </w:pPr>
      <w:r w:rsidRPr="00544468">
        <w:t>Keywords</w:t>
      </w:r>
    </w:p>
    <w:p w14:paraId="7BF2601D" w14:textId="77777777" w:rsidR="00080512" w:rsidRPr="00544468" w:rsidRDefault="00D5124F">
      <w:pPr>
        <w:pStyle w:val="FP"/>
        <w:framePr w:wrap="notBeside" w:hAnchor="margin" w:y="1419"/>
        <w:ind w:left="2835" w:right="2835"/>
        <w:jc w:val="center"/>
        <w:rPr>
          <w:rFonts w:ascii="Arial" w:hAnsi="Arial"/>
          <w:sz w:val="18"/>
        </w:rPr>
      </w:pPr>
      <w:r w:rsidRPr="00544468">
        <w:rPr>
          <w:rFonts w:ascii="Arial" w:hAnsi="Arial"/>
          <w:sz w:val="18"/>
        </w:rPr>
        <w:t>5GS, UE, terminal, testing</w:t>
      </w:r>
    </w:p>
    <w:p w14:paraId="1C5E2DA7" w14:textId="77777777" w:rsidR="00080512" w:rsidRPr="00544468" w:rsidRDefault="00080512"/>
    <w:p w14:paraId="640A0F8C" w14:textId="77777777" w:rsidR="00080512" w:rsidRPr="00544468" w:rsidRDefault="00080512">
      <w:pPr>
        <w:pStyle w:val="FP"/>
        <w:framePr w:wrap="notBeside" w:hAnchor="margin" w:yAlign="center"/>
        <w:spacing w:after="240"/>
        <w:ind w:left="2835" w:right="2835"/>
        <w:jc w:val="center"/>
        <w:rPr>
          <w:rFonts w:ascii="Arial" w:hAnsi="Arial"/>
          <w:b/>
          <w:i/>
        </w:rPr>
      </w:pPr>
      <w:r w:rsidRPr="00544468">
        <w:rPr>
          <w:rFonts w:ascii="Arial" w:hAnsi="Arial"/>
          <w:b/>
          <w:i/>
        </w:rPr>
        <w:t>3GPP</w:t>
      </w:r>
    </w:p>
    <w:p w14:paraId="71034A51" w14:textId="77777777" w:rsidR="00080512" w:rsidRPr="00544468" w:rsidRDefault="00080512">
      <w:pPr>
        <w:pStyle w:val="FP"/>
        <w:framePr w:wrap="notBeside" w:hAnchor="margin" w:yAlign="center"/>
        <w:pBdr>
          <w:bottom w:val="single" w:sz="6" w:space="1" w:color="auto"/>
        </w:pBdr>
        <w:ind w:left="2835" w:right="2835"/>
        <w:jc w:val="center"/>
      </w:pPr>
      <w:r w:rsidRPr="00544468">
        <w:t>Postal address</w:t>
      </w:r>
    </w:p>
    <w:p w14:paraId="26470B2D" w14:textId="77777777" w:rsidR="00080512" w:rsidRPr="00544468" w:rsidRDefault="00080512">
      <w:pPr>
        <w:pStyle w:val="FP"/>
        <w:framePr w:wrap="notBeside" w:hAnchor="margin" w:yAlign="center"/>
        <w:ind w:left="2835" w:right="2835"/>
        <w:jc w:val="center"/>
        <w:rPr>
          <w:rFonts w:ascii="Arial" w:hAnsi="Arial"/>
          <w:sz w:val="18"/>
        </w:rPr>
      </w:pPr>
    </w:p>
    <w:p w14:paraId="0E8479AB" w14:textId="77777777" w:rsidR="00080512" w:rsidRPr="00544468" w:rsidRDefault="00080512">
      <w:pPr>
        <w:pStyle w:val="FP"/>
        <w:framePr w:wrap="notBeside" w:hAnchor="margin" w:yAlign="center"/>
        <w:pBdr>
          <w:bottom w:val="single" w:sz="6" w:space="1" w:color="auto"/>
        </w:pBdr>
        <w:spacing w:before="240"/>
        <w:ind w:left="2835" w:right="2835"/>
        <w:jc w:val="center"/>
      </w:pPr>
      <w:r w:rsidRPr="00544468">
        <w:t>3GPP support office address</w:t>
      </w:r>
    </w:p>
    <w:p w14:paraId="0B3C5111" w14:textId="77777777" w:rsidR="00080512" w:rsidRPr="00544468" w:rsidRDefault="00080512">
      <w:pPr>
        <w:pStyle w:val="FP"/>
        <w:framePr w:wrap="notBeside" w:hAnchor="margin" w:yAlign="center"/>
        <w:ind w:left="2835" w:right="2835"/>
        <w:jc w:val="center"/>
        <w:rPr>
          <w:rFonts w:ascii="Arial" w:hAnsi="Arial"/>
          <w:sz w:val="18"/>
          <w:lang w:val="fr-FR"/>
        </w:rPr>
      </w:pPr>
      <w:r w:rsidRPr="00544468">
        <w:rPr>
          <w:rFonts w:ascii="Arial" w:hAnsi="Arial"/>
          <w:sz w:val="18"/>
          <w:lang w:val="fr-FR"/>
        </w:rPr>
        <w:t>650 Route des Lucioles - Sophia Antipolis</w:t>
      </w:r>
    </w:p>
    <w:p w14:paraId="23FEB8A4" w14:textId="77777777" w:rsidR="00080512" w:rsidRPr="00544468" w:rsidRDefault="00080512">
      <w:pPr>
        <w:pStyle w:val="FP"/>
        <w:framePr w:wrap="notBeside" w:hAnchor="margin" w:yAlign="center"/>
        <w:ind w:left="2835" w:right="2835"/>
        <w:jc w:val="center"/>
        <w:rPr>
          <w:rFonts w:ascii="Arial" w:hAnsi="Arial"/>
          <w:sz w:val="18"/>
          <w:lang w:val="fr-FR"/>
        </w:rPr>
      </w:pPr>
      <w:r w:rsidRPr="00544468">
        <w:rPr>
          <w:rFonts w:ascii="Arial" w:hAnsi="Arial"/>
          <w:sz w:val="18"/>
          <w:lang w:val="fr-FR"/>
        </w:rPr>
        <w:t>Valbonne - FRANCE</w:t>
      </w:r>
    </w:p>
    <w:p w14:paraId="7DFE3FA5" w14:textId="77777777" w:rsidR="00080512" w:rsidRPr="00544468" w:rsidRDefault="00080512">
      <w:pPr>
        <w:pStyle w:val="FP"/>
        <w:framePr w:wrap="notBeside" w:hAnchor="margin" w:yAlign="center"/>
        <w:spacing w:after="20"/>
        <w:ind w:left="2835" w:right="2835"/>
        <w:jc w:val="center"/>
        <w:rPr>
          <w:rFonts w:ascii="Arial" w:hAnsi="Arial"/>
          <w:sz w:val="18"/>
        </w:rPr>
      </w:pPr>
      <w:r w:rsidRPr="00544468">
        <w:rPr>
          <w:rFonts w:ascii="Arial" w:hAnsi="Arial"/>
          <w:sz w:val="18"/>
        </w:rPr>
        <w:t>Tel.: +33 4 92 94 42 00 Fax: +33 4 93 65 47 16</w:t>
      </w:r>
    </w:p>
    <w:p w14:paraId="1DDC9581" w14:textId="77777777" w:rsidR="00080512" w:rsidRPr="00544468" w:rsidRDefault="00080512">
      <w:pPr>
        <w:pStyle w:val="FP"/>
        <w:framePr w:wrap="notBeside" w:hAnchor="margin" w:yAlign="center"/>
        <w:pBdr>
          <w:bottom w:val="single" w:sz="6" w:space="1" w:color="auto"/>
        </w:pBdr>
        <w:spacing w:before="240"/>
        <w:ind w:left="2835" w:right="2835"/>
        <w:jc w:val="center"/>
      </w:pPr>
      <w:r w:rsidRPr="00544468">
        <w:t>Internet</w:t>
      </w:r>
    </w:p>
    <w:p w14:paraId="32603361" w14:textId="77777777" w:rsidR="00080512" w:rsidRPr="00544468" w:rsidRDefault="00080512">
      <w:pPr>
        <w:pStyle w:val="FP"/>
        <w:framePr w:wrap="notBeside" w:hAnchor="margin" w:yAlign="center"/>
        <w:ind w:left="2835" w:right="2835"/>
        <w:jc w:val="center"/>
        <w:rPr>
          <w:rFonts w:ascii="Arial" w:hAnsi="Arial"/>
          <w:sz w:val="18"/>
        </w:rPr>
      </w:pPr>
      <w:r w:rsidRPr="00544468">
        <w:rPr>
          <w:rFonts w:ascii="Arial" w:hAnsi="Arial"/>
          <w:sz w:val="18"/>
        </w:rPr>
        <w:t>http://www.3gpp.org</w:t>
      </w:r>
    </w:p>
    <w:p w14:paraId="2F9FEEF3" w14:textId="77777777" w:rsidR="00080512" w:rsidRPr="00544468" w:rsidRDefault="00080512"/>
    <w:p w14:paraId="259EAA89" w14:textId="77777777" w:rsidR="00080512" w:rsidRPr="00544468"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44468">
        <w:rPr>
          <w:rFonts w:ascii="Arial" w:hAnsi="Arial"/>
          <w:b/>
          <w:i/>
        </w:rPr>
        <w:t>Copyright Notification</w:t>
      </w:r>
    </w:p>
    <w:p w14:paraId="5300FD78" w14:textId="77777777" w:rsidR="00080512" w:rsidRPr="00544468" w:rsidRDefault="00080512" w:rsidP="00FA1266">
      <w:pPr>
        <w:pStyle w:val="FP"/>
        <w:framePr w:h="3057" w:hRule="exact" w:wrap="notBeside" w:vAnchor="page" w:hAnchor="margin" w:y="12605"/>
        <w:jc w:val="center"/>
      </w:pPr>
      <w:r w:rsidRPr="00544468">
        <w:t>No part may be reproduced except as authorized by written permission.</w:t>
      </w:r>
      <w:r w:rsidRPr="00544468">
        <w:br/>
        <w:t>The copyright and the foregoing restriction extend to reproduction in all media.</w:t>
      </w:r>
    </w:p>
    <w:p w14:paraId="6808CB2B" w14:textId="77777777" w:rsidR="00080512" w:rsidRPr="00544468" w:rsidRDefault="00080512" w:rsidP="00FA1266">
      <w:pPr>
        <w:pStyle w:val="FP"/>
        <w:framePr w:h="3057" w:hRule="exact" w:wrap="notBeside" w:vAnchor="page" w:hAnchor="margin" w:y="12605"/>
        <w:jc w:val="center"/>
      </w:pPr>
    </w:p>
    <w:p w14:paraId="34672403" w14:textId="65C3F59C" w:rsidR="00080512" w:rsidRPr="00544468" w:rsidRDefault="00DC309B" w:rsidP="001B1B29">
      <w:pPr>
        <w:pStyle w:val="FP"/>
        <w:framePr w:h="3057" w:hRule="exact" w:wrap="notBeside" w:vAnchor="page" w:hAnchor="margin" w:y="12605"/>
        <w:spacing w:line="480" w:lineRule="auto"/>
        <w:jc w:val="center"/>
        <w:rPr>
          <w:sz w:val="18"/>
        </w:rPr>
      </w:pPr>
      <w:r w:rsidRPr="00544468">
        <w:rPr>
          <w:sz w:val="18"/>
        </w:rPr>
        <w:t>© 20</w:t>
      </w:r>
      <w:r w:rsidR="00F158EF" w:rsidRPr="00544468">
        <w:rPr>
          <w:sz w:val="18"/>
        </w:rPr>
        <w:t>2</w:t>
      </w:r>
      <w:r w:rsidR="00525B55">
        <w:rPr>
          <w:sz w:val="18"/>
        </w:rPr>
        <w:t>3</w:t>
      </w:r>
      <w:r w:rsidR="00080512" w:rsidRPr="00544468">
        <w:rPr>
          <w:sz w:val="18"/>
        </w:rPr>
        <w:t>, 3GPP Organizational Partners (ARIB, ATIS, CCSA, ETSI,</w:t>
      </w:r>
      <w:r w:rsidR="00F22EC7" w:rsidRPr="00544468">
        <w:rPr>
          <w:sz w:val="18"/>
        </w:rPr>
        <w:t xml:space="preserve"> TSDSI, </w:t>
      </w:r>
      <w:r w:rsidR="00080512" w:rsidRPr="00544468">
        <w:rPr>
          <w:sz w:val="18"/>
        </w:rPr>
        <w:t>TTA, TTC).</w:t>
      </w:r>
      <w:bookmarkStart w:id="3" w:name="copyrightaddon"/>
      <w:bookmarkEnd w:id="3"/>
    </w:p>
    <w:p w14:paraId="73DD5670" w14:textId="77777777" w:rsidR="00734A5B" w:rsidRPr="00544468" w:rsidRDefault="00080512" w:rsidP="00FA1266">
      <w:pPr>
        <w:pStyle w:val="FP"/>
        <w:framePr w:h="3057" w:hRule="exact" w:wrap="notBeside" w:vAnchor="page" w:hAnchor="margin" w:y="12605"/>
        <w:jc w:val="center"/>
        <w:rPr>
          <w:sz w:val="18"/>
        </w:rPr>
      </w:pPr>
      <w:r w:rsidRPr="00544468">
        <w:rPr>
          <w:sz w:val="18"/>
        </w:rPr>
        <w:t>All rights reserved.</w:t>
      </w:r>
    </w:p>
    <w:p w14:paraId="0D49EE3E" w14:textId="77777777" w:rsidR="00FC1192" w:rsidRPr="00544468" w:rsidRDefault="00FC1192" w:rsidP="00FA1266">
      <w:pPr>
        <w:pStyle w:val="FP"/>
        <w:framePr w:h="3057" w:hRule="exact" w:wrap="notBeside" w:vAnchor="page" w:hAnchor="margin" w:y="12605"/>
        <w:rPr>
          <w:sz w:val="18"/>
        </w:rPr>
      </w:pPr>
    </w:p>
    <w:p w14:paraId="68457532" w14:textId="77777777" w:rsidR="00734A5B" w:rsidRPr="00544468" w:rsidRDefault="00734A5B" w:rsidP="00FA1266">
      <w:pPr>
        <w:pStyle w:val="FP"/>
        <w:framePr w:h="3057" w:hRule="exact" w:wrap="notBeside" w:vAnchor="page" w:hAnchor="margin" w:y="12605"/>
        <w:rPr>
          <w:sz w:val="18"/>
        </w:rPr>
      </w:pPr>
      <w:r w:rsidRPr="00544468">
        <w:rPr>
          <w:sz w:val="18"/>
        </w:rPr>
        <w:t xml:space="preserve">UMTS™ is a </w:t>
      </w:r>
      <w:proofErr w:type="gramStart"/>
      <w:r w:rsidRPr="00544468">
        <w:rPr>
          <w:sz w:val="18"/>
        </w:rPr>
        <w:t>Trade Mark</w:t>
      </w:r>
      <w:proofErr w:type="gramEnd"/>
      <w:r w:rsidRPr="00544468">
        <w:rPr>
          <w:sz w:val="18"/>
        </w:rPr>
        <w:t xml:space="preserve"> of ETSI registered for the benefit of its members</w:t>
      </w:r>
    </w:p>
    <w:p w14:paraId="4BADF39A" w14:textId="77777777" w:rsidR="00080512" w:rsidRPr="00544468" w:rsidRDefault="00734A5B" w:rsidP="00FA1266">
      <w:pPr>
        <w:pStyle w:val="FP"/>
        <w:framePr w:h="3057" w:hRule="exact" w:wrap="notBeside" w:vAnchor="page" w:hAnchor="margin" w:y="12605"/>
        <w:rPr>
          <w:sz w:val="18"/>
        </w:rPr>
      </w:pPr>
      <w:r w:rsidRPr="00544468">
        <w:rPr>
          <w:sz w:val="18"/>
        </w:rPr>
        <w:t xml:space="preserve">3GPP™ is a </w:t>
      </w:r>
      <w:proofErr w:type="gramStart"/>
      <w:r w:rsidRPr="00544468">
        <w:rPr>
          <w:sz w:val="18"/>
        </w:rPr>
        <w:t>Trade Mark</w:t>
      </w:r>
      <w:proofErr w:type="gramEnd"/>
      <w:r w:rsidRPr="00544468">
        <w:rPr>
          <w:sz w:val="18"/>
        </w:rPr>
        <w:t xml:space="preserve"> of ETSI registered for the benefit of its Members and of the 3GPP Organizational Partners</w:t>
      </w:r>
      <w:r w:rsidR="00080512" w:rsidRPr="00544468">
        <w:rPr>
          <w:sz w:val="18"/>
        </w:rPr>
        <w:br/>
      </w:r>
      <w:r w:rsidR="00FA1266" w:rsidRPr="00544468">
        <w:rPr>
          <w:sz w:val="18"/>
        </w:rPr>
        <w:t>LTE™ is a Trade Mark of ETSI registered for the benefit of its Members and of the 3GPP Organizational Partners</w:t>
      </w:r>
    </w:p>
    <w:p w14:paraId="6B673F1F" w14:textId="77777777" w:rsidR="00FA1266" w:rsidRPr="00544468" w:rsidRDefault="00FA1266" w:rsidP="00FA1266">
      <w:pPr>
        <w:pStyle w:val="FP"/>
        <w:framePr w:h="3057" w:hRule="exact" w:wrap="notBeside" w:vAnchor="page" w:hAnchor="margin" w:y="12605"/>
        <w:rPr>
          <w:sz w:val="18"/>
        </w:rPr>
      </w:pPr>
      <w:r w:rsidRPr="00544468">
        <w:rPr>
          <w:sz w:val="18"/>
        </w:rPr>
        <w:t>GSM® and the GSM logo are registered and owned by the GSM Association</w:t>
      </w:r>
    </w:p>
    <w:bookmarkEnd w:id="2"/>
    <w:p w14:paraId="72ED82D7" w14:textId="77777777" w:rsidR="00080512" w:rsidRPr="00F15EBF" w:rsidRDefault="00080512" w:rsidP="004D697C">
      <w:pPr>
        <w:pStyle w:val="TT"/>
        <w:outlineLvl w:val="0"/>
      </w:pPr>
      <w:r w:rsidRPr="00F15EBF">
        <w:br w:type="page"/>
      </w:r>
      <w:r w:rsidRPr="00F15EBF">
        <w:lastRenderedPageBreak/>
        <w:t>Contents</w:t>
      </w:r>
    </w:p>
    <w:p w14:paraId="1B11F123" w14:textId="648805F7" w:rsidR="004335ED" w:rsidRDefault="00D77050">
      <w:pPr>
        <w:pStyle w:val="TOC1"/>
        <w:rPr>
          <w:rFonts w:ascii="Calibri" w:hAnsi="Calibri" w:cs="Vrinda"/>
          <w:noProof/>
          <w:kern w:val="2"/>
          <w:szCs w:val="22"/>
        </w:rPr>
      </w:pPr>
      <w:r>
        <w:fldChar w:fldCharType="begin" w:fldLock="1"/>
      </w:r>
      <w:r>
        <w:instrText xml:space="preserve"> TOC \o "1-9" </w:instrText>
      </w:r>
      <w:r>
        <w:fldChar w:fldCharType="separate"/>
      </w:r>
      <w:r w:rsidR="004335ED">
        <w:rPr>
          <w:noProof/>
        </w:rPr>
        <w:t>Foreword</w:t>
      </w:r>
      <w:r w:rsidR="004335ED">
        <w:rPr>
          <w:noProof/>
        </w:rPr>
        <w:tab/>
      </w:r>
      <w:r w:rsidR="004335ED">
        <w:rPr>
          <w:noProof/>
        </w:rPr>
        <w:fldChar w:fldCharType="begin" w:fldLock="1"/>
      </w:r>
      <w:r w:rsidR="004335ED">
        <w:rPr>
          <w:noProof/>
        </w:rPr>
        <w:instrText xml:space="preserve"> PAGEREF _Toc149654350 \h </w:instrText>
      </w:r>
      <w:r w:rsidR="004335ED">
        <w:rPr>
          <w:noProof/>
        </w:rPr>
      </w:r>
      <w:r w:rsidR="004335ED">
        <w:rPr>
          <w:noProof/>
        </w:rPr>
        <w:fldChar w:fldCharType="separate"/>
      </w:r>
      <w:r w:rsidR="004335ED">
        <w:rPr>
          <w:noProof/>
        </w:rPr>
        <w:t>4</w:t>
      </w:r>
      <w:r w:rsidR="004335ED">
        <w:rPr>
          <w:noProof/>
        </w:rPr>
        <w:fldChar w:fldCharType="end"/>
      </w:r>
    </w:p>
    <w:p w14:paraId="1A5C8E7B" w14:textId="78097D96" w:rsidR="004335ED" w:rsidRDefault="004335ED">
      <w:pPr>
        <w:pStyle w:val="TOC1"/>
        <w:rPr>
          <w:rFonts w:ascii="Calibri" w:hAnsi="Calibri" w:cs="Vrinda"/>
          <w:noProof/>
          <w:kern w:val="2"/>
          <w:szCs w:val="22"/>
        </w:rPr>
      </w:pPr>
      <w:r>
        <w:rPr>
          <w:noProof/>
        </w:rPr>
        <w:t>1</w:t>
      </w:r>
      <w:r>
        <w:rPr>
          <w:rFonts w:ascii="Calibri" w:hAnsi="Calibri" w:cs="Vrinda"/>
          <w:noProof/>
          <w:kern w:val="2"/>
          <w:szCs w:val="22"/>
        </w:rPr>
        <w:tab/>
      </w:r>
      <w:r>
        <w:rPr>
          <w:noProof/>
        </w:rPr>
        <w:t>Scope</w:t>
      </w:r>
      <w:r>
        <w:rPr>
          <w:noProof/>
        </w:rPr>
        <w:tab/>
      </w:r>
      <w:r>
        <w:rPr>
          <w:noProof/>
        </w:rPr>
        <w:fldChar w:fldCharType="begin" w:fldLock="1"/>
      </w:r>
      <w:r>
        <w:rPr>
          <w:noProof/>
        </w:rPr>
        <w:instrText xml:space="preserve"> PAGEREF _Toc149654351 \h </w:instrText>
      </w:r>
      <w:r>
        <w:rPr>
          <w:noProof/>
        </w:rPr>
      </w:r>
      <w:r>
        <w:rPr>
          <w:noProof/>
        </w:rPr>
        <w:fldChar w:fldCharType="separate"/>
      </w:r>
      <w:r>
        <w:rPr>
          <w:noProof/>
        </w:rPr>
        <w:t>5</w:t>
      </w:r>
      <w:r>
        <w:rPr>
          <w:noProof/>
        </w:rPr>
        <w:fldChar w:fldCharType="end"/>
      </w:r>
    </w:p>
    <w:p w14:paraId="6BD2B216" w14:textId="72EBFA9F" w:rsidR="004335ED" w:rsidRDefault="004335ED">
      <w:pPr>
        <w:pStyle w:val="TOC1"/>
        <w:rPr>
          <w:rFonts w:ascii="Calibri" w:hAnsi="Calibri" w:cs="Vrinda"/>
          <w:noProof/>
          <w:kern w:val="2"/>
          <w:szCs w:val="22"/>
        </w:rPr>
      </w:pPr>
      <w:r>
        <w:rPr>
          <w:noProof/>
        </w:rPr>
        <w:t>2</w:t>
      </w:r>
      <w:r>
        <w:rPr>
          <w:rFonts w:ascii="Calibri" w:hAnsi="Calibri" w:cs="Vrinda"/>
          <w:noProof/>
          <w:kern w:val="2"/>
          <w:szCs w:val="22"/>
        </w:rPr>
        <w:tab/>
      </w:r>
      <w:r>
        <w:rPr>
          <w:noProof/>
        </w:rPr>
        <w:t>References</w:t>
      </w:r>
      <w:r>
        <w:rPr>
          <w:noProof/>
        </w:rPr>
        <w:tab/>
      </w:r>
      <w:r>
        <w:rPr>
          <w:noProof/>
        </w:rPr>
        <w:fldChar w:fldCharType="begin" w:fldLock="1"/>
      </w:r>
      <w:r>
        <w:rPr>
          <w:noProof/>
        </w:rPr>
        <w:instrText xml:space="preserve"> PAGEREF _Toc149654352 \h </w:instrText>
      </w:r>
      <w:r>
        <w:rPr>
          <w:noProof/>
        </w:rPr>
      </w:r>
      <w:r>
        <w:rPr>
          <w:noProof/>
        </w:rPr>
        <w:fldChar w:fldCharType="separate"/>
      </w:r>
      <w:r>
        <w:rPr>
          <w:noProof/>
        </w:rPr>
        <w:t>5</w:t>
      </w:r>
      <w:r>
        <w:rPr>
          <w:noProof/>
        </w:rPr>
        <w:fldChar w:fldCharType="end"/>
      </w:r>
    </w:p>
    <w:p w14:paraId="0D06F90C" w14:textId="187CD343" w:rsidR="004335ED" w:rsidRDefault="004335ED">
      <w:pPr>
        <w:pStyle w:val="TOC1"/>
        <w:rPr>
          <w:rFonts w:ascii="Calibri" w:hAnsi="Calibri" w:cs="Vrinda"/>
          <w:noProof/>
          <w:kern w:val="2"/>
          <w:szCs w:val="22"/>
        </w:rPr>
      </w:pPr>
      <w:r>
        <w:rPr>
          <w:noProof/>
        </w:rPr>
        <w:t>3</w:t>
      </w:r>
      <w:r>
        <w:rPr>
          <w:rFonts w:ascii="Calibri" w:hAnsi="Calibri" w:cs="Vrinda"/>
          <w:noProof/>
          <w:kern w:val="2"/>
          <w:szCs w:val="22"/>
        </w:rPr>
        <w:tab/>
      </w:r>
      <w:r>
        <w:rPr>
          <w:noProof/>
        </w:rPr>
        <w:t>Definitions, symbols and abbreviations</w:t>
      </w:r>
      <w:r>
        <w:rPr>
          <w:noProof/>
        </w:rPr>
        <w:tab/>
      </w:r>
      <w:r>
        <w:rPr>
          <w:noProof/>
        </w:rPr>
        <w:fldChar w:fldCharType="begin" w:fldLock="1"/>
      </w:r>
      <w:r>
        <w:rPr>
          <w:noProof/>
        </w:rPr>
        <w:instrText xml:space="preserve"> PAGEREF _Toc149654353 \h </w:instrText>
      </w:r>
      <w:r>
        <w:rPr>
          <w:noProof/>
        </w:rPr>
      </w:r>
      <w:r>
        <w:rPr>
          <w:noProof/>
        </w:rPr>
        <w:fldChar w:fldCharType="separate"/>
      </w:r>
      <w:r>
        <w:rPr>
          <w:noProof/>
        </w:rPr>
        <w:t>5</w:t>
      </w:r>
      <w:r>
        <w:rPr>
          <w:noProof/>
        </w:rPr>
        <w:fldChar w:fldCharType="end"/>
      </w:r>
    </w:p>
    <w:p w14:paraId="5F8CE8FF" w14:textId="68C1F3EC" w:rsidR="004335ED" w:rsidRDefault="004335ED">
      <w:pPr>
        <w:pStyle w:val="TOC1"/>
        <w:rPr>
          <w:rFonts w:ascii="Calibri" w:hAnsi="Calibri" w:cs="Vrinda"/>
          <w:noProof/>
          <w:kern w:val="2"/>
          <w:szCs w:val="22"/>
        </w:rPr>
      </w:pPr>
      <w:r>
        <w:rPr>
          <w:noProof/>
        </w:rPr>
        <w:t>4</w:t>
      </w:r>
      <w:r>
        <w:rPr>
          <w:rFonts w:ascii="Calibri" w:hAnsi="Calibri" w:cs="Vrinda"/>
          <w:noProof/>
          <w:kern w:val="2"/>
          <w:szCs w:val="22"/>
        </w:rPr>
        <w:tab/>
      </w:r>
      <w:r>
        <w:rPr>
          <w:noProof/>
        </w:rPr>
        <w:t>Common test environments</w:t>
      </w:r>
      <w:r>
        <w:rPr>
          <w:noProof/>
        </w:rPr>
        <w:tab/>
      </w:r>
      <w:r>
        <w:rPr>
          <w:noProof/>
        </w:rPr>
        <w:fldChar w:fldCharType="begin" w:fldLock="1"/>
      </w:r>
      <w:r>
        <w:rPr>
          <w:noProof/>
        </w:rPr>
        <w:instrText xml:space="preserve"> PAGEREF _Toc149654354 \h </w:instrText>
      </w:r>
      <w:r>
        <w:rPr>
          <w:noProof/>
        </w:rPr>
      </w:r>
      <w:r>
        <w:rPr>
          <w:noProof/>
        </w:rPr>
        <w:fldChar w:fldCharType="separate"/>
      </w:r>
      <w:r>
        <w:rPr>
          <w:noProof/>
        </w:rPr>
        <w:t>5</w:t>
      </w:r>
      <w:r>
        <w:rPr>
          <w:noProof/>
        </w:rPr>
        <w:fldChar w:fldCharType="end"/>
      </w:r>
    </w:p>
    <w:p w14:paraId="3BD35BD9" w14:textId="1380BA03" w:rsidR="004335ED" w:rsidRDefault="004335ED">
      <w:pPr>
        <w:pStyle w:val="TOC1"/>
        <w:rPr>
          <w:rFonts w:ascii="Calibri" w:hAnsi="Calibri" w:cs="Vrinda"/>
          <w:noProof/>
          <w:kern w:val="2"/>
          <w:szCs w:val="22"/>
        </w:rPr>
      </w:pPr>
      <w:r>
        <w:rPr>
          <w:noProof/>
        </w:rPr>
        <w:t>5 to 7</w:t>
      </w:r>
      <w:r>
        <w:rPr>
          <w:rFonts w:ascii="Calibri" w:hAnsi="Calibri" w:cs="Vrinda"/>
          <w:noProof/>
          <w:kern w:val="2"/>
          <w:szCs w:val="22"/>
        </w:rPr>
        <w:tab/>
      </w:r>
      <w:r>
        <w:rPr>
          <w:noProof/>
        </w:rPr>
        <w:t>Void</w:t>
      </w:r>
      <w:r>
        <w:rPr>
          <w:noProof/>
        </w:rPr>
        <w:tab/>
      </w:r>
      <w:r>
        <w:rPr>
          <w:noProof/>
        </w:rPr>
        <w:fldChar w:fldCharType="begin" w:fldLock="1"/>
      </w:r>
      <w:r>
        <w:rPr>
          <w:noProof/>
        </w:rPr>
        <w:instrText xml:space="preserve"> PAGEREF _Toc149654355 \h </w:instrText>
      </w:r>
      <w:r>
        <w:rPr>
          <w:noProof/>
        </w:rPr>
      </w:r>
      <w:r>
        <w:rPr>
          <w:noProof/>
        </w:rPr>
        <w:fldChar w:fldCharType="separate"/>
      </w:r>
      <w:r>
        <w:rPr>
          <w:noProof/>
        </w:rPr>
        <w:t>5</w:t>
      </w:r>
      <w:r>
        <w:rPr>
          <w:noProof/>
        </w:rPr>
        <w:fldChar w:fldCharType="end"/>
      </w:r>
    </w:p>
    <w:p w14:paraId="36776C2C" w14:textId="3CFCF910" w:rsidR="004335ED" w:rsidRDefault="004335ED">
      <w:pPr>
        <w:pStyle w:val="TOC8"/>
        <w:rPr>
          <w:rFonts w:ascii="Calibri" w:hAnsi="Calibri" w:cs="Vrinda"/>
          <w:b w:val="0"/>
          <w:noProof/>
          <w:kern w:val="2"/>
          <w:szCs w:val="22"/>
        </w:rPr>
      </w:pPr>
      <w:r>
        <w:rPr>
          <w:noProof/>
        </w:rPr>
        <w:t>Annex A to C: Void</w:t>
      </w:r>
      <w:r>
        <w:rPr>
          <w:noProof/>
        </w:rPr>
        <w:tab/>
      </w:r>
      <w:r>
        <w:rPr>
          <w:noProof/>
        </w:rPr>
        <w:tab/>
      </w:r>
      <w:r>
        <w:rPr>
          <w:noProof/>
        </w:rPr>
        <w:fldChar w:fldCharType="begin" w:fldLock="1"/>
      </w:r>
      <w:r>
        <w:rPr>
          <w:noProof/>
        </w:rPr>
        <w:instrText xml:space="preserve"> PAGEREF _Toc149654356 \h </w:instrText>
      </w:r>
      <w:r>
        <w:rPr>
          <w:noProof/>
        </w:rPr>
      </w:r>
      <w:r>
        <w:rPr>
          <w:noProof/>
        </w:rPr>
        <w:fldChar w:fldCharType="separate"/>
      </w:r>
      <w:r>
        <w:rPr>
          <w:noProof/>
        </w:rPr>
        <w:t>5</w:t>
      </w:r>
      <w:r>
        <w:rPr>
          <w:noProof/>
        </w:rPr>
        <w:fldChar w:fldCharType="end"/>
      </w:r>
    </w:p>
    <w:p w14:paraId="1E7DB3BF" w14:textId="7A3802FD" w:rsidR="004335ED" w:rsidRDefault="004335ED">
      <w:pPr>
        <w:pStyle w:val="TOC8"/>
        <w:rPr>
          <w:rFonts w:ascii="Calibri" w:hAnsi="Calibri" w:cs="Vrinda"/>
          <w:b w:val="0"/>
          <w:noProof/>
          <w:kern w:val="2"/>
          <w:szCs w:val="22"/>
        </w:rPr>
      </w:pPr>
      <w:r>
        <w:rPr>
          <w:noProof/>
        </w:rPr>
        <w:t>Annex D (informative): Change history</w:t>
      </w:r>
      <w:r>
        <w:rPr>
          <w:noProof/>
        </w:rPr>
        <w:tab/>
      </w:r>
      <w:r>
        <w:rPr>
          <w:noProof/>
        </w:rPr>
        <w:fldChar w:fldCharType="begin" w:fldLock="1"/>
      </w:r>
      <w:r>
        <w:rPr>
          <w:noProof/>
        </w:rPr>
        <w:instrText xml:space="preserve"> PAGEREF _Toc149654357 \h </w:instrText>
      </w:r>
      <w:r>
        <w:rPr>
          <w:noProof/>
        </w:rPr>
      </w:r>
      <w:r>
        <w:rPr>
          <w:noProof/>
        </w:rPr>
        <w:fldChar w:fldCharType="separate"/>
      </w:r>
      <w:r>
        <w:rPr>
          <w:noProof/>
        </w:rPr>
        <w:t>6</w:t>
      </w:r>
      <w:r>
        <w:rPr>
          <w:noProof/>
        </w:rPr>
        <w:fldChar w:fldCharType="end"/>
      </w:r>
    </w:p>
    <w:p w14:paraId="6BDA9451" w14:textId="57655F1B" w:rsidR="00185AFB" w:rsidRPr="00F15EBF" w:rsidRDefault="00D77050" w:rsidP="00185AFB">
      <w:r>
        <w:rPr>
          <w:noProof/>
          <w:sz w:val="22"/>
        </w:rPr>
        <w:fldChar w:fldCharType="end"/>
      </w:r>
    </w:p>
    <w:p w14:paraId="68B6496A" w14:textId="1FC93F86" w:rsidR="004335ED" w:rsidRPr="004D139E" w:rsidRDefault="004335ED" w:rsidP="004335ED">
      <w:pPr>
        <w:pStyle w:val="Heading1"/>
      </w:pPr>
      <w:bookmarkStart w:id="4" w:name="_Toc21353529"/>
      <w:bookmarkStart w:id="5" w:name="_Toc27749130"/>
      <w:bookmarkStart w:id="6" w:name="_Toc36227933"/>
      <w:bookmarkStart w:id="7" w:name="_Toc36228229"/>
      <w:bookmarkStart w:id="8" w:name="_Toc36228684"/>
      <w:bookmarkStart w:id="9" w:name="_Toc36228901"/>
      <w:bookmarkStart w:id="10" w:name="_Toc44454486"/>
      <w:bookmarkStart w:id="11" w:name="_Toc44454938"/>
      <w:bookmarkStart w:id="12" w:name="_Toc52446974"/>
      <w:bookmarkStart w:id="13" w:name="_Toc52447095"/>
      <w:bookmarkStart w:id="14" w:name="_Toc52455748"/>
      <w:bookmarkStart w:id="15" w:name="_Toc52456378"/>
      <w:bookmarkStart w:id="16" w:name="_Toc52456539"/>
      <w:bookmarkStart w:id="17" w:name="_Toc52456982"/>
      <w:bookmarkStart w:id="18" w:name="_Toc52457860"/>
      <w:bookmarkStart w:id="19" w:name="_Toc58228787"/>
      <w:bookmarkStart w:id="20" w:name="_Toc58235271"/>
      <w:bookmarkStart w:id="21" w:name="_Toc77005699"/>
      <w:bookmarkStart w:id="22" w:name="_Toc84849603"/>
      <w:bookmarkStart w:id="23" w:name="_Toc92808330"/>
      <w:r>
        <w:br w:type="page"/>
      </w:r>
      <w:bookmarkStart w:id="24" w:name="_Toc149654350"/>
      <w:r w:rsidRPr="004D139E">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42B6769" w14:textId="77777777" w:rsidR="004335ED" w:rsidRPr="004D139E" w:rsidRDefault="004335ED" w:rsidP="004335ED">
      <w:r w:rsidRPr="004D139E">
        <w:t>This Technical Specification has been produced by the 3rd Generation Partnership Project (3GPP).</w:t>
      </w:r>
    </w:p>
    <w:p w14:paraId="002B0350" w14:textId="77777777" w:rsidR="004335ED" w:rsidRPr="004D139E" w:rsidRDefault="004335ED" w:rsidP="004335ED">
      <w:r w:rsidRPr="004D139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2AB137" w14:textId="77777777" w:rsidR="004335ED" w:rsidRPr="004D139E" w:rsidRDefault="004335ED" w:rsidP="004335ED">
      <w:pPr>
        <w:pStyle w:val="B1"/>
      </w:pPr>
      <w:r w:rsidRPr="004D139E">
        <w:t>Version x.y.z</w:t>
      </w:r>
    </w:p>
    <w:p w14:paraId="39DD3159" w14:textId="77777777" w:rsidR="004335ED" w:rsidRPr="004D139E" w:rsidRDefault="004335ED" w:rsidP="004335ED">
      <w:pPr>
        <w:pStyle w:val="B1"/>
      </w:pPr>
      <w:r w:rsidRPr="004D139E">
        <w:t>where:</w:t>
      </w:r>
    </w:p>
    <w:p w14:paraId="75BAE52F" w14:textId="77777777" w:rsidR="004335ED" w:rsidRPr="004D139E" w:rsidRDefault="004335ED" w:rsidP="004335ED">
      <w:pPr>
        <w:pStyle w:val="B2"/>
      </w:pPr>
      <w:r w:rsidRPr="004D139E">
        <w:t>x</w:t>
      </w:r>
      <w:r w:rsidRPr="004D139E">
        <w:tab/>
        <w:t>the first digit:</w:t>
      </w:r>
    </w:p>
    <w:p w14:paraId="1DF72008" w14:textId="77777777" w:rsidR="004335ED" w:rsidRPr="004D139E" w:rsidRDefault="004335ED" w:rsidP="004335ED">
      <w:pPr>
        <w:pStyle w:val="B3"/>
      </w:pPr>
      <w:r w:rsidRPr="004D139E">
        <w:t>1</w:t>
      </w:r>
      <w:r w:rsidRPr="004D139E">
        <w:tab/>
        <w:t>presented to TSG for information;</w:t>
      </w:r>
    </w:p>
    <w:p w14:paraId="2C94925F" w14:textId="77777777" w:rsidR="004335ED" w:rsidRPr="004D139E" w:rsidRDefault="004335ED" w:rsidP="004335ED">
      <w:pPr>
        <w:pStyle w:val="B3"/>
      </w:pPr>
      <w:r w:rsidRPr="004D139E">
        <w:t>2</w:t>
      </w:r>
      <w:r w:rsidRPr="004D139E">
        <w:tab/>
        <w:t>presented to TSG for approval;</w:t>
      </w:r>
    </w:p>
    <w:p w14:paraId="5AC01A94" w14:textId="77777777" w:rsidR="004335ED" w:rsidRPr="004D139E" w:rsidRDefault="004335ED" w:rsidP="004335ED">
      <w:pPr>
        <w:pStyle w:val="B3"/>
      </w:pPr>
      <w:r w:rsidRPr="004D139E">
        <w:t>3</w:t>
      </w:r>
      <w:r w:rsidRPr="004D139E">
        <w:tab/>
        <w:t>or greater indicates TSG approved document under change control.</w:t>
      </w:r>
    </w:p>
    <w:p w14:paraId="16C89854" w14:textId="77777777" w:rsidR="004335ED" w:rsidRPr="004D139E" w:rsidRDefault="004335ED" w:rsidP="004335ED">
      <w:pPr>
        <w:pStyle w:val="B2"/>
      </w:pPr>
      <w:r w:rsidRPr="004D139E">
        <w:t>y</w:t>
      </w:r>
      <w:r w:rsidRPr="004D139E">
        <w:tab/>
        <w:t>the second digit is incremented for all changes of substance, i.e. technical enhancements, corrections, updates, etc.</w:t>
      </w:r>
    </w:p>
    <w:p w14:paraId="28888BF5" w14:textId="77777777" w:rsidR="004335ED" w:rsidRPr="004D139E" w:rsidRDefault="004335ED" w:rsidP="004335ED">
      <w:pPr>
        <w:pStyle w:val="B2"/>
      </w:pPr>
      <w:r w:rsidRPr="004D139E">
        <w:t>z</w:t>
      </w:r>
      <w:r w:rsidRPr="004D139E">
        <w:tab/>
        <w:t>the third digit is incremented when editorial only changes have been incorporated in the document.</w:t>
      </w:r>
    </w:p>
    <w:p w14:paraId="196E0DBF" w14:textId="77777777" w:rsidR="004335ED" w:rsidRPr="004D139E" w:rsidRDefault="004335ED" w:rsidP="004335ED">
      <w:bookmarkStart w:id="25" w:name="_Hlk508885490"/>
      <w:r w:rsidRPr="004D139E">
        <w:t>The present document is part 1 of a multi-part deliverable covering the 5G System (5GS) User Equipment (UE) conformance specification, as identified below:</w:t>
      </w:r>
    </w:p>
    <w:p w14:paraId="2E1226C3" w14:textId="77777777" w:rsidR="004335ED" w:rsidRPr="004D139E" w:rsidRDefault="004335ED" w:rsidP="004335ED">
      <w:pPr>
        <w:pStyle w:val="B1"/>
      </w:pPr>
      <w:r w:rsidRPr="004D139E">
        <w:t>-</w:t>
      </w:r>
      <w:r w:rsidRPr="004D139E">
        <w:tab/>
        <w:t>3GPP TS 38.508-1: "5GS; User Equipment (UE) conformance specification; Part 1: Common test environment" (the present document).</w:t>
      </w:r>
    </w:p>
    <w:p w14:paraId="0965E088" w14:textId="77777777" w:rsidR="004335ED" w:rsidRPr="004D139E" w:rsidRDefault="004335ED" w:rsidP="004335ED">
      <w:pPr>
        <w:pStyle w:val="B1"/>
      </w:pPr>
      <w:r w:rsidRPr="004D139E">
        <w:t>-</w:t>
      </w:r>
      <w:r w:rsidRPr="004D139E">
        <w:tab/>
        <w:t>3GPP TS 38.508-2 [10]: "5GS; User Equipment (UE) conformance specification; Part 2: Common Implementation Conformance Statement (ICS) proforma".</w:t>
      </w:r>
    </w:p>
    <w:bookmarkEnd w:id="25"/>
    <w:p w14:paraId="24638525" w14:textId="77777777" w:rsidR="004335ED" w:rsidRPr="004D139E" w:rsidRDefault="004335ED" w:rsidP="004335ED">
      <w:pPr>
        <w:pStyle w:val="Heading1"/>
      </w:pPr>
      <w:r w:rsidRPr="004D139E">
        <w:br w:type="page"/>
      </w:r>
      <w:bookmarkStart w:id="26" w:name="_Toc21353530"/>
      <w:bookmarkStart w:id="27" w:name="_Toc27749131"/>
      <w:bookmarkStart w:id="28" w:name="_Toc36227934"/>
      <w:bookmarkStart w:id="29" w:name="_Toc36228230"/>
      <w:bookmarkStart w:id="30" w:name="_Toc36228685"/>
      <w:bookmarkStart w:id="31" w:name="_Toc36228902"/>
      <w:bookmarkStart w:id="32" w:name="_Toc44454487"/>
      <w:bookmarkStart w:id="33" w:name="_Toc44454939"/>
      <w:bookmarkStart w:id="34" w:name="_Toc52446975"/>
      <w:bookmarkStart w:id="35" w:name="_Toc52447096"/>
      <w:bookmarkStart w:id="36" w:name="_Toc52455749"/>
      <w:bookmarkStart w:id="37" w:name="_Toc52456379"/>
      <w:bookmarkStart w:id="38" w:name="_Toc52456540"/>
      <w:bookmarkStart w:id="39" w:name="_Toc52456983"/>
      <w:bookmarkStart w:id="40" w:name="_Toc52457861"/>
      <w:bookmarkStart w:id="41" w:name="_Toc58228788"/>
      <w:bookmarkStart w:id="42" w:name="_Toc58235272"/>
      <w:bookmarkStart w:id="43" w:name="_Toc77005700"/>
      <w:bookmarkStart w:id="44" w:name="_Toc84849604"/>
      <w:bookmarkStart w:id="45" w:name="_Toc92808331"/>
      <w:bookmarkStart w:id="46" w:name="_Toc149654351"/>
      <w:r w:rsidRPr="004D139E">
        <w:lastRenderedPageBreak/>
        <w:t>1</w:t>
      </w:r>
      <w:r w:rsidRPr="004D139E">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8F797B6" w14:textId="77777777" w:rsidR="004335ED" w:rsidRPr="004D139E" w:rsidRDefault="004335ED" w:rsidP="004335ED">
      <w:r w:rsidRPr="004D139E">
        <w:t xml:space="preserve">The present document defines the test environment for the 5G System. </w:t>
      </w:r>
    </w:p>
    <w:p w14:paraId="6D83EE97" w14:textId="77777777" w:rsidR="004335ED" w:rsidRPr="004D139E" w:rsidRDefault="004335ED" w:rsidP="004335ED">
      <w:r w:rsidRPr="004D139E">
        <w:t>This specification covers all aspects, including NG-RAN, 5GC and interworking between 5GS and EPS used for conformance tests of User Equipment (UE).</w:t>
      </w:r>
    </w:p>
    <w:p w14:paraId="0E63F6C4" w14:textId="77777777" w:rsidR="004335ED" w:rsidRPr="004D139E" w:rsidRDefault="004335ED" w:rsidP="004335ED">
      <w:pPr>
        <w:pStyle w:val="Heading1"/>
      </w:pPr>
      <w:bookmarkStart w:id="47" w:name="_Toc21353531"/>
      <w:bookmarkStart w:id="48" w:name="_Toc27749132"/>
      <w:bookmarkStart w:id="49" w:name="_Toc36227935"/>
      <w:bookmarkStart w:id="50" w:name="_Toc36228231"/>
      <w:bookmarkStart w:id="51" w:name="_Toc36228686"/>
      <w:bookmarkStart w:id="52" w:name="_Toc36228903"/>
      <w:bookmarkStart w:id="53" w:name="_Toc44454488"/>
      <w:bookmarkStart w:id="54" w:name="_Toc44454940"/>
      <w:bookmarkStart w:id="55" w:name="_Toc52446976"/>
      <w:bookmarkStart w:id="56" w:name="_Toc52447097"/>
      <w:bookmarkStart w:id="57" w:name="_Toc52455750"/>
      <w:bookmarkStart w:id="58" w:name="_Toc52456380"/>
      <w:bookmarkStart w:id="59" w:name="_Toc52456541"/>
      <w:bookmarkStart w:id="60" w:name="_Toc52456984"/>
      <w:bookmarkStart w:id="61" w:name="_Toc52457862"/>
      <w:bookmarkStart w:id="62" w:name="_Toc58228789"/>
      <w:bookmarkStart w:id="63" w:name="_Toc58235273"/>
      <w:bookmarkStart w:id="64" w:name="_Toc77005701"/>
      <w:bookmarkStart w:id="65" w:name="_Toc84849605"/>
      <w:bookmarkStart w:id="66" w:name="_Toc92808332"/>
      <w:bookmarkStart w:id="67" w:name="_Toc149654352"/>
      <w:bookmarkStart w:id="68" w:name="_Toc27481293"/>
      <w:bookmarkStart w:id="69" w:name="_Toc68182543"/>
      <w:bookmarkStart w:id="70" w:name="_Toc75461387"/>
      <w:bookmarkStart w:id="71" w:name="_Toc76023508"/>
      <w:bookmarkStart w:id="72" w:name="_Toc83677925"/>
      <w:bookmarkStart w:id="73" w:name="_Toc90628642"/>
      <w:r w:rsidRPr="004D139E">
        <w:t>2</w:t>
      </w:r>
      <w:r w:rsidRPr="004D139E">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BFE703B" w14:textId="77777777" w:rsidR="004335ED" w:rsidRPr="004D139E" w:rsidRDefault="004335ED" w:rsidP="004335ED">
      <w:r w:rsidRPr="004D139E">
        <w:t>The following documents contain provisions which, through reference in this text, constitute provisions of the present document.</w:t>
      </w:r>
    </w:p>
    <w:p w14:paraId="5B2455A8" w14:textId="77777777" w:rsidR="004335ED" w:rsidRPr="004D139E" w:rsidRDefault="004335ED" w:rsidP="004335ED">
      <w:pPr>
        <w:pStyle w:val="B1"/>
      </w:pPr>
      <w:bookmarkStart w:id="74" w:name="OLE_LINK1"/>
      <w:bookmarkStart w:id="75" w:name="OLE_LINK2"/>
      <w:bookmarkStart w:id="76" w:name="OLE_LINK3"/>
      <w:bookmarkStart w:id="77" w:name="OLE_LINK4"/>
      <w:r w:rsidRPr="004D139E">
        <w:t>-</w:t>
      </w:r>
      <w:r w:rsidRPr="004D139E">
        <w:tab/>
        <w:t>References are either specific (identified by date of publication, edition number, version number, etc.) or non</w:t>
      </w:r>
      <w:r w:rsidRPr="004D139E">
        <w:noBreakHyphen/>
        <w:t>specific.</w:t>
      </w:r>
    </w:p>
    <w:p w14:paraId="1BF70026" w14:textId="77777777" w:rsidR="004335ED" w:rsidRPr="004D139E" w:rsidRDefault="004335ED" w:rsidP="004335ED">
      <w:pPr>
        <w:pStyle w:val="B1"/>
      </w:pPr>
      <w:r w:rsidRPr="004D139E">
        <w:t>-</w:t>
      </w:r>
      <w:r w:rsidRPr="004D139E">
        <w:tab/>
        <w:t>For a specific reference, subsequent revisions do not apply.</w:t>
      </w:r>
    </w:p>
    <w:p w14:paraId="6DCD7DC8" w14:textId="77777777" w:rsidR="004335ED" w:rsidRPr="004D139E" w:rsidRDefault="004335ED" w:rsidP="004335ED">
      <w:pPr>
        <w:pStyle w:val="B1"/>
      </w:pPr>
      <w:r w:rsidRPr="004D139E">
        <w:t>-</w:t>
      </w:r>
      <w:r w:rsidRPr="004D139E">
        <w:tab/>
        <w:t>For a non-specific reference, the latest version applies. In the case of a reference to a 3GPP document (including a GSM document), a non-specific reference implicitly refers to the latest version of that document</w:t>
      </w:r>
      <w:r w:rsidRPr="004D139E">
        <w:rPr>
          <w:i/>
        </w:rPr>
        <w:t xml:space="preserve"> in the same Release as the present document</w:t>
      </w:r>
      <w:r w:rsidRPr="004D139E">
        <w:t>.</w:t>
      </w:r>
    </w:p>
    <w:bookmarkEnd w:id="74"/>
    <w:bookmarkEnd w:id="75"/>
    <w:bookmarkEnd w:id="76"/>
    <w:bookmarkEnd w:id="77"/>
    <w:p w14:paraId="7F5F4289" w14:textId="77777777" w:rsidR="004335ED" w:rsidRDefault="004335ED" w:rsidP="004335ED">
      <w:pPr>
        <w:pStyle w:val="EX"/>
      </w:pPr>
      <w:r w:rsidRPr="00410F02">
        <w:t>[1] to [</w:t>
      </w:r>
      <w:r>
        <w:t>58</w:t>
      </w:r>
      <w:r w:rsidRPr="00410F02">
        <w:t>]</w:t>
      </w:r>
      <w:r w:rsidRPr="00410F02">
        <w:tab/>
        <w:t>(void)</w:t>
      </w:r>
    </w:p>
    <w:p w14:paraId="0325C843" w14:textId="5869BD48" w:rsidR="004335ED" w:rsidRPr="004D139E" w:rsidRDefault="004335ED" w:rsidP="004335ED">
      <w:pPr>
        <w:keepLines/>
        <w:ind w:left="1702" w:hanging="1418"/>
      </w:pPr>
      <w:r>
        <w:t>[59]</w:t>
      </w:r>
      <w:r w:rsidRPr="00DB4BC7">
        <w:tab/>
        <w:t>3GPP T</w:t>
      </w:r>
      <w:r>
        <w:t>S</w:t>
      </w:r>
      <w:r w:rsidRPr="00DB4BC7">
        <w:t xml:space="preserve"> </w:t>
      </w:r>
      <w:r>
        <w:t>38.508-1 Release 18</w:t>
      </w:r>
      <w:r w:rsidRPr="00DB4BC7">
        <w:t>:</w:t>
      </w:r>
      <w:r>
        <w:t xml:space="preserve"> </w:t>
      </w:r>
      <w:r w:rsidRPr="00DB4BC7">
        <w:t>"</w:t>
      </w:r>
      <w:r>
        <w:t>User Equipment (UE) conformance specification; Part 1: Common test environment"</w:t>
      </w:r>
    </w:p>
    <w:p w14:paraId="5B8059E7" w14:textId="77777777" w:rsidR="004335ED" w:rsidRPr="004D139E" w:rsidRDefault="004335ED" w:rsidP="004335ED">
      <w:pPr>
        <w:pStyle w:val="Heading1"/>
      </w:pPr>
      <w:bookmarkStart w:id="78" w:name="_Toc21353532"/>
      <w:bookmarkStart w:id="79" w:name="_Toc27749133"/>
      <w:bookmarkStart w:id="80" w:name="_Toc36227936"/>
      <w:bookmarkStart w:id="81" w:name="_Toc36228232"/>
      <w:bookmarkStart w:id="82" w:name="_Toc36228687"/>
      <w:bookmarkStart w:id="83" w:name="_Toc36228904"/>
      <w:bookmarkStart w:id="84" w:name="_Toc44454489"/>
      <w:bookmarkStart w:id="85" w:name="_Toc44454941"/>
      <w:bookmarkStart w:id="86" w:name="_Toc52446977"/>
      <w:bookmarkStart w:id="87" w:name="_Toc52447098"/>
      <w:bookmarkStart w:id="88" w:name="_Toc52455751"/>
      <w:bookmarkStart w:id="89" w:name="_Toc52456381"/>
      <w:bookmarkStart w:id="90" w:name="_Toc52456542"/>
      <w:bookmarkStart w:id="91" w:name="_Toc52456985"/>
      <w:bookmarkStart w:id="92" w:name="_Toc52457863"/>
      <w:bookmarkStart w:id="93" w:name="_Toc58228790"/>
      <w:bookmarkStart w:id="94" w:name="_Toc58235274"/>
      <w:bookmarkStart w:id="95" w:name="_Toc77005702"/>
      <w:bookmarkStart w:id="96" w:name="_Toc84849606"/>
      <w:bookmarkStart w:id="97" w:name="_Toc92808333"/>
      <w:bookmarkStart w:id="98" w:name="_Toc149654353"/>
      <w:r w:rsidRPr="004D139E">
        <w:t>3</w:t>
      </w:r>
      <w:r w:rsidRPr="004D139E">
        <w:tab/>
        <w:t xml:space="preserve">Definitions, </w:t>
      </w:r>
      <w:proofErr w:type="gramStart"/>
      <w:r w:rsidRPr="004D139E">
        <w:t>symbols</w:t>
      </w:r>
      <w:proofErr w:type="gramEnd"/>
      <w:r w:rsidRPr="004D139E">
        <w:t xml:space="preserve">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605C929" w14:textId="77777777" w:rsidR="004335ED" w:rsidRDefault="004335ED" w:rsidP="004335ED">
      <w:bookmarkStart w:id="99" w:name="_Toc21353533"/>
      <w:bookmarkStart w:id="100" w:name="_Toc27749134"/>
      <w:bookmarkStart w:id="101" w:name="_Toc36227937"/>
      <w:bookmarkStart w:id="102" w:name="_Toc36228233"/>
      <w:bookmarkStart w:id="103" w:name="_Toc36228688"/>
      <w:bookmarkStart w:id="104" w:name="_Toc36228905"/>
      <w:bookmarkStart w:id="105" w:name="_Toc44454490"/>
      <w:bookmarkStart w:id="106" w:name="_Toc44454942"/>
      <w:bookmarkStart w:id="107" w:name="_Toc52446978"/>
      <w:bookmarkStart w:id="108" w:name="_Toc52447099"/>
      <w:bookmarkStart w:id="109" w:name="_Toc52455752"/>
      <w:bookmarkStart w:id="110" w:name="_Toc52456382"/>
      <w:bookmarkStart w:id="111" w:name="_Toc52456543"/>
      <w:bookmarkStart w:id="112" w:name="_Toc52456986"/>
      <w:bookmarkStart w:id="113" w:name="_Toc52457864"/>
      <w:bookmarkStart w:id="114" w:name="_Toc58228791"/>
      <w:bookmarkStart w:id="115" w:name="_Toc58235275"/>
      <w:bookmarkStart w:id="116" w:name="_Toc77005703"/>
      <w:bookmarkStart w:id="117" w:name="_Toc84849607"/>
      <w:bookmarkStart w:id="118" w:name="_Toc92808334"/>
      <w:r>
        <w:t>Void</w:t>
      </w:r>
    </w:p>
    <w:p w14:paraId="07031D5D" w14:textId="77777777" w:rsidR="004335ED" w:rsidRPr="004D139E" w:rsidRDefault="004335ED" w:rsidP="004335ED">
      <w:pPr>
        <w:pStyle w:val="Heading1"/>
      </w:pPr>
      <w:bookmarkStart w:id="119" w:name="_Toc21353536"/>
      <w:bookmarkStart w:id="120" w:name="_Toc27749137"/>
      <w:bookmarkStart w:id="121" w:name="_Toc36227940"/>
      <w:bookmarkStart w:id="122" w:name="_Toc36228236"/>
      <w:bookmarkStart w:id="123" w:name="_Toc36228691"/>
      <w:bookmarkStart w:id="124" w:name="_Toc36228908"/>
      <w:bookmarkStart w:id="125" w:name="_Toc44454493"/>
      <w:bookmarkStart w:id="126" w:name="_Toc44454945"/>
      <w:bookmarkStart w:id="127" w:name="_Toc52446981"/>
      <w:bookmarkStart w:id="128" w:name="_Toc52447102"/>
      <w:bookmarkStart w:id="129" w:name="_Toc52455755"/>
      <w:bookmarkStart w:id="130" w:name="_Toc52456385"/>
      <w:bookmarkStart w:id="131" w:name="_Toc52456546"/>
      <w:bookmarkStart w:id="132" w:name="_Toc52456989"/>
      <w:bookmarkStart w:id="133" w:name="_Toc52457867"/>
      <w:bookmarkStart w:id="134" w:name="_Toc58228794"/>
      <w:bookmarkStart w:id="135" w:name="_Toc58235278"/>
      <w:bookmarkStart w:id="136" w:name="_Toc77005706"/>
      <w:bookmarkStart w:id="137" w:name="_Toc84849610"/>
      <w:bookmarkStart w:id="138" w:name="_Toc92808337"/>
      <w:bookmarkStart w:id="139" w:name="_Toc149654354"/>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r w:rsidRPr="004D139E">
        <w:t>4</w:t>
      </w:r>
      <w:r w:rsidRPr="004D139E">
        <w:tab/>
        <w:t>Common test environments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D8A28BE" w14:textId="77777777" w:rsidR="004335ED" w:rsidRPr="00EC31C3" w:rsidRDefault="004335ED" w:rsidP="004335ED">
      <w:bookmarkStart w:id="140" w:name="_Toc21353537"/>
      <w:bookmarkStart w:id="141" w:name="_Toc27749138"/>
      <w:bookmarkStart w:id="142" w:name="_Toc36227941"/>
      <w:bookmarkStart w:id="143" w:name="_Toc36228237"/>
      <w:bookmarkStart w:id="144" w:name="_Toc36228692"/>
      <w:bookmarkStart w:id="145" w:name="_Toc36228909"/>
      <w:bookmarkStart w:id="146" w:name="_Toc44454494"/>
      <w:bookmarkStart w:id="147" w:name="_Toc44454946"/>
      <w:bookmarkStart w:id="148" w:name="_Toc52446982"/>
      <w:bookmarkStart w:id="149" w:name="_Toc52447103"/>
      <w:bookmarkStart w:id="150" w:name="_Toc52455756"/>
      <w:bookmarkStart w:id="151" w:name="_Toc52456386"/>
      <w:bookmarkStart w:id="152" w:name="_Toc52456547"/>
      <w:bookmarkStart w:id="153" w:name="_Toc52456990"/>
      <w:bookmarkStart w:id="154" w:name="_Toc52457868"/>
      <w:bookmarkStart w:id="155" w:name="_Toc58228795"/>
      <w:bookmarkStart w:id="156" w:name="_Toc58235279"/>
      <w:bookmarkStart w:id="157" w:name="_Toc77005707"/>
      <w:bookmarkStart w:id="158" w:name="_Toc84849611"/>
      <w:bookmarkStart w:id="159" w:name="_Toc92808338"/>
      <w:r w:rsidRPr="00E4702A">
        <w:t>The requirements of the present document are provid</w:t>
      </w:r>
      <w:r>
        <w:t xml:space="preserve">ed in 3GPP TS 38.508-1 Release </w:t>
      </w:r>
      <w:r w:rsidRPr="004335ED">
        <w:t>18</w:t>
      </w:r>
      <w:r>
        <w:t xml:space="preserve"> [59</w:t>
      </w:r>
      <w:r w:rsidRPr="00E4702A">
        <w:t>].</w:t>
      </w:r>
    </w:p>
    <w:p w14:paraId="1049DC0F" w14:textId="77777777" w:rsidR="004335ED" w:rsidRPr="002C0185" w:rsidRDefault="004335ED" w:rsidP="004335ED">
      <w:pPr>
        <w:pStyle w:val="Heading1"/>
      </w:pPr>
      <w:bookmarkStart w:id="160" w:name="_Toc21354168"/>
      <w:bookmarkStart w:id="161" w:name="_Toc27749808"/>
      <w:bookmarkStart w:id="162" w:name="_Toc149654355"/>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Pr="002C0185">
        <w:t>5</w:t>
      </w:r>
      <w:r>
        <w:t xml:space="preserve"> to 7</w:t>
      </w:r>
      <w:r w:rsidRPr="002C0185">
        <w:tab/>
      </w:r>
      <w:r>
        <w:t>Void</w:t>
      </w:r>
      <w:bookmarkEnd w:id="160"/>
      <w:bookmarkEnd w:id="161"/>
      <w:bookmarkEnd w:id="162"/>
    </w:p>
    <w:p w14:paraId="7C8BDA6D" w14:textId="77777777" w:rsidR="004335ED" w:rsidRPr="00B20749" w:rsidRDefault="004335ED" w:rsidP="004335ED">
      <w:pPr>
        <w:rPr>
          <w:noProof/>
        </w:rPr>
      </w:pPr>
      <w:bookmarkStart w:id="163" w:name="_Toc21354281"/>
      <w:bookmarkStart w:id="164" w:name="_Toc27749934"/>
    </w:p>
    <w:p w14:paraId="1E8BB1CF" w14:textId="20759CBB" w:rsidR="004335ED" w:rsidRPr="00F17EF5" w:rsidRDefault="004335ED" w:rsidP="004335ED">
      <w:pPr>
        <w:pStyle w:val="Heading8"/>
      </w:pPr>
      <w:bookmarkStart w:id="165" w:name="_Toc149654356"/>
      <w:r w:rsidRPr="00F17EF5">
        <w:t xml:space="preserve">Annex A </w:t>
      </w:r>
      <w:r>
        <w:t>to C</w:t>
      </w:r>
      <w:r w:rsidRPr="00F17EF5">
        <w:t>:</w:t>
      </w:r>
      <w:r>
        <w:t xml:space="preserve"> Void</w:t>
      </w:r>
      <w:bookmarkEnd w:id="163"/>
      <w:bookmarkEnd w:id="164"/>
      <w:bookmarkEnd w:id="165"/>
    </w:p>
    <w:bookmarkEnd w:id="68"/>
    <w:bookmarkEnd w:id="69"/>
    <w:bookmarkEnd w:id="70"/>
    <w:bookmarkEnd w:id="71"/>
    <w:bookmarkEnd w:id="72"/>
    <w:bookmarkEnd w:id="73"/>
    <w:p w14:paraId="61D445CE" w14:textId="77777777" w:rsidR="004335ED" w:rsidRPr="00F17EF5" w:rsidRDefault="004335ED" w:rsidP="004335ED"/>
    <w:p w14:paraId="2786D13F" w14:textId="77777777" w:rsidR="004335ED" w:rsidRPr="00F17EF5" w:rsidRDefault="004335ED" w:rsidP="004335ED">
      <w:pPr>
        <w:pStyle w:val="Heading8"/>
      </w:pPr>
      <w:bookmarkStart w:id="166" w:name="historyclause"/>
      <w:r w:rsidRPr="00F17EF5">
        <w:br w:type="page"/>
      </w:r>
      <w:bookmarkStart w:id="167" w:name="_Toc21354350"/>
      <w:bookmarkStart w:id="168" w:name="_Toc27750006"/>
      <w:bookmarkStart w:id="169" w:name="_Toc149654357"/>
      <w:r w:rsidRPr="00F17EF5">
        <w:lastRenderedPageBreak/>
        <w:t>Annex D (informative):</w:t>
      </w:r>
      <w:r w:rsidRPr="00F17EF5">
        <w:br/>
        <w:t>Change history</w:t>
      </w:r>
      <w:bookmarkEnd w:id="166"/>
      <w:bookmarkEnd w:id="167"/>
      <w:bookmarkEnd w:id="168"/>
      <w:bookmarkEnd w:id="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331"/>
        <w:gridCol w:w="4962"/>
        <w:gridCol w:w="708"/>
      </w:tblGrid>
      <w:tr w:rsidR="004335ED" w:rsidRPr="00F17EF5" w14:paraId="3C6865AA" w14:textId="77777777" w:rsidTr="000D75B4">
        <w:trPr>
          <w:cantSplit/>
        </w:trPr>
        <w:tc>
          <w:tcPr>
            <w:tcW w:w="9639" w:type="dxa"/>
            <w:gridSpan w:val="8"/>
            <w:tcBorders>
              <w:bottom w:val="nil"/>
            </w:tcBorders>
            <w:shd w:val="solid" w:color="FFFFFF" w:fill="auto"/>
          </w:tcPr>
          <w:p w14:paraId="7A161674" w14:textId="77777777" w:rsidR="004335ED" w:rsidRPr="00F17EF5" w:rsidRDefault="004335ED" w:rsidP="000D75B4">
            <w:pPr>
              <w:pStyle w:val="TAL"/>
              <w:rPr>
                <w:sz w:val="16"/>
                <w:lang w:eastAsia="en-US"/>
              </w:rPr>
            </w:pPr>
            <w:r w:rsidRPr="00F17EF5">
              <w:rPr>
                <w:lang w:eastAsia="en-US"/>
              </w:rPr>
              <w:t>Change history</w:t>
            </w:r>
          </w:p>
        </w:tc>
      </w:tr>
      <w:tr w:rsidR="004335ED" w:rsidRPr="00F17EF5" w14:paraId="39A36747" w14:textId="77777777" w:rsidTr="000D75B4">
        <w:tc>
          <w:tcPr>
            <w:tcW w:w="800" w:type="dxa"/>
            <w:shd w:val="pct10" w:color="auto" w:fill="FFFFFF"/>
          </w:tcPr>
          <w:p w14:paraId="0C10F89D" w14:textId="77777777" w:rsidR="004335ED" w:rsidRPr="00F17EF5" w:rsidRDefault="004335ED" w:rsidP="000D75B4">
            <w:pPr>
              <w:pStyle w:val="TAL"/>
              <w:rPr>
                <w:lang w:eastAsia="en-US"/>
              </w:rPr>
            </w:pPr>
            <w:r w:rsidRPr="00F17EF5">
              <w:rPr>
                <w:lang w:eastAsia="en-US"/>
              </w:rPr>
              <w:t>Date</w:t>
            </w:r>
          </w:p>
        </w:tc>
        <w:tc>
          <w:tcPr>
            <w:tcW w:w="995" w:type="dxa"/>
            <w:shd w:val="pct10" w:color="auto" w:fill="FFFFFF"/>
          </w:tcPr>
          <w:p w14:paraId="021E47F3" w14:textId="77777777" w:rsidR="004335ED" w:rsidRPr="00F17EF5" w:rsidRDefault="004335ED" w:rsidP="000D75B4">
            <w:pPr>
              <w:pStyle w:val="TAL"/>
              <w:rPr>
                <w:lang w:eastAsia="en-US"/>
              </w:rPr>
            </w:pPr>
            <w:r w:rsidRPr="00F17EF5">
              <w:rPr>
                <w:lang w:eastAsia="en-US"/>
              </w:rPr>
              <w:t>Meeting</w:t>
            </w:r>
          </w:p>
        </w:tc>
        <w:tc>
          <w:tcPr>
            <w:tcW w:w="992" w:type="dxa"/>
            <w:shd w:val="pct10" w:color="auto" w:fill="FFFFFF"/>
          </w:tcPr>
          <w:p w14:paraId="5EBAEF7F" w14:textId="77777777" w:rsidR="004335ED" w:rsidRPr="00F17EF5" w:rsidRDefault="004335ED" w:rsidP="000D75B4">
            <w:pPr>
              <w:pStyle w:val="TAL"/>
              <w:rPr>
                <w:lang w:eastAsia="en-US"/>
              </w:rPr>
            </w:pPr>
            <w:proofErr w:type="spellStart"/>
            <w:r w:rsidRPr="00F17EF5">
              <w:rPr>
                <w:lang w:eastAsia="en-US"/>
              </w:rPr>
              <w:t>TDoc</w:t>
            </w:r>
            <w:proofErr w:type="spellEnd"/>
          </w:p>
        </w:tc>
        <w:tc>
          <w:tcPr>
            <w:tcW w:w="567" w:type="dxa"/>
            <w:shd w:val="pct10" w:color="auto" w:fill="FFFFFF"/>
          </w:tcPr>
          <w:p w14:paraId="4482BA26" w14:textId="77777777" w:rsidR="004335ED" w:rsidRPr="00F17EF5" w:rsidRDefault="004335ED" w:rsidP="000D75B4">
            <w:pPr>
              <w:pStyle w:val="TAL"/>
              <w:rPr>
                <w:lang w:eastAsia="en-US"/>
              </w:rPr>
            </w:pPr>
            <w:r w:rsidRPr="00F17EF5">
              <w:rPr>
                <w:lang w:eastAsia="en-US"/>
              </w:rPr>
              <w:t>CR</w:t>
            </w:r>
          </w:p>
        </w:tc>
        <w:tc>
          <w:tcPr>
            <w:tcW w:w="284" w:type="dxa"/>
            <w:shd w:val="pct10" w:color="auto" w:fill="FFFFFF"/>
          </w:tcPr>
          <w:p w14:paraId="662C1A92" w14:textId="77777777" w:rsidR="004335ED" w:rsidRPr="00F17EF5" w:rsidRDefault="004335ED" w:rsidP="000D75B4">
            <w:pPr>
              <w:pStyle w:val="TAL"/>
              <w:rPr>
                <w:lang w:eastAsia="en-US"/>
              </w:rPr>
            </w:pPr>
            <w:r w:rsidRPr="00F17EF5">
              <w:rPr>
                <w:lang w:eastAsia="en-US"/>
              </w:rPr>
              <w:t>Rev</w:t>
            </w:r>
          </w:p>
        </w:tc>
        <w:tc>
          <w:tcPr>
            <w:tcW w:w="331" w:type="dxa"/>
            <w:shd w:val="pct10" w:color="auto" w:fill="FFFFFF"/>
          </w:tcPr>
          <w:p w14:paraId="450439EA" w14:textId="77777777" w:rsidR="004335ED" w:rsidRPr="00F17EF5" w:rsidRDefault="004335ED" w:rsidP="000D75B4">
            <w:pPr>
              <w:pStyle w:val="TAL"/>
              <w:rPr>
                <w:lang w:eastAsia="en-US"/>
              </w:rPr>
            </w:pPr>
            <w:r w:rsidRPr="00F17EF5">
              <w:rPr>
                <w:lang w:eastAsia="en-US"/>
              </w:rPr>
              <w:t>Cat</w:t>
            </w:r>
          </w:p>
        </w:tc>
        <w:tc>
          <w:tcPr>
            <w:tcW w:w="4962" w:type="dxa"/>
            <w:shd w:val="pct10" w:color="auto" w:fill="FFFFFF"/>
          </w:tcPr>
          <w:p w14:paraId="4E2EAEE8" w14:textId="77777777" w:rsidR="004335ED" w:rsidRPr="00F17EF5" w:rsidRDefault="004335ED" w:rsidP="000D75B4">
            <w:pPr>
              <w:pStyle w:val="TAL"/>
              <w:rPr>
                <w:lang w:eastAsia="en-US"/>
              </w:rPr>
            </w:pPr>
            <w:r w:rsidRPr="00F17EF5">
              <w:rPr>
                <w:lang w:eastAsia="en-US"/>
              </w:rPr>
              <w:t>Subject/Comment</w:t>
            </w:r>
          </w:p>
        </w:tc>
        <w:tc>
          <w:tcPr>
            <w:tcW w:w="708" w:type="dxa"/>
            <w:shd w:val="pct10" w:color="auto" w:fill="FFFFFF"/>
          </w:tcPr>
          <w:p w14:paraId="6FF8DF82" w14:textId="77777777" w:rsidR="004335ED" w:rsidRPr="00F17EF5" w:rsidRDefault="004335ED" w:rsidP="000D75B4">
            <w:pPr>
              <w:pStyle w:val="TAL"/>
              <w:rPr>
                <w:lang w:eastAsia="en-US"/>
              </w:rPr>
            </w:pPr>
            <w:r w:rsidRPr="00F17EF5">
              <w:rPr>
                <w:lang w:eastAsia="en-US"/>
              </w:rPr>
              <w:t>New version</w:t>
            </w:r>
          </w:p>
        </w:tc>
      </w:tr>
      <w:tr w:rsidR="004335ED" w:rsidRPr="0031204F" w14:paraId="0DAD3C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BBE" w14:textId="77777777" w:rsidR="004335ED" w:rsidRPr="00DD6CFB" w:rsidRDefault="004335ED" w:rsidP="000D75B4">
            <w:pPr>
              <w:pStyle w:val="TAL"/>
              <w:rPr>
                <w:lang w:eastAsia="en-US"/>
              </w:rPr>
            </w:pPr>
            <w:r w:rsidRPr="00DD6CFB">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A3F6C5" w14:textId="77777777" w:rsidR="004335ED" w:rsidRPr="00DD6CFB" w:rsidRDefault="004335ED" w:rsidP="000D75B4">
            <w:pPr>
              <w:pStyle w:val="TAL"/>
              <w:rPr>
                <w:lang w:eastAsia="en-US"/>
              </w:rPr>
            </w:pPr>
            <w:r w:rsidRPr="00DD6CFB">
              <w:rPr>
                <w:lang w:eastAsia="en-US"/>
              </w:rPr>
              <w:t>RAN5#77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3EA8DF" w14:textId="77777777" w:rsidR="004335ED" w:rsidRPr="00DD6CFB" w:rsidRDefault="004335ED" w:rsidP="000D75B4">
            <w:pPr>
              <w:pStyle w:val="TAL"/>
              <w:rPr>
                <w:lang w:eastAsia="en-US"/>
              </w:rPr>
            </w:pPr>
            <w:r w:rsidRPr="00DD6CFB">
              <w:rPr>
                <w:lang w:eastAsia="en-US"/>
              </w:rPr>
              <w:t>R5-176995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173E3"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B57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6A5712"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B4580" w14:textId="77777777" w:rsidR="004335ED" w:rsidRPr="00DD6CFB" w:rsidRDefault="004335ED" w:rsidP="000D75B4">
            <w:pPr>
              <w:pStyle w:val="TAL"/>
              <w:rPr>
                <w:lang w:eastAsia="en-US"/>
              </w:rPr>
            </w:pPr>
            <w:r w:rsidRPr="00DD6CFB">
              <w:rPr>
                <w:lang w:eastAsia="en-US"/>
              </w:rPr>
              <w:t>TP on clauses of test equipment requirement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61200" w14:textId="77777777" w:rsidR="004335ED" w:rsidRPr="00DD6CFB" w:rsidRDefault="004335ED" w:rsidP="000D75B4">
            <w:pPr>
              <w:pStyle w:val="TAL"/>
              <w:rPr>
                <w:lang w:eastAsia="en-US"/>
              </w:rPr>
            </w:pPr>
            <w:r w:rsidRPr="00DD6CFB">
              <w:rPr>
                <w:lang w:eastAsia="en-US"/>
              </w:rPr>
              <w:t>0.1.0</w:t>
            </w:r>
          </w:p>
        </w:tc>
      </w:tr>
      <w:tr w:rsidR="004335ED" w:rsidRPr="0031204F" w14:paraId="26F131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0823E6" w14:textId="77777777" w:rsidR="004335ED" w:rsidRPr="00DD6CFB" w:rsidRDefault="004335ED" w:rsidP="000D75B4">
            <w:pPr>
              <w:pStyle w:val="TAL"/>
              <w:rPr>
                <w:lang w:eastAsia="en-US"/>
              </w:rPr>
            </w:pPr>
            <w:r w:rsidRPr="00DD6CFB">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55FE6E" w14:textId="77777777" w:rsidR="004335ED" w:rsidRPr="00DD6CFB" w:rsidRDefault="004335ED" w:rsidP="000D75B4">
            <w:pPr>
              <w:pStyle w:val="TAL"/>
              <w:rPr>
                <w:lang w:eastAsia="en-US"/>
              </w:rPr>
            </w:pPr>
            <w:r w:rsidRPr="00DD6CFB">
              <w:rPr>
                <w:lang w:eastAsia="en-US"/>
              </w:rPr>
              <w:t>RAN5#77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0E8D90" w14:textId="77777777" w:rsidR="004335ED" w:rsidRPr="00DD6CFB" w:rsidRDefault="004335ED" w:rsidP="000D75B4">
            <w:pPr>
              <w:pStyle w:val="TAL"/>
              <w:rPr>
                <w:lang w:eastAsia="en-US"/>
              </w:rPr>
            </w:pPr>
            <w:r w:rsidRPr="00DD6CFB">
              <w:rPr>
                <w:lang w:eastAsia="en-US"/>
              </w:rPr>
              <w:t>R5-176779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9B1B8"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03A29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81E815"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123F4" w14:textId="77777777" w:rsidR="004335ED" w:rsidRPr="00DD6CFB" w:rsidRDefault="004335ED" w:rsidP="000D75B4">
            <w:pPr>
              <w:pStyle w:val="TAL"/>
              <w:rPr>
                <w:lang w:eastAsia="en-US"/>
              </w:rPr>
            </w:pPr>
            <w:r w:rsidRPr="00DD6CFB">
              <w:rPr>
                <w:lang w:eastAsia="en-US"/>
              </w:rPr>
              <w:t>Add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D1591" w14:textId="77777777" w:rsidR="004335ED" w:rsidRPr="00DD6CFB" w:rsidRDefault="004335ED" w:rsidP="000D75B4">
            <w:pPr>
              <w:pStyle w:val="TAL"/>
              <w:rPr>
                <w:lang w:eastAsia="en-US"/>
              </w:rPr>
            </w:pPr>
            <w:r w:rsidRPr="00DD6CFB">
              <w:rPr>
                <w:lang w:eastAsia="en-US"/>
              </w:rPr>
              <w:t>0.1.0</w:t>
            </w:r>
          </w:p>
        </w:tc>
      </w:tr>
      <w:tr w:rsidR="004335ED" w:rsidRPr="0031204F" w14:paraId="04217F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14E0D6" w14:textId="77777777" w:rsidR="004335ED" w:rsidRPr="00DD6CFB" w:rsidRDefault="004335ED" w:rsidP="000D75B4">
            <w:pPr>
              <w:pStyle w:val="TAL"/>
              <w:rPr>
                <w:lang w:eastAsia="en-US"/>
              </w:rPr>
            </w:pPr>
            <w:r w:rsidRPr="00DD6CFB">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022AC3" w14:textId="77777777" w:rsidR="004335ED" w:rsidRPr="00DD6CFB" w:rsidRDefault="004335ED" w:rsidP="000D75B4">
            <w:pPr>
              <w:pStyle w:val="TAL"/>
              <w:rPr>
                <w:lang w:eastAsia="en-US"/>
              </w:rPr>
            </w:pPr>
            <w:r w:rsidRPr="00DD6CFB">
              <w:rPr>
                <w:lang w:eastAsia="en-US"/>
              </w:rPr>
              <w:t>RAN5#77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2F5D72" w14:textId="77777777" w:rsidR="004335ED" w:rsidRPr="00DD6CFB" w:rsidRDefault="004335ED" w:rsidP="000D75B4">
            <w:pPr>
              <w:pStyle w:val="TAL"/>
              <w:rPr>
                <w:lang w:eastAsia="en-US"/>
              </w:rPr>
            </w:pPr>
            <w:r w:rsidRPr="00DD6CFB">
              <w:rPr>
                <w:lang w:eastAsia="en-US"/>
              </w:rPr>
              <w:t>R5-176917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0B9C1"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2E4B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C7AB9"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CE0ED" w14:textId="77777777" w:rsidR="004335ED" w:rsidRPr="00DD6CFB" w:rsidRDefault="004335ED" w:rsidP="000D75B4">
            <w:pPr>
              <w:pStyle w:val="TAL"/>
              <w:rPr>
                <w:lang w:eastAsia="en-US"/>
              </w:rPr>
            </w:pPr>
            <w:r w:rsidRPr="00DD6CFB">
              <w:rPr>
                <w:lang w:eastAsia="en-US"/>
              </w:rPr>
              <w:t>Introduce general chapter for generic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DB624" w14:textId="77777777" w:rsidR="004335ED" w:rsidRPr="00DD6CFB" w:rsidRDefault="004335ED" w:rsidP="000D75B4">
            <w:pPr>
              <w:pStyle w:val="TAL"/>
              <w:rPr>
                <w:lang w:eastAsia="en-US"/>
              </w:rPr>
            </w:pPr>
            <w:r w:rsidRPr="00DD6CFB">
              <w:rPr>
                <w:lang w:eastAsia="en-US"/>
              </w:rPr>
              <w:t>0.1.0</w:t>
            </w:r>
          </w:p>
        </w:tc>
      </w:tr>
      <w:tr w:rsidR="004335ED" w:rsidRPr="0031204F" w14:paraId="0210B5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1DD9D6" w14:textId="77777777" w:rsidR="004335ED" w:rsidRPr="00DD6CFB" w:rsidRDefault="004335ED" w:rsidP="000D75B4">
            <w:pPr>
              <w:pStyle w:val="TAL"/>
              <w:rPr>
                <w:lang w:eastAsia="en-US"/>
              </w:rPr>
            </w:pPr>
            <w:r w:rsidRPr="00DD6CFB">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3A9BF1" w14:textId="77777777" w:rsidR="004335ED" w:rsidRPr="00DD6CFB" w:rsidRDefault="004335ED" w:rsidP="000D75B4">
            <w:pPr>
              <w:pStyle w:val="TAL"/>
              <w:rPr>
                <w:lang w:eastAsia="en-US"/>
              </w:rPr>
            </w:pPr>
            <w:r w:rsidRPr="00DD6CFB">
              <w:rPr>
                <w:lang w:eastAsia="en-US"/>
              </w:rPr>
              <w:t>RAN5#77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D450A" w14:textId="77777777" w:rsidR="004335ED" w:rsidRPr="00DD6CFB" w:rsidRDefault="004335ED" w:rsidP="000D75B4">
            <w:pPr>
              <w:pStyle w:val="TAL"/>
              <w:rPr>
                <w:lang w:eastAsia="en-US"/>
              </w:rPr>
            </w:pPr>
            <w:r w:rsidRPr="00DD6CFB">
              <w:rPr>
                <w:lang w:eastAsia="en-US"/>
              </w:rPr>
              <w:t>R5-176918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E7E53"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1335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AC17FA"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0BD92" w14:textId="77777777" w:rsidR="004335ED" w:rsidRPr="00DD6CFB" w:rsidRDefault="004335ED" w:rsidP="000D75B4">
            <w:pPr>
              <w:pStyle w:val="TAL"/>
              <w:rPr>
                <w:lang w:eastAsia="en-US"/>
              </w:rPr>
            </w:pPr>
            <w:r w:rsidRPr="00DD6CFB">
              <w:rPr>
                <w:lang w:eastAsia="en-US"/>
              </w:rPr>
              <w:t>Add generic procedures RRC_IDLE and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5454F" w14:textId="77777777" w:rsidR="004335ED" w:rsidRPr="00DD6CFB" w:rsidRDefault="004335ED" w:rsidP="000D75B4">
            <w:pPr>
              <w:pStyle w:val="TAL"/>
              <w:rPr>
                <w:lang w:eastAsia="en-US"/>
              </w:rPr>
            </w:pPr>
            <w:r w:rsidRPr="00DD6CFB">
              <w:rPr>
                <w:lang w:eastAsia="en-US"/>
              </w:rPr>
              <w:t>0.1.0</w:t>
            </w:r>
          </w:p>
        </w:tc>
      </w:tr>
      <w:tr w:rsidR="004335ED" w:rsidRPr="0031204F" w14:paraId="52DC6A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035224" w14:textId="77777777" w:rsidR="004335ED" w:rsidRPr="00DD6CFB" w:rsidRDefault="004335ED" w:rsidP="000D75B4">
            <w:pPr>
              <w:pStyle w:val="TAL"/>
              <w:rPr>
                <w:lang w:eastAsia="en-US"/>
              </w:rPr>
            </w:pPr>
            <w:r w:rsidRPr="00DD6CFB">
              <w:rPr>
                <w:lang w:eastAsia="en-US"/>
              </w:rPr>
              <w:t>2017-12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732444" w14:textId="77777777" w:rsidR="004335ED" w:rsidRPr="00DD6CFB" w:rsidRDefault="004335ED" w:rsidP="000D75B4">
            <w:pPr>
              <w:pStyle w:val="TAL"/>
              <w:rPr>
                <w:lang w:eastAsia="en-US"/>
              </w:rPr>
            </w:pPr>
            <w:r w:rsidRPr="00DD6CFB">
              <w:rPr>
                <w:lang w:eastAsia="en-US"/>
              </w:rPr>
              <w:t>RAN5#77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4338D7" w14:textId="77777777" w:rsidR="004335ED" w:rsidRPr="00DD6CFB" w:rsidRDefault="004335ED" w:rsidP="000D75B4">
            <w:pPr>
              <w:pStyle w:val="TAL"/>
              <w:rPr>
                <w:lang w:eastAsia="en-US"/>
              </w:rPr>
            </w:pPr>
            <w:r w:rsidRPr="00DD6CFB">
              <w:rPr>
                <w:lang w:eastAsia="en-US"/>
              </w:rPr>
              <w:t>R5-176920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87EC7"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456A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8C637D"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175B3" w14:textId="77777777" w:rsidR="004335ED" w:rsidRPr="00DD6CFB" w:rsidRDefault="004335ED" w:rsidP="000D75B4">
            <w:pPr>
              <w:pStyle w:val="TAL"/>
              <w:rPr>
                <w:lang w:eastAsia="en-US"/>
              </w:rPr>
            </w:pPr>
            <w:r w:rsidRPr="00DD6CFB">
              <w:rPr>
                <w:lang w:eastAsia="en-US"/>
              </w:rPr>
              <w:t>Introduce RRC chapters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D0BD8" w14:textId="77777777" w:rsidR="004335ED" w:rsidRPr="00DD6CFB" w:rsidRDefault="004335ED" w:rsidP="000D75B4">
            <w:pPr>
              <w:pStyle w:val="TAL"/>
              <w:rPr>
                <w:lang w:eastAsia="en-US"/>
              </w:rPr>
            </w:pPr>
            <w:r w:rsidRPr="00DD6CFB">
              <w:rPr>
                <w:lang w:eastAsia="en-US"/>
              </w:rPr>
              <w:t>0.1.0</w:t>
            </w:r>
          </w:p>
        </w:tc>
      </w:tr>
      <w:tr w:rsidR="004335ED" w:rsidRPr="0031204F" w14:paraId="1612AA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DCABD1" w14:textId="77777777" w:rsidR="004335ED" w:rsidRPr="00DD6CFB" w:rsidRDefault="004335ED" w:rsidP="000D75B4">
            <w:pPr>
              <w:pStyle w:val="TAL"/>
              <w:rPr>
                <w:lang w:eastAsia="en-US"/>
              </w:rPr>
            </w:pPr>
            <w:r w:rsidRPr="00DD6CFB">
              <w:rPr>
                <w:lang w:eastAsia="en-US"/>
              </w:rPr>
              <w:t>2018-01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B854E1"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9D2192" w14:textId="77777777" w:rsidR="004335ED" w:rsidRPr="00DD6CFB" w:rsidRDefault="004335ED" w:rsidP="000D75B4">
            <w:pPr>
              <w:pStyle w:val="TAL"/>
              <w:rPr>
                <w:lang w:eastAsia="en-US"/>
              </w:rPr>
            </w:pPr>
            <w:r w:rsidRPr="00DD6CFB">
              <w:rPr>
                <w:lang w:eastAsia="en-US"/>
              </w:rPr>
              <w:t>R5-180066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D8BBE"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86F09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87EEF"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A8BDC" w14:textId="77777777" w:rsidR="004335ED" w:rsidRPr="00DD6CFB" w:rsidRDefault="004335ED" w:rsidP="000D75B4">
            <w:pPr>
              <w:pStyle w:val="TAL"/>
              <w:rPr>
                <w:lang w:eastAsia="en-US"/>
              </w:rPr>
            </w:pPr>
            <w:r w:rsidRPr="00DD6CFB">
              <w:rPr>
                <w:lang w:eastAsia="en-US"/>
              </w:rPr>
              <w:t>Definition of downlink physical layer parameters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46C7C" w14:textId="77777777" w:rsidR="004335ED" w:rsidRPr="00DD6CFB" w:rsidRDefault="004335ED" w:rsidP="000D75B4">
            <w:pPr>
              <w:pStyle w:val="TAL"/>
              <w:rPr>
                <w:lang w:eastAsia="en-US"/>
              </w:rPr>
            </w:pPr>
            <w:r w:rsidRPr="00DD6CFB">
              <w:rPr>
                <w:lang w:eastAsia="en-US"/>
              </w:rPr>
              <w:t>0.2.0</w:t>
            </w:r>
          </w:p>
        </w:tc>
      </w:tr>
      <w:tr w:rsidR="004335ED" w:rsidRPr="0031204F" w14:paraId="4FFBF4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2CD865" w14:textId="77777777" w:rsidR="004335ED" w:rsidRPr="00DD6CFB" w:rsidRDefault="004335ED" w:rsidP="000D75B4">
            <w:pPr>
              <w:pStyle w:val="TAL"/>
              <w:rPr>
                <w:lang w:eastAsia="en-US"/>
              </w:rPr>
            </w:pPr>
            <w:r w:rsidRPr="00DD6CFB">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767C54" w14:textId="77777777" w:rsidR="004335ED" w:rsidRPr="00DD6CFB" w:rsidRDefault="004335ED" w:rsidP="000D75B4">
            <w:pPr>
              <w:pStyle w:val="TAL"/>
              <w:rPr>
                <w:lang w:eastAsia="en-US"/>
              </w:rPr>
            </w:pPr>
            <w:r w:rsidRPr="00DD6CFB">
              <w:rPr>
                <w:lang w:eastAsia="en-US"/>
              </w:rPr>
              <w:t>RAN5#78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8C49A1" w14:textId="77777777" w:rsidR="004335ED" w:rsidRPr="00DD6CFB" w:rsidRDefault="004335ED" w:rsidP="000D75B4">
            <w:pPr>
              <w:pStyle w:val="TAL"/>
              <w:rPr>
                <w:lang w:eastAsia="en-US"/>
              </w:rPr>
            </w:pPr>
            <w:r w:rsidRPr="00DD6CFB">
              <w:rPr>
                <w:lang w:eastAsia="en-US"/>
              </w:rPr>
              <w:t>R5-181697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7849"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A0575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43A81B"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4E52F" w14:textId="77777777" w:rsidR="004335ED" w:rsidRPr="00DD6CFB" w:rsidRDefault="004335ED" w:rsidP="000D75B4">
            <w:pPr>
              <w:pStyle w:val="TAL"/>
              <w:rPr>
                <w:lang w:eastAsia="en-US"/>
              </w:rPr>
            </w:pPr>
            <w:r w:rsidRPr="00DD6CFB">
              <w:rPr>
                <w:lang w:eastAsia="en-US"/>
              </w:rPr>
              <w:t>Addition of the environmental information into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8F997" w14:textId="77777777" w:rsidR="004335ED" w:rsidRPr="00DD6CFB" w:rsidRDefault="004335ED" w:rsidP="000D75B4">
            <w:pPr>
              <w:pStyle w:val="TAL"/>
              <w:rPr>
                <w:lang w:eastAsia="en-US"/>
              </w:rPr>
            </w:pPr>
            <w:r w:rsidRPr="00DD6CFB">
              <w:rPr>
                <w:lang w:eastAsia="en-US"/>
              </w:rPr>
              <w:t>0.3.0</w:t>
            </w:r>
          </w:p>
        </w:tc>
      </w:tr>
      <w:tr w:rsidR="004335ED" w:rsidRPr="0031204F" w14:paraId="6202CD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E228EF" w14:textId="77777777" w:rsidR="004335ED" w:rsidRPr="00DD6CFB" w:rsidRDefault="004335ED" w:rsidP="000D75B4">
            <w:pPr>
              <w:pStyle w:val="TAL"/>
              <w:rPr>
                <w:lang w:eastAsia="en-US"/>
              </w:rPr>
            </w:pPr>
            <w:r w:rsidRPr="00DD6CFB">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490C86" w14:textId="77777777" w:rsidR="004335ED" w:rsidRPr="00DD6CFB" w:rsidRDefault="004335ED" w:rsidP="000D75B4">
            <w:pPr>
              <w:pStyle w:val="TAL"/>
              <w:rPr>
                <w:lang w:eastAsia="en-US"/>
              </w:rPr>
            </w:pPr>
            <w:r w:rsidRPr="00DD6CFB">
              <w:rPr>
                <w:lang w:eastAsia="en-US"/>
              </w:rPr>
              <w:t>RAN5#78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25741" w14:textId="77777777" w:rsidR="004335ED" w:rsidRPr="00DD6CFB" w:rsidRDefault="004335ED" w:rsidP="000D75B4">
            <w:pPr>
              <w:pStyle w:val="TAL"/>
              <w:rPr>
                <w:lang w:eastAsia="en-US"/>
              </w:rPr>
            </w:pPr>
            <w:r w:rsidRPr="00DD6CFB">
              <w:rPr>
                <w:lang w:eastAsia="en-US"/>
              </w:rPr>
              <w:t>R5-180265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A4C13"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9571A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362481"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3470D" w14:textId="77777777" w:rsidR="004335ED" w:rsidRPr="00DD6CFB" w:rsidRDefault="004335ED" w:rsidP="000D75B4">
            <w:pPr>
              <w:pStyle w:val="TAL"/>
              <w:rPr>
                <w:lang w:eastAsia="en-US"/>
              </w:rPr>
            </w:pPr>
            <w:r w:rsidRPr="00DD6CFB">
              <w:rPr>
                <w:lang w:eastAsia="en-US"/>
              </w:rPr>
              <w:t>Introduce chapter for reference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97D8F" w14:textId="77777777" w:rsidR="004335ED" w:rsidRPr="00DD6CFB" w:rsidRDefault="004335ED" w:rsidP="000D75B4">
            <w:pPr>
              <w:pStyle w:val="TAL"/>
              <w:rPr>
                <w:lang w:eastAsia="en-US"/>
              </w:rPr>
            </w:pPr>
            <w:r w:rsidRPr="00DD6CFB">
              <w:rPr>
                <w:lang w:eastAsia="en-US"/>
              </w:rPr>
              <w:t>0.3.0</w:t>
            </w:r>
          </w:p>
        </w:tc>
      </w:tr>
      <w:tr w:rsidR="004335ED" w:rsidRPr="0031204F" w14:paraId="25B67F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A054E1" w14:textId="77777777" w:rsidR="004335ED" w:rsidRPr="00DD6CFB" w:rsidRDefault="004335ED" w:rsidP="000D75B4">
            <w:pPr>
              <w:pStyle w:val="TAL"/>
              <w:rPr>
                <w:lang w:eastAsia="en-US"/>
              </w:rPr>
            </w:pPr>
            <w:r w:rsidRPr="00DD6CFB">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E4FB0E" w14:textId="77777777" w:rsidR="004335ED" w:rsidRPr="00DD6CFB" w:rsidRDefault="004335ED" w:rsidP="000D75B4">
            <w:pPr>
              <w:pStyle w:val="TAL"/>
              <w:rPr>
                <w:lang w:eastAsia="en-US"/>
              </w:rPr>
            </w:pPr>
            <w:r w:rsidRPr="00DD6CFB">
              <w:rPr>
                <w:lang w:eastAsia="en-US"/>
              </w:rPr>
              <w:t>RAN5#78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00E39" w14:textId="77777777" w:rsidR="004335ED" w:rsidRPr="00DD6CFB" w:rsidRDefault="004335ED" w:rsidP="000D75B4">
            <w:pPr>
              <w:pStyle w:val="TAL"/>
              <w:rPr>
                <w:lang w:eastAsia="en-US"/>
              </w:rPr>
            </w:pPr>
            <w:r w:rsidRPr="00DD6CFB">
              <w:rPr>
                <w:lang w:eastAsia="en-US"/>
              </w:rPr>
              <w:t>R5-181311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E54C9"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F75FB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1FA7E7"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91A24" w14:textId="77777777" w:rsidR="004335ED" w:rsidRPr="00DD6CFB" w:rsidRDefault="004335ED" w:rsidP="000D75B4">
            <w:pPr>
              <w:pStyle w:val="TAL"/>
              <w:rPr>
                <w:lang w:eastAsia="en-US"/>
              </w:rPr>
            </w:pPr>
            <w:r w:rsidRPr="00DD6CFB">
              <w:rPr>
                <w:lang w:eastAsia="en-US"/>
              </w:rPr>
              <w:t>Update the general chapter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CAD06" w14:textId="77777777" w:rsidR="004335ED" w:rsidRPr="00DD6CFB" w:rsidRDefault="004335ED" w:rsidP="000D75B4">
            <w:pPr>
              <w:pStyle w:val="TAL"/>
              <w:rPr>
                <w:lang w:eastAsia="en-US"/>
              </w:rPr>
            </w:pPr>
            <w:r w:rsidRPr="00DD6CFB">
              <w:rPr>
                <w:lang w:eastAsia="en-US"/>
              </w:rPr>
              <w:t>0.3.0</w:t>
            </w:r>
          </w:p>
        </w:tc>
      </w:tr>
      <w:tr w:rsidR="004335ED" w:rsidRPr="0031204F" w14:paraId="42C0D7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507212" w14:textId="77777777" w:rsidR="004335ED" w:rsidRPr="00DD6CFB" w:rsidRDefault="004335ED" w:rsidP="000D75B4">
            <w:pPr>
              <w:pStyle w:val="TAL"/>
              <w:rPr>
                <w:lang w:eastAsia="en-US"/>
              </w:rPr>
            </w:pPr>
            <w:r w:rsidRPr="00DD6CFB">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34FDA5" w14:textId="77777777" w:rsidR="004335ED" w:rsidRPr="00DD6CFB" w:rsidRDefault="004335ED" w:rsidP="000D75B4">
            <w:pPr>
              <w:pStyle w:val="TAL"/>
              <w:rPr>
                <w:lang w:eastAsia="en-US"/>
              </w:rPr>
            </w:pPr>
            <w:r w:rsidRPr="00DD6CFB">
              <w:rPr>
                <w:lang w:eastAsia="en-US"/>
              </w:rPr>
              <w:t>RAN5#78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38C5E" w14:textId="77777777" w:rsidR="004335ED" w:rsidRPr="00DD6CFB" w:rsidRDefault="004335ED" w:rsidP="000D75B4">
            <w:pPr>
              <w:pStyle w:val="TAL"/>
              <w:rPr>
                <w:lang w:eastAsia="en-US"/>
              </w:rPr>
            </w:pPr>
            <w:r w:rsidRPr="00DD6CFB">
              <w:rPr>
                <w:lang w:eastAsia="en-US"/>
              </w:rPr>
              <w:t>R5-180382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CBB6E"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8F372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4415AF"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0A2BB" w14:textId="77777777" w:rsidR="004335ED" w:rsidRPr="00DD6CFB" w:rsidRDefault="004335ED" w:rsidP="000D75B4">
            <w:pPr>
              <w:pStyle w:val="TAL"/>
              <w:rPr>
                <w:lang w:eastAsia="en-US"/>
              </w:rPr>
            </w:pPr>
            <w:r w:rsidRPr="00DD6CFB">
              <w:rPr>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FB6B3" w14:textId="77777777" w:rsidR="004335ED" w:rsidRPr="00DD6CFB" w:rsidRDefault="004335ED" w:rsidP="000D75B4">
            <w:pPr>
              <w:pStyle w:val="TAL"/>
              <w:rPr>
                <w:lang w:eastAsia="en-US"/>
              </w:rPr>
            </w:pPr>
            <w:r w:rsidRPr="00DD6CFB">
              <w:rPr>
                <w:lang w:eastAsia="en-US"/>
              </w:rPr>
              <w:t>0.3.0</w:t>
            </w:r>
          </w:p>
        </w:tc>
      </w:tr>
      <w:tr w:rsidR="004335ED" w:rsidRPr="0031204F" w14:paraId="028113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27A1E4" w14:textId="77777777" w:rsidR="004335ED" w:rsidRPr="00DD6CFB" w:rsidRDefault="004335ED" w:rsidP="000D75B4">
            <w:pPr>
              <w:pStyle w:val="TAL"/>
              <w:rPr>
                <w:lang w:eastAsia="en-US"/>
              </w:rPr>
            </w:pPr>
            <w:r w:rsidRPr="00DD6CFB">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7A9406" w14:textId="77777777" w:rsidR="004335ED" w:rsidRPr="00DD6CFB" w:rsidRDefault="004335ED" w:rsidP="000D75B4">
            <w:pPr>
              <w:pStyle w:val="TAL"/>
              <w:rPr>
                <w:lang w:eastAsia="en-US"/>
              </w:rPr>
            </w:pPr>
            <w:r w:rsidRPr="00DD6CFB">
              <w:rPr>
                <w:lang w:eastAsia="en-US"/>
              </w:rPr>
              <w:t>RAN5#78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D8F1D" w14:textId="77777777" w:rsidR="004335ED" w:rsidRPr="00DD6CFB" w:rsidRDefault="004335ED" w:rsidP="000D75B4">
            <w:pPr>
              <w:pStyle w:val="TAL"/>
              <w:rPr>
                <w:lang w:eastAsia="en-US"/>
              </w:rPr>
            </w:pPr>
            <w:r w:rsidRPr="00DD6CFB">
              <w:rPr>
                <w:lang w:eastAsia="en-US"/>
              </w:rPr>
              <w:t>R5-180383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7F259"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D91D9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5215B6"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79C64" w14:textId="77777777" w:rsidR="004335ED" w:rsidRPr="00DD6CFB" w:rsidRDefault="004335ED" w:rsidP="000D75B4">
            <w:pPr>
              <w:pStyle w:val="TAL"/>
              <w:rPr>
                <w:lang w:eastAsia="en-US"/>
              </w:rPr>
            </w:pPr>
            <w:r w:rsidRPr="00DD6CFB">
              <w:rPr>
                <w:lang w:eastAsia="en-US"/>
              </w:rPr>
              <w:t>Add draft RRC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87C9" w14:textId="77777777" w:rsidR="004335ED" w:rsidRPr="00DD6CFB" w:rsidRDefault="004335ED" w:rsidP="000D75B4">
            <w:pPr>
              <w:pStyle w:val="TAL"/>
              <w:rPr>
                <w:lang w:eastAsia="en-US"/>
              </w:rPr>
            </w:pPr>
            <w:r w:rsidRPr="00DD6CFB">
              <w:rPr>
                <w:lang w:eastAsia="en-US"/>
              </w:rPr>
              <w:t>0.3.0</w:t>
            </w:r>
          </w:p>
        </w:tc>
      </w:tr>
      <w:tr w:rsidR="004335ED" w:rsidRPr="0031204F" w14:paraId="110EE2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D98570" w14:textId="77777777" w:rsidR="004335ED" w:rsidRPr="00DD6CFB" w:rsidRDefault="004335ED" w:rsidP="000D75B4">
            <w:pPr>
              <w:pStyle w:val="TAL"/>
              <w:rPr>
                <w:lang w:eastAsia="en-US"/>
              </w:rPr>
            </w:pPr>
            <w:r w:rsidRPr="00DD6CFB">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E0DDA7" w14:textId="77777777" w:rsidR="004335ED" w:rsidRPr="00DD6CFB" w:rsidRDefault="004335ED" w:rsidP="000D75B4">
            <w:pPr>
              <w:pStyle w:val="TAL"/>
              <w:rPr>
                <w:lang w:eastAsia="en-US"/>
              </w:rPr>
            </w:pPr>
            <w:r w:rsidRPr="00DD6CFB">
              <w:rPr>
                <w:lang w:eastAsia="en-US"/>
              </w:rPr>
              <w:t>RAN5#78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A4107B" w14:textId="77777777" w:rsidR="004335ED" w:rsidRPr="00DD6CFB" w:rsidRDefault="004335ED" w:rsidP="000D75B4">
            <w:pPr>
              <w:pStyle w:val="TAL"/>
              <w:rPr>
                <w:lang w:eastAsia="en-US"/>
              </w:rPr>
            </w:pPr>
            <w:r w:rsidRPr="00DD6CFB">
              <w:rPr>
                <w:lang w:eastAsia="en-US"/>
              </w:rPr>
              <w:t>R5-180577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91D19"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7DF67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A64F769"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48297" w14:textId="77777777" w:rsidR="004335ED" w:rsidRPr="00DD6CFB" w:rsidRDefault="004335ED" w:rsidP="000D75B4">
            <w:pPr>
              <w:pStyle w:val="TAL"/>
              <w:rPr>
                <w:lang w:eastAsia="en-US"/>
              </w:rPr>
            </w:pPr>
            <w:r w:rsidRPr="00DD6CFB">
              <w:rPr>
                <w:lang w:eastAsia="en-US"/>
              </w:rPr>
              <w:t>Update chapter for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28FAF" w14:textId="77777777" w:rsidR="004335ED" w:rsidRPr="00DD6CFB" w:rsidRDefault="004335ED" w:rsidP="000D75B4">
            <w:pPr>
              <w:pStyle w:val="TAL"/>
              <w:rPr>
                <w:lang w:eastAsia="en-US"/>
              </w:rPr>
            </w:pPr>
            <w:r w:rsidRPr="00DD6CFB">
              <w:rPr>
                <w:lang w:eastAsia="en-US"/>
              </w:rPr>
              <w:t>0.3.0</w:t>
            </w:r>
          </w:p>
        </w:tc>
      </w:tr>
      <w:tr w:rsidR="004335ED" w:rsidRPr="0031204F" w14:paraId="4FE1B0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0980A6" w14:textId="77777777" w:rsidR="004335ED" w:rsidRPr="00DD6CFB" w:rsidRDefault="004335ED" w:rsidP="000D75B4">
            <w:pPr>
              <w:pStyle w:val="TAL"/>
              <w:rPr>
                <w:lang w:eastAsia="en-US"/>
              </w:rPr>
            </w:pPr>
            <w:r w:rsidRPr="00DD6CFB">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990EEA" w14:textId="77777777" w:rsidR="004335ED" w:rsidRPr="00DD6CFB" w:rsidRDefault="004335ED" w:rsidP="000D75B4">
            <w:pPr>
              <w:pStyle w:val="TAL"/>
              <w:rPr>
                <w:lang w:eastAsia="en-US"/>
              </w:rPr>
            </w:pPr>
            <w:r w:rsidRPr="00DD6CFB">
              <w:rPr>
                <w:lang w:eastAsia="en-US"/>
              </w:rPr>
              <w:t>RAN5#78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DDD9BC" w14:textId="77777777" w:rsidR="004335ED" w:rsidRPr="00DD6CFB" w:rsidRDefault="004335ED" w:rsidP="000D75B4">
            <w:pPr>
              <w:pStyle w:val="TAL"/>
              <w:rPr>
                <w:lang w:eastAsia="en-US"/>
              </w:rPr>
            </w:pPr>
            <w:r w:rsidRPr="00DD6CFB">
              <w:rPr>
                <w:lang w:eastAsia="en-US"/>
              </w:rPr>
              <w:t>R5-180709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6F105"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88F9B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E01A4C"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DC062" w14:textId="77777777" w:rsidR="004335ED" w:rsidRPr="00DD6CFB" w:rsidRDefault="004335ED" w:rsidP="000D75B4">
            <w:pPr>
              <w:pStyle w:val="TAL"/>
              <w:rPr>
                <w:lang w:eastAsia="en-US"/>
              </w:rPr>
            </w:pPr>
            <w:r w:rsidRPr="00DD6CFB">
              <w:rPr>
                <w:lang w:eastAsia="en-US"/>
              </w:rPr>
              <w:t>Add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A4338" w14:textId="77777777" w:rsidR="004335ED" w:rsidRPr="00DD6CFB" w:rsidRDefault="004335ED" w:rsidP="000D75B4">
            <w:pPr>
              <w:pStyle w:val="TAL"/>
              <w:rPr>
                <w:lang w:eastAsia="en-US"/>
              </w:rPr>
            </w:pPr>
            <w:r w:rsidRPr="00DD6CFB">
              <w:rPr>
                <w:lang w:eastAsia="en-US"/>
              </w:rPr>
              <w:t>0.3.0</w:t>
            </w:r>
          </w:p>
        </w:tc>
      </w:tr>
      <w:tr w:rsidR="004335ED" w:rsidRPr="0031204F" w14:paraId="6644A9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3B4EAC" w14:textId="77777777" w:rsidR="004335ED" w:rsidRPr="00DD6CFB" w:rsidRDefault="004335ED" w:rsidP="000D75B4">
            <w:pPr>
              <w:pStyle w:val="TAL"/>
              <w:rPr>
                <w:lang w:eastAsia="en-US"/>
              </w:rPr>
            </w:pPr>
            <w:r w:rsidRPr="00DD6CFB">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45F1FB" w14:textId="77777777" w:rsidR="004335ED" w:rsidRPr="00DD6CFB" w:rsidRDefault="004335ED" w:rsidP="000D75B4">
            <w:pPr>
              <w:pStyle w:val="TAL"/>
              <w:rPr>
                <w:lang w:eastAsia="en-US"/>
              </w:rPr>
            </w:pPr>
            <w:r w:rsidRPr="00DD6CFB">
              <w:rPr>
                <w:lang w:eastAsia="en-US"/>
              </w:rPr>
              <w:t>RAN5#78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60E752" w14:textId="77777777" w:rsidR="004335ED" w:rsidRPr="00DD6CFB" w:rsidRDefault="004335ED" w:rsidP="000D75B4">
            <w:pPr>
              <w:pStyle w:val="TAL"/>
              <w:rPr>
                <w:lang w:eastAsia="en-US"/>
              </w:rPr>
            </w:pPr>
            <w:r w:rsidRPr="00DD6CFB">
              <w:rPr>
                <w:lang w:eastAsia="en-US"/>
              </w:rPr>
              <w:t>R5-180773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73D63"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1AB78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FFE1EE"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8B3529" w14:textId="77777777" w:rsidR="004335ED" w:rsidRPr="00DD6CFB" w:rsidRDefault="004335ED" w:rsidP="000D75B4">
            <w:pPr>
              <w:pStyle w:val="TAL"/>
              <w:rPr>
                <w:lang w:eastAsia="en-US"/>
              </w:rPr>
            </w:pPr>
            <w:r w:rsidRPr="00DD6CFB">
              <w:rPr>
                <w:lang w:eastAsia="en-US"/>
              </w:rPr>
              <w:t>Add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34D99" w14:textId="77777777" w:rsidR="004335ED" w:rsidRPr="00DD6CFB" w:rsidRDefault="004335ED" w:rsidP="000D75B4">
            <w:pPr>
              <w:pStyle w:val="TAL"/>
              <w:rPr>
                <w:lang w:eastAsia="en-US"/>
              </w:rPr>
            </w:pPr>
            <w:r w:rsidRPr="00DD6CFB">
              <w:rPr>
                <w:lang w:eastAsia="en-US"/>
              </w:rPr>
              <w:t>0.3.0</w:t>
            </w:r>
          </w:p>
        </w:tc>
      </w:tr>
      <w:tr w:rsidR="004335ED" w:rsidRPr="0031204F" w14:paraId="3554C9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15E941" w14:textId="77777777" w:rsidR="004335ED" w:rsidRPr="00DD6CFB" w:rsidRDefault="004335ED" w:rsidP="000D75B4">
            <w:pPr>
              <w:pStyle w:val="TAL"/>
              <w:rPr>
                <w:lang w:eastAsia="en-US"/>
              </w:rPr>
            </w:pPr>
            <w:r w:rsidRPr="00DD6CFB">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A24FC9" w14:textId="77777777" w:rsidR="004335ED" w:rsidRPr="00DD6CFB" w:rsidRDefault="004335ED" w:rsidP="000D75B4">
            <w:pPr>
              <w:pStyle w:val="TAL"/>
              <w:rPr>
                <w:lang w:eastAsia="en-US"/>
              </w:rPr>
            </w:pPr>
            <w:r w:rsidRPr="00DD6CFB">
              <w:rPr>
                <w:lang w:eastAsia="en-US"/>
              </w:rPr>
              <w:t>RAN5#78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DB9E86" w14:textId="77777777" w:rsidR="004335ED" w:rsidRPr="00DD6CFB" w:rsidRDefault="004335ED" w:rsidP="000D75B4">
            <w:pPr>
              <w:pStyle w:val="TAL"/>
              <w:rPr>
                <w:lang w:eastAsia="en-US"/>
              </w:rPr>
            </w:pPr>
            <w:r w:rsidRPr="00DD6CFB">
              <w:rPr>
                <w:lang w:eastAsia="en-US"/>
              </w:rPr>
              <w:t>R5-180775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D3F9E"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E481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FFB2CF"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7B61C8" w14:textId="77777777" w:rsidR="004335ED" w:rsidRPr="00DD6CFB" w:rsidRDefault="004335ED" w:rsidP="000D75B4">
            <w:pPr>
              <w:pStyle w:val="TAL"/>
              <w:rPr>
                <w:lang w:eastAsia="en-US"/>
              </w:rPr>
            </w:pPr>
            <w:r w:rsidRPr="00DD6CFB">
              <w:rPr>
                <w:lang w:eastAsia="en-US"/>
              </w:rPr>
              <w:t>Add draft Radio resource control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2DA12" w14:textId="77777777" w:rsidR="004335ED" w:rsidRPr="00DD6CFB" w:rsidRDefault="004335ED" w:rsidP="000D75B4">
            <w:pPr>
              <w:pStyle w:val="TAL"/>
              <w:rPr>
                <w:lang w:eastAsia="en-US"/>
              </w:rPr>
            </w:pPr>
            <w:r w:rsidRPr="00DD6CFB">
              <w:rPr>
                <w:lang w:eastAsia="en-US"/>
              </w:rPr>
              <w:t>0.3.0</w:t>
            </w:r>
          </w:p>
        </w:tc>
      </w:tr>
      <w:tr w:rsidR="004335ED" w:rsidRPr="0031204F" w14:paraId="381331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B0A58D" w14:textId="77777777" w:rsidR="004335ED" w:rsidRPr="00DD6CFB" w:rsidRDefault="004335ED" w:rsidP="000D75B4">
            <w:pPr>
              <w:pStyle w:val="TAL"/>
              <w:rPr>
                <w:lang w:eastAsia="en-US"/>
              </w:rPr>
            </w:pPr>
            <w:r w:rsidRPr="00DD6CFB">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CBD8CE" w14:textId="77777777" w:rsidR="004335ED" w:rsidRPr="00DD6CFB" w:rsidRDefault="004335ED" w:rsidP="000D75B4">
            <w:pPr>
              <w:pStyle w:val="TAL"/>
              <w:rPr>
                <w:lang w:eastAsia="en-US"/>
              </w:rPr>
            </w:pPr>
            <w:r w:rsidRPr="00DD6CFB">
              <w:rPr>
                <w:lang w:eastAsia="en-US"/>
              </w:rPr>
              <w:t>RAN5#78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4934B9" w14:textId="77777777" w:rsidR="004335ED" w:rsidRPr="00DD6CFB" w:rsidRDefault="004335ED" w:rsidP="000D75B4">
            <w:pPr>
              <w:pStyle w:val="TAL"/>
              <w:rPr>
                <w:lang w:eastAsia="en-US"/>
              </w:rPr>
            </w:pPr>
            <w:r w:rsidRPr="00DD6CFB">
              <w:rPr>
                <w:lang w:eastAsia="en-US"/>
              </w:rPr>
              <w:t>R5-180966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86788"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8D3C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524202"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AF4BB" w14:textId="77777777" w:rsidR="004335ED" w:rsidRPr="00DD6CFB" w:rsidRDefault="004335ED" w:rsidP="000D75B4">
            <w:pPr>
              <w:pStyle w:val="TAL"/>
              <w:rPr>
                <w:lang w:eastAsia="en-US"/>
              </w:rPr>
            </w:pPr>
            <w:r w:rsidRPr="00DD6CFB">
              <w:rPr>
                <w:lang w:eastAsia="en-US"/>
              </w:rPr>
              <w:t>Update RRC Connected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B9800" w14:textId="77777777" w:rsidR="004335ED" w:rsidRPr="00DD6CFB" w:rsidRDefault="004335ED" w:rsidP="000D75B4">
            <w:pPr>
              <w:pStyle w:val="TAL"/>
              <w:rPr>
                <w:lang w:eastAsia="en-US"/>
              </w:rPr>
            </w:pPr>
            <w:r w:rsidRPr="00DD6CFB">
              <w:rPr>
                <w:lang w:eastAsia="en-US"/>
              </w:rPr>
              <w:t>0.3.0</w:t>
            </w:r>
          </w:p>
        </w:tc>
      </w:tr>
      <w:tr w:rsidR="004335ED" w:rsidRPr="0031204F" w14:paraId="6E6928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65DFD0" w14:textId="77777777" w:rsidR="004335ED" w:rsidRPr="00DD6CFB" w:rsidRDefault="004335ED" w:rsidP="000D75B4">
            <w:pPr>
              <w:pStyle w:val="TAL"/>
              <w:rPr>
                <w:lang w:eastAsia="en-US"/>
              </w:rPr>
            </w:pPr>
            <w:r w:rsidRPr="00DD6CFB">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81538" w14:textId="77777777" w:rsidR="004335ED" w:rsidRPr="00DD6CFB" w:rsidRDefault="004335ED" w:rsidP="000D75B4">
            <w:pPr>
              <w:pStyle w:val="TAL"/>
              <w:rPr>
                <w:lang w:eastAsia="en-US"/>
              </w:rPr>
            </w:pPr>
            <w:r w:rsidRPr="00DD6CFB">
              <w:rPr>
                <w:lang w:eastAsia="en-US"/>
              </w:rPr>
              <w:t>RAN5#78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2B2FA" w14:textId="77777777" w:rsidR="004335ED" w:rsidRPr="00DD6CFB" w:rsidRDefault="004335ED" w:rsidP="000D75B4">
            <w:pPr>
              <w:pStyle w:val="TAL"/>
              <w:rPr>
                <w:lang w:eastAsia="en-US"/>
              </w:rPr>
            </w:pPr>
            <w:r w:rsidRPr="00DD6CFB">
              <w:rPr>
                <w:lang w:eastAsia="en-US"/>
              </w:rPr>
              <w:t>R5-181035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8EC0C"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04704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5477E4"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8115C" w14:textId="77777777" w:rsidR="004335ED" w:rsidRPr="00DD6CFB" w:rsidRDefault="004335ED" w:rsidP="000D75B4">
            <w:pPr>
              <w:pStyle w:val="TAL"/>
              <w:rPr>
                <w:lang w:eastAsia="en-US"/>
              </w:rPr>
            </w:pPr>
            <w:r w:rsidRPr="00DD6CFB">
              <w:rPr>
                <w:lang w:eastAsia="en-US"/>
              </w:rPr>
              <w:t>Update RRC 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EE4B7" w14:textId="77777777" w:rsidR="004335ED" w:rsidRPr="00DD6CFB" w:rsidRDefault="004335ED" w:rsidP="000D75B4">
            <w:pPr>
              <w:pStyle w:val="TAL"/>
              <w:rPr>
                <w:lang w:eastAsia="en-US"/>
              </w:rPr>
            </w:pPr>
            <w:r w:rsidRPr="00DD6CFB">
              <w:rPr>
                <w:lang w:eastAsia="en-US"/>
              </w:rPr>
              <w:t>0.3.0</w:t>
            </w:r>
          </w:p>
        </w:tc>
      </w:tr>
      <w:tr w:rsidR="004335ED" w:rsidRPr="0031204F" w14:paraId="68628C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4B74B4" w14:textId="77777777" w:rsidR="004335ED" w:rsidRPr="00DD6CFB" w:rsidRDefault="004335ED" w:rsidP="000D75B4">
            <w:pPr>
              <w:pStyle w:val="TAL"/>
              <w:rPr>
                <w:lang w:eastAsia="en-US"/>
              </w:rPr>
            </w:pPr>
            <w:r w:rsidRPr="00DD6CFB">
              <w:rPr>
                <w:lang w:eastAsia="en-US"/>
              </w:rPr>
              <w:t>2018-03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C90C36" w14:textId="77777777" w:rsidR="004335ED" w:rsidRPr="00DD6CFB" w:rsidRDefault="004335ED" w:rsidP="000D75B4">
            <w:pPr>
              <w:pStyle w:val="TAL"/>
              <w:rPr>
                <w:lang w:eastAsia="en-US"/>
              </w:rPr>
            </w:pPr>
            <w:r w:rsidRPr="00DD6CFB">
              <w:rPr>
                <w:lang w:eastAsia="en-US"/>
              </w:rPr>
              <w:t>RAN5#78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E63FE6" w14:textId="77777777" w:rsidR="004335ED" w:rsidRPr="00DD6CFB" w:rsidRDefault="004335ED" w:rsidP="000D75B4">
            <w:pPr>
              <w:pStyle w:val="TAL"/>
              <w:rPr>
                <w:lang w:eastAsia="en-US"/>
              </w:rPr>
            </w:pPr>
            <w:r w:rsidRPr="00DD6CFB">
              <w:rPr>
                <w:lang w:eastAsia="en-US"/>
              </w:rPr>
              <w:t>R5-180253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E0A96"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8E08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AA722E"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B586E" w14:textId="77777777" w:rsidR="004335ED" w:rsidRPr="00DD6CFB" w:rsidRDefault="004335ED" w:rsidP="000D75B4">
            <w:pPr>
              <w:pStyle w:val="TAL"/>
              <w:rPr>
                <w:lang w:eastAsia="en-US"/>
              </w:rPr>
            </w:pPr>
            <w:r w:rsidRPr="00DD6CFB">
              <w:rPr>
                <w:lang w:eastAsia="en-US"/>
              </w:rPr>
              <w:t>Revised WID on: UE Conformance Test Aspects - 5G system with NR and LTE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4868" w14:textId="77777777" w:rsidR="004335ED" w:rsidRPr="00DD6CFB" w:rsidRDefault="004335ED" w:rsidP="000D75B4">
            <w:pPr>
              <w:pStyle w:val="TAL"/>
              <w:rPr>
                <w:lang w:eastAsia="en-US"/>
              </w:rPr>
            </w:pPr>
            <w:r w:rsidRPr="00DD6CFB">
              <w:rPr>
                <w:lang w:eastAsia="en-US"/>
              </w:rPr>
              <w:t>0.3.0</w:t>
            </w:r>
          </w:p>
        </w:tc>
      </w:tr>
      <w:tr w:rsidR="004335ED" w:rsidRPr="0031204F" w14:paraId="736FC2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B333B4"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35A02"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30BB7E" w14:textId="77777777" w:rsidR="004335ED" w:rsidRPr="00DD6CFB" w:rsidRDefault="004335ED" w:rsidP="000D75B4">
            <w:pPr>
              <w:pStyle w:val="TAL"/>
              <w:rPr>
                <w:lang w:eastAsia="en-US"/>
              </w:rPr>
            </w:pPr>
            <w:r w:rsidRPr="00DD6CFB">
              <w:rPr>
                <w:lang w:eastAsia="en-US"/>
              </w:rPr>
              <w:t>R5-181812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5B686"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88262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2C2FC2"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3108E7" w14:textId="77777777" w:rsidR="004335ED" w:rsidRPr="00DD6CFB" w:rsidRDefault="004335ED" w:rsidP="000D75B4">
            <w:pPr>
              <w:pStyle w:val="TAL"/>
              <w:rPr>
                <w:lang w:eastAsia="en-US"/>
              </w:rPr>
            </w:pPr>
            <w:r w:rsidRPr="00DD6CFB">
              <w:rPr>
                <w:lang w:eastAsia="en-US"/>
              </w:rPr>
              <w:t>Update Radio resource control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F878C" w14:textId="77777777" w:rsidR="004335ED" w:rsidRPr="00DD6CFB" w:rsidRDefault="004335ED" w:rsidP="000D75B4">
            <w:pPr>
              <w:pStyle w:val="TAL"/>
              <w:rPr>
                <w:lang w:eastAsia="en-US"/>
              </w:rPr>
            </w:pPr>
            <w:r w:rsidRPr="00DD6CFB">
              <w:rPr>
                <w:lang w:eastAsia="en-US"/>
              </w:rPr>
              <w:t>0.4.0</w:t>
            </w:r>
          </w:p>
        </w:tc>
      </w:tr>
      <w:tr w:rsidR="004335ED" w:rsidRPr="0031204F" w14:paraId="737F48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8A59E1"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6D9FD"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5A32A" w14:textId="77777777" w:rsidR="004335ED" w:rsidRPr="00DD6CFB" w:rsidRDefault="004335ED" w:rsidP="000D75B4">
            <w:pPr>
              <w:pStyle w:val="TAL"/>
              <w:rPr>
                <w:lang w:eastAsia="en-US"/>
              </w:rPr>
            </w:pPr>
            <w:r w:rsidRPr="00DD6CFB">
              <w:rPr>
                <w:lang w:eastAsia="en-US"/>
              </w:rPr>
              <w:t>R5-182109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5D72"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ABA6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4EC389"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033BD" w14:textId="77777777" w:rsidR="004335ED" w:rsidRPr="00DD6CFB" w:rsidRDefault="004335ED" w:rsidP="000D75B4">
            <w:pPr>
              <w:pStyle w:val="TAL"/>
              <w:rPr>
                <w:lang w:eastAsia="en-US"/>
              </w:rPr>
            </w:pPr>
            <w:r w:rsidRPr="00DD6CFB">
              <w:rPr>
                <w:lang w:eastAsia="en-US"/>
              </w:rPr>
              <w:t>Update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DB2BF" w14:textId="77777777" w:rsidR="004335ED" w:rsidRPr="00DD6CFB" w:rsidRDefault="004335ED" w:rsidP="000D75B4">
            <w:pPr>
              <w:pStyle w:val="TAL"/>
              <w:rPr>
                <w:lang w:eastAsia="en-US"/>
              </w:rPr>
            </w:pPr>
            <w:r w:rsidRPr="00DD6CFB">
              <w:rPr>
                <w:lang w:eastAsia="en-US"/>
              </w:rPr>
              <w:t>0.4.0</w:t>
            </w:r>
          </w:p>
        </w:tc>
      </w:tr>
      <w:tr w:rsidR="004335ED" w:rsidRPr="0031204F" w14:paraId="4CF75D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0BD977"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A29B25"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26D075" w14:textId="77777777" w:rsidR="004335ED" w:rsidRPr="00DD6CFB" w:rsidRDefault="004335ED" w:rsidP="000D75B4">
            <w:pPr>
              <w:pStyle w:val="TAL"/>
              <w:rPr>
                <w:lang w:eastAsia="en-US"/>
              </w:rPr>
            </w:pPr>
            <w:r w:rsidRPr="00DD6CFB">
              <w:rPr>
                <w:lang w:eastAsia="en-US"/>
              </w:rPr>
              <w:t>R5-182064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7CF33"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4C84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34CD3F"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2C838" w14:textId="77777777" w:rsidR="004335ED" w:rsidRPr="00DD6CFB" w:rsidRDefault="004335ED" w:rsidP="000D75B4">
            <w:pPr>
              <w:pStyle w:val="TAL"/>
              <w:rPr>
                <w:lang w:eastAsia="en-US"/>
              </w:rPr>
            </w:pPr>
            <w:r w:rsidRPr="00DD6CFB">
              <w:rPr>
                <w:lang w:eastAsia="en-US"/>
              </w:rPr>
              <w:t>Update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8007C" w14:textId="77777777" w:rsidR="004335ED" w:rsidRPr="00DD6CFB" w:rsidRDefault="004335ED" w:rsidP="000D75B4">
            <w:pPr>
              <w:pStyle w:val="TAL"/>
              <w:rPr>
                <w:lang w:eastAsia="en-US"/>
              </w:rPr>
            </w:pPr>
            <w:r w:rsidRPr="00DD6CFB">
              <w:rPr>
                <w:lang w:eastAsia="en-US"/>
              </w:rPr>
              <w:t>0.4.0</w:t>
            </w:r>
          </w:p>
        </w:tc>
      </w:tr>
      <w:tr w:rsidR="004335ED" w:rsidRPr="0031204F" w14:paraId="2695F3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CAEA24"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853D79"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940EFE" w14:textId="77777777" w:rsidR="004335ED" w:rsidRPr="00DD6CFB" w:rsidRDefault="004335ED" w:rsidP="000D75B4">
            <w:pPr>
              <w:pStyle w:val="TAL"/>
              <w:rPr>
                <w:lang w:eastAsia="en-US"/>
              </w:rPr>
            </w:pPr>
            <w:r w:rsidRPr="00DD6CFB">
              <w:rPr>
                <w:lang w:eastAsia="en-US"/>
              </w:rPr>
              <w:t>R5-182062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FFD6B"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9AED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362895"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F9CDE" w14:textId="77777777" w:rsidR="004335ED" w:rsidRPr="00DD6CFB" w:rsidRDefault="004335ED" w:rsidP="000D75B4">
            <w:pPr>
              <w:pStyle w:val="TAL"/>
              <w:rPr>
                <w:lang w:eastAsia="en-US"/>
              </w:rPr>
            </w:pPr>
            <w:r w:rsidRPr="00DD6CFB">
              <w:rPr>
                <w:lang w:eastAsia="en-US"/>
              </w:rPr>
              <w:t>Update MIB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1C818" w14:textId="77777777" w:rsidR="004335ED" w:rsidRPr="00DD6CFB" w:rsidRDefault="004335ED" w:rsidP="000D75B4">
            <w:pPr>
              <w:pStyle w:val="TAL"/>
              <w:rPr>
                <w:lang w:eastAsia="en-US"/>
              </w:rPr>
            </w:pPr>
            <w:r w:rsidRPr="00DD6CFB">
              <w:rPr>
                <w:lang w:eastAsia="en-US"/>
              </w:rPr>
              <w:t>0.4.0</w:t>
            </w:r>
          </w:p>
        </w:tc>
      </w:tr>
      <w:tr w:rsidR="004335ED" w:rsidRPr="0031204F" w14:paraId="051D2F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A09584"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94D18D"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37FDF1" w14:textId="77777777" w:rsidR="004335ED" w:rsidRPr="00DD6CFB" w:rsidRDefault="004335ED" w:rsidP="000D75B4">
            <w:pPr>
              <w:pStyle w:val="TAL"/>
              <w:rPr>
                <w:lang w:eastAsia="en-US"/>
              </w:rPr>
            </w:pPr>
            <w:r w:rsidRPr="00DD6CFB">
              <w:rPr>
                <w:lang w:eastAsia="en-US"/>
              </w:rPr>
              <w:t>R5-182063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5D9B8"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E598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CCBF32"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FBB61" w14:textId="77777777" w:rsidR="004335ED" w:rsidRPr="00DD6CFB" w:rsidRDefault="004335ED" w:rsidP="000D75B4">
            <w:pPr>
              <w:pStyle w:val="TAL"/>
              <w:rPr>
                <w:lang w:eastAsia="en-US"/>
              </w:rPr>
            </w:pPr>
            <w:r w:rsidRPr="00DD6CFB">
              <w:rPr>
                <w:lang w:eastAsia="en-US"/>
              </w:rPr>
              <w:t>Introduce radio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4663" w14:textId="77777777" w:rsidR="004335ED" w:rsidRPr="00DD6CFB" w:rsidRDefault="004335ED" w:rsidP="000D75B4">
            <w:pPr>
              <w:pStyle w:val="TAL"/>
              <w:rPr>
                <w:lang w:eastAsia="en-US"/>
              </w:rPr>
            </w:pPr>
            <w:r w:rsidRPr="00DD6CFB">
              <w:rPr>
                <w:lang w:eastAsia="en-US"/>
              </w:rPr>
              <w:t>0.4.0</w:t>
            </w:r>
          </w:p>
        </w:tc>
      </w:tr>
      <w:tr w:rsidR="004335ED" w:rsidRPr="0031204F" w14:paraId="560404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A53BA2"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D965D"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AE1F76" w14:textId="77777777" w:rsidR="004335ED" w:rsidRPr="00DD6CFB" w:rsidRDefault="004335ED" w:rsidP="000D75B4">
            <w:pPr>
              <w:pStyle w:val="TAL"/>
              <w:rPr>
                <w:lang w:eastAsia="en-US"/>
              </w:rPr>
            </w:pPr>
            <w:r w:rsidRPr="00DD6CFB">
              <w:rPr>
                <w:lang w:eastAsia="en-US"/>
              </w:rPr>
              <w:t>R5-181786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DC1D"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7E341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A1B51F"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E1A69" w14:textId="77777777" w:rsidR="004335ED" w:rsidRPr="00DD6CFB" w:rsidRDefault="004335ED" w:rsidP="000D75B4">
            <w:pPr>
              <w:pStyle w:val="TAL"/>
              <w:rPr>
                <w:lang w:eastAsia="en-US"/>
              </w:rPr>
            </w:pPr>
            <w:r w:rsidRPr="00DD6CFB">
              <w:rPr>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8182A" w14:textId="77777777" w:rsidR="004335ED" w:rsidRPr="00DD6CFB" w:rsidRDefault="004335ED" w:rsidP="000D75B4">
            <w:pPr>
              <w:pStyle w:val="TAL"/>
              <w:rPr>
                <w:lang w:eastAsia="en-US"/>
              </w:rPr>
            </w:pPr>
            <w:r w:rsidRPr="00DD6CFB">
              <w:rPr>
                <w:lang w:eastAsia="en-US"/>
              </w:rPr>
              <w:t>0.4.0</w:t>
            </w:r>
          </w:p>
        </w:tc>
      </w:tr>
      <w:tr w:rsidR="004335ED" w:rsidRPr="0031204F" w14:paraId="433ED8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253643"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9FAF0F"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0BC312" w14:textId="77777777" w:rsidR="004335ED" w:rsidRPr="00DD6CFB" w:rsidRDefault="004335ED" w:rsidP="000D75B4">
            <w:pPr>
              <w:pStyle w:val="TAL"/>
              <w:rPr>
                <w:lang w:eastAsia="en-US"/>
              </w:rPr>
            </w:pPr>
            <w:r w:rsidRPr="00DD6CFB">
              <w:rPr>
                <w:lang w:eastAsia="en-US"/>
              </w:rPr>
              <w:t>R5-181971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73D52"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08139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E51093"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9DBE1" w14:textId="77777777" w:rsidR="004335ED" w:rsidRPr="00DD6CFB" w:rsidRDefault="004335ED" w:rsidP="000D75B4">
            <w:pPr>
              <w:pStyle w:val="TAL"/>
              <w:rPr>
                <w:lang w:eastAsia="en-US"/>
              </w:rPr>
            </w:pPr>
            <w:r w:rsidRPr="00DD6CFB">
              <w:rPr>
                <w:lang w:eastAsia="en-US"/>
              </w:rPr>
              <w:t>Add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4FF9C" w14:textId="77777777" w:rsidR="004335ED" w:rsidRPr="00DD6CFB" w:rsidRDefault="004335ED" w:rsidP="000D75B4">
            <w:pPr>
              <w:pStyle w:val="TAL"/>
              <w:rPr>
                <w:lang w:eastAsia="en-US"/>
              </w:rPr>
            </w:pPr>
            <w:r w:rsidRPr="00DD6CFB">
              <w:rPr>
                <w:lang w:eastAsia="en-US"/>
              </w:rPr>
              <w:t>0.4.0</w:t>
            </w:r>
          </w:p>
        </w:tc>
      </w:tr>
      <w:tr w:rsidR="004335ED" w:rsidRPr="0031204F" w14:paraId="7EF928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FE652F"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7CA547"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D492C" w14:textId="77777777" w:rsidR="004335ED" w:rsidRPr="00DD6CFB" w:rsidRDefault="004335ED" w:rsidP="000D75B4">
            <w:pPr>
              <w:pStyle w:val="TAL"/>
              <w:rPr>
                <w:lang w:eastAsia="en-US"/>
              </w:rPr>
            </w:pPr>
            <w:r w:rsidRPr="00DD6CFB">
              <w:rPr>
                <w:lang w:eastAsia="en-US"/>
              </w:rPr>
              <w:t>R5-182065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CCF30"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B532B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684F62"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BA2A75" w14:textId="77777777" w:rsidR="004335ED" w:rsidRPr="00DD6CFB" w:rsidRDefault="004335ED" w:rsidP="000D75B4">
            <w:pPr>
              <w:pStyle w:val="TAL"/>
              <w:rPr>
                <w:lang w:eastAsia="en-US"/>
              </w:rPr>
            </w:pPr>
            <w:r w:rsidRPr="00DD6CFB">
              <w:rPr>
                <w:lang w:eastAsia="en-US"/>
              </w:rPr>
              <w:t>Update chapter 4.5.1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BABC4" w14:textId="77777777" w:rsidR="004335ED" w:rsidRPr="00DD6CFB" w:rsidRDefault="004335ED" w:rsidP="000D75B4">
            <w:pPr>
              <w:pStyle w:val="TAL"/>
              <w:rPr>
                <w:lang w:eastAsia="en-US"/>
              </w:rPr>
            </w:pPr>
            <w:r w:rsidRPr="00DD6CFB">
              <w:rPr>
                <w:lang w:eastAsia="en-US"/>
              </w:rPr>
              <w:t>0.4.0</w:t>
            </w:r>
          </w:p>
        </w:tc>
      </w:tr>
      <w:tr w:rsidR="004335ED" w:rsidRPr="0031204F" w14:paraId="2D3B10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A08125"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873565"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82C13" w14:textId="77777777" w:rsidR="004335ED" w:rsidRPr="00DD6CFB" w:rsidRDefault="004335ED" w:rsidP="000D75B4">
            <w:pPr>
              <w:pStyle w:val="TAL"/>
              <w:rPr>
                <w:lang w:eastAsia="en-US"/>
              </w:rPr>
            </w:pPr>
            <w:r w:rsidRPr="00DD6CFB">
              <w:rPr>
                <w:lang w:eastAsia="en-US"/>
              </w:rPr>
              <w:t>R5-181813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F9A36"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ABE42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5BB003"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C3DD4" w14:textId="77777777" w:rsidR="004335ED" w:rsidRPr="00DD6CFB" w:rsidRDefault="004335ED" w:rsidP="000D75B4">
            <w:pPr>
              <w:pStyle w:val="TAL"/>
              <w:rPr>
                <w:lang w:eastAsia="en-US"/>
              </w:rPr>
            </w:pPr>
            <w:r w:rsidRPr="00DD6CFB">
              <w:rPr>
                <w:lang w:eastAsia="en-US"/>
              </w:rPr>
              <w:t>Update RRC 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CC695" w14:textId="77777777" w:rsidR="004335ED" w:rsidRPr="00DD6CFB" w:rsidRDefault="004335ED" w:rsidP="000D75B4">
            <w:pPr>
              <w:pStyle w:val="TAL"/>
              <w:rPr>
                <w:lang w:eastAsia="en-US"/>
              </w:rPr>
            </w:pPr>
            <w:r w:rsidRPr="00DD6CFB">
              <w:rPr>
                <w:lang w:eastAsia="en-US"/>
              </w:rPr>
              <w:t>0.4.0</w:t>
            </w:r>
          </w:p>
        </w:tc>
      </w:tr>
      <w:tr w:rsidR="004335ED" w:rsidRPr="0031204F" w14:paraId="30053B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F21EAE"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8FE76E"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E4838" w14:textId="77777777" w:rsidR="004335ED" w:rsidRPr="00DD6CFB" w:rsidRDefault="004335ED" w:rsidP="000D75B4">
            <w:pPr>
              <w:pStyle w:val="TAL"/>
              <w:rPr>
                <w:lang w:eastAsia="en-US"/>
              </w:rPr>
            </w:pPr>
            <w:r w:rsidRPr="00DD6CFB">
              <w:rPr>
                <w:lang w:eastAsia="en-US"/>
              </w:rPr>
              <w:t>R5-182066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55D58"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AABA0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AEABAE"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FCFA97" w14:textId="77777777" w:rsidR="004335ED" w:rsidRPr="00DD6CFB" w:rsidRDefault="004335ED" w:rsidP="000D75B4">
            <w:pPr>
              <w:pStyle w:val="TAL"/>
              <w:rPr>
                <w:lang w:eastAsia="en-US"/>
              </w:rPr>
            </w:pPr>
            <w:r w:rsidRPr="00DD6CFB">
              <w:rPr>
                <w:lang w:eastAsia="en-US"/>
              </w:rPr>
              <w:t>Update RRC CONNECTED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65E87" w14:textId="77777777" w:rsidR="004335ED" w:rsidRPr="00DD6CFB" w:rsidRDefault="004335ED" w:rsidP="000D75B4">
            <w:pPr>
              <w:pStyle w:val="TAL"/>
              <w:rPr>
                <w:lang w:eastAsia="en-US"/>
              </w:rPr>
            </w:pPr>
            <w:r w:rsidRPr="00DD6CFB">
              <w:rPr>
                <w:lang w:eastAsia="en-US"/>
              </w:rPr>
              <w:t>0.4.0</w:t>
            </w:r>
          </w:p>
        </w:tc>
      </w:tr>
      <w:tr w:rsidR="004335ED" w:rsidRPr="0031204F" w14:paraId="019275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CAA09C"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805B56"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CC3D7" w14:textId="77777777" w:rsidR="004335ED" w:rsidRPr="00DD6CFB" w:rsidRDefault="004335ED" w:rsidP="000D75B4">
            <w:pPr>
              <w:pStyle w:val="TAL"/>
              <w:rPr>
                <w:lang w:eastAsia="en-US"/>
              </w:rPr>
            </w:pPr>
            <w:r w:rsidRPr="00DD6CFB">
              <w:rPr>
                <w:lang w:eastAsia="en-US"/>
              </w:rPr>
              <w:t>R5-182110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1E187"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A5CA6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5229B5"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16D441" w14:textId="77777777" w:rsidR="004335ED" w:rsidRPr="00DD6CFB" w:rsidRDefault="004335ED" w:rsidP="000D75B4">
            <w:pPr>
              <w:pStyle w:val="TAL"/>
              <w:rPr>
                <w:lang w:eastAsia="en-US"/>
              </w:rPr>
            </w:pPr>
            <w:r w:rsidRPr="00DD6CFB">
              <w:rPr>
                <w:lang w:eastAsia="en-US"/>
              </w:rPr>
              <w:t>Text proposal to add clause 4.4 reference system configurations to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990BD" w14:textId="77777777" w:rsidR="004335ED" w:rsidRPr="00DD6CFB" w:rsidRDefault="004335ED" w:rsidP="000D75B4">
            <w:pPr>
              <w:pStyle w:val="TAL"/>
              <w:rPr>
                <w:lang w:eastAsia="en-US"/>
              </w:rPr>
            </w:pPr>
            <w:r w:rsidRPr="00DD6CFB">
              <w:rPr>
                <w:lang w:eastAsia="en-US"/>
              </w:rPr>
              <w:t>0.4.0</w:t>
            </w:r>
          </w:p>
        </w:tc>
      </w:tr>
      <w:tr w:rsidR="004335ED" w:rsidRPr="0031204F" w14:paraId="430B49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AB1896"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B17DF"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FA21A" w14:textId="77777777" w:rsidR="004335ED" w:rsidRPr="00DD6CFB" w:rsidRDefault="004335ED" w:rsidP="000D75B4">
            <w:pPr>
              <w:pStyle w:val="TAL"/>
              <w:rPr>
                <w:lang w:eastAsia="en-US"/>
              </w:rPr>
            </w:pPr>
            <w:r w:rsidRPr="00DD6CFB">
              <w:rPr>
                <w:lang w:eastAsia="en-US"/>
              </w:rPr>
              <w:t>R5-182067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A7BFD"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2369C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9D10F1"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FC2BF" w14:textId="77777777" w:rsidR="004335ED" w:rsidRPr="00DD6CFB" w:rsidRDefault="004335ED" w:rsidP="000D75B4">
            <w:pPr>
              <w:pStyle w:val="TAL"/>
              <w:rPr>
                <w:lang w:eastAsia="en-US"/>
              </w:rPr>
            </w:pPr>
            <w:r w:rsidRPr="00DD6CFB">
              <w:rPr>
                <w:lang w:eastAsia="en-US"/>
              </w:rPr>
              <w:t>TP for definition of physical channel allocations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EE104" w14:textId="77777777" w:rsidR="004335ED" w:rsidRPr="00DD6CFB" w:rsidRDefault="004335ED" w:rsidP="000D75B4">
            <w:pPr>
              <w:pStyle w:val="TAL"/>
              <w:rPr>
                <w:lang w:eastAsia="en-US"/>
              </w:rPr>
            </w:pPr>
            <w:r w:rsidRPr="00DD6CFB">
              <w:rPr>
                <w:lang w:eastAsia="en-US"/>
              </w:rPr>
              <w:t>0.4.0</w:t>
            </w:r>
          </w:p>
        </w:tc>
      </w:tr>
      <w:tr w:rsidR="004335ED" w:rsidRPr="0031204F" w14:paraId="03B158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02D40F" w14:textId="77777777" w:rsidR="004335ED" w:rsidRPr="00DD6CFB" w:rsidRDefault="004335ED" w:rsidP="000D75B4">
            <w:pPr>
              <w:pStyle w:val="TAL"/>
              <w:rPr>
                <w:lang w:eastAsia="en-US"/>
              </w:rPr>
            </w:pPr>
            <w:r w:rsidRPr="00DD6CFB">
              <w:rPr>
                <w:lang w:eastAsia="en-US"/>
              </w:rPr>
              <w:lastRenderedPageBreak/>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E0A55"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2F3246" w14:textId="77777777" w:rsidR="004335ED" w:rsidRPr="00DD6CFB" w:rsidRDefault="004335ED" w:rsidP="000D75B4">
            <w:pPr>
              <w:pStyle w:val="TAL"/>
              <w:rPr>
                <w:lang w:eastAsia="en-US"/>
              </w:rPr>
            </w:pPr>
            <w:r w:rsidRPr="00DD6CFB">
              <w:rPr>
                <w:lang w:eastAsia="en-US"/>
              </w:rPr>
              <w:t>R5-182091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887A4"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85AB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E25C2"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B4B55" w14:textId="77777777" w:rsidR="004335ED" w:rsidRPr="00DD6CFB" w:rsidRDefault="004335ED" w:rsidP="000D75B4">
            <w:pPr>
              <w:pStyle w:val="TAL"/>
              <w:rPr>
                <w:lang w:eastAsia="en-US"/>
              </w:rPr>
            </w:pPr>
            <w:r w:rsidRPr="00DD6CFB">
              <w:rPr>
                <w:lang w:eastAsia="en-US"/>
              </w:rPr>
              <w:t>TP for clauses of signal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5DD23" w14:textId="77777777" w:rsidR="004335ED" w:rsidRPr="00DD6CFB" w:rsidRDefault="004335ED" w:rsidP="000D75B4">
            <w:pPr>
              <w:pStyle w:val="TAL"/>
              <w:rPr>
                <w:lang w:eastAsia="en-US"/>
              </w:rPr>
            </w:pPr>
            <w:r w:rsidRPr="00DD6CFB">
              <w:rPr>
                <w:lang w:eastAsia="en-US"/>
              </w:rPr>
              <w:t>0.4.0</w:t>
            </w:r>
          </w:p>
        </w:tc>
      </w:tr>
      <w:tr w:rsidR="004335ED" w:rsidRPr="0031204F" w14:paraId="50BD8C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A52585"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9D2C44"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B81B73" w14:textId="77777777" w:rsidR="004335ED" w:rsidRPr="00DD6CFB" w:rsidRDefault="004335ED" w:rsidP="000D75B4">
            <w:pPr>
              <w:pStyle w:val="TAL"/>
              <w:rPr>
                <w:lang w:eastAsia="en-US"/>
              </w:rPr>
            </w:pPr>
            <w:r w:rsidRPr="00DD6CFB">
              <w:rPr>
                <w:lang w:eastAsia="en-US"/>
              </w:rPr>
              <w:t>R5-181972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1D03D"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9E764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2B30AC"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6EB88" w14:textId="77777777" w:rsidR="004335ED" w:rsidRPr="00DD6CFB" w:rsidRDefault="004335ED" w:rsidP="000D75B4">
            <w:pPr>
              <w:pStyle w:val="TAL"/>
              <w:rPr>
                <w:lang w:eastAsia="en-US"/>
              </w:rPr>
            </w:pPr>
            <w:r w:rsidRPr="00DD6CFB">
              <w:rPr>
                <w:lang w:eastAsia="en-US"/>
              </w:rPr>
              <w:t>TP for updating of Downlink physical layer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B152" w14:textId="77777777" w:rsidR="004335ED" w:rsidRPr="00DD6CFB" w:rsidRDefault="004335ED" w:rsidP="000D75B4">
            <w:pPr>
              <w:pStyle w:val="TAL"/>
              <w:rPr>
                <w:lang w:eastAsia="en-US"/>
              </w:rPr>
            </w:pPr>
            <w:r w:rsidRPr="00DD6CFB">
              <w:rPr>
                <w:lang w:eastAsia="en-US"/>
              </w:rPr>
              <w:t>0.4.0</w:t>
            </w:r>
          </w:p>
        </w:tc>
      </w:tr>
      <w:tr w:rsidR="004335ED" w:rsidRPr="0031204F" w14:paraId="486DC1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CC91AA"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FCF548"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AB2C9" w14:textId="77777777" w:rsidR="004335ED" w:rsidRPr="00DD6CFB" w:rsidRDefault="004335ED" w:rsidP="000D75B4">
            <w:pPr>
              <w:pStyle w:val="TAL"/>
              <w:rPr>
                <w:lang w:eastAsia="en-US"/>
              </w:rPr>
            </w:pPr>
            <w:r w:rsidRPr="00DD6CFB">
              <w:rPr>
                <w:lang w:eastAsia="en-US"/>
              </w:rPr>
              <w:t>R5-181893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98482"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D77F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E051F8"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547A5" w14:textId="77777777" w:rsidR="004335ED" w:rsidRPr="00DD6CFB" w:rsidRDefault="004335ED" w:rsidP="000D75B4">
            <w:pPr>
              <w:pStyle w:val="TAL"/>
              <w:rPr>
                <w:lang w:eastAsia="en-US"/>
              </w:rPr>
            </w:pPr>
            <w:r w:rsidRPr="00DD6CFB">
              <w:rPr>
                <w:lang w:eastAsia="en-US"/>
              </w:rPr>
              <w:t>Addition of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A79C1" w14:textId="77777777" w:rsidR="004335ED" w:rsidRPr="00DD6CFB" w:rsidRDefault="004335ED" w:rsidP="000D75B4">
            <w:pPr>
              <w:pStyle w:val="TAL"/>
              <w:rPr>
                <w:lang w:eastAsia="en-US"/>
              </w:rPr>
            </w:pPr>
            <w:r w:rsidRPr="00DD6CFB">
              <w:rPr>
                <w:lang w:eastAsia="en-US"/>
              </w:rPr>
              <w:t>0.4.0</w:t>
            </w:r>
          </w:p>
        </w:tc>
      </w:tr>
      <w:tr w:rsidR="004335ED" w:rsidRPr="0031204F" w14:paraId="59D584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B2686A"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5C8865"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E95506" w14:textId="77777777" w:rsidR="004335ED" w:rsidRPr="00DD6CFB" w:rsidRDefault="004335ED" w:rsidP="000D75B4">
            <w:pPr>
              <w:pStyle w:val="TAL"/>
              <w:rPr>
                <w:lang w:eastAsia="en-US"/>
              </w:rPr>
            </w:pPr>
            <w:r w:rsidRPr="00DD6CFB">
              <w:rPr>
                <w:lang w:eastAsia="en-US"/>
              </w:rPr>
              <w:t>R5-181973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81DA"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D5444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A9984A"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40B58" w14:textId="77777777" w:rsidR="004335ED" w:rsidRPr="00DD6CFB" w:rsidRDefault="004335ED" w:rsidP="000D75B4">
            <w:pPr>
              <w:pStyle w:val="TAL"/>
              <w:rPr>
                <w:lang w:eastAsia="en-US"/>
              </w:rPr>
            </w:pPr>
            <w:r w:rsidRPr="00DD6CFB">
              <w:rPr>
                <w:lang w:eastAsia="en-US"/>
              </w:rPr>
              <w:t>TP for adding Mid channel BW definition in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3E999" w14:textId="77777777" w:rsidR="004335ED" w:rsidRPr="00DD6CFB" w:rsidRDefault="004335ED" w:rsidP="000D75B4">
            <w:pPr>
              <w:pStyle w:val="TAL"/>
              <w:rPr>
                <w:lang w:eastAsia="en-US"/>
              </w:rPr>
            </w:pPr>
            <w:r w:rsidRPr="00DD6CFB">
              <w:rPr>
                <w:lang w:eastAsia="en-US"/>
              </w:rPr>
              <w:t>0.4.0</w:t>
            </w:r>
          </w:p>
        </w:tc>
      </w:tr>
      <w:tr w:rsidR="004335ED" w:rsidRPr="0031204F" w14:paraId="799D11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5202E6"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463342"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292EA2" w14:textId="77777777" w:rsidR="004335ED" w:rsidRPr="00DD6CFB" w:rsidRDefault="004335ED" w:rsidP="000D75B4">
            <w:pPr>
              <w:pStyle w:val="TAL"/>
              <w:rPr>
                <w:lang w:eastAsia="en-US"/>
              </w:rPr>
            </w:pPr>
            <w:r w:rsidRPr="00DD6CFB">
              <w:rPr>
                <w:lang w:eastAsia="en-US"/>
              </w:rPr>
              <w:t>R5-181974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EFDE0"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E727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CADF68"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E962E3" w14:textId="77777777" w:rsidR="004335ED" w:rsidRPr="00DD6CFB" w:rsidRDefault="004335ED" w:rsidP="000D75B4">
            <w:pPr>
              <w:pStyle w:val="TAL"/>
              <w:rPr>
                <w:lang w:eastAsia="en-US"/>
              </w:rPr>
            </w:pPr>
            <w:r w:rsidRPr="00DD6CFB">
              <w:rPr>
                <w:lang w:eastAsia="en-US"/>
              </w:rPr>
              <w:t>Addition of SRB3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36A98" w14:textId="77777777" w:rsidR="004335ED" w:rsidRPr="00DD6CFB" w:rsidRDefault="004335ED" w:rsidP="000D75B4">
            <w:pPr>
              <w:pStyle w:val="TAL"/>
              <w:rPr>
                <w:lang w:eastAsia="en-US"/>
              </w:rPr>
            </w:pPr>
            <w:r w:rsidRPr="00DD6CFB">
              <w:rPr>
                <w:lang w:eastAsia="en-US"/>
              </w:rPr>
              <w:t>0.4.0</w:t>
            </w:r>
          </w:p>
        </w:tc>
      </w:tr>
      <w:tr w:rsidR="004335ED" w:rsidRPr="0031204F" w14:paraId="177C66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BBE621" w14:textId="77777777" w:rsidR="004335ED" w:rsidRPr="00DD6CFB" w:rsidRDefault="004335ED" w:rsidP="000D75B4">
            <w:pPr>
              <w:pStyle w:val="TAL"/>
              <w:rPr>
                <w:lang w:eastAsia="en-US"/>
              </w:rPr>
            </w:pPr>
            <w:r w:rsidRPr="00DD6CFB">
              <w:rPr>
                <w:lang w:eastAsia="en-US"/>
              </w:rPr>
              <w:t>2018-04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78302A" w14:textId="77777777" w:rsidR="004335ED" w:rsidRPr="00DD6CFB" w:rsidRDefault="004335ED" w:rsidP="000D75B4">
            <w:pPr>
              <w:pStyle w:val="TAL"/>
              <w:rPr>
                <w:lang w:eastAsia="en-US"/>
              </w:rPr>
            </w:pPr>
            <w:r w:rsidRPr="00DD6CFB">
              <w:rPr>
                <w:lang w:eastAsia="en-US"/>
              </w:rPr>
              <w:t xml:space="preserve">RAN5#1-5G-NR </w:t>
            </w:r>
            <w:proofErr w:type="spellStart"/>
            <w:r w:rsidRPr="00DD6CFB">
              <w:rPr>
                <w:lang w:eastAsia="en-US"/>
              </w:rPr>
              <w:t>Adhoc</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DCB398" w14:textId="77777777" w:rsidR="004335ED" w:rsidRPr="00DD6CFB" w:rsidRDefault="004335ED" w:rsidP="000D75B4">
            <w:pPr>
              <w:pStyle w:val="TAL"/>
              <w:rPr>
                <w:lang w:eastAsia="en-US"/>
              </w:rPr>
            </w:pPr>
            <w:r w:rsidRPr="00DD6CFB">
              <w:rPr>
                <w:lang w:eastAsia="en-US"/>
              </w:rPr>
              <w:t>R5-182068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29D1E"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B26C0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E62F9D"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D7E4A"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MeasConfig</w:t>
            </w:r>
            <w:proofErr w:type="spellEnd"/>
            <w:r w:rsidRPr="00DD6CFB">
              <w:rPr>
                <w:lang w:eastAsia="en-US"/>
              </w:rPr>
              <w:t xml:space="preserve">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2B812" w14:textId="77777777" w:rsidR="004335ED" w:rsidRPr="00DD6CFB" w:rsidRDefault="004335ED" w:rsidP="000D75B4">
            <w:pPr>
              <w:pStyle w:val="TAL"/>
              <w:rPr>
                <w:lang w:eastAsia="en-US"/>
              </w:rPr>
            </w:pPr>
            <w:r w:rsidRPr="00DD6CFB">
              <w:rPr>
                <w:lang w:eastAsia="en-US"/>
              </w:rPr>
              <w:t>0.4.0</w:t>
            </w:r>
          </w:p>
        </w:tc>
      </w:tr>
      <w:tr w:rsidR="004335ED" w:rsidRPr="0031204F" w14:paraId="469829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770B2A"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3F8DD"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F0F61" w14:textId="77777777" w:rsidR="004335ED" w:rsidRPr="00DD6CFB" w:rsidRDefault="004335ED" w:rsidP="000D75B4">
            <w:pPr>
              <w:pStyle w:val="TAL"/>
              <w:rPr>
                <w:lang w:eastAsia="en-US"/>
              </w:rPr>
            </w:pPr>
            <w:r w:rsidRPr="00DD6CFB">
              <w:rPr>
                <w:lang w:eastAsia="en-US"/>
              </w:rPr>
              <w:t>R5-183082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DAE96"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BFB31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466A45"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67CF00" w14:textId="77777777" w:rsidR="004335ED" w:rsidRPr="00DD6CFB" w:rsidRDefault="004335ED" w:rsidP="000D75B4">
            <w:pPr>
              <w:pStyle w:val="TAL"/>
              <w:rPr>
                <w:lang w:eastAsia="en-US"/>
              </w:rPr>
            </w:pPr>
            <w:r w:rsidRPr="00DD6CFB">
              <w:rPr>
                <w:lang w:eastAsia="en-US"/>
              </w:rPr>
              <w:t>Update radio resource control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D2F9A" w14:textId="77777777" w:rsidR="004335ED" w:rsidRPr="00DD6CFB" w:rsidRDefault="004335ED" w:rsidP="000D75B4">
            <w:pPr>
              <w:pStyle w:val="TAL"/>
              <w:rPr>
                <w:lang w:eastAsia="en-US"/>
              </w:rPr>
            </w:pPr>
            <w:r w:rsidRPr="00DD6CFB">
              <w:rPr>
                <w:lang w:eastAsia="en-US"/>
              </w:rPr>
              <w:t>1.0.0</w:t>
            </w:r>
          </w:p>
        </w:tc>
      </w:tr>
      <w:tr w:rsidR="004335ED" w:rsidRPr="0031204F" w14:paraId="19DD12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874A19"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3291A0"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097A38" w14:textId="77777777" w:rsidR="004335ED" w:rsidRPr="00DD6CFB" w:rsidRDefault="004335ED" w:rsidP="000D75B4">
            <w:pPr>
              <w:pStyle w:val="TAL"/>
              <w:rPr>
                <w:lang w:eastAsia="en-US"/>
              </w:rPr>
            </w:pPr>
            <w:r w:rsidRPr="00DD6CFB">
              <w:rPr>
                <w:lang w:eastAsia="en-US"/>
              </w:rPr>
              <w:t>R5-182288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A10A"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8EFA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DE8640"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12202" w14:textId="77777777" w:rsidR="004335ED" w:rsidRPr="00DD6CFB" w:rsidRDefault="004335ED" w:rsidP="000D75B4">
            <w:pPr>
              <w:pStyle w:val="TAL"/>
              <w:rPr>
                <w:lang w:eastAsia="en-US"/>
              </w:rPr>
            </w:pPr>
            <w:r w:rsidRPr="00DD6CFB">
              <w:rPr>
                <w:lang w:eastAsia="en-US"/>
              </w:rPr>
              <w:t>TP for updating of downlink physical layer parameters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A1FC" w14:textId="77777777" w:rsidR="004335ED" w:rsidRPr="00DD6CFB" w:rsidRDefault="004335ED" w:rsidP="000D75B4">
            <w:pPr>
              <w:pStyle w:val="TAL"/>
              <w:rPr>
                <w:lang w:eastAsia="en-US"/>
              </w:rPr>
            </w:pPr>
            <w:r w:rsidRPr="00DD6CFB">
              <w:rPr>
                <w:lang w:eastAsia="en-US"/>
              </w:rPr>
              <w:t>1.0.0</w:t>
            </w:r>
          </w:p>
        </w:tc>
      </w:tr>
      <w:tr w:rsidR="004335ED" w:rsidRPr="0031204F" w14:paraId="44AC86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24E6D4"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B82AC3"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4D22DA" w14:textId="77777777" w:rsidR="004335ED" w:rsidRPr="00DD6CFB" w:rsidRDefault="004335ED" w:rsidP="000D75B4">
            <w:pPr>
              <w:pStyle w:val="TAL"/>
              <w:rPr>
                <w:lang w:eastAsia="en-US"/>
              </w:rPr>
            </w:pPr>
            <w:r w:rsidRPr="00DD6CFB">
              <w:rPr>
                <w:lang w:eastAsia="en-US"/>
              </w:rPr>
              <w:t>R5-182349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EDEE2"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96E3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057C28"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8FE5F" w14:textId="77777777" w:rsidR="004335ED" w:rsidRPr="00DD6CFB" w:rsidRDefault="004335ED" w:rsidP="000D75B4">
            <w:pPr>
              <w:pStyle w:val="TAL"/>
              <w:rPr>
                <w:lang w:eastAsia="en-US"/>
              </w:rPr>
            </w:pPr>
            <w:r w:rsidRPr="00DD6CFB">
              <w:rPr>
                <w:lang w:eastAsia="en-US"/>
              </w:rPr>
              <w:t>Corrections to clause 4.4 reference system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3554F" w14:textId="77777777" w:rsidR="004335ED" w:rsidRPr="00DD6CFB" w:rsidRDefault="004335ED" w:rsidP="000D75B4">
            <w:pPr>
              <w:pStyle w:val="TAL"/>
              <w:rPr>
                <w:lang w:eastAsia="en-US"/>
              </w:rPr>
            </w:pPr>
            <w:r w:rsidRPr="00DD6CFB">
              <w:rPr>
                <w:lang w:eastAsia="en-US"/>
              </w:rPr>
              <w:t>1.0.0</w:t>
            </w:r>
          </w:p>
        </w:tc>
      </w:tr>
      <w:tr w:rsidR="004335ED" w:rsidRPr="0031204F" w14:paraId="3805CB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B19FD1"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4CE64D"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BD57E" w14:textId="77777777" w:rsidR="004335ED" w:rsidRPr="00DD6CFB" w:rsidRDefault="004335ED" w:rsidP="000D75B4">
            <w:pPr>
              <w:pStyle w:val="TAL"/>
              <w:rPr>
                <w:lang w:eastAsia="en-US"/>
              </w:rPr>
            </w:pPr>
            <w:r w:rsidRPr="00DD6CFB">
              <w:rPr>
                <w:lang w:eastAsia="en-US"/>
              </w:rPr>
              <w:t>R5-182792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9FB1F"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39E8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B50803"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16809" w14:textId="77777777" w:rsidR="004335ED" w:rsidRPr="00DD6CFB" w:rsidRDefault="004335ED" w:rsidP="000D75B4">
            <w:pPr>
              <w:pStyle w:val="TAL"/>
              <w:rPr>
                <w:lang w:eastAsia="en-US"/>
              </w:rPr>
            </w:pPr>
            <w:r w:rsidRPr="00DD6CFB">
              <w:rPr>
                <w:lang w:eastAsia="en-US"/>
              </w:rPr>
              <w:t>TP for clauses of Supported Channels for a NR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0C803" w14:textId="77777777" w:rsidR="004335ED" w:rsidRPr="00DD6CFB" w:rsidRDefault="004335ED" w:rsidP="000D75B4">
            <w:pPr>
              <w:pStyle w:val="TAL"/>
              <w:rPr>
                <w:lang w:eastAsia="en-US"/>
              </w:rPr>
            </w:pPr>
            <w:r w:rsidRPr="00DD6CFB">
              <w:rPr>
                <w:lang w:eastAsia="en-US"/>
              </w:rPr>
              <w:t>1.0.0</w:t>
            </w:r>
          </w:p>
        </w:tc>
      </w:tr>
      <w:tr w:rsidR="004335ED" w:rsidRPr="0031204F" w14:paraId="2470D5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4B5F6B"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87525"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2EE27" w14:textId="77777777" w:rsidR="004335ED" w:rsidRPr="00DD6CFB" w:rsidRDefault="004335ED" w:rsidP="000D75B4">
            <w:pPr>
              <w:pStyle w:val="TAL"/>
              <w:rPr>
                <w:lang w:eastAsia="en-US"/>
              </w:rPr>
            </w:pPr>
            <w:r w:rsidRPr="00DD6CFB">
              <w:rPr>
                <w:lang w:eastAsia="en-US"/>
              </w:rPr>
              <w:t>R5-183218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FC40"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07F1E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D8E04C"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19D39" w14:textId="77777777" w:rsidR="004335ED" w:rsidRPr="00DD6CFB" w:rsidRDefault="004335ED" w:rsidP="000D75B4">
            <w:pPr>
              <w:pStyle w:val="TAL"/>
              <w:rPr>
                <w:lang w:eastAsia="en-US"/>
              </w:rPr>
            </w:pPr>
            <w:proofErr w:type="spellStart"/>
            <w:r w:rsidRPr="00DD6CFB">
              <w:rPr>
                <w:lang w:eastAsia="en-US"/>
              </w:rPr>
              <w:t>pCR</w:t>
            </w:r>
            <w:proofErr w:type="spellEnd"/>
            <w:r w:rsidRPr="00DD6CFB">
              <w:rPr>
                <w:lang w:eastAsia="en-US"/>
              </w:rPr>
              <w:t xml:space="preserve"> update chapter for test frequencies -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976D7" w14:textId="77777777" w:rsidR="004335ED" w:rsidRPr="00DD6CFB" w:rsidRDefault="004335ED" w:rsidP="000D75B4">
            <w:pPr>
              <w:pStyle w:val="TAL"/>
              <w:rPr>
                <w:lang w:eastAsia="en-US"/>
              </w:rPr>
            </w:pPr>
            <w:r w:rsidRPr="00DD6CFB">
              <w:rPr>
                <w:lang w:eastAsia="en-US"/>
              </w:rPr>
              <w:t>1.0.0</w:t>
            </w:r>
          </w:p>
        </w:tc>
      </w:tr>
      <w:tr w:rsidR="004335ED" w:rsidRPr="0031204F" w14:paraId="3C8C3A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BB363E"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1C987B"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63C0" w14:textId="77777777" w:rsidR="004335ED" w:rsidRPr="00DD6CFB" w:rsidRDefault="004335ED" w:rsidP="000D75B4">
            <w:pPr>
              <w:pStyle w:val="TAL"/>
              <w:rPr>
                <w:lang w:eastAsia="en-US"/>
              </w:rPr>
            </w:pPr>
            <w:r w:rsidRPr="00DD6CFB">
              <w:rPr>
                <w:lang w:eastAsia="en-US"/>
              </w:rPr>
              <w:t>R5-183234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99803"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998E1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EC205B"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21866" w14:textId="77777777" w:rsidR="004335ED" w:rsidRPr="00DD6CFB" w:rsidRDefault="004335ED" w:rsidP="000D75B4">
            <w:pPr>
              <w:pStyle w:val="TAL"/>
              <w:rPr>
                <w:lang w:eastAsia="en-US"/>
              </w:rPr>
            </w:pPr>
            <w:r w:rsidRPr="00DD6CFB">
              <w:rPr>
                <w:lang w:eastAsia="en-US"/>
              </w:rPr>
              <w:t>TP for updating of physical channel allocation part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EFCFC" w14:textId="77777777" w:rsidR="004335ED" w:rsidRPr="00DD6CFB" w:rsidRDefault="004335ED" w:rsidP="000D75B4">
            <w:pPr>
              <w:pStyle w:val="TAL"/>
              <w:rPr>
                <w:lang w:eastAsia="en-US"/>
              </w:rPr>
            </w:pPr>
            <w:r w:rsidRPr="00DD6CFB">
              <w:rPr>
                <w:lang w:eastAsia="en-US"/>
              </w:rPr>
              <w:t>1.0.0</w:t>
            </w:r>
          </w:p>
        </w:tc>
      </w:tr>
      <w:tr w:rsidR="004335ED" w:rsidRPr="0031204F" w14:paraId="223BA6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A06FAA"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E8CA1D"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E8FF5" w14:textId="77777777" w:rsidR="004335ED" w:rsidRPr="00DD6CFB" w:rsidRDefault="004335ED" w:rsidP="000D75B4">
            <w:pPr>
              <w:pStyle w:val="TAL"/>
              <w:rPr>
                <w:lang w:eastAsia="en-US"/>
              </w:rPr>
            </w:pPr>
            <w:r w:rsidRPr="00DD6CFB">
              <w:rPr>
                <w:lang w:eastAsia="en-US"/>
              </w:rPr>
              <w:t>R5-183256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5602D"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784B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BAA584"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C6E60" w14:textId="77777777" w:rsidR="004335ED" w:rsidRPr="00DD6CFB" w:rsidRDefault="004335ED" w:rsidP="000D75B4">
            <w:pPr>
              <w:pStyle w:val="TAL"/>
              <w:rPr>
                <w:lang w:eastAsia="en-US"/>
              </w:rPr>
            </w:pPr>
            <w:proofErr w:type="spellStart"/>
            <w:r w:rsidRPr="00DD6CFB">
              <w:rPr>
                <w:lang w:eastAsia="en-US"/>
              </w:rPr>
              <w:t>pCR</w:t>
            </w:r>
            <w:proofErr w:type="spellEnd"/>
            <w:r w:rsidRPr="00DD6CFB">
              <w:rPr>
                <w:lang w:eastAsia="en-US"/>
              </w:rPr>
              <w:t xml:space="preserve"> update chapter for test frequencies -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4644" w14:textId="77777777" w:rsidR="004335ED" w:rsidRPr="00DD6CFB" w:rsidRDefault="004335ED" w:rsidP="000D75B4">
            <w:pPr>
              <w:pStyle w:val="TAL"/>
              <w:rPr>
                <w:lang w:eastAsia="en-US"/>
              </w:rPr>
            </w:pPr>
            <w:r w:rsidRPr="00DD6CFB">
              <w:rPr>
                <w:lang w:eastAsia="en-US"/>
              </w:rPr>
              <w:t>1.0.0</w:t>
            </w:r>
          </w:p>
        </w:tc>
      </w:tr>
      <w:tr w:rsidR="004335ED" w:rsidRPr="0031204F" w14:paraId="0FC571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6B6F18"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91D5F7"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A544D" w14:textId="77777777" w:rsidR="004335ED" w:rsidRPr="00DD6CFB" w:rsidRDefault="004335ED" w:rsidP="000D75B4">
            <w:pPr>
              <w:pStyle w:val="TAL"/>
              <w:rPr>
                <w:lang w:eastAsia="en-US"/>
              </w:rPr>
            </w:pPr>
            <w:r w:rsidRPr="00DD6CFB">
              <w:rPr>
                <w:lang w:eastAsia="en-US"/>
              </w:rPr>
              <w:t>R5-183916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0D335"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836BC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B5F41"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121AE6" w14:textId="77777777" w:rsidR="004335ED" w:rsidRPr="00DD6CFB" w:rsidRDefault="004335ED" w:rsidP="000D75B4">
            <w:pPr>
              <w:pStyle w:val="TAL"/>
              <w:rPr>
                <w:lang w:eastAsia="en-US"/>
              </w:rPr>
            </w:pPr>
            <w:r w:rsidRPr="00DD6CFB">
              <w:rPr>
                <w:lang w:eastAsia="en-US"/>
              </w:rPr>
              <w:t>TP for Annex A in TS 38.508-1 and adding a set of Connection Diagrams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EE509" w14:textId="77777777" w:rsidR="004335ED" w:rsidRPr="00DD6CFB" w:rsidRDefault="004335ED" w:rsidP="000D75B4">
            <w:pPr>
              <w:pStyle w:val="TAL"/>
              <w:rPr>
                <w:lang w:eastAsia="en-US"/>
              </w:rPr>
            </w:pPr>
            <w:r w:rsidRPr="00DD6CFB">
              <w:rPr>
                <w:lang w:eastAsia="en-US"/>
              </w:rPr>
              <w:t>1.0.0</w:t>
            </w:r>
          </w:p>
        </w:tc>
      </w:tr>
      <w:tr w:rsidR="004335ED" w:rsidRPr="0031204F" w14:paraId="247D0D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984116"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059F9F"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C933D5" w14:textId="77777777" w:rsidR="004335ED" w:rsidRPr="00DD6CFB" w:rsidRDefault="004335ED" w:rsidP="000D75B4">
            <w:pPr>
              <w:pStyle w:val="TAL"/>
              <w:rPr>
                <w:lang w:eastAsia="en-US"/>
              </w:rPr>
            </w:pPr>
            <w:r w:rsidRPr="00DD6CFB">
              <w:rPr>
                <w:lang w:eastAsia="en-US"/>
              </w:rPr>
              <w:t>R5-183920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65E81"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4405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54723E"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F6FF1" w14:textId="77777777" w:rsidR="004335ED" w:rsidRPr="00DD6CFB" w:rsidRDefault="004335ED" w:rsidP="000D75B4">
            <w:pPr>
              <w:pStyle w:val="TAL"/>
              <w:rPr>
                <w:lang w:eastAsia="en-US"/>
              </w:rPr>
            </w:pPr>
            <w:r w:rsidRPr="00DD6CFB">
              <w:rPr>
                <w:lang w:eastAsia="en-US"/>
              </w:rPr>
              <w:t>Introduction of Environmental conditions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64BF7" w14:textId="77777777" w:rsidR="004335ED" w:rsidRPr="00DD6CFB" w:rsidRDefault="004335ED" w:rsidP="000D75B4">
            <w:pPr>
              <w:pStyle w:val="TAL"/>
              <w:rPr>
                <w:lang w:eastAsia="en-US"/>
              </w:rPr>
            </w:pPr>
            <w:r w:rsidRPr="00DD6CFB">
              <w:rPr>
                <w:lang w:eastAsia="en-US"/>
              </w:rPr>
              <w:t>1.0.0</w:t>
            </w:r>
          </w:p>
        </w:tc>
      </w:tr>
      <w:tr w:rsidR="004335ED" w:rsidRPr="0031204F" w14:paraId="59DFDE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737917"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F963D0"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76F12A" w14:textId="77777777" w:rsidR="004335ED" w:rsidRPr="00DD6CFB" w:rsidRDefault="004335ED" w:rsidP="000D75B4">
            <w:pPr>
              <w:pStyle w:val="TAL"/>
              <w:rPr>
                <w:lang w:eastAsia="en-US"/>
              </w:rPr>
            </w:pPr>
            <w:r w:rsidRPr="00DD6CFB">
              <w:rPr>
                <w:lang w:eastAsia="en-US"/>
              </w:rPr>
              <w:t>R5-182249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EA07E"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FB92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DEA333"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279E70" w14:textId="77777777" w:rsidR="004335ED" w:rsidRPr="00DD6CFB" w:rsidRDefault="004335ED" w:rsidP="000D75B4">
            <w:pPr>
              <w:pStyle w:val="TAL"/>
              <w:rPr>
                <w:lang w:eastAsia="en-US"/>
              </w:rPr>
            </w:pPr>
            <w:r w:rsidRPr="00DD6CFB">
              <w:rPr>
                <w:lang w:eastAsia="en-US"/>
              </w:rPr>
              <w:t>Add reference to NR cell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61065" w14:textId="77777777" w:rsidR="004335ED" w:rsidRPr="00DD6CFB" w:rsidRDefault="004335ED" w:rsidP="000D75B4">
            <w:pPr>
              <w:pStyle w:val="TAL"/>
              <w:rPr>
                <w:lang w:eastAsia="en-US"/>
              </w:rPr>
            </w:pPr>
            <w:r w:rsidRPr="00DD6CFB">
              <w:rPr>
                <w:lang w:eastAsia="en-US"/>
              </w:rPr>
              <w:t>1.0.0</w:t>
            </w:r>
          </w:p>
        </w:tc>
      </w:tr>
      <w:tr w:rsidR="004335ED" w:rsidRPr="0031204F" w14:paraId="7B58D2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59D0D5"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AD7FB4"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08EDD6" w14:textId="77777777" w:rsidR="004335ED" w:rsidRPr="00DD6CFB" w:rsidRDefault="004335ED" w:rsidP="000D75B4">
            <w:pPr>
              <w:pStyle w:val="TAL"/>
              <w:rPr>
                <w:lang w:eastAsia="en-US"/>
              </w:rPr>
            </w:pPr>
            <w:r w:rsidRPr="00DD6CFB">
              <w:rPr>
                <w:lang w:eastAsia="en-US"/>
              </w:rPr>
              <w:t>R5-183210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597"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E1C7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F60C0A"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8D88A" w14:textId="77777777" w:rsidR="004335ED" w:rsidRPr="00DD6CFB" w:rsidRDefault="004335ED" w:rsidP="000D75B4">
            <w:pPr>
              <w:pStyle w:val="TAL"/>
              <w:rPr>
                <w:lang w:eastAsia="en-US"/>
              </w:rPr>
            </w:pPr>
            <w:r w:rsidRPr="00DD6CFB">
              <w:rPr>
                <w:lang w:eastAsia="en-US"/>
              </w:rPr>
              <w:t>Update PDCCH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7F82D" w14:textId="77777777" w:rsidR="004335ED" w:rsidRPr="00DD6CFB" w:rsidRDefault="004335ED" w:rsidP="000D75B4">
            <w:pPr>
              <w:pStyle w:val="TAL"/>
              <w:rPr>
                <w:lang w:eastAsia="en-US"/>
              </w:rPr>
            </w:pPr>
            <w:r w:rsidRPr="00DD6CFB">
              <w:rPr>
                <w:lang w:eastAsia="en-US"/>
              </w:rPr>
              <w:t>1.0.0</w:t>
            </w:r>
          </w:p>
        </w:tc>
      </w:tr>
      <w:tr w:rsidR="004335ED" w:rsidRPr="0031204F" w14:paraId="021F31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9357C0"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9A2E73"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4D97A" w14:textId="77777777" w:rsidR="004335ED" w:rsidRPr="00DD6CFB" w:rsidRDefault="004335ED" w:rsidP="000D75B4">
            <w:pPr>
              <w:pStyle w:val="TAL"/>
              <w:rPr>
                <w:lang w:eastAsia="en-US"/>
              </w:rPr>
            </w:pPr>
            <w:r w:rsidRPr="00DD6CFB">
              <w:rPr>
                <w:lang w:eastAsia="en-US"/>
              </w:rPr>
              <w:t>R5-182312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80624"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097B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689B59"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C7FC4" w14:textId="77777777" w:rsidR="004335ED" w:rsidRPr="00DD6CFB" w:rsidRDefault="004335ED" w:rsidP="000D75B4">
            <w:pPr>
              <w:pStyle w:val="TAL"/>
              <w:rPr>
                <w:lang w:eastAsia="en-US"/>
              </w:rPr>
            </w:pPr>
            <w:r w:rsidRPr="00DD6CFB">
              <w:rPr>
                <w:lang w:eastAsia="en-US"/>
              </w:rPr>
              <w:t>Update chapter 4.5.1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E8B9F" w14:textId="77777777" w:rsidR="004335ED" w:rsidRPr="00DD6CFB" w:rsidRDefault="004335ED" w:rsidP="000D75B4">
            <w:pPr>
              <w:pStyle w:val="TAL"/>
              <w:rPr>
                <w:lang w:eastAsia="en-US"/>
              </w:rPr>
            </w:pPr>
            <w:r w:rsidRPr="00DD6CFB">
              <w:rPr>
                <w:lang w:eastAsia="en-US"/>
              </w:rPr>
              <w:t>1.0.0</w:t>
            </w:r>
          </w:p>
        </w:tc>
      </w:tr>
      <w:tr w:rsidR="004335ED" w:rsidRPr="0031204F" w14:paraId="4B0E2D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C258E7"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D9443B"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1B394A" w14:textId="77777777" w:rsidR="004335ED" w:rsidRPr="00DD6CFB" w:rsidRDefault="004335ED" w:rsidP="000D75B4">
            <w:pPr>
              <w:pStyle w:val="TAL"/>
              <w:rPr>
                <w:lang w:eastAsia="en-US"/>
              </w:rPr>
            </w:pPr>
            <w:r w:rsidRPr="00DD6CFB">
              <w:rPr>
                <w:lang w:eastAsia="en-US"/>
              </w:rPr>
              <w:t>R5-182313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17E08"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CB86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3AA08D"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E1448" w14:textId="77777777" w:rsidR="004335ED" w:rsidRPr="00DD6CFB" w:rsidRDefault="004335ED" w:rsidP="000D75B4">
            <w:pPr>
              <w:pStyle w:val="TAL"/>
              <w:rPr>
                <w:lang w:eastAsia="en-US"/>
              </w:rPr>
            </w:pPr>
            <w:r w:rsidRPr="00DD6CFB">
              <w:rPr>
                <w:lang w:eastAsia="en-US"/>
              </w:rPr>
              <w:t>Update RRC CONNECTED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CE231" w14:textId="77777777" w:rsidR="004335ED" w:rsidRPr="00DD6CFB" w:rsidRDefault="004335ED" w:rsidP="000D75B4">
            <w:pPr>
              <w:pStyle w:val="TAL"/>
              <w:rPr>
                <w:lang w:eastAsia="en-US"/>
              </w:rPr>
            </w:pPr>
            <w:r w:rsidRPr="00DD6CFB">
              <w:rPr>
                <w:lang w:eastAsia="en-US"/>
              </w:rPr>
              <w:t>1.0.0</w:t>
            </w:r>
          </w:p>
        </w:tc>
      </w:tr>
      <w:tr w:rsidR="004335ED" w:rsidRPr="0031204F" w14:paraId="01BA36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EDE88F"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FFB3D4"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2ABDA" w14:textId="77777777" w:rsidR="004335ED" w:rsidRPr="00DD6CFB" w:rsidRDefault="004335ED" w:rsidP="000D75B4">
            <w:pPr>
              <w:pStyle w:val="TAL"/>
              <w:rPr>
                <w:lang w:eastAsia="en-US"/>
              </w:rPr>
            </w:pPr>
            <w:r w:rsidRPr="00DD6CFB">
              <w:rPr>
                <w:lang w:eastAsia="en-US"/>
              </w:rPr>
              <w:t>R5-183087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789E3"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618C1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7A11A"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C2104" w14:textId="77777777" w:rsidR="004335ED" w:rsidRPr="00DD6CFB" w:rsidRDefault="004335ED" w:rsidP="000D75B4">
            <w:pPr>
              <w:pStyle w:val="TAL"/>
              <w:rPr>
                <w:lang w:eastAsia="en-US"/>
              </w:rPr>
            </w:pPr>
            <w:r w:rsidRPr="00DD6CFB">
              <w:rPr>
                <w:lang w:eastAsia="en-US"/>
              </w:rPr>
              <w:t>Addition of new RRCReconfiguration definition for AM/UM bearers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B3D45" w14:textId="77777777" w:rsidR="004335ED" w:rsidRPr="00DD6CFB" w:rsidRDefault="004335ED" w:rsidP="000D75B4">
            <w:pPr>
              <w:pStyle w:val="TAL"/>
              <w:rPr>
                <w:lang w:eastAsia="en-US"/>
              </w:rPr>
            </w:pPr>
            <w:r w:rsidRPr="00DD6CFB">
              <w:rPr>
                <w:lang w:eastAsia="en-US"/>
              </w:rPr>
              <w:t>1.0.0</w:t>
            </w:r>
          </w:p>
        </w:tc>
      </w:tr>
      <w:tr w:rsidR="004335ED" w:rsidRPr="0031204F" w14:paraId="29A5C8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DC7E38"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E32348"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CD5215" w14:textId="77777777" w:rsidR="004335ED" w:rsidRPr="00DD6CFB" w:rsidRDefault="004335ED" w:rsidP="000D75B4">
            <w:pPr>
              <w:pStyle w:val="TAL"/>
              <w:rPr>
                <w:lang w:eastAsia="en-US"/>
              </w:rPr>
            </w:pPr>
            <w:r w:rsidRPr="00DD6CFB">
              <w:rPr>
                <w:lang w:eastAsia="en-US"/>
              </w:rPr>
              <w:t>R5-183088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A9B2"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5091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FAF274"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3414FA" w14:textId="77777777" w:rsidR="004335ED" w:rsidRPr="00DD6CFB" w:rsidRDefault="004335ED" w:rsidP="000D75B4">
            <w:pPr>
              <w:pStyle w:val="TAL"/>
              <w:rPr>
                <w:lang w:eastAsia="en-US"/>
              </w:rPr>
            </w:pPr>
            <w:r w:rsidRPr="00DD6CFB">
              <w:rPr>
                <w:lang w:eastAsia="en-US"/>
              </w:rPr>
              <w:t>Updates to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55D37" w14:textId="77777777" w:rsidR="004335ED" w:rsidRPr="00DD6CFB" w:rsidRDefault="004335ED" w:rsidP="000D75B4">
            <w:pPr>
              <w:pStyle w:val="TAL"/>
              <w:rPr>
                <w:lang w:eastAsia="en-US"/>
              </w:rPr>
            </w:pPr>
            <w:r w:rsidRPr="00DD6CFB">
              <w:rPr>
                <w:lang w:eastAsia="en-US"/>
              </w:rPr>
              <w:t>1.0.0</w:t>
            </w:r>
          </w:p>
        </w:tc>
      </w:tr>
      <w:tr w:rsidR="004335ED" w:rsidRPr="0031204F" w14:paraId="138466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13F379"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7054DB"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741E9D" w14:textId="77777777" w:rsidR="004335ED" w:rsidRPr="00DD6CFB" w:rsidRDefault="004335ED" w:rsidP="000D75B4">
            <w:pPr>
              <w:pStyle w:val="TAL"/>
              <w:rPr>
                <w:lang w:eastAsia="en-US"/>
              </w:rPr>
            </w:pPr>
            <w:r w:rsidRPr="00DD6CFB">
              <w:rPr>
                <w:lang w:eastAsia="en-US"/>
              </w:rPr>
              <w:t>R5-183250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74AB2"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896A7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C5AB2C"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49851" w14:textId="77777777" w:rsidR="004335ED" w:rsidRPr="00DD6CFB" w:rsidRDefault="004335ED" w:rsidP="000D75B4">
            <w:pPr>
              <w:pStyle w:val="TAL"/>
              <w:rPr>
                <w:lang w:eastAsia="en-US"/>
              </w:rPr>
            </w:pPr>
            <w:r w:rsidRPr="00DD6CFB">
              <w:rPr>
                <w:lang w:eastAsia="en-US"/>
              </w:rPr>
              <w:t>Updates to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43365" w14:textId="77777777" w:rsidR="004335ED" w:rsidRPr="00DD6CFB" w:rsidRDefault="004335ED" w:rsidP="000D75B4">
            <w:pPr>
              <w:pStyle w:val="TAL"/>
              <w:rPr>
                <w:lang w:eastAsia="en-US"/>
              </w:rPr>
            </w:pPr>
            <w:r w:rsidRPr="00DD6CFB">
              <w:rPr>
                <w:lang w:eastAsia="en-US"/>
              </w:rPr>
              <w:t>1.0.0</w:t>
            </w:r>
          </w:p>
        </w:tc>
      </w:tr>
      <w:tr w:rsidR="004335ED" w:rsidRPr="0031204F" w14:paraId="5A3B44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613BFF"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790DD"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8D1EFE" w14:textId="77777777" w:rsidR="004335ED" w:rsidRPr="00DD6CFB" w:rsidRDefault="004335ED" w:rsidP="000D75B4">
            <w:pPr>
              <w:pStyle w:val="TAL"/>
              <w:rPr>
                <w:lang w:eastAsia="en-US"/>
              </w:rPr>
            </w:pPr>
            <w:r w:rsidRPr="00DD6CFB">
              <w:rPr>
                <w:lang w:eastAsia="en-US"/>
              </w:rPr>
              <w:t>R5-183083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AC4C"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E0CF0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731D34"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42FAD" w14:textId="77777777" w:rsidR="004335ED" w:rsidRPr="00DD6CFB" w:rsidRDefault="004335ED" w:rsidP="000D75B4">
            <w:pPr>
              <w:pStyle w:val="TAL"/>
              <w:rPr>
                <w:lang w:eastAsia="en-US"/>
              </w:rPr>
            </w:pPr>
            <w:r w:rsidRPr="00DD6CFB">
              <w:rPr>
                <w:lang w:eastAsia="en-US"/>
              </w:rPr>
              <w:t>Update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5ED3E" w14:textId="77777777" w:rsidR="004335ED" w:rsidRPr="00DD6CFB" w:rsidRDefault="004335ED" w:rsidP="000D75B4">
            <w:pPr>
              <w:pStyle w:val="TAL"/>
              <w:rPr>
                <w:lang w:eastAsia="en-US"/>
              </w:rPr>
            </w:pPr>
            <w:r w:rsidRPr="00DD6CFB">
              <w:rPr>
                <w:lang w:eastAsia="en-US"/>
              </w:rPr>
              <w:t>1.0.0</w:t>
            </w:r>
          </w:p>
        </w:tc>
      </w:tr>
      <w:tr w:rsidR="004335ED" w:rsidRPr="0031204F" w14:paraId="617528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CD5D9A"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8CA0D5"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02D496" w14:textId="77777777" w:rsidR="004335ED" w:rsidRPr="00DD6CFB" w:rsidRDefault="004335ED" w:rsidP="000D75B4">
            <w:pPr>
              <w:pStyle w:val="TAL"/>
              <w:rPr>
                <w:lang w:eastAsia="en-US"/>
              </w:rPr>
            </w:pPr>
            <w:r w:rsidRPr="00DD6CFB">
              <w:rPr>
                <w:lang w:eastAsia="en-US"/>
              </w:rPr>
              <w:t>R5-183084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243BA"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0D0A1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49E8AD"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0357F" w14:textId="77777777" w:rsidR="004335ED" w:rsidRPr="00DD6CFB" w:rsidRDefault="004335ED" w:rsidP="000D75B4">
            <w:pPr>
              <w:pStyle w:val="TAL"/>
              <w:rPr>
                <w:lang w:eastAsia="en-US"/>
              </w:rPr>
            </w:pPr>
            <w:r w:rsidRPr="00DD6CFB">
              <w:rPr>
                <w:lang w:eastAsia="en-US"/>
              </w:rPr>
              <w:t>Update ARFCN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44B2" w14:textId="77777777" w:rsidR="004335ED" w:rsidRPr="00DD6CFB" w:rsidRDefault="004335ED" w:rsidP="000D75B4">
            <w:pPr>
              <w:pStyle w:val="TAL"/>
              <w:rPr>
                <w:lang w:eastAsia="en-US"/>
              </w:rPr>
            </w:pPr>
            <w:r w:rsidRPr="00DD6CFB">
              <w:rPr>
                <w:lang w:eastAsia="en-US"/>
              </w:rPr>
              <w:t>1.0.0</w:t>
            </w:r>
          </w:p>
        </w:tc>
      </w:tr>
      <w:tr w:rsidR="004335ED" w:rsidRPr="0031204F" w14:paraId="4F4D39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97B7F6"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935BA"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F06D8" w14:textId="77777777" w:rsidR="004335ED" w:rsidRPr="00DD6CFB" w:rsidRDefault="004335ED" w:rsidP="000D75B4">
            <w:pPr>
              <w:pStyle w:val="TAL"/>
              <w:rPr>
                <w:lang w:eastAsia="en-US"/>
              </w:rPr>
            </w:pPr>
            <w:r w:rsidRPr="00DD6CFB">
              <w:rPr>
                <w:lang w:eastAsia="en-US"/>
              </w:rPr>
              <w:t>R5-183211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68A59"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76582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21294F"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AA4D3" w14:textId="77777777" w:rsidR="004335ED" w:rsidRPr="00DD6CFB" w:rsidRDefault="004335ED" w:rsidP="000D75B4">
            <w:pPr>
              <w:pStyle w:val="TAL"/>
              <w:rPr>
                <w:lang w:eastAsia="en-US"/>
              </w:rPr>
            </w:pPr>
            <w:r w:rsidRPr="00DD6CFB">
              <w:rPr>
                <w:lang w:eastAsia="en-US"/>
              </w:rPr>
              <w:t>Update BWP-</w:t>
            </w:r>
            <w:proofErr w:type="spellStart"/>
            <w:r w:rsidRPr="00DD6CFB">
              <w:rPr>
                <w:lang w:eastAsia="en-US"/>
              </w:rPr>
              <w:t>UplinkDedicated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2066B" w14:textId="77777777" w:rsidR="004335ED" w:rsidRPr="00DD6CFB" w:rsidRDefault="004335ED" w:rsidP="000D75B4">
            <w:pPr>
              <w:pStyle w:val="TAL"/>
              <w:rPr>
                <w:lang w:eastAsia="en-US"/>
              </w:rPr>
            </w:pPr>
            <w:r w:rsidRPr="00DD6CFB">
              <w:rPr>
                <w:lang w:eastAsia="en-US"/>
              </w:rPr>
              <w:t>1.0.0</w:t>
            </w:r>
          </w:p>
        </w:tc>
      </w:tr>
      <w:tr w:rsidR="004335ED" w:rsidRPr="0031204F" w14:paraId="59FA03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B3E0BC"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16981"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97891" w14:textId="77777777" w:rsidR="004335ED" w:rsidRPr="00DD6CFB" w:rsidRDefault="004335ED" w:rsidP="000D75B4">
            <w:pPr>
              <w:pStyle w:val="TAL"/>
              <w:rPr>
                <w:lang w:eastAsia="en-US"/>
              </w:rPr>
            </w:pPr>
            <w:r w:rsidRPr="00DD6CFB">
              <w:rPr>
                <w:lang w:eastAsia="en-US"/>
              </w:rPr>
              <w:t>R5-183212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33283"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058B4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BD0BC4"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794A66" w14:textId="77777777" w:rsidR="004335ED" w:rsidRPr="00DD6CFB" w:rsidRDefault="004335ED" w:rsidP="000D75B4">
            <w:pPr>
              <w:pStyle w:val="TAL"/>
              <w:rPr>
                <w:lang w:eastAsia="en-US"/>
              </w:rPr>
            </w:pPr>
            <w:r w:rsidRPr="00DD6CFB">
              <w:rPr>
                <w:lang w:eastAsia="en-US"/>
              </w:rPr>
              <w:t>Update serving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80FFB" w14:textId="77777777" w:rsidR="004335ED" w:rsidRPr="00DD6CFB" w:rsidRDefault="004335ED" w:rsidP="000D75B4">
            <w:pPr>
              <w:pStyle w:val="TAL"/>
              <w:rPr>
                <w:lang w:eastAsia="en-US"/>
              </w:rPr>
            </w:pPr>
            <w:r w:rsidRPr="00DD6CFB">
              <w:rPr>
                <w:lang w:eastAsia="en-US"/>
              </w:rPr>
              <w:t>1.0.0</w:t>
            </w:r>
          </w:p>
        </w:tc>
      </w:tr>
      <w:tr w:rsidR="004335ED" w:rsidRPr="0031204F" w14:paraId="43613A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6DAD7E"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A59A14"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14F344" w14:textId="77777777" w:rsidR="004335ED" w:rsidRPr="00DD6CFB" w:rsidRDefault="004335ED" w:rsidP="000D75B4">
            <w:pPr>
              <w:pStyle w:val="TAL"/>
              <w:rPr>
                <w:lang w:eastAsia="en-US"/>
              </w:rPr>
            </w:pPr>
            <w:r w:rsidRPr="00DD6CFB">
              <w:rPr>
                <w:lang w:eastAsia="en-US"/>
              </w:rPr>
              <w:t>R5-183214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5573C"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0896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48193"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BA49D" w14:textId="77777777" w:rsidR="004335ED" w:rsidRPr="00DD6CFB" w:rsidRDefault="004335ED" w:rsidP="000D75B4">
            <w:pPr>
              <w:pStyle w:val="TAL"/>
              <w:rPr>
                <w:lang w:eastAsia="en-US"/>
              </w:rPr>
            </w:pPr>
            <w:r w:rsidRPr="00DD6CFB">
              <w:rPr>
                <w:lang w:eastAsia="en-US"/>
              </w:rPr>
              <w:t>Update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0E6D" w14:textId="77777777" w:rsidR="004335ED" w:rsidRPr="00DD6CFB" w:rsidRDefault="004335ED" w:rsidP="000D75B4">
            <w:pPr>
              <w:pStyle w:val="TAL"/>
              <w:rPr>
                <w:lang w:eastAsia="en-US"/>
              </w:rPr>
            </w:pPr>
            <w:r w:rsidRPr="00DD6CFB">
              <w:rPr>
                <w:lang w:eastAsia="en-US"/>
              </w:rPr>
              <w:t>1.0.0</w:t>
            </w:r>
          </w:p>
        </w:tc>
      </w:tr>
      <w:tr w:rsidR="004335ED" w:rsidRPr="0031204F" w14:paraId="3973E9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1F3D78"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85D91E"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E73A66" w14:textId="77777777" w:rsidR="004335ED" w:rsidRPr="00DD6CFB" w:rsidRDefault="004335ED" w:rsidP="000D75B4">
            <w:pPr>
              <w:pStyle w:val="TAL"/>
              <w:rPr>
                <w:lang w:eastAsia="en-US"/>
              </w:rPr>
            </w:pPr>
            <w:r w:rsidRPr="00DD6CFB">
              <w:rPr>
                <w:lang w:eastAsia="en-US"/>
              </w:rPr>
              <w:t>R5-183215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8477B"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9AE6C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94BA8F"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C5DE5D" w14:textId="77777777" w:rsidR="004335ED" w:rsidRPr="00DD6CFB" w:rsidRDefault="004335ED" w:rsidP="000D75B4">
            <w:pPr>
              <w:pStyle w:val="TAL"/>
              <w:rPr>
                <w:lang w:eastAsia="en-US"/>
              </w:rPr>
            </w:pPr>
            <w:r w:rsidRPr="00DD6CFB">
              <w:rPr>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F0442A" w14:textId="77777777" w:rsidR="004335ED" w:rsidRPr="00DD6CFB" w:rsidRDefault="004335ED" w:rsidP="000D75B4">
            <w:pPr>
              <w:pStyle w:val="TAL"/>
              <w:rPr>
                <w:lang w:eastAsia="en-US"/>
              </w:rPr>
            </w:pPr>
            <w:r w:rsidRPr="00DD6CFB">
              <w:rPr>
                <w:lang w:eastAsia="en-US"/>
              </w:rPr>
              <w:t>1.0.0</w:t>
            </w:r>
          </w:p>
        </w:tc>
      </w:tr>
      <w:tr w:rsidR="004335ED" w:rsidRPr="0031204F" w14:paraId="7E865A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DD7461"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C68057"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362793" w14:textId="77777777" w:rsidR="004335ED" w:rsidRPr="00DD6CFB" w:rsidRDefault="004335ED" w:rsidP="000D75B4">
            <w:pPr>
              <w:pStyle w:val="TAL"/>
              <w:rPr>
                <w:lang w:eastAsia="en-US"/>
              </w:rPr>
            </w:pPr>
            <w:r w:rsidRPr="00DD6CFB">
              <w:rPr>
                <w:lang w:eastAsia="en-US"/>
              </w:rPr>
              <w:t>R5-182381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9256B"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3D583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6DB708"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137636" w14:textId="77777777" w:rsidR="004335ED" w:rsidRPr="00DD6CFB" w:rsidRDefault="004335ED" w:rsidP="000D75B4">
            <w:pPr>
              <w:pStyle w:val="TAL"/>
              <w:rPr>
                <w:lang w:eastAsia="en-US"/>
              </w:rPr>
            </w:pPr>
            <w:r w:rsidRPr="00DD6CFB">
              <w:rPr>
                <w:lang w:eastAsia="en-US"/>
              </w:rPr>
              <w:t>Update MIB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ADA52" w14:textId="77777777" w:rsidR="004335ED" w:rsidRPr="00DD6CFB" w:rsidRDefault="004335ED" w:rsidP="000D75B4">
            <w:pPr>
              <w:pStyle w:val="TAL"/>
              <w:rPr>
                <w:lang w:eastAsia="en-US"/>
              </w:rPr>
            </w:pPr>
            <w:r w:rsidRPr="00DD6CFB">
              <w:rPr>
                <w:lang w:eastAsia="en-US"/>
              </w:rPr>
              <w:t>1.0.0</w:t>
            </w:r>
          </w:p>
        </w:tc>
      </w:tr>
      <w:tr w:rsidR="004335ED" w:rsidRPr="0031204F" w14:paraId="205973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AE3"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3F1E6F"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7F7C77" w14:textId="77777777" w:rsidR="004335ED" w:rsidRPr="00DD6CFB" w:rsidRDefault="004335ED" w:rsidP="000D75B4">
            <w:pPr>
              <w:pStyle w:val="TAL"/>
              <w:rPr>
                <w:lang w:eastAsia="en-US"/>
              </w:rPr>
            </w:pPr>
            <w:r w:rsidRPr="00DD6CFB">
              <w:rPr>
                <w:lang w:eastAsia="en-US"/>
              </w:rPr>
              <w:t>R5-183090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6C09E"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A829A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5253EA"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A21F6" w14:textId="77777777" w:rsidR="004335ED" w:rsidRPr="00DD6CFB" w:rsidRDefault="004335ED" w:rsidP="000D75B4">
            <w:pPr>
              <w:pStyle w:val="TAL"/>
              <w:rPr>
                <w:lang w:eastAsia="en-US"/>
              </w:rPr>
            </w:pPr>
            <w:r w:rsidRPr="00DD6CFB">
              <w:rPr>
                <w:lang w:eastAsia="en-US"/>
              </w:rPr>
              <w:t>Update RRCReconfiguration for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587DA" w14:textId="77777777" w:rsidR="004335ED" w:rsidRPr="00DD6CFB" w:rsidRDefault="004335ED" w:rsidP="000D75B4">
            <w:pPr>
              <w:pStyle w:val="TAL"/>
              <w:rPr>
                <w:lang w:eastAsia="en-US"/>
              </w:rPr>
            </w:pPr>
            <w:r w:rsidRPr="00DD6CFB">
              <w:rPr>
                <w:lang w:eastAsia="en-US"/>
              </w:rPr>
              <w:t>1.0.0</w:t>
            </w:r>
          </w:p>
        </w:tc>
      </w:tr>
      <w:tr w:rsidR="004335ED" w:rsidRPr="0031204F" w14:paraId="01658F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B04C37"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8B099"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4BB686" w14:textId="77777777" w:rsidR="004335ED" w:rsidRPr="00DD6CFB" w:rsidRDefault="004335ED" w:rsidP="000D75B4">
            <w:pPr>
              <w:pStyle w:val="TAL"/>
              <w:rPr>
                <w:lang w:eastAsia="en-US"/>
              </w:rPr>
            </w:pPr>
            <w:r w:rsidRPr="00DD6CFB">
              <w:rPr>
                <w:lang w:eastAsia="en-US"/>
              </w:rPr>
              <w:t>R5-183264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5FD76"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F955F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646E46"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76971" w14:textId="77777777" w:rsidR="004335ED" w:rsidRPr="00DD6CFB" w:rsidRDefault="004335ED" w:rsidP="000D75B4">
            <w:pPr>
              <w:pStyle w:val="TAL"/>
              <w:rPr>
                <w:lang w:eastAsia="en-US"/>
              </w:rPr>
            </w:pPr>
            <w:r w:rsidRPr="00DD6CFB">
              <w:rPr>
                <w:lang w:eastAsia="en-US"/>
              </w:rPr>
              <w:t>Corrections to clause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4F130" w14:textId="77777777" w:rsidR="004335ED" w:rsidRPr="00DD6CFB" w:rsidRDefault="004335ED" w:rsidP="000D75B4">
            <w:pPr>
              <w:pStyle w:val="TAL"/>
              <w:rPr>
                <w:lang w:eastAsia="en-US"/>
              </w:rPr>
            </w:pPr>
            <w:r w:rsidRPr="00DD6CFB">
              <w:rPr>
                <w:lang w:eastAsia="en-US"/>
              </w:rPr>
              <w:t>1.0.0</w:t>
            </w:r>
          </w:p>
        </w:tc>
      </w:tr>
      <w:tr w:rsidR="004335ED" w:rsidRPr="0031204F" w14:paraId="5B8FEE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4ADC14"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E9C9FA"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F65194" w14:textId="77777777" w:rsidR="004335ED" w:rsidRPr="00DD6CFB" w:rsidRDefault="004335ED" w:rsidP="000D75B4">
            <w:pPr>
              <w:pStyle w:val="TAL"/>
              <w:rPr>
                <w:lang w:eastAsia="en-US"/>
              </w:rPr>
            </w:pPr>
            <w:r w:rsidRPr="00DD6CFB">
              <w:rPr>
                <w:lang w:eastAsia="en-US"/>
              </w:rPr>
              <w:t>R5-183249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45D28"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96787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9811CC"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F8B29" w14:textId="77777777" w:rsidR="004335ED" w:rsidRPr="00DD6CFB" w:rsidRDefault="004335ED" w:rsidP="000D75B4">
            <w:pPr>
              <w:pStyle w:val="TAL"/>
              <w:rPr>
                <w:lang w:eastAsia="en-US"/>
              </w:rPr>
            </w:pPr>
            <w:r w:rsidRPr="00DD6CFB">
              <w:rPr>
                <w:lang w:eastAsia="en-US"/>
              </w:rPr>
              <w:t>Correction to the Table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8BBF" w14:textId="77777777" w:rsidR="004335ED" w:rsidRPr="00DD6CFB" w:rsidRDefault="004335ED" w:rsidP="000D75B4">
            <w:pPr>
              <w:pStyle w:val="TAL"/>
              <w:rPr>
                <w:lang w:eastAsia="en-US"/>
              </w:rPr>
            </w:pPr>
            <w:r w:rsidRPr="00DD6CFB">
              <w:rPr>
                <w:lang w:eastAsia="en-US"/>
              </w:rPr>
              <w:t>1.0.0</w:t>
            </w:r>
          </w:p>
        </w:tc>
      </w:tr>
      <w:tr w:rsidR="004335ED" w:rsidRPr="0031204F" w14:paraId="4053EE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CE2AC7"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4BF9F8"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C18B97" w14:textId="77777777" w:rsidR="004335ED" w:rsidRPr="00DD6CFB" w:rsidRDefault="004335ED" w:rsidP="000D75B4">
            <w:pPr>
              <w:pStyle w:val="TAL"/>
              <w:rPr>
                <w:lang w:eastAsia="en-US"/>
              </w:rPr>
            </w:pPr>
            <w:r w:rsidRPr="00DD6CFB">
              <w:rPr>
                <w:lang w:eastAsia="en-US"/>
              </w:rPr>
              <w:t>R5-183255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4FA4C"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D2F24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A652C2"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1ADB3" w14:textId="77777777" w:rsidR="004335ED" w:rsidRPr="00DD6CFB" w:rsidRDefault="004335ED" w:rsidP="000D75B4">
            <w:pPr>
              <w:pStyle w:val="TAL"/>
              <w:rPr>
                <w:lang w:eastAsia="en-US"/>
              </w:rPr>
            </w:pPr>
            <w:r w:rsidRPr="00DD6CFB">
              <w:rPr>
                <w:lang w:eastAsia="en-US"/>
              </w:rPr>
              <w:t>Update of FR1 signal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181F9" w14:textId="77777777" w:rsidR="004335ED" w:rsidRPr="00DD6CFB" w:rsidRDefault="004335ED" w:rsidP="000D75B4">
            <w:pPr>
              <w:pStyle w:val="TAL"/>
              <w:rPr>
                <w:lang w:eastAsia="en-US"/>
              </w:rPr>
            </w:pPr>
            <w:r w:rsidRPr="00DD6CFB">
              <w:rPr>
                <w:lang w:eastAsia="en-US"/>
              </w:rPr>
              <w:t>1.0.0</w:t>
            </w:r>
          </w:p>
        </w:tc>
      </w:tr>
      <w:tr w:rsidR="004335ED" w:rsidRPr="0031204F" w14:paraId="65167A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E00BDD"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341566"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25A41F" w14:textId="77777777" w:rsidR="004335ED" w:rsidRPr="00DD6CFB" w:rsidRDefault="004335ED" w:rsidP="000D75B4">
            <w:pPr>
              <w:pStyle w:val="TAL"/>
              <w:rPr>
                <w:lang w:eastAsia="en-US"/>
              </w:rPr>
            </w:pPr>
            <w:r w:rsidRPr="00DD6CFB">
              <w:rPr>
                <w:lang w:eastAsia="en-US"/>
              </w:rPr>
              <w:t>R5-183216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630B3"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70B2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54E0D8"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27F22" w14:textId="77777777" w:rsidR="004335ED" w:rsidRPr="00DD6CFB" w:rsidRDefault="004335ED" w:rsidP="000D75B4">
            <w:pPr>
              <w:pStyle w:val="TAL"/>
              <w:rPr>
                <w:lang w:eastAsia="en-US"/>
              </w:rPr>
            </w:pPr>
            <w:r w:rsidRPr="00DD6CFB">
              <w:rPr>
                <w:lang w:eastAsia="en-US"/>
              </w:rPr>
              <w:t>Update CellGroupConfig and some related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0BD3" w14:textId="77777777" w:rsidR="004335ED" w:rsidRPr="00DD6CFB" w:rsidRDefault="004335ED" w:rsidP="000D75B4">
            <w:pPr>
              <w:pStyle w:val="TAL"/>
              <w:rPr>
                <w:lang w:eastAsia="en-US"/>
              </w:rPr>
            </w:pPr>
            <w:r w:rsidRPr="00DD6CFB">
              <w:rPr>
                <w:lang w:eastAsia="en-US"/>
              </w:rPr>
              <w:t>1.0.0</w:t>
            </w:r>
          </w:p>
        </w:tc>
      </w:tr>
      <w:tr w:rsidR="004335ED" w:rsidRPr="0031204F" w14:paraId="22CF8E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6BA904"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3FC435"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572994" w14:textId="77777777" w:rsidR="004335ED" w:rsidRPr="00DD6CFB" w:rsidRDefault="004335ED" w:rsidP="000D75B4">
            <w:pPr>
              <w:pStyle w:val="TAL"/>
              <w:rPr>
                <w:lang w:eastAsia="en-US"/>
              </w:rPr>
            </w:pPr>
            <w:r w:rsidRPr="00DD6CFB">
              <w:rPr>
                <w:lang w:eastAsia="en-US"/>
              </w:rPr>
              <w:t>R5-183086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2E436"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59D67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856DD1"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2DBEB" w14:textId="77777777" w:rsidR="004335ED" w:rsidRPr="00DD6CFB" w:rsidRDefault="004335ED" w:rsidP="000D75B4">
            <w:pPr>
              <w:pStyle w:val="TAL"/>
              <w:rPr>
                <w:lang w:eastAsia="en-US"/>
              </w:rPr>
            </w:pPr>
            <w:r w:rsidRPr="00DD6CFB">
              <w:rPr>
                <w:lang w:eastAsia="en-US"/>
              </w:rPr>
              <w:t>Update CSI-</w:t>
            </w:r>
            <w:proofErr w:type="spellStart"/>
            <w:r w:rsidRPr="00DD6CFB">
              <w:rPr>
                <w:lang w:eastAsia="en-US"/>
              </w:rPr>
              <w:t>MeasConfig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B9CEA" w14:textId="77777777" w:rsidR="004335ED" w:rsidRPr="00DD6CFB" w:rsidRDefault="004335ED" w:rsidP="000D75B4">
            <w:pPr>
              <w:pStyle w:val="TAL"/>
              <w:rPr>
                <w:lang w:eastAsia="en-US"/>
              </w:rPr>
            </w:pPr>
            <w:r w:rsidRPr="00DD6CFB">
              <w:rPr>
                <w:lang w:eastAsia="en-US"/>
              </w:rPr>
              <w:t>1.0.0</w:t>
            </w:r>
          </w:p>
        </w:tc>
      </w:tr>
      <w:tr w:rsidR="004335ED" w:rsidRPr="0031204F" w14:paraId="664023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AD0216" w14:textId="77777777" w:rsidR="004335ED" w:rsidRPr="00DD6CFB" w:rsidRDefault="004335ED" w:rsidP="000D75B4">
            <w:pPr>
              <w:pStyle w:val="TAL"/>
              <w:rPr>
                <w:lang w:eastAsia="en-US"/>
              </w:rPr>
            </w:pPr>
            <w:r w:rsidRPr="00DD6CFB">
              <w:rPr>
                <w:lang w:eastAsia="en-US"/>
              </w:rPr>
              <w:t>2018-05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35C3BB" w14:textId="77777777" w:rsidR="004335ED" w:rsidRPr="00DD6CFB" w:rsidRDefault="004335ED" w:rsidP="000D75B4">
            <w:pPr>
              <w:pStyle w:val="TAL"/>
              <w:rPr>
                <w:lang w:eastAsia="en-US"/>
              </w:rPr>
            </w:pPr>
            <w:r w:rsidRPr="00DD6CFB">
              <w:rPr>
                <w:lang w:eastAsia="en-US"/>
              </w:rPr>
              <w:t>RAN5#79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A2D08C" w14:textId="77777777" w:rsidR="004335ED" w:rsidRPr="00DD6CFB" w:rsidRDefault="004335ED" w:rsidP="000D75B4">
            <w:pPr>
              <w:pStyle w:val="TAL"/>
              <w:rPr>
                <w:lang w:eastAsia="en-US"/>
              </w:rPr>
            </w:pPr>
            <w:r w:rsidRPr="00DD6CFB">
              <w:rPr>
                <w:lang w:eastAsia="en-US"/>
              </w:rPr>
              <w:t>R5-183260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76F2F"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E1669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A29AD42"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8A74D" w14:textId="77777777" w:rsidR="004335ED" w:rsidRPr="00DD6CFB" w:rsidRDefault="004335ED" w:rsidP="000D75B4">
            <w:pPr>
              <w:pStyle w:val="TAL"/>
              <w:rPr>
                <w:lang w:eastAsia="en-US"/>
              </w:rPr>
            </w:pPr>
            <w:r w:rsidRPr="00DD6CFB">
              <w:rPr>
                <w:lang w:eastAsia="en-US"/>
              </w:rPr>
              <w:t xml:space="preserve">Update some information elements related to </w:t>
            </w:r>
            <w:proofErr w:type="spellStart"/>
            <w:r w:rsidRPr="00DD6CFB">
              <w:rPr>
                <w:lang w:eastAsia="en-US"/>
              </w:rPr>
              <w:t>MeasConfig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70539" w14:textId="77777777" w:rsidR="004335ED" w:rsidRPr="00DD6CFB" w:rsidRDefault="004335ED" w:rsidP="000D75B4">
            <w:pPr>
              <w:pStyle w:val="TAL"/>
              <w:rPr>
                <w:lang w:eastAsia="en-US"/>
              </w:rPr>
            </w:pPr>
            <w:r w:rsidRPr="00DD6CFB">
              <w:rPr>
                <w:lang w:eastAsia="en-US"/>
              </w:rPr>
              <w:t>1.0.0</w:t>
            </w:r>
          </w:p>
        </w:tc>
      </w:tr>
      <w:tr w:rsidR="004335ED" w:rsidRPr="0031204F" w14:paraId="2ACB4D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A9CC2E" w14:textId="77777777" w:rsidR="004335ED" w:rsidRPr="00DD6CFB" w:rsidRDefault="004335ED" w:rsidP="000D75B4">
            <w:pPr>
              <w:pStyle w:val="TAL"/>
              <w:rPr>
                <w:lang w:eastAsia="en-US"/>
              </w:rPr>
            </w:pPr>
            <w:r w:rsidRPr="00DD6CFB">
              <w:rPr>
                <w:lang w:eastAsia="en-US"/>
              </w:rPr>
              <w:t>2018-06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0AEBB6" w14:textId="77777777" w:rsidR="004335ED" w:rsidRPr="00DD6CFB" w:rsidRDefault="004335ED" w:rsidP="000D75B4">
            <w:pPr>
              <w:pStyle w:val="TAL"/>
              <w:rPr>
                <w:lang w:eastAsia="en-US"/>
              </w:rPr>
            </w:pPr>
            <w:r w:rsidRPr="00DD6CFB">
              <w:rPr>
                <w:lang w:eastAsia="en-US"/>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16748" w14:textId="77777777" w:rsidR="004335ED" w:rsidRPr="00DD6CFB" w:rsidRDefault="004335ED" w:rsidP="000D75B4">
            <w:pPr>
              <w:pStyle w:val="TAL"/>
              <w:rPr>
                <w:lang w:eastAsia="en-US"/>
              </w:rPr>
            </w:pPr>
            <w:r w:rsidRPr="00DD6CFB">
              <w:rPr>
                <w:lang w:eastAsia="en-US"/>
              </w:rPr>
              <w:t>RP-181207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3F78A"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9C66C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201E50"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7AF1D" w14:textId="77777777" w:rsidR="004335ED" w:rsidRPr="00DD6CFB" w:rsidRDefault="004335ED" w:rsidP="000D75B4">
            <w:pPr>
              <w:pStyle w:val="TAL"/>
              <w:rPr>
                <w:lang w:eastAsia="en-US"/>
              </w:rPr>
            </w:pPr>
            <w:r w:rsidRPr="00DD6CFB">
              <w:rPr>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5D362" w14:textId="77777777" w:rsidR="004335ED" w:rsidRPr="00DD6CFB" w:rsidRDefault="004335ED" w:rsidP="000D75B4">
            <w:pPr>
              <w:pStyle w:val="TAL"/>
              <w:rPr>
                <w:lang w:eastAsia="en-US"/>
              </w:rPr>
            </w:pPr>
            <w:r w:rsidRPr="00DD6CFB">
              <w:rPr>
                <w:lang w:eastAsia="en-US"/>
              </w:rPr>
              <w:t>15.0.0</w:t>
            </w:r>
          </w:p>
        </w:tc>
      </w:tr>
      <w:tr w:rsidR="004335ED" w:rsidRPr="0031204F" w14:paraId="77EC65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63BEE0"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9E8C44"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77CDF8" w14:textId="77777777" w:rsidR="004335ED" w:rsidRPr="00DD6CFB" w:rsidRDefault="004335ED" w:rsidP="000D75B4">
            <w:pPr>
              <w:pStyle w:val="TAL"/>
              <w:rPr>
                <w:lang w:eastAsia="en-US"/>
              </w:rPr>
            </w:pPr>
            <w:r w:rsidRPr="00DD6CFB">
              <w:rPr>
                <w:lang w:eastAsia="en-US"/>
              </w:rPr>
              <w:t>R5-184087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255E97" w14:textId="77777777" w:rsidR="004335ED" w:rsidRPr="00DD6CFB" w:rsidRDefault="004335ED" w:rsidP="000D75B4">
            <w:pPr>
              <w:pStyle w:val="TAL"/>
              <w:rPr>
                <w:lang w:eastAsia="en-US"/>
              </w:rPr>
            </w:pPr>
            <w:r w:rsidRPr="00DD6CFB">
              <w:rPr>
                <w:lang w:eastAsia="en-US"/>
              </w:rPr>
              <w:t>0004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1AA82E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056B91D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AC58227" w14:textId="77777777" w:rsidR="004335ED" w:rsidRPr="00DD6CFB" w:rsidRDefault="004335ED" w:rsidP="000D75B4">
            <w:pPr>
              <w:pStyle w:val="TAL"/>
              <w:rPr>
                <w:lang w:eastAsia="en-US"/>
              </w:rPr>
            </w:pPr>
            <w:r w:rsidRPr="00DD6CFB">
              <w:rPr>
                <w:lang w:eastAsia="en-US"/>
              </w:rPr>
              <w:t>Update chapter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ED55E" w14:textId="77777777" w:rsidR="004335ED" w:rsidRPr="00DD6CFB" w:rsidRDefault="004335ED" w:rsidP="000D75B4">
            <w:pPr>
              <w:pStyle w:val="TAL"/>
              <w:rPr>
                <w:lang w:eastAsia="en-US"/>
              </w:rPr>
            </w:pPr>
            <w:r w:rsidRPr="00DD6CFB">
              <w:rPr>
                <w:lang w:eastAsia="en-US"/>
              </w:rPr>
              <w:t>15.1.0</w:t>
            </w:r>
          </w:p>
        </w:tc>
      </w:tr>
      <w:tr w:rsidR="004335ED" w:rsidRPr="0031204F" w14:paraId="74DD40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FD9C3D"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5F9C84"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042AF3" w14:textId="77777777" w:rsidR="004335ED" w:rsidRPr="00DD6CFB" w:rsidRDefault="004335ED" w:rsidP="000D75B4">
            <w:pPr>
              <w:pStyle w:val="TAL"/>
              <w:rPr>
                <w:lang w:eastAsia="en-US"/>
              </w:rPr>
            </w:pPr>
            <w:r w:rsidRPr="00DD6CFB">
              <w:rPr>
                <w:lang w:eastAsia="en-US"/>
              </w:rPr>
              <w:t>R5-184297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F0928E" w14:textId="77777777" w:rsidR="004335ED" w:rsidRPr="00DD6CFB" w:rsidRDefault="004335ED" w:rsidP="000D75B4">
            <w:pPr>
              <w:pStyle w:val="TAL"/>
              <w:rPr>
                <w:lang w:eastAsia="en-US"/>
              </w:rPr>
            </w:pPr>
            <w:r w:rsidRPr="00DD6CFB">
              <w:rPr>
                <w:lang w:eastAsia="en-US"/>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4F33292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78BF8A2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723B5BC" w14:textId="77777777" w:rsidR="004335ED" w:rsidRPr="00DD6CFB" w:rsidRDefault="004335ED" w:rsidP="000D75B4">
            <w:pPr>
              <w:pStyle w:val="TAL"/>
              <w:rPr>
                <w:lang w:eastAsia="en-US"/>
              </w:rPr>
            </w:pPr>
            <w:r w:rsidRPr="00DD6CFB">
              <w:rPr>
                <w:lang w:eastAsia="en-US"/>
              </w:rPr>
              <w:t>Addition of Mid channel bandwidth definition for several missing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FD6B8" w14:textId="77777777" w:rsidR="004335ED" w:rsidRPr="00DD6CFB" w:rsidRDefault="004335ED" w:rsidP="000D75B4">
            <w:pPr>
              <w:pStyle w:val="TAL"/>
              <w:rPr>
                <w:lang w:eastAsia="en-US"/>
              </w:rPr>
            </w:pPr>
            <w:r w:rsidRPr="00DD6CFB">
              <w:rPr>
                <w:lang w:eastAsia="en-US"/>
              </w:rPr>
              <w:t>15.1.0</w:t>
            </w:r>
          </w:p>
        </w:tc>
      </w:tr>
      <w:tr w:rsidR="004335ED" w:rsidRPr="0031204F" w14:paraId="6D222F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FFC79C"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99A188"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D6D3E6" w14:textId="77777777" w:rsidR="004335ED" w:rsidRPr="00DD6CFB" w:rsidRDefault="004335ED" w:rsidP="000D75B4">
            <w:pPr>
              <w:pStyle w:val="TAL"/>
              <w:rPr>
                <w:lang w:eastAsia="en-US"/>
              </w:rPr>
            </w:pPr>
            <w:r w:rsidRPr="00DD6CFB">
              <w:rPr>
                <w:lang w:eastAsia="en-US"/>
              </w:rPr>
              <w:t>R5-184327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8BCAD7" w14:textId="77777777" w:rsidR="004335ED" w:rsidRPr="00DD6CFB" w:rsidRDefault="004335ED" w:rsidP="000D75B4">
            <w:pPr>
              <w:pStyle w:val="TAL"/>
              <w:rPr>
                <w:lang w:eastAsia="en-US"/>
              </w:rPr>
            </w:pPr>
            <w:r w:rsidRPr="00DD6CFB">
              <w:rPr>
                <w:lang w:eastAsia="en-US"/>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3AF15AF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583CA7A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9F8824B" w14:textId="77777777" w:rsidR="004335ED" w:rsidRPr="00DD6CFB" w:rsidRDefault="004335ED" w:rsidP="000D75B4">
            <w:pPr>
              <w:pStyle w:val="TAL"/>
              <w:rPr>
                <w:lang w:eastAsia="en-US"/>
              </w:rPr>
            </w:pPr>
            <w:r w:rsidRPr="00DD6CFB">
              <w:rPr>
                <w:lang w:eastAsia="en-US"/>
              </w:rPr>
              <w:t>Adding condition for CP-OFDM waveform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B3BCE" w14:textId="77777777" w:rsidR="004335ED" w:rsidRPr="00DD6CFB" w:rsidRDefault="004335ED" w:rsidP="000D75B4">
            <w:pPr>
              <w:pStyle w:val="TAL"/>
              <w:rPr>
                <w:lang w:eastAsia="en-US"/>
              </w:rPr>
            </w:pPr>
            <w:r w:rsidRPr="00DD6CFB">
              <w:rPr>
                <w:lang w:eastAsia="en-US"/>
              </w:rPr>
              <w:t>15.1.0</w:t>
            </w:r>
          </w:p>
        </w:tc>
      </w:tr>
      <w:tr w:rsidR="004335ED" w:rsidRPr="0031204F" w14:paraId="73085E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80FC33"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580786"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254EBC" w14:textId="77777777" w:rsidR="004335ED" w:rsidRPr="00DD6CFB" w:rsidRDefault="004335ED" w:rsidP="000D75B4">
            <w:pPr>
              <w:pStyle w:val="TAL"/>
              <w:rPr>
                <w:lang w:eastAsia="en-US"/>
              </w:rPr>
            </w:pPr>
            <w:r w:rsidRPr="00DD6CFB">
              <w:rPr>
                <w:lang w:eastAsia="en-US"/>
              </w:rPr>
              <w:t>R5-184347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4A5ED6" w14:textId="77777777" w:rsidR="004335ED" w:rsidRPr="00DD6CFB" w:rsidRDefault="004335ED" w:rsidP="000D75B4">
            <w:pPr>
              <w:pStyle w:val="TAL"/>
              <w:rPr>
                <w:lang w:eastAsia="en-US"/>
              </w:rPr>
            </w:pPr>
            <w:r w:rsidRPr="00DD6CFB">
              <w:rPr>
                <w:lang w:eastAsia="en-US"/>
              </w:rPr>
              <w:t>0019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424F7B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9409F6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F30A795" w14:textId="77777777" w:rsidR="004335ED" w:rsidRPr="00DD6CFB" w:rsidRDefault="004335ED" w:rsidP="000D75B4">
            <w:pPr>
              <w:pStyle w:val="TAL"/>
              <w:rPr>
                <w:lang w:eastAsia="en-US"/>
              </w:rPr>
            </w:pPr>
            <w:r w:rsidRPr="00DD6CFB">
              <w:rPr>
                <w:lang w:eastAsia="en-US"/>
              </w:rPr>
              <w:t>Modified RRC_IDLE procedure to allow multi PDN configuration throughout the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9E58E" w14:textId="77777777" w:rsidR="004335ED" w:rsidRPr="00DD6CFB" w:rsidRDefault="004335ED" w:rsidP="000D75B4">
            <w:pPr>
              <w:pStyle w:val="TAL"/>
              <w:rPr>
                <w:lang w:eastAsia="en-US"/>
              </w:rPr>
            </w:pPr>
            <w:r w:rsidRPr="00DD6CFB">
              <w:rPr>
                <w:lang w:eastAsia="en-US"/>
              </w:rPr>
              <w:t>15.1.0</w:t>
            </w:r>
          </w:p>
        </w:tc>
      </w:tr>
      <w:tr w:rsidR="004335ED" w:rsidRPr="0031204F" w14:paraId="6CB2C6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0C7D3A"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2CDA96"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A6F08" w14:textId="77777777" w:rsidR="004335ED" w:rsidRPr="00DD6CFB" w:rsidRDefault="004335ED" w:rsidP="000D75B4">
            <w:pPr>
              <w:pStyle w:val="TAL"/>
              <w:rPr>
                <w:lang w:eastAsia="en-US"/>
              </w:rPr>
            </w:pPr>
            <w:r w:rsidRPr="00DD6CFB">
              <w:rPr>
                <w:lang w:eastAsia="en-US"/>
              </w:rPr>
              <w:t>R5-184471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1244C6" w14:textId="77777777" w:rsidR="004335ED" w:rsidRPr="00DD6CFB" w:rsidRDefault="004335ED" w:rsidP="000D75B4">
            <w:pPr>
              <w:pStyle w:val="TAL"/>
              <w:rPr>
                <w:lang w:eastAsia="en-US"/>
              </w:rPr>
            </w:pPr>
            <w:r w:rsidRPr="00DD6CFB">
              <w:rPr>
                <w:lang w:eastAsia="en-US"/>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4E5229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56DD43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1728956" w14:textId="77777777" w:rsidR="004335ED" w:rsidRPr="00DD6CFB" w:rsidRDefault="004335ED" w:rsidP="000D75B4">
            <w:pPr>
              <w:pStyle w:val="TAL"/>
              <w:rPr>
                <w:lang w:eastAsia="en-US"/>
              </w:rPr>
            </w:pPr>
            <w:r w:rsidRPr="00DD6CFB">
              <w:rPr>
                <w:lang w:eastAsia="en-US"/>
              </w:rPr>
              <w:t>Introduction of test frequencies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B75CB" w14:textId="77777777" w:rsidR="004335ED" w:rsidRPr="00DD6CFB" w:rsidRDefault="004335ED" w:rsidP="000D75B4">
            <w:pPr>
              <w:pStyle w:val="TAL"/>
              <w:rPr>
                <w:lang w:eastAsia="en-US"/>
              </w:rPr>
            </w:pPr>
            <w:r w:rsidRPr="00DD6CFB">
              <w:rPr>
                <w:lang w:eastAsia="en-US"/>
              </w:rPr>
              <w:t>15.1.0</w:t>
            </w:r>
          </w:p>
        </w:tc>
      </w:tr>
      <w:tr w:rsidR="004335ED" w:rsidRPr="0031204F" w14:paraId="6D783C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765A4C"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72CCD5"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28DC32" w14:textId="77777777" w:rsidR="004335ED" w:rsidRPr="00DD6CFB" w:rsidRDefault="004335ED" w:rsidP="000D75B4">
            <w:pPr>
              <w:pStyle w:val="TAL"/>
              <w:rPr>
                <w:lang w:eastAsia="en-US"/>
              </w:rPr>
            </w:pPr>
            <w:r w:rsidRPr="00DD6CFB">
              <w:rPr>
                <w:lang w:eastAsia="en-US"/>
              </w:rPr>
              <w:t>R5-184472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945BAE" w14:textId="77777777" w:rsidR="004335ED" w:rsidRPr="00DD6CFB" w:rsidRDefault="004335ED" w:rsidP="000D75B4">
            <w:pPr>
              <w:pStyle w:val="TAL"/>
              <w:rPr>
                <w:lang w:eastAsia="en-US"/>
              </w:rPr>
            </w:pPr>
            <w:r w:rsidRPr="00DD6CFB">
              <w:rPr>
                <w:lang w:eastAsia="en-US"/>
              </w:rPr>
              <w:t>0045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138E032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4A1C641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E3957B2" w14:textId="77777777" w:rsidR="004335ED" w:rsidRPr="00DD6CFB" w:rsidRDefault="004335ED" w:rsidP="000D75B4">
            <w:pPr>
              <w:pStyle w:val="TAL"/>
              <w:rPr>
                <w:lang w:eastAsia="en-US"/>
              </w:rPr>
            </w:pPr>
            <w:r w:rsidRPr="00DD6CFB">
              <w:rPr>
                <w:lang w:eastAsia="en-US"/>
              </w:rPr>
              <w:t>Introduction of test frequencies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6131E" w14:textId="77777777" w:rsidR="004335ED" w:rsidRPr="00DD6CFB" w:rsidRDefault="004335ED" w:rsidP="000D75B4">
            <w:pPr>
              <w:pStyle w:val="TAL"/>
              <w:rPr>
                <w:lang w:eastAsia="en-US"/>
              </w:rPr>
            </w:pPr>
            <w:r w:rsidRPr="00DD6CFB">
              <w:rPr>
                <w:lang w:eastAsia="en-US"/>
              </w:rPr>
              <w:t>15.1.0</w:t>
            </w:r>
          </w:p>
        </w:tc>
      </w:tr>
      <w:tr w:rsidR="004335ED" w:rsidRPr="0031204F" w14:paraId="24F967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B0AD27"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EF8443"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B1E90A" w14:textId="77777777" w:rsidR="004335ED" w:rsidRPr="00DD6CFB" w:rsidRDefault="004335ED" w:rsidP="000D75B4">
            <w:pPr>
              <w:pStyle w:val="TAL"/>
              <w:rPr>
                <w:lang w:eastAsia="en-US"/>
              </w:rPr>
            </w:pPr>
            <w:r w:rsidRPr="00DD6CFB">
              <w:rPr>
                <w:lang w:eastAsia="en-US"/>
              </w:rPr>
              <w:t>R5-184473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45F149" w14:textId="77777777" w:rsidR="004335ED" w:rsidRPr="00DD6CFB" w:rsidRDefault="004335ED" w:rsidP="000D75B4">
            <w:pPr>
              <w:pStyle w:val="TAL"/>
              <w:rPr>
                <w:lang w:eastAsia="en-US"/>
              </w:rPr>
            </w:pPr>
            <w:r w:rsidRPr="00DD6CFB">
              <w:rPr>
                <w:lang w:eastAsia="en-US"/>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1D46506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2D86E21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A9D9847" w14:textId="77777777" w:rsidR="004335ED" w:rsidRPr="00DD6CFB" w:rsidRDefault="004335ED" w:rsidP="000D75B4">
            <w:pPr>
              <w:pStyle w:val="TAL"/>
              <w:rPr>
                <w:lang w:eastAsia="en-US"/>
              </w:rPr>
            </w:pPr>
            <w:r w:rsidRPr="00DD6CFB">
              <w:rPr>
                <w:lang w:eastAsia="en-US"/>
              </w:rPr>
              <w:t>Introduction of test frequencies for NR band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7AD89" w14:textId="77777777" w:rsidR="004335ED" w:rsidRPr="00DD6CFB" w:rsidRDefault="004335ED" w:rsidP="000D75B4">
            <w:pPr>
              <w:pStyle w:val="TAL"/>
              <w:rPr>
                <w:lang w:eastAsia="en-US"/>
              </w:rPr>
            </w:pPr>
            <w:r w:rsidRPr="00DD6CFB">
              <w:rPr>
                <w:lang w:eastAsia="en-US"/>
              </w:rPr>
              <w:t>15.1.0</w:t>
            </w:r>
          </w:p>
        </w:tc>
      </w:tr>
      <w:tr w:rsidR="004335ED" w:rsidRPr="0031204F" w14:paraId="0455CF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041708"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F4419C"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5BDE2" w14:textId="77777777" w:rsidR="004335ED" w:rsidRPr="00DD6CFB" w:rsidRDefault="004335ED" w:rsidP="000D75B4">
            <w:pPr>
              <w:pStyle w:val="TAL"/>
              <w:rPr>
                <w:lang w:eastAsia="en-US"/>
              </w:rPr>
            </w:pPr>
            <w:r w:rsidRPr="00DD6CFB">
              <w:rPr>
                <w:lang w:eastAsia="en-US"/>
              </w:rPr>
              <w:t>R5-184474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D27A7D" w14:textId="77777777" w:rsidR="004335ED" w:rsidRPr="00DD6CFB" w:rsidRDefault="004335ED" w:rsidP="000D75B4">
            <w:pPr>
              <w:pStyle w:val="TAL"/>
              <w:rPr>
                <w:lang w:eastAsia="en-US"/>
              </w:rPr>
            </w:pPr>
            <w:r w:rsidRPr="00DD6CFB">
              <w:rPr>
                <w:lang w:eastAsia="en-US"/>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5B2032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92EA3D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D4F3D74" w14:textId="77777777" w:rsidR="004335ED" w:rsidRPr="00DD6CFB" w:rsidRDefault="004335ED" w:rsidP="000D75B4">
            <w:pPr>
              <w:pStyle w:val="TAL"/>
              <w:rPr>
                <w:lang w:eastAsia="en-US"/>
              </w:rPr>
            </w:pPr>
            <w:r w:rsidRPr="00DD6CFB">
              <w:rPr>
                <w:lang w:eastAsia="en-US"/>
              </w:rPr>
              <w:t>Introduction of test frequencies for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54B47" w14:textId="77777777" w:rsidR="004335ED" w:rsidRPr="00DD6CFB" w:rsidRDefault="004335ED" w:rsidP="000D75B4">
            <w:pPr>
              <w:pStyle w:val="TAL"/>
              <w:rPr>
                <w:lang w:eastAsia="en-US"/>
              </w:rPr>
            </w:pPr>
            <w:r w:rsidRPr="00DD6CFB">
              <w:rPr>
                <w:lang w:eastAsia="en-US"/>
              </w:rPr>
              <w:t>15.1.0</w:t>
            </w:r>
          </w:p>
        </w:tc>
      </w:tr>
      <w:tr w:rsidR="004335ED" w:rsidRPr="0031204F" w14:paraId="127475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FB4473" w14:textId="77777777" w:rsidR="004335ED" w:rsidRPr="00DD6CFB" w:rsidRDefault="004335ED" w:rsidP="000D75B4">
            <w:pPr>
              <w:pStyle w:val="TAL"/>
              <w:rPr>
                <w:lang w:eastAsia="en-US"/>
              </w:rPr>
            </w:pPr>
            <w:r w:rsidRPr="00DD6CFB">
              <w:rPr>
                <w:lang w:eastAsia="en-US"/>
              </w:rPr>
              <w:lastRenderedPageBreak/>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7DD6F4"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C2D20" w14:textId="77777777" w:rsidR="004335ED" w:rsidRPr="00DD6CFB" w:rsidRDefault="004335ED" w:rsidP="000D75B4">
            <w:pPr>
              <w:pStyle w:val="TAL"/>
              <w:rPr>
                <w:lang w:eastAsia="en-US"/>
              </w:rPr>
            </w:pPr>
            <w:r w:rsidRPr="00DD6CFB">
              <w:rPr>
                <w:lang w:eastAsia="en-US"/>
              </w:rPr>
              <w:t>R5-184475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C0057" w14:textId="77777777" w:rsidR="004335ED" w:rsidRPr="00DD6CFB" w:rsidRDefault="004335ED" w:rsidP="000D75B4">
            <w:pPr>
              <w:pStyle w:val="TAL"/>
              <w:rPr>
                <w:lang w:eastAsia="en-US"/>
              </w:rPr>
            </w:pPr>
            <w:r w:rsidRPr="00DD6CFB">
              <w:rPr>
                <w:lang w:eastAsia="en-US"/>
              </w:rPr>
              <w:t>0048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40B5C9A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9068A9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AFF00FF" w14:textId="77777777" w:rsidR="004335ED" w:rsidRPr="00DD6CFB" w:rsidRDefault="004335ED" w:rsidP="000D75B4">
            <w:pPr>
              <w:pStyle w:val="TAL"/>
              <w:rPr>
                <w:lang w:eastAsia="en-US"/>
              </w:rPr>
            </w:pPr>
            <w:r w:rsidRPr="00DD6CFB">
              <w:rPr>
                <w:lang w:eastAsia="en-US"/>
              </w:rPr>
              <w:t>Introduction of test frequencies for NR band n258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5F714" w14:textId="77777777" w:rsidR="004335ED" w:rsidRPr="00DD6CFB" w:rsidRDefault="004335ED" w:rsidP="000D75B4">
            <w:pPr>
              <w:pStyle w:val="TAL"/>
              <w:rPr>
                <w:lang w:eastAsia="en-US"/>
              </w:rPr>
            </w:pPr>
            <w:r w:rsidRPr="00DD6CFB">
              <w:rPr>
                <w:lang w:eastAsia="en-US"/>
              </w:rPr>
              <w:t>15.1.0</w:t>
            </w:r>
          </w:p>
        </w:tc>
      </w:tr>
      <w:tr w:rsidR="004335ED" w:rsidRPr="0031204F" w14:paraId="4684FDC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D955BB"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AA93E"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FBA635" w14:textId="77777777" w:rsidR="004335ED" w:rsidRPr="00DD6CFB" w:rsidRDefault="004335ED" w:rsidP="000D75B4">
            <w:pPr>
              <w:pStyle w:val="TAL"/>
              <w:rPr>
                <w:lang w:eastAsia="en-US"/>
              </w:rPr>
            </w:pPr>
            <w:r w:rsidRPr="00DD6CFB">
              <w:rPr>
                <w:lang w:eastAsia="en-US"/>
              </w:rPr>
              <w:t>R5-184476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2434AB" w14:textId="77777777" w:rsidR="004335ED" w:rsidRPr="00DD6CFB" w:rsidRDefault="004335ED" w:rsidP="000D75B4">
            <w:pPr>
              <w:pStyle w:val="TAL"/>
              <w:rPr>
                <w:lang w:eastAsia="en-US"/>
              </w:rPr>
            </w:pPr>
            <w:r w:rsidRPr="00DD6CFB">
              <w:rPr>
                <w:lang w:eastAsia="en-US"/>
              </w:rPr>
              <w:t>0049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54054FC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AD3307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2F7C3B0" w14:textId="77777777" w:rsidR="004335ED" w:rsidRPr="00DD6CFB" w:rsidRDefault="004335ED" w:rsidP="000D75B4">
            <w:pPr>
              <w:pStyle w:val="TAL"/>
              <w:rPr>
                <w:lang w:eastAsia="en-US"/>
              </w:rPr>
            </w:pPr>
            <w:r w:rsidRPr="00DD6CFB">
              <w:rPr>
                <w:lang w:eastAsia="en-US"/>
              </w:rPr>
              <w:t>Introduction of test frequencies for NR band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B0B15" w14:textId="77777777" w:rsidR="004335ED" w:rsidRPr="00DD6CFB" w:rsidRDefault="004335ED" w:rsidP="000D75B4">
            <w:pPr>
              <w:pStyle w:val="TAL"/>
              <w:rPr>
                <w:lang w:eastAsia="en-US"/>
              </w:rPr>
            </w:pPr>
            <w:r w:rsidRPr="00DD6CFB">
              <w:rPr>
                <w:lang w:eastAsia="en-US"/>
              </w:rPr>
              <w:t>15.1.0</w:t>
            </w:r>
          </w:p>
        </w:tc>
      </w:tr>
      <w:tr w:rsidR="004335ED" w:rsidRPr="0031204F" w14:paraId="5293A5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09346D"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2D3814"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CD221E" w14:textId="77777777" w:rsidR="004335ED" w:rsidRPr="00DD6CFB" w:rsidRDefault="004335ED" w:rsidP="000D75B4">
            <w:pPr>
              <w:pStyle w:val="TAL"/>
              <w:rPr>
                <w:lang w:eastAsia="en-US"/>
              </w:rPr>
            </w:pPr>
            <w:r w:rsidRPr="00DD6CFB">
              <w:rPr>
                <w:lang w:eastAsia="en-US"/>
              </w:rPr>
              <w:t>R5-184477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A2C458" w14:textId="77777777" w:rsidR="004335ED" w:rsidRPr="00DD6CFB" w:rsidRDefault="004335ED" w:rsidP="000D75B4">
            <w:pPr>
              <w:pStyle w:val="TAL"/>
              <w:rPr>
                <w:lang w:eastAsia="en-US"/>
              </w:rPr>
            </w:pPr>
            <w:r w:rsidRPr="00DD6CFB">
              <w:rPr>
                <w:lang w:eastAsia="en-US"/>
              </w:rPr>
              <w:t>0050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33534FF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E2EA09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DD300F0" w14:textId="77777777" w:rsidR="004335ED" w:rsidRPr="00DD6CFB" w:rsidRDefault="004335ED" w:rsidP="000D75B4">
            <w:pPr>
              <w:pStyle w:val="TAL"/>
              <w:rPr>
                <w:lang w:eastAsia="en-US"/>
              </w:rPr>
            </w:pPr>
            <w:r w:rsidRPr="00DD6CFB">
              <w:rPr>
                <w:lang w:eastAsia="en-US"/>
              </w:rPr>
              <w:t>Introduction of test frequencies for NR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7F9B7" w14:textId="77777777" w:rsidR="004335ED" w:rsidRPr="00DD6CFB" w:rsidRDefault="004335ED" w:rsidP="000D75B4">
            <w:pPr>
              <w:pStyle w:val="TAL"/>
              <w:rPr>
                <w:lang w:eastAsia="en-US"/>
              </w:rPr>
            </w:pPr>
            <w:r w:rsidRPr="00DD6CFB">
              <w:rPr>
                <w:lang w:eastAsia="en-US"/>
              </w:rPr>
              <w:t>15.1.0</w:t>
            </w:r>
          </w:p>
        </w:tc>
      </w:tr>
      <w:tr w:rsidR="004335ED" w:rsidRPr="0031204F" w14:paraId="0D5B0E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3330BF"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E1BAA0"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1382F" w14:textId="77777777" w:rsidR="004335ED" w:rsidRPr="00DD6CFB" w:rsidRDefault="004335ED" w:rsidP="000D75B4">
            <w:pPr>
              <w:pStyle w:val="TAL"/>
              <w:rPr>
                <w:lang w:eastAsia="en-US"/>
              </w:rPr>
            </w:pPr>
            <w:r w:rsidRPr="00DD6CFB">
              <w:rPr>
                <w:lang w:eastAsia="en-US"/>
              </w:rPr>
              <w:t>R5-184599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95356C" w14:textId="77777777" w:rsidR="004335ED" w:rsidRPr="00DD6CFB" w:rsidRDefault="004335ED" w:rsidP="000D75B4">
            <w:pPr>
              <w:pStyle w:val="TAL"/>
              <w:rPr>
                <w:lang w:eastAsia="en-US"/>
              </w:rPr>
            </w:pPr>
            <w:r w:rsidRPr="00DD6CFB">
              <w:rPr>
                <w:lang w:eastAsia="en-US"/>
              </w:rPr>
              <w:t>0056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3B2F3B9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E0EC58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7BCE7E5" w14:textId="77777777" w:rsidR="004335ED" w:rsidRPr="00DD6CFB" w:rsidRDefault="004335ED" w:rsidP="000D75B4">
            <w:pPr>
              <w:pStyle w:val="TAL"/>
              <w:rPr>
                <w:lang w:eastAsia="en-US"/>
              </w:rPr>
            </w:pPr>
            <w:r w:rsidRPr="00DD6CFB">
              <w:rPr>
                <w:lang w:eastAsia="en-US"/>
              </w:rPr>
              <w:t>Add IE SS-RSSI-Measurement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90ED6" w14:textId="77777777" w:rsidR="004335ED" w:rsidRPr="00DD6CFB" w:rsidRDefault="004335ED" w:rsidP="000D75B4">
            <w:pPr>
              <w:pStyle w:val="TAL"/>
              <w:rPr>
                <w:lang w:eastAsia="en-US"/>
              </w:rPr>
            </w:pPr>
            <w:r w:rsidRPr="00DD6CFB">
              <w:rPr>
                <w:lang w:eastAsia="en-US"/>
              </w:rPr>
              <w:t>15.1.0</w:t>
            </w:r>
          </w:p>
        </w:tc>
      </w:tr>
      <w:tr w:rsidR="004335ED" w:rsidRPr="0031204F" w14:paraId="3D558B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5B0BA6"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DAD64B"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BBFCE" w14:textId="77777777" w:rsidR="004335ED" w:rsidRPr="00DD6CFB" w:rsidRDefault="004335ED" w:rsidP="000D75B4">
            <w:pPr>
              <w:pStyle w:val="TAL"/>
              <w:rPr>
                <w:lang w:eastAsia="en-US"/>
              </w:rPr>
            </w:pPr>
            <w:r w:rsidRPr="00DD6CFB">
              <w:rPr>
                <w:lang w:eastAsia="en-US"/>
              </w:rPr>
              <w:t>R5-184617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A2365" w14:textId="77777777" w:rsidR="004335ED" w:rsidRPr="00DD6CFB" w:rsidRDefault="004335ED" w:rsidP="000D75B4">
            <w:pPr>
              <w:pStyle w:val="TAL"/>
              <w:rPr>
                <w:lang w:eastAsia="en-US"/>
              </w:rPr>
            </w:pPr>
            <w:r w:rsidRPr="00DD6CFB">
              <w:rPr>
                <w:lang w:eastAsia="en-US"/>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178CA03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08EA9B7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B5A32DE" w14:textId="77777777" w:rsidR="004335ED" w:rsidRPr="00DD6CFB" w:rsidRDefault="004335ED" w:rsidP="000D75B4">
            <w:pPr>
              <w:pStyle w:val="TAL"/>
              <w:rPr>
                <w:lang w:eastAsia="en-US"/>
              </w:rPr>
            </w:pPr>
            <w:r w:rsidRPr="00DD6CFB">
              <w:rPr>
                <w:lang w:eastAsia="en-US"/>
              </w:rPr>
              <w:t>Update MIB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E28F1" w14:textId="77777777" w:rsidR="004335ED" w:rsidRPr="00DD6CFB" w:rsidRDefault="004335ED" w:rsidP="000D75B4">
            <w:pPr>
              <w:pStyle w:val="TAL"/>
              <w:rPr>
                <w:lang w:eastAsia="en-US"/>
              </w:rPr>
            </w:pPr>
            <w:r w:rsidRPr="00DD6CFB">
              <w:rPr>
                <w:lang w:eastAsia="en-US"/>
              </w:rPr>
              <w:t>15.1.0</w:t>
            </w:r>
          </w:p>
        </w:tc>
      </w:tr>
      <w:tr w:rsidR="004335ED" w:rsidRPr="0031204F" w14:paraId="5DE44D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D69C0D"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2D68AD"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159967" w14:textId="77777777" w:rsidR="004335ED" w:rsidRPr="00DD6CFB" w:rsidRDefault="004335ED" w:rsidP="000D75B4">
            <w:pPr>
              <w:pStyle w:val="TAL"/>
              <w:rPr>
                <w:lang w:eastAsia="en-US"/>
              </w:rPr>
            </w:pPr>
            <w:r w:rsidRPr="00DD6CFB">
              <w:rPr>
                <w:lang w:eastAsia="en-US"/>
              </w:rPr>
              <w:t>R5-184630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AAD51E" w14:textId="77777777" w:rsidR="004335ED" w:rsidRPr="00DD6CFB" w:rsidRDefault="004335ED" w:rsidP="000D75B4">
            <w:pPr>
              <w:pStyle w:val="TAL"/>
              <w:rPr>
                <w:lang w:eastAsia="en-US"/>
              </w:rPr>
            </w:pPr>
            <w:r w:rsidRPr="00DD6CFB">
              <w:rPr>
                <w:lang w:eastAsia="en-US"/>
              </w:rPr>
              <w:t>0072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39BEAB6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2C3520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A2EEA26" w14:textId="77777777" w:rsidR="004335ED" w:rsidRPr="00DD6CFB" w:rsidRDefault="004335ED" w:rsidP="000D75B4">
            <w:pPr>
              <w:pStyle w:val="TAL"/>
              <w:rPr>
                <w:lang w:eastAsia="en-US"/>
              </w:rPr>
            </w:pPr>
            <w:r w:rsidRPr="00DD6CFB">
              <w:rPr>
                <w:lang w:eastAsia="en-US"/>
              </w:rPr>
              <w:t>Editorial Update in clause 4.6.3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AD8F" w14:textId="77777777" w:rsidR="004335ED" w:rsidRPr="00DD6CFB" w:rsidRDefault="004335ED" w:rsidP="000D75B4">
            <w:pPr>
              <w:pStyle w:val="TAL"/>
              <w:rPr>
                <w:lang w:eastAsia="en-US"/>
              </w:rPr>
            </w:pPr>
            <w:r w:rsidRPr="00DD6CFB">
              <w:rPr>
                <w:lang w:eastAsia="en-US"/>
              </w:rPr>
              <w:t>15.1.0</w:t>
            </w:r>
          </w:p>
        </w:tc>
      </w:tr>
      <w:tr w:rsidR="004335ED" w:rsidRPr="0031204F" w14:paraId="1EF974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81A9CC"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5BA7F6"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4772B2" w14:textId="77777777" w:rsidR="004335ED" w:rsidRPr="00DD6CFB" w:rsidRDefault="004335ED" w:rsidP="000D75B4">
            <w:pPr>
              <w:pStyle w:val="TAL"/>
              <w:rPr>
                <w:lang w:eastAsia="en-US"/>
              </w:rPr>
            </w:pPr>
            <w:r w:rsidRPr="00DD6CFB">
              <w:rPr>
                <w:lang w:eastAsia="en-US"/>
              </w:rPr>
              <w:t>R5-184783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07C08C" w14:textId="77777777" w:rsidR="004335ED" w:rsidRPr="00DD6CFB" w:rsidRDefault="004335ED" w:rsidP="000D75B4">
            <w:pPr>
              <w:pStyle w:val="TAL"/>
              <w:rPr>
                <w:lang w:eastAsia="en-US"/>
              </w:rPr>
            </w:pPr>
            <w:r w:rsidRPr="00DD6CFB">
              <w:rPr>
                <w:lang w:eastAsia="en-US"/>
              </w:rPr>
              <w:t>0079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A72A94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BD5E54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7C9F418" w14:textId="77777777" w:rsidR="004335ED" w:rsidRPr="00DD6CFB" w:rsidRDefault="004335ED" w:rsidP="000D75B4">
            <w:pPr>
              <w:pStyle w:val="TAL"/>
              <w:rPr>
                <w:lang w:eastAsia="en-US"/>
              </w:rPr>
            </w:pPr>
            <w:r w:rsidRPr="00DD6CFB">
              <w:rPr>
                <w:lang w:eastAsia="en-US"/>
              </w:rPr>
              <w:t>Introduce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5F6C9" w14:textId="77777777" w:rsidR="004335ED" w:rsidRPr="00DD6CFB" w:rsidRDefault="004335ED" w:rsidP="000D75B4">
            <w:pPr>
              <w:pStyle w:val="TAL"/>
              <w:rPr>
                <w:lang w:eastAsia="en-US"/>
              </w:rPr>
            </w:pPr>
            <w:r w:rsidRPr="00DD6CFB">
              <w:rPr>
                <w:lang w:eastAsia="en-US"/>
              </w:rPr>
              <w:t>15.1.0</w:t>
            </w:r>
          </w:p>
        </w:tc>
      </w:tr>
      <w:tr w:rsidR="004335ED" w:rsidRPr="0031204F" w14:paraId="526F20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F57482"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838E6B"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FB8DFE" w14:textId="77777777" w:rsidR="004335ED" w:rsidRPr="00DD6CFB" w:rsidRDefault="004335ED" w:rsidP="000D75B4">
            <w:pPr>
              <w:pStyle w:val="TAL"/>
              <w:rPr>
                <w:lang w:eastAsia="en-US"/>
              </w:rPr>
            </w:pPr>
            <w:r w:rsidRPr="00DD6CFB">
              <w:rPr>
                <w:lang w:eastAsia="en-US"/>
              </w:rPr>
              <w:t>R5-184785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830B22" w14:textId="77777777" w:rsidR="004335ED" w:rsidRPr="00DD6CFB" w:rsidRDefault="004335ED" w:rsidP="000D75B4">
            <w:pPr>
              <w:pStyle w:val="TAL"/>
              <w:rPr>
                <w:lang w:eastAsia="en-US"/>
              </w:rPr>
            </w:pPr>
            <w:r w:rsidRPr="00DD6CFB">
              <w:rPr>
                <w:lang w:eastAsia="en-US"/>
              </w:rPr>
              <w:t>0080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414F0A9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0562AA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4AE5248" w14:textId="77777777" w:rsidR="004335ED" w:rsidRPr="00DD6CFB" w:rsidRDefault="004335ED" w:rsidP="000D75B4">
            <w:pPr>
              <w:pStyle w:val="TAL"/>
              <w:rPr>
                <w:lang w:eastAsia="en-US"/>
              </w:rPr>
            </w:pPr>
            <w:r w:rsidRPr="00DD6CFB">
              <w:rPr>
                <w:lang w:eastAsia="en-US"/>
              </w:rPr>
              <w:t>Introduce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976E4C" w14:textId="77777777" w:rsidR="004335ED" w:rsidRPr="00DD6CFB" w:rsidRDefault="004335ED" w:rsidP="000D75B4">
            <w:pPr>
              <w:pStyle w:val="TAL"/>
              <w:rPr>
                <w:lang w:eastAsia="en-US"/>
              </w:rPr>
            </w:pPr>
            <w:r w:rsidRPr="00DD6CFB">
              <w:rPr>
                <w:lang w:eastAsia="en-US"/>
              </w:rPr>
              <w:t>15.1.0</w:t>
            </w:r>
          </w:p>
        </w:tc>
      </w:tr>
      <w:tr w:rsidR="004335ED" w:rsidRPr="0031204F" w14:paraId="7B5DD9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49D4A8"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6FDA65"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1A125B" w14:textId="77777777" w:rsidR="004335ED" w:rsidRPr="00DD6CFB" w:rsidRDefault="004335ED" w:rsidP="000D75B4">
            <w:pPr>
              <w:pStyle w:val="TAL"/>
              <w:rPr>
                <w:lang w:eastAsia="en-US"/>
              </w:rPr>
            </w:pPr>
            <w:r w:rsidRPr="00DD6CFB">
              <w:rPr>
                <w:lang w:eastAsia="en-US"/>
              </w:rPr>
              <w:t>R5-184806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F19B5" w14:textId="77777777" w:rsidR="004335ED" w:rsidRPr="00DD6CFB" w:rsidRDefault="004335ED" w:rsidP="000D75B4">
            <w:pPr>
              <w:pStyle w:val="TAL"/>
              <w:rPr>
                <w:lang w:eastAsia="en-US"/>
              </w:rPr>
            </w:pPr>
            <w:r w:rsidRPr="00DD6CFB">
              <w:rPr>
                <w:lang w:eastAsia="en-US"/>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17C9F6C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3A0C980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030B0FD" w14:textId="77777777" w:rsidR="004335ED" w:rsidRPr="00DD6CFB" w:rsidRDefault="004335ED" w:rsidP="000D75B4">
            <w:pPr>
              <w:pStyle w:val="TAL"/>
              <w:rPr>
                <w:lang w:eastAsia="en-US"/>
              </w:rPr>
            </w:pPr>
            <w:r w:rsidRPr="00DD6CFB">
              <w:rPr>
                <w:lang w:eastAsia="en-US"/>
              </w:rPr>
              <w:t>Mid test CH BW for 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A417" w14:textId="77777777" w:rsidR="004335ED" w:rsidRPr="00DD6CFB" w:rsidRDefault="004335ED" w:rsidP="000D75B4">
            <w:pPr>
              <w:pStyle w:val="TAL"/>
              <w:rPr>
                <w:lang w:eastAsia="en-US"/>
              </w:rPr>
            </w:pPr>
            <w:r w:rsidRPr="00DD6CFB">
              <w:rPr>
                <w:lang w:eastAsia="en-US"/>
              </w:rPr>
              <w:t>15.1.0</w:t>
            </w:r>
          </w:p>
        </w:tc>
      </w:tr>
      <w:tr w:rsidR="004335ED" w:rsidRPr="0031204F" w14:paraId="073F20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6BFB79"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B43F8"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8B7A55" w14:textId="77777777" w:rsidR="004335ED" w:rsidRPr="00DD6CFB" w:rsidRDefault="004335ED" w:rsidP="000D75B4">
            <w:pPr>
              <w:pStyle w:val="TAL"/>
              <w:rPr>
                <w:lang w:eastAsia="en-US"/>
              </w:rPr>
            </w:pPr>
            <w:r w:rsidRPr="00DD6CFB">
              <w:rPr>
                <w:lang w:eastAsia="en-US"/>
              </w:rPr>
              <w:t>R5-185028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E0BE76" w14:textId="77777777" w:rsidR="004335ED" w:rsidRPr="00DD6CFB" w:rsidRDefault="004335ED" w:rsidP="000D75B4">
            <w:pPr>
              <w:pStyle w:val="TAL"/>
              <w:rPr>
                <w:lang w:eastAsia="en-US"/>
              </w:rPr>
            </w:pPr>
            <w:r w:rsidRPr="00DD6CFB">
              <w:rPr>
                <w:lang w:eastAsia="en-US"/>
              </w:rPr>
              <w:t>0002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23F7757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761D30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EE8D4D6" w14:textId="77777777" w:rsidR="004335ED" w:rsidRPr="00DD6CFB" w:rsidRDefault="004335ED" w:rsidP="000D75B4">
            <w:pPr>
              <w:pStyle w:val="TAL"/>
              <w:rPr>
                <w:lang w:eastAsia="en-US"/>
              </w:rPr>
            </w:pPr>
            <w:r w:rsidRPr="00DD6CFB">
              <w:rPr>
                <w:lang w:eastAsia="en-US"/>
              </w:rPr>
              <w:t>Add SRB1 and SRB2 with NR PDCP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9D8CE" w14:textId="77777777" w:rsidR="004335ED" w:rsidRPr="00DD6CFB" w:rsidRDefault="004335ED" w:rsidP="000D75B4">
            <w:pPr>
              <w:pStyle w:val="TAL"/>
              <w:rPr>
                <w:lang w:eastAsia="en-US"/>
              </w:rPr>
            </w:pPr>
            <w:r w:rsidRPr="00DD6CFB">
              <w:rPr>
                <w:lang w:eastAsia="en-US"/>
              </w:rPr>
              <w:t>15.1.0</w:t>
            </w:r>
          </w:p>
        </w:tc>
      </w:tr>
      <w:tr w:rsidR="004335ED" w:rsidRPr="0031204F" w14:paraId="664F4C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BFEB1A"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AB13DF"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61A2B" w14:textId="77777777" w:rsidR="004335ED" w:rsidRPr="00DD6CFB" w:rsidRDefault="004335ED" w:rsidP="000D75B4">
            <w:pPr>
              <w:pStyle w:val="TAL"/>
              <w:rPr>
                <w:lang w:eastAsia="en-US"/>
              </w:rPr>
            </w:pPr>
            <w:r w:rsidRPr="00DD6CFB">
              <w:rPr>
                <w:lang w:eastAsia="en-US"/>
              </w:rPr>
              <w:t>R5-185029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C6BA63" w14:textId="77777777" w:rsidR="004335ED" w:rsidRPr="00DD6CFB" w:rsidRDefault="004335ED" w:rsidP="000D75B4">
            <w:pPr>
              <w:pStyle w:val="TAL"/>
              <w:rPr>
                <w:lang w:eastAsia="en-US"/>
              </w:rPr>
            </w:pPr>
            <w:r w:rsidRPr="00DD6CFB">
              <w:rPr>
                <w:lang w:eastAsia="en-US"/>
              </w:rPr>
              <w:t>0003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7CE94ED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D82770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11C4698" w14:textId="77777777" w:rsidR="004335ED" w:rsidRPr="00DD6CFB" w:rsidRDefault="004335ED" w:rsidP="000D75B4">
            <w:pPr>
              <w:pStyle w:val="TAL"/>
              <w:rPr>
                <w:lang w:eastAsia="en-US"/>
              </w:rPr>
            </w:pPr>
            <w:r w:rsidRPr="00DD6CFB">
              <w:rPr>
                <w:lang w:eastAsia="en-US"/>
              </w:rPr>
              <w:t>Update serving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CF7E8" w14:textId="77777777" w:rsidR="004335ED" w:rsidRPr="00DD6CFB" w:rsidRDefault="004335ED" w:rsidP="000D75B4">
            <w:pPr>
              <w:pStyle w:val="TAL"/>
              <w:rPr>
                <w:lang w:eastAsia="en-US"/>
              </w:rPr>
            </w:pPr>
            <w:r w:rsidRPr="00DD6CFB">
              <w:rPr>
                <w:lang w:eastAsia="en-US"/>
              </w:rPr>
              <w:t>15.1.0</w:t>
            </w:r>
          </w:p>
        </w:tc>
      </w:tr>
      <w:tr w:rsidR="004335ED" w:rsidRPr="0031204F" w14:paraId="799AFD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26A271"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32703D"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8ADEC" w14:textId="77777777" w:rsidR="004335ED" w:rsidRPr="00DD6CFB" w:rsidRDefault="004335ED" w:rsidP="000D75B4">
            <w:pPr>
              <w:pStyle w:val="TAL"/>
              <w:rPr>
                <w:lang w:eastAsia="en-US"/>
              </w:rPr>
            </w:pPr>
            <w:r w:rsidRPr="00DD6CFB">
              <w:rPr>
                <w:lang w:eastAsia="en-US"/>
              </w:rPr>
              <w:t>R5-185030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0527CD" w14:textId="77777777" w:rsidR="004335ED" w:rsidRPr="00DD6CFB" w:rsidRDefault="004335ED" w:rsidP="000D75B4">
            <w:pPr>
              <w:pStyle w:val="TAL"/>
              <w:rPr>
                <w:lang w:eastAsia="en-US"/>
              </w:rPr>
            </w:pPr>
            <w:r w:rsidRPr="00DD6CFB">
              <w:rPr>
                <w:lang w:eastAsia="en-US"/>
              </w:rPr>
              <w:t>0005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16D4C11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7AFF314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B11EF39" w14:textId="77777777" w:rsidR="004335ED" w:rsidRPr="00DD6CFB" w:rsidRDefault="004335ED" w:rsidP="000D75B4">
            <w:pPr>
              <w:pStyle w:val="TAL"/>
              <w:rPr>
                <w:lang w:eastAsia="en-US"/>
              </w:rPr>
            </w:pPr>
            <w:r w:rsidRPr="00DD6CFB">
              <w:rPr>
                <w:lang w:eastAsia="en-US"/>
              </w:rPr>
              <w:t>Introduce SA RRC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1860" w14:textId="77777777" w:rsidR="004335ED" w:rsidRPr="00DD6CFB" w:rsidRDefault="004335ED" w:rsidP="000D75B4">
            <w:pPr>
              <w:pStyle w:val="TAL"/>
              <w:rPr>
                <w:lang w:eastAsia="en-US"/>
              </w:rPr>
            </w:pPr>
            <w:r w:rsidRPr="00DD6CFB">
              <w:rPr>
                <w:lang w:eastAsia="en-US"/>
              </w:rPr>
              <w:t>15.1.0</w:t>
            </w:r>
          </w:p>
        </w:tc>
      </w:tr>
      <w:tr w:rsidR="004335ED" w:rsidRPr="0031204F" w14:paraId="42FE01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F57348"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545D0E"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82E25E" w14:textId="77777777" w:rsidR="004335ED" w:rsidRPr="00DD6CFB" w:rsidRDefault="004335ED" w:rsidP="000D75B4">
            <w:pPr>
              <w:pStyle w:val="TAL"/>
              <w:rPr>
                <w:lang w:eastAsia="en-US"/>
              </w:rPr>
            </w:pPr>
            <w:r w:rsidRPr="00DD6CFB">
              <w:rPr>
                <w:lang w:eastAsia="en-US"/>
              </w:rPr>
              <w:t>R5-185031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32E26D" w14:textId="77777777" w:rsidR="004335ED" w:rsidRPr="00DD6CFB" w:rsidRDefault="004335ED" w:rsidP="000D75B4">
            <w:pPr>
              <w:pStyle w:val="TAL"/>
              <w:rPr>
                <w:lang w:eastAsia="en-US"/>
              </w:rPr>
            </w:pPr>
            <w:r w:rsidRPr="00DD6CFB">
              <w:rPr>
                <w:lang w:eastAsia="en-US"/>
              </w:rPr>
              <w:t>0006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122544D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3ACFC74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01BAA7B" w14:textId="77777777" w:rsidR="004335ED" w:rsidRPr="00DD6CFB" w:rsidRDefault="004335ED" w:rsidP="000D75B4">
            <w:pPr>
              <w:pStyle w:val="TAL"/>
              <w:rPr>
                <w:lang w:eastAsia="en-US"/>
              </w:rPr>
            </w:pPr>
            <w:r w:rsidRPr="00DD6CFB">
              <w:rPr>
                <w:lang w:eastAsia="en-US"/>
              </w:rPr>
              <w:t xml:space="preserve">Correct IE </w:t>
            </w:r>
            <w:proofErr w:type="spellStart"/>
            <w:r w:rsidRPr="00DD6CFB">
              <w:rPr>
                <w:lang w:eastAsia="en-US"/>
              </w:rPr>
              <w:t>FrequencyInfoDL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0E6B" w14:textId="77777777" w:rsidR="004335ED" w:rsidRPr="00DD6CFB" w:rsidRDefault="004335ED" w:rsidP="000D75B4">
            <w:pPr>
              <w:pStyle w:val="TAL"/>
              <w:rPr>
                <w:lang w:eastAsia="en-US"/>
              </w:rPr>
            </w:pPr>
            <w:r w:rsidRPr="00DD6CFB">
              <w:rPr>
                <w:lang w:eastAsia="en-US"/>
              </w:rPr>
              <w:t>15.1.0</w:t>
            </w:r>
          </w:p>
        </w:tc>
      </w:tr>
      <w:tr w:rsidR="004335ED" w:rsidRPr="0031204F" w14:paraId="194AE2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914067"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606AC3"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EC8F49" w14:textId="77777777" w:rsidR="004335ED" w:rsidRPr="00DD6CFB" w:rsidRDefault="004335ED" w:rsidP="000D75B4">
            <w:pPr>
              <w:pStyle w:val="TAL"/>
              <w:rPr>
                <w:lang w:eastAsia="en-US"/>
              </w:rPr>
            </w:pPr>
            <w:r w:rsidRPr="00DD6CFB">
              <w:rPr>
                <w:lang w:eastAsia="en-US"/>
              </w:rPr>
              <w:t>R5-185032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41B232" w14:textId="77777777" w:rsidR="004335ED" w:rsidRPr="00DD6CFB" w:rsidRDefault="004335ED" w:rsidP="000D75B4">
            <w:pPr>
              <w:pStyle w:val="TAL"/>
              <w:rPr>
                <w:lang w:eastAsia="en-US"/>
              </w:rPr>
            </w:pPr>
            <w:r w:rsidRPr="00DD6CFB">
              <w:rPr>
                <w:lang w:eastAsia="en-US"/>
              </w:rPr>
              <w:t>0007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4E5DF75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05E7846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DCF2030" w14:textId="77777777" w:rsidR="004335ED" w:rsidRPr="00DD6CFB" w:rsidRDefault="004335ED" w:rsidP="000D75B4">
            <w:pPr>
              <w:pStyle w:val="TAL"/>
              <w:rPr>
                <w:lang w:eastAsia="en-US"/>
              </w:rPr>
            </w:pPr>
            <w:r w:rsidRPr="00DD6CFB">
              <w:rPr>
                <w:lang w:eastAsia="en-US"/>
              </w:rPr>
              <w:t>Introduce SA system information blocks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90D4" w14:textId="77777777" w:rsidR="004335ED" w:rsidRPr="00DD6CFB" w:rsidRDefault="004335ED" w:rsidP="000D75B4">
            <w:pPr>
              <w:pStyle w:val="TAL"/>
              <w:rPr>
                <w:lang w:eastAsia="en-US"/>
              </w:rPr>
            </w:pPr>
            <w:r w:rsidRPr="00DD6CFB">
              <w:rPr>
                <w:lang w:eastAsia="en-US"/>
              </w:rPr>
              <w:t>15.1.0</w:t>
            </w:r>
          </w:p>
        </w:tc>
      </w:tr>
      <w:tr w:rsidR="004335ED" w:rsidRPr="0031204F" w14:paraId="603A34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D16F37"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A47469"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2BB68" w14:textId="77777777" w:rsidR="004335ED" w:rsidRPr="00DD6CFB" w:rsidRDefault="004335ED" w:rsidP="000D75B4">
            <w:pPr>
              <w:pStyle w:val="TAL"/>
              <w:rPr>
                <w:lang w:eastAsia="en-US"/>
              </w:rPr>
            </w:pPr>
            <w:r w:rsidRPr="00DD6CFB">
              <w:rPr>
                <w:lang w:eastAsia="en-US"/>
              </w:rPr>
              <w:t>R5-185033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AC67C3" w14:textId="77777777" w:rsidR="004335ED" w:rsidRPr="00DD6CFB" w:rsidRDefault="004335ED" w:rsidP="000D75B4">
            <w:pPr>
              <w:pStyle w:val="TAL"/>
              <w:rPr>
                <w:lang w:eastAsia="en-US"/>
              </w:rPr>
            </w:pPr>
            <w:r w:rsidRPr="00DD6CFB">
              <w:rPr>
                <w:lang w:eastAsia="en-US"/>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2F157BA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635B15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4E28572" w14:textId="77777777" w:rsidR="004335ED" w:rsidRPr="00DD6CFB" w:rsidRDefault="004335ED" w:rsidP="000D75B4">
            <w:pPr>
              <w:pStyle w:val="TAL"/>
              <w:rPr>
                <w:lang w:eastAsia="en-US"/>
              </w:rPr>
            </w:pPr>
            <w:r w:rsidRPr="00DD6CFB">
              <w:rPr>
                <w:lang w:eastAsia="en-US"/>
              </w:rPr>
              <w:t>Introduce SA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62A85" w14:textId="77777777" w:rsidR="004335ED" w:rsidRPr="00DD6CFB" w:rsidRDefault="004335ED" w:rsidP="000D75B4">
            <w:pPr>
              <w:pStyle w:val="TAL"/>
              <w:rPr>
                <w:lang w:eastAsia="en-US"/>
              </w:rPr>
            </w:pPr>
            <w:r w:rsidRPr="00DD6CFB">
              <w:rPr>
                <w:lang w:eastAsia="en-US"/>
              </w:rPr>
              <w:t>15.1.0</w:t>
            </w:r>
          </w:p>
        </w:tc>
      </w:tr>
      <w:tr w:rsidR="004335ED" w:rsidRPr="0031204F" w14:paraId="49C164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08089E"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3F6A12"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D4F1C2" w14:textId="77777777" w:rsidR="004335ED" w:rsidRPr="00DD6CFB" w:rsidRDefault="004335ED" w:rsidP="000D75B4">
            <w:pPr>
              <w:pStyle w:val="TAL"/>
              <w:rPr>
                <w:lang w:eastAsia="en-US"/>
              </w:rPr>
            </w:pPr>
            <w:r w:rsidRPr="00DD6CFB">
              <w:rPr>
                <w:lang w:eastAsia="en-US"/>
              </w:rPr>
              <w:t>R5-185035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4B6250" w14:textId="77777777" w:rsidR="004335ED" w:rsidRPr="00DD6CFB" w:rsidRDefault="004335ED" w:rsidP="000D75B4">
            <w:pPr>
              <w:pStyle w:val="TAL"/>
              <w:rPr>
                <w:lang w:eastAsia="en-US"/>
              </w:rPr>
            </w:pPr>
            <w:r w:rsidRPr="00DD6CFB">
              <w:rPr>
                <w:lang w:eastAsia="en-US"/>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D0771C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71A59E0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9ACB3EE" w14:textId="77777777" w:rsidR="004335ED" w:rsidRPr="00DD6CFB" w:rsidRDefault="004335ED" w:rsidP="000D75B4">
            <w:pPr>
              <w:pStyle w:val="TAL"/>
              <w:rPr>
                <w:lang w:eastAsia="en-US"/>
              </w:rPr>
            </w:pPr>
            <w:r w:rsidRPr="00DD6CFB">
              <w:rPr>
                <w:lang w:eastAsia="en-US"/>
              </w:rPr>
              <w:t>Correct IE GSCN-</w:t>
            </w:r>
            <w:proofErr w:type="spellStart"/>
            <w:r w:rsidRPr="00DD6CFB">
              <w:rPr>
                <w:lang w:eastAsia="en-US"/>
              </w:rPr>
              <w:t>ValueNR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AA9E" w14:textId="77777777" w:rsidR="004335ED" w:rsidRPr="00DD6CFB" w:rsidRDefault="004335ED" w:rsidP="000D75B4">
            <w:pPr>
              <w:pStyle w:val="TAL"/>
              <w:rPr>
                <w:lang w:eastAsia="en-US"/>
              </w:rPr>
            </w:pPr>
            <w:r w:rsidRPr="00DD6CFB">
              <w:rPr>
                <w:lang w:eastAsia="en-US"/>
              </w:rPr>
              <w:t>15.1.0</w:t>
            </w:r>
          </w:p>
        </w:tc>
      </w:tr>
      <w:tr w:rsidR="004335ED" w:rsidRPr="0031204F" w14:paraId="425BCE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3F8B94"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DA5A9F"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D365E6" w14:textId="77777777" w:rsidR="004335ED" w:rsidRPr="00DD6CFB" w:rsidRDefault="004335ED" w:rsidP="000D75B4">
            <w:pPr>
              <w:pStyle w:val="TAL"/>
              <w:rPr>
                <w:lang w:eastAsia="en-US"/>
              </w:rPr>
            </w:pPr>
            <w:r w:rsidRPr="00DD6CFB">
              <w:rPr>
                <w:lang w:eastAsia="en-US"/>
              </w:rPr>
              <w:t>R5-185036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F8DDD5" w14:textId="77777777" w:rsidR="004335ED" w:rsidRPr="00DD6CFB" w:rsidRDefault="004335ED" w:rsidP="000D75B4">
            <w:pPr>
              <w:pStyle w:val="TAL"/>
              <w:rPr>
                <w:lang w:eastAsia="en-US"/>
              </w:rPr>
            </w:pPr>
            <w:r w:rsidRPr="00DD6CFB">
              <w:rPr>
                <w:lang w:eastAsia="en-US"/>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6462ED7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423D248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EAF4CA0" w14:textId="77777777" w:rsidR="004335ED" w:rsidRPr="00DD6CFB" w:rsidRDefault="004335ED" w:rsidP="000D75B4">
            <w:pPr>
              <w:pStyle w:val="TAL"/>
              <w:rPr>
                <w:lang w:eastAsia="en-US"/>
              </w:rPr>
            </w:pPr>
            <w:r w:rsidRPr="00DD6CFB">
              <w:rPr>
                <w:lang w:eastAsia="en-US"/>
              </w:rPr>
              <w:t>Update of FR1 signal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B5A15" w14:textId="77777777" w:rsidR="004335ED" w:rsidRPr="00DD6CFB" w:rsidRDefault="004335ED" w:rsidP="000D75B4">
            <w:pPr>
              <w:pStyle w:val="TAL"/>
              <w:rPr>
                <w:lang w:eastAsia="en-US"/>
              </w:rPr>
            </w:pPr>
            <w:r w:rsidRPr="00DD6CFB">
              <w:rPr>
                <w:lang w:eastAsia="en-US"/>
              </w:rPr>
              <w:t>15.1.0</w:t>
            </w:r>
          </w:p>
        </w:tc>
      </w:tr>
      <w:tr w:rsidR="004335ED" w:rsidRPr="0031204F" w14:paraId="1E4226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0108BC"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B8E837"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B1709B" w14:textId="77777777" w:rsidR="004335ED" w:rsidRPr="00DD6CFB" w:rsidRDefault="004335ED" w:rsidP="000D75B4">
            <w:pPr>
              <w:pStyle w:val="TAL"/>
              <w:rPr>
                <w:lang w:eastAsia="en-US"/>
              </w:rPr>
            </w:pPr>
            <w:r w:rsidRPr="00DD6CFB">
              <w:rPr>
                <w:lang w:eastAsia="en-US"/>
              </w:rPr>
              <w:t>R5-185037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39AFFE" w14:textId="77777777" w:rsidR="004335ED" w:rsidRPr="00DD6CFB" w:rsidRDefault="004335ED" w:rsidP="000D75B4">
            <w:pPr>
              <w:pStyle w:val="TAL"/>
              <w:rPr>
                <w:lang w:eastAsia="en-US"/>
              </w:rPr>
            </w:pPr>
            <w:r w:rsidRPr="00DD6CFB">
              <w:rPr>
                <w:lang w:eastAsia="en-US"/>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B217A4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E5C582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7AD79CC" w14:textId="77777777" w:rsidR="004335ED" w:rsidRPr="00DD6CFB" w:rsidRDefault="004335ED" w:rsidP="000D75B4">
            <w:pPr>
              <w:pStyle w:val="TAL"/>
              <w:rPr>
                <w:lang w:eastAsia="en-US"/>
              </w:rPr>
            </w:pPr>
            <w:r w:rsidRPr="00DD6CFB">
              <w:rPr>
                <w:lang w:eastAsia="en-US"/>
              </w:rPr>
              <w:t>Addition of IP Connectivity check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6D76" w14:textId="77777777" w:rsidR="004335ED" w:rsidRPr="00DD6CFB" w:rsidRDefault="004335ED" w:rsidP="000D75B4">
            <w:pPr>
              <w:pStyle w:val="TAL"/>
              <w:rPr>
                <w:lang w:eastAsia="en-US"/>
              </w:rPr>
            </w:pPr>
            <w:r w:rsidRPr="00DD6CFB">
              <w:rPr>
                <w:lang w:eastAsia="en-US"/>
              </w:rPr>
              <w:t>15.1.0</w:t>
            </w:r>
          </w:p>
        </w:tc>
      </w:tr>
      <w:tr w:rsidR="004335ED" w:rsidRPr="0031204F" w14:paraId="6A4667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C62668"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BC4A35"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77B8C9" w14:textId="77777777" w:rsidR="004335ED" w:rsidRPr="00DD6CFB" w:rsidRDefault="004335ED" w:rsidP="000D75B4">
            <w:pPr>
              <w:pStyle w:val="TAL"/>
              <w:rPr>
                <w:lang w:eastAsia="en-US"/>
              </w:rPr>
            </w:pPr>
            <w:r w:rsidRPr="00DD6CFB">
              <w:rPr>
                <w:lang w:eastAsia="en-US"/>
              </w:rPr>
              <w:t>R5-185038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F8AF38" w14:textId="77777777" w:rsidR="004335ED" w:rsidRPr="00DD6CFB" w:rsidRDefault="004335ED" w:rsidP="000D75B4">
            <w:pPr>
              <w:pStyle w:val="TAL"/>
              <w:rPr>
                <w:lang w:eastAsia="en-US"/>
              </w:rPr>
            </w:pPr>
            <w:r w:rsidRPr="00DD6CFB">
              <w:rPr>
                <w:lang w:eastAsia="en-US"/>
              </w:rPr>
              <w:t>0053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4666B3A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D073CB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9B084DB" w14:textId="77777777" w:rsidR="004335ED" w:rsidRPr="00DD6CFB" w:rsidRDefault="004335ED" w:rsidP="000D75B4">
            <w:pPr>
              <w:pStyle w:val="TAL"/>
              <w:rPr>
                <w:lang w:eastAsia="en-US"/>
              </w:rPr>
            </w:pPr>
            <w:r w:rsidRPr="00DD6CFB">
              <w:rPr>
                <w:lang w:eastAsia="en-US"/>
              </w:rPr>
              <w:t>Introduce SA radio resource control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599B5" w14:textId="77777777" w:rsidR="004335ED" w:rsidRPr="00DD6CFB" w:rsidRDefault="004335ED" w:rsidP="000D75B4">
            <w:pPr>
              <w:pStyle w:val="TAL"/>
              <w:rPr>
                <w:lang w:eastAsia="en-US"/>
              </w:rPr>
            </w:pPr>
            <w:r w:rsidRPr="00DD6CFB">
              <w:rPr>
                <w:lang w:eastAsia="en-US"/>
              </w:rPr>
              <w:t>15.1.0</w:t>
            </w:r>
          </w:p>
        </w:tc>
      </w:tr>
      <w:tr w:rsidR="004335ED" w:rsidRPr="0031204F" w14:paraId="74B2BF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FF9245"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9B392E"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ED8AED" w14:textId="77777777" w:rsidR="004335ED" w:rsidRPr="00DD6CFB" w:rsidRDefault="004335ED" w:rsidP="000D75B4">
            <w:pPr>
              <w:pStyle w:val="TAL"/>
              <w:rPr>
                <w:lang w:eastAsia="en-US"/>
              </w:rPr>
            </w:pPr>
            <w:r w:rsidRPr="00DD6CFB">
              <w:rPr>
                <w:lang w:eastAsia="en-US"/>
              </w:rPr>
              <w:t>R5-185039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F7918C" w14:textId="77777777" w:rsidR="004335ED" w:rsidRPr="00DD6CFB" w:rsidRDefault="004335ED" w:rsidP="000D75B4">
            <w:pPr>
              <w:pStyle w:val="TAL"/>
              <w:rPr>
                <w:lang w:eastAsia="en-US"/>
              </w:rPr>
            </w:pPr>
            <w:r w:rsidRPr="00DD6CFB">
              <w:rPr>
                <w:lang w:eastAsia="en-US"/>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3C976D9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855245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560AEB9"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PhysicalCellGroupConfig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BA5C1" w14:textId="77777777" w:rsidR="004335ED" w:rsidRPr="00DD6CFB" w:rsidRDefault="004335ED" w:rsidP="000D75B4">
            <w:pPr>
              <w:pStyle w:val="TAL"/>
              <w:rPr>
                <w:lang w:eastAsia="en-US"/>
              </w:rPr>
            </w:pPr>
            <w:r w:rsidRPr="00DD6CFB">
              <w:rPr>
                <w:lang w:eastAsia="en-US"/>
              </w:rPr>
              <w:t>15.1.0</w:t>
            </w:r>
          </w:p>
        </w:tc>
      </w:tr>
      <w:tr w:rsidR="004335ED" w:rsidRPr="0031204F" w14:paraId="12A5D3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7A70CC"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45F97B"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0C671" w14:textId="77777777" w:rsidR="004335ED" w:rsidRPr="00DD6CFB" w:rsidRDefault="004335ED" w:rsidP="000D75B4">
            <w:pPr>
              <w:pStyle w:val="TAL"/>
              <w:rPr>
                <w:lang w:eastAsia="en-US"/>
              </w:rPr>
            </w:pPr>
            <w:r w:rsidRPr="00DD6CFB">
              <w:rPr>
                <w:lang w:eastAsia="en-US"/>
              </w:rPr>
              <w:t>R5-185040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499FF5" w14:textId="77777777" w:rsidR="004335ED" w:rsidRPr="00DD6CFB" w:rsidRDefault="004335ED" w:rsidP="000D75B4">
            <w:pPr>
              <w:pStyle w:val="TAL"/>
              <w:rPr>
                <w:lang w:eastAsia="en-US"/>
              </w:rPr>
            </w:pPr>
            <w:r w:rsidRPr="00DD6CFB">
              <w:rPr>
                <w:lang w:eastAsia="en-US"/>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698A821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01ACE75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1341001" w14:textId="77777777" w:rsidR="004335ED" w:rsidRPr="00DD6CFB" w:rsidRDefault="004335ED" w:rsidP="000D75B4">
            <w:pPr>
              <w:pStyle w:val="TAL"/>
              <w:rPr>
                <w:lang w:eastAsia="en-US"/>
              </w:rPr>
            </w:pPr>
            <w:r w:rsidRPr="00DD6CFB">
              <w:rPr>
                <w:lang w:eastAsia="en-US"/>
              </w:rPr>
              <w:t>Introduce cell configurations and timer tolerances chapter headers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6EBEE" w14:textId="77777777" w:rsidR="004335ED" w:rsidRPr="00DD6CFB" w:rsidRDefault="004335ED" w:rsidP="000D75B4">
            <w:pPr>
              <w:pStyle w:val="TAL"/>
              <w:rPr>
                <w:lang w:eastAsia="en-US"/>
              </w:rPr>
            </w:pPr>
            <w:r w:rsidRPr="00DD6CFB">
              <w:rPr>
                <w:lang w:eastAsia="en-US"/>
              </w:rPr>
              <w:t>15.1.0</w:t>
            </w:r>
          </w:p>
        </w:tc>
      </w:tr>
      <w:tr w:rsidR="004335ED" w:rsidRPr="0031204F" w14:paraId="4C07E9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B7ED8A"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0D412"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74AA02" w14:textId="77777777" w:rsidR="004335ED" w:rsidRPr="00DD6CFB" w:rsidRDefault="004335ED" w:rsidP="000D75B4">
            <w:pPr>
              <w:pStyle w:val="TAL"/>
              <w:rPr>
                <w:lang w:eastAsia="en-US"/>
              </w:rPr>
            </w:pPr>
            <w:r w:rsidRPr="00DD6CFB">
              <w:rPr>
                <w:lang w:eastAsia="en-US"/>
              </w:rPr>
              <w:t>R5-185041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ABEC1" w14:textId="77777777" w:rsidR="004335ED" w:rsidRPr="00DD6CFB" w:rsidRDefault="004335ED" w:rsidP="000D75B4">
            <w:pPr>
              <w:pStyle w:val="TAL"/>
              <w:rPr>
                <w:lang w:eastAsia="en-US"/>
              </w:rPr>
            </w:pPr>
            <w:r w:rsidRPr="00DD6CFB">
              <w:rPr>
                <w:lang w:eastAsia="en-US"/>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1A64DC8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2A6C64B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B613D4B" w14:textId="77777777" w:rsidR="004335ED" w:rsidRPr="00DD6CFB" w:rsidRDefault="004335ED" w:rsidP="000D75B4">
            <w:pPr>
              <w:pStyle w:val="TAL"/>
              <w:rPr>
                <w:lang w:eastAsia="en-US"/>
              </w:rPr>
            </w:pPr>
            <w:r w:rsidRPr="00DD6CFB">
              <w:rPr>
                <w:lang w:eastAsia="en-US"/>
              </w:rPr>
              <w:t>Add IE SSB-MTC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9142C" w14:textId="77777777" w:rsidR="004335ED" w:rsidRPr="00DD6CFB" w:rsidRDefault="004335ED" w:rsidP="000D75B4">
            <w:pPr>
              <w:pStyle w:val="TAL"/>
              <w:rPr>
                <w:lang w:eastAsia="en-US"/>
              </w:rPr>
            </w:pPr>
            <w:r w:rsidRPr="00DD6CFB">
              <w:rPr>
                <w:lang w:eastAsia="en-US"/>
              </w:rPr>
              <w:t>15.1.0</w:t>
            </w:r>
          </w:p>
        </w:tc>
      </w:tr>
      <w:tr w:rsidR="004335ED" w:rsidRPr="0031204F" w14:paraId="6A468C0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93B837"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0F1535"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AD7C6D" w14:textId="77777777" w:rsidR="004335ED" w:rsidRPr="00DD6CFB" w:rsidRDefault="004335ED" w:rsidP="000D75B4">
            <w:pPr>
              <w:pStyle w:val="TAL"/>
              <w:rPr>
                <w:lang w:eastAsia="en-US"/>
              </w:rPr>
            </w:pPr>
            <w:r w:rsidRPr="00DD6CFB">
              <w:rPr>
                <w:lang w:eastAsia="en-US"/>
              </w:rPr>
              <w:t>R5-185042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8B4A33" w14:textId="77777777" w:rsidR="004335ED" w:rsidRPr="00DD6CFB" w:rsidRDefault="004335ED" w:rsidP="000D75B4">
            <w:pPr>
              <w:pStyle w:val="TAL"/>
              <w:rPr>
                <w:lang w:eastAsia="en-US"/>
              </w:rPr>
            </w:pPr>
            <w:r w:rsidRPr="00DD6CFB">
              <w:rPr>
                <w:lang w:eastAsia="en-US"/>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6DAA4FE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39C7644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15E9CE2" w14:textId="77777777" w:rsidR="004335ED" w:rsidRPr="00DD6CFB" w:rsidRDefault="004335ED" w:rsidP="000D75B4">
            <w:pPr>
              <w:pStyle w:val="TAL"/>
              <w:rPr>
                <w:lang w:eastAsia="en-US"/>
              </w:rPr>
            </w:pPr>
            <w:r w:rsidRPr="00DD6CFB">
              <w:rPr>
                <w:lang w:eastAsia="en-US"/>
              </w:rPr>
              <w:t>Update BWP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56092" w14:textId="77777777" w:rsidR="004335ED" w:rsidRPr="00DD6CFB" w:rsidRDefault="004335ED" w:rsidP="000D75B4">
            <w:pPr>
              <w:pStyle w:val="TAL"/>
              <w:rPr>
                <w:lang w:eastAsia="en-US"/>
              </w:rPr>
            </w:pPr>
            <w:r w:rsidRPr="00DD6CFB">
              <w:rPr>
                <w:lang w:eastAsia="en-US"/>
              </w:rPr>
              <w:t>15.1.0</w:t>
            </w:r>
          </w:p>
        </w:tc>
      </w:tr>
      <w:tr w:rsidR="004335ED" w:rsidRPr="0031204F" w14:paraId="2DB312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775505"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055E30"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B01D9" w14:textId="77777777" w:rsidR="004335ED" w:rsidRPr="00DD6CFB" w:rsidRDefault="004335ED" w:rsidP="000D75B4">
            <w:pPr>
              <w:pStyle w:val="TAL"/>
              <w:rPr>
                <w:lang w:eastAsia="en-US"/>
              </w:rPr>
            </w:pPr>
            <w:r w:rsidRPr="00DD6CFB">
              <w:rPr>
                <w:lang w:eastAsia="en-US"/>
              </w:rPr>
              <w:t>R5-185043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82B455" w14:textId="77777777" w:rsidR="004335ED" w:rsidRPr="00DD6CFB" w:rsidRDefault="004335ED" w:rsidP="000D75B4">
            <w:pPr>
              <w:pStyle w:val="TAL"/>
              <w:rPr>
                <w:lang w:eastAsia="en-US"/>
              </w:rPr>
            </w:pPr>
            <w:r w:rsidRPr="00DD6CFB">
              <w:rPr>
                <w:lang w:eastAsia="en-US"/>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14CD3D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7B6759A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6E69217" w14:textId="77777777" w:rsidR="004335ED" w:rsidRPr="00DD6CFB" w:rsidRDefault="004335ED" w:rsidP="000D75B4">
            <w:pPr>
              <w:pStyle w:val="TAL"/>
              <w:rPr>
                <w:lang w:eastAsia="en-US"/>
              </w:rPr>
            </w:pPr>
            <w:r w:rsidRPr="00DD6CFB">
              <w:rPr>
                <w:lang w:eastAsia="en-US"/>
              </w:rPr>
              <w:t>Update PDSCH-Config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F5380" w14:textId="77777777" w:rsidR="004335ED" w:rsidRPr="00DD6CFB" w:rsidRDefault="004335ED" w:rsidP="000D75B4">
            <w:pPr>
              <w:pStyle w:val="TAL"/>
              <w:rPr>
                <w:lang w:eastAsia="en-US"/>
              </w:rPr>
            </w:pPr>
            <w:r w:rsidRPr="00DD6CFB">
              <w:rPr>
                <w:lang w:eastAsia="en-US"/>
              </w:rPr>
              <w:t>15.1.0</w:t>
            </w:r>
          </w:p>
        </w:tc>
      </w:tr>
      <w:tr w:rsidR="004335ED" w:rsidRPr="0031204F" w14:paraId="5E2697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D94011"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7BB347"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99823C" w14:textId="77777777" w:rsidR="004335ED" w:rsidRPr="00DD6CFB" w:rsidRDefault="004335ED" w:rsidP="000D75B4">
            <w:pPr>
              <w:pStyle w:val="TAL"/>
              <w:rPr>
                <w:lang w:eastAsia="en-US"/>
              </w:rPr>
            </w:pPr>
            <w:r w:rsidRPr="00DD6CFB">
              <w:rPr>
                <w:lang w:eastAsia="en-US"/>
              </w:rPr>
              <w:t>R5-185044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2610A9" w14:textId="77777777" w:rsidR="004335ED" w:rsidRPr="00DD6CFB" w:rsidRDefault="004335ED" w:rsidP="000D75B4">
            <w:pPr>
              <w:pStyle w:val="TAL"/>
              <w:rPr>
                <w:lang w:eastAsia="en-US"/>
              </w:rPr>
            </w:pPr>
            <w:r w:rsidRPr="00DD6CFB">
              <w:rPr>
                <w:lang w:eastAsia="en-US"/>
              </w:rPr>
              <w:t>0062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255A0D9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0AC75C4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D2BD926" w14:textId="77777777" w:rsidR="004335ED" w:rsidRPr="00DD6CFB" w:rsidRDefault="004335ED" w:rsidP="000D75B4">
            <w:pPr>
              <w:pStyle w:val="TAL"/>
              <w:rPr>
                <w:lang w:eastAsia="en-US"/>
              </w:rPr>
            </w:pPr>
            <w:r w:rsidRPr="00DD6CFB">
              <w:rPr>
                <w:lang w:eastAsia="en-US"/>
              </w:rPr>
              <w:t>Update PUCCH and PUSCH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659FA" w14:textId="77777777" w:rsidR="004335ED" w:rsidRPr="00DD6CFB" w:rsidRDefault="004335ED" w:rsidP="000D75B4">
            <w:pPr>
              <w:pStyle w:val="TAL"/>
              <w:rPr>
                <w:lang w:eastAsia="en-US"/>
              </w:rPr>
            </w:pPr>
            <w:r w:rsidRPr="00DD6CFB">
              <w:rPr>
                <w:lang w:eastAsia="en-US"/>
              </w:rPr>
              <w:t>15.1.0</w:t>
            </w:r>
          </w:p>
        </w:tc>
      </w:tr>
      <w:tr w:rsidR="004335ED" w:rsidRPr="0031204F" w14:paraId="6ACB9B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806F29"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3524C7"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D0B890" w14:textId="77777777" w:rsidR="004335ED" w:rsidRPr="00DD6CFB" w:rsidRDefault="004335ED" w:rsidP="000D75B4">
            <w:pPr>
              <w:pStyle w:val="TAL"/>
              <w:rPr>
                <w:lang w:eastAsia="en-US"/>
              </w:rPr>
            </w:pPr>
            <w:r w:rsidRPr="00DD6CFB">
              <w:rPr>
                <w:lang w:eastAsia="en-US"/>
              </w:rPr>
              <w:t>R5-185045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55715" w14:textId="77777777" w:rsidR="004335ED" w:rsidRPr="00DD6CFB" w:rsidRDefault="004335ED" w:rsidP="000D75B4">
            <w:pPr>
              <w:pStyle w:val="TAL"/>
              <w:rPr>
                <w:lang w:eastAsia="en-US"/>
              </w:rPr>
            </w:pPr>
            <w:r w:rsidRPr="00DD6CFB">
              <w:rPr>
                <w:lang w:eastAsia="en-US"/>
              </w:rPr>
              <w:t>0063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D2ABA9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3B45E7C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3D9E031" w14:textId="77777777" w:rsidR="004335ED" w:rsidRPr="00DD6CFB" w:rsidRDefault="004335ED" w:rsidP="000D75B4">
            <w:pPr>
              <w:pStyle w:val="TAL"/>
              <w:rPr>
                <w:lang w:eastAsia="en-US"/>
              </w:rPr>
            </w:pPr>
            <w:r w:rsidRPr="00DD6CFB">
              <w:rPr>
                <w:lang w:eastAsia="en-US"/>
              </w:rPr>
              <w:t>Update RACH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A66EE" w14:textId="77777777" w:rsidR="004335ED" w:rsidRPr="00DD6CFB" w:rsidRDefault="004335ED" w:rsidP="000D75B4">
            <w:pPr>
              <w:pStyle w:val="TAL"/>
              <w:rPr>
                <w:lang w:eastAsia="en-US"/>
              </w:rPr>
            </w:pPr>
            <w:r w:rsidRPr="00DD6CFB">
              <w:rPr>
                <w:lang w:eastAsia="en-US"/>
              </w:rPr>
              <w:t>15.1.0</w:t>
            </w:r>
          </w:p>
        </w:tc>
      </w:tr>
      <w:tr w:rsidR="004335ED" w:rsidRPr="0031204F" w14:paraId="374332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2B34F7"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9BA04D"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618921" w14:textId="77777777" w:rsidR="004335ED" w:rsidRPr="00DD6CFB" w:rsidRDefault="004335ED" w:rsidP="000D75B4">
            <w:pPr>
              <w:pStyle w:val="TAL"/>
              <w:rPr>
                <w:lang w:eastAsia="en-US"/>
              </w:rPr>
            </w:pPr>
            <w:r w:rsidRPr="00DD6CFB">
              <w:rPr>
                <w:lang w:eastAsia="en-US"/>
              </w:rPr>
              <w:t>R5-185046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D6AB0E" w14:textId="77777777" w:rsidR="004335ED" w:rsidRPr="00DD6CFB" w:rsidRDefault="004335ED" w:rsidP="000D75B4">
            <w:pPr>
              <w:pStyle w:val="TAL"/>
              <w:rPr>
                <w:lang w:eastAsia="en-US"/>
              </w:rPr>
            </w:pPr>
            <w:r w:rsidRPr="00DD6CFB">
              <w:rPr>
                <w:lang w:eastAsia="en-US"/>
              </w:rPr>
              <w:t>0065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376CF96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AA98D0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59556B7" w14:textId="77777777" w:rsidR="004335ED" w:rsidRPr="00DD6CFB" w:rsidRDefault="004335ED" w:rsidP="000D75B4">
            <w:pPr>
              <w:pStyle w:val="TAL"/>
              <w:rPr>
                <w:lang w:eastAsia="en-US"/>
              </w:rPr>
            </w:pPr>
            <w:r w:rsidRPr="00DD6CFB">
              <w:rPr>
                <w:lang w:eastAsia="en-US"/>
              </w:rPr>
              <w:t>Update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C4AED" w14:textId="77777777" w:rsidR="004335ED" w:rsidRPr="00DD6CFB" w:rsidRDefault="004335ED" w:rsidP="000D75B4">
            <w:pPr>
              <w:pStyle w:val="TAL"/>
              <w:rPr>
                <w:lang w:eastAsia="en-US"/>
              </w:rPr>
            </w:pPr>
            <w:r w:rsidRPr="00DD6CFB">
              <w:rPr>
                <w:lang w:eastAsia="en-US"/>
              </w:rPr>
              <w:t>15.1.0</w:t>
            </w:r>
          </w:p>
        </w:tc>
      </w:tr>
      <w:tr w:rsidR="004335ED" w:rsidRPr="0031204F" w14:paraId="288B13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F62303"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9E5E2"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E4E6FF" w14:textId="77777777" w:rsidR="004335ED" w:rsidRPr="00DD6CFB" w:rsidRDefault="004335ED" w:rsidP="000D75B4">
            <w:pPr>
              <w:pStyle w:val="TAL"/>
              <w:rPr>
                <w:lang w:eastAsia="en-US"/>
              </w:rPr>
            </w:pPr>
            <w:r w:rsidRPr="00DD6CFB">
              <w:rPr>
                <w:lang w:eastAsia="en-US"/>
              </w:rPr>
              <w:t>R5-185047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7E7A96" w14:textId="77777777" w:rsidR="004335ED" w:rsidRPr="00DD6CFB" w:rsidRDefault="004335ED" w:rsidP="000D75B4">
            <w:pPr>
              <w:pStyle w:val="TAL"/>
              <w:rPr>
                <w:lang w:eastAsia="en-US"/>
              </w:rPr>
            </w:pPr>
            <w:r w:rsidRPr="00DD6CFB">
              <w:rPr>
                <w:lang w:eastAsia="en-US"/>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2F319DF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D84EB0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F3992DC" w14:textId="77777777" w:rsidR="004335ED" w:rsidRPr="00DD6CFB" w:rsidRDefault="004335ED" w:rsidP="000D75B4">
            <w:pPr>
              <w:pStyle w:val="TAL"/>
              <w:rPr>
                <w:lang w:eastAsia="en-US"/>
              </w:rPr>
            </w:pPr>
            <w:r w:rsidRPr="00DD6CFB">
              <w:rPr>
                <w:lang w:eastAsia="en-US"/>
              </w:rPr>
              <w:t>Update CSI-</w:t>
            </w:r>
            <w:proofErr w:type="spellStart"/>
            <w:r w:rsidRPr="00DD6CFB">
              <w:rPr>
                <w:lang w:eastAsia="en-US"/>
              </w:rPr>
              <w:t>MeasConfig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3CC8D" w14:textId="77777777" w:rsidR="004335ED" w:rsidRPr="00DD6CFB" w:rsidRDefault="004335ED" w:rsidP="000D75B4">
            <w:pPr>
              <w:pStyle w:val="TAL"/>
              <w:rPr>
                <w:lang w:eastAsia="en-US"/>
              </w:rPr>
            </w:pPr>
            <w:r w:rsidRPr="00DD6CFB">
              <w:rPr>
                <w:lang w:eastAsia="en-US"/>
              </w:rPr>
              <w:t>15.1.0</w:t>
            </w:r>
          </w:p>
        </w:tc>
      </w:tr>
      <w:tr w:rsidR="004335ED" w:rsidRPr="0031204F" w14:paraId="0D0B1D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82182C"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E6453F"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FB6610" w14:textId="77777777" w:rsidR="004335ED" w:rsidRPr="00DD6CFB" w:rsidRDefault="004335ED" w:rsidP="000D75B4">
            <w:pPr>
              <w:pStyle w:val="TAL"/>
              <w:rPr>
                <w:lang w:eastAsia="en-US"/>
              </w:rPr>
            </w:pPr>
            <w:r w:rsidRPr="00DD6CFB">
              <w:rPr>
                <w:lang w:eastAsia="en-US"/>
              </w:rPr>
              <w:t>R5-185048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876E78" w14:textId="77777777" w:rsidR="004335ED" w:rsidRPr="00DD6CFB" w:rsidRDefault="004335ED" w:rsidP="000D75B4">
            <w:pPr>
              <w:pStyle w:val="TAL"/>
              <w:rPr>
                <w:lang w:eastAsia="en-US"/>
              </w:rPr>
            </w:pPr>
            <w:r w:rsidRPr="00DD6CFB">
              <w:rPr>
                <w:lang w:eastAsia="en-US"/>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44A5D8C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2979DC0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2FBBA6F"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MeasConfig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C1AC0" w14:textId="77777777" w:rsidR="004335ED" w:rsidRPr="00DD6CFB" w:rsidRDefault="004335ED" w:rsidP="000D75B4">
            <w:pPr>
              <w:pStyle w:val="TAL"/>
              <w:rPr>
                <w:lang w:eastAsia="en-US"/>
              </w:rPr>
            </w:pPr>
            <w:r w:rsidRPr="00DD6CFB">
              <w:rPr>
                <w:lang w:eastAsia="en-US"/>
              </w:rPr>
              <w:t>15.1.0</w:t>
            </w:r>
          </w:p>
        </w:tc>
      </w:tr>
      <w:tr w:rsidR="004335ED" w:rsidRPr="0031204F" w14:paraId="66CC40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6C2B7A"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CCF47D"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C1AFA" w14:textId="77777777" w:rsidR="004335ED" w:rsidRPr="00DD6CFB" w:rsidRDefault="004335ED" w:rsidP="000D75B4">
            <w:pPr>
              <w:pStyle w:val="TAL"/>
              <w:rPr>
                <w:lang w:eastAsia="en-US"/>
              </w:rPr>
            </w:pPr>
            <w:r w:rsidRPr="00DD6CFB">
              <w:rPr>
                <w:lang w:eastAsia="en-US"/>
              </w:rPr>
              <w:t>R5-185049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33D22B" w14:textId="77777777" w:rsidR="004335ED" w:rsidRPr="00DD6CFB" w:rsidRDefault="004335ED" w:rsidP="000D75B4">
            <w:pPr>
              <w:pStyle w:val="TAL"/>
              <w:rPr>
                <w:lang w:eastAsia="en-US"/>
              </w:rPr>
            </w:pPr>
            <w:r w:rsidRPr="00DD6CFB">
              <w:rPr>
                <w:lang w:eastAsia="en-US"/>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3312A44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D35C7E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343EAE0" w14:textId="77777777" w:rsidR="004335ED" w:rsidRPr="00DD6CFB" w:rsidRDefault="004335ED" w:rsidP="000D75B4">
            <w:pPr>
              <w:pStyle w:val="TAL"/>
              <w:rPr>
                <w:lang w:eastAsia="en-US"/>
              </w:rPr>
            </w:pPr>
            <w:r w:rsidRPr="00DD6CFB">
              <w:rPr>
                <w:lang w:eastAsia="en-US"/>
              </w:rPr>
              <w:t>Update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65F21" w14:textId="77777777" w:rsidR="004335ED" w:rsidRPr="00DD6CFB" w:rsidRDefault="004335ED" w:rsidP="000D75B4">
            <w:pPr>
              <w:pStyle w:val="TAL"/>
              <w:rPr>
                <w:lang w:eastAsia="en-US"/>
              </w:rPr>
            </w:pPr>
            <w:r w:rsidRPr="00DD6CFB">
              <w:rPr>
                <w:lang w:eastAsia="en-US"/>
              </w:rPr>
              <w:t>15.1.0</w:t>
            </w:r>
          </w:p>
        </w:tc>
      </w:tr>
      <w:tr w:rsidR="004335ED" w:rsidRPr="0031204F" w14:paraId="08359C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E5249D"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BA6F8E"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56703A" w14:textId="77777777" w:rsidR="004335ED" w:rsidRPr="00DD6CFB" w:rsidRDefault="004335ED" w:rsidP="000D75B4">
            <w:pPr>
              <w:pStyle w:val="TAL"/>
              <w:rPr>
                <w:lang w:eastAsia="en-US"/>
              </w:rPr>
            </w:pPr>
            <w:r w:rsidRPr="00DD6CFB">
              <w:rPr>
                <w:lang w:eastAsia="en-US"/>
              </w:rPr>
              <w:t>R5-185050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1C5284" w14:textId="77777777" w:rsidR="004335ED" w:rsidRPr="00DD6CFB" w:rsidRDefault="004335ED" w:rsidP="000D75B4">
            <w:pPr>
              <w:pStyle w:val="TAL"/>
              <w:rPr>
                <w:lang w:eastAsia="en-US"/>
              </w:rPr>
            </w:pPr>
            <w:r w:rsidRPr="00DD6CFB">
              <w:rPr>
                <w:lang w:eastAsia="en-US"/>
              </w:rPr>
              <w:t>0070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289645B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27FDDE1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13EEDCE" w14:textId="77777777" w:rsidR="004335ED" w:rsidRPr="00DD6CFB" w:rsidRDefault="004335ED" w:rsidP="000D75B4">
            <w:pPr>
              <w:pStyle w:val="TAL"/>
              <w:rPr>
                <w:lang w:eastAsia="en-US"/>
              </w:rPr>
            </w:pPr>
            <w:r w:rsidRPr="00DD6CFB">
              <w:rPr>
                <w:lang w:eastAsia="en-US"/>
              </w:rPr>
              <w:t>Update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5C78F" w14:textId="77777777" w:rsidR="004335ED" w:rsidRPr="00DD6CFB" w:rsidRDefault="004335ED" w:rsidP="000D75B4">
            <w:pPr>
              <w:pStyle w:val="TAL"/>
              <w:rPr>
                <w:lang w:eastAsia="en-US"/>
              </w:rPr>
            </w:pPr>
            <w:r w:rsidRPr="00DD6CFB">
              <w:rPr>
                <w:lang w:eastAsia="en-US"/>
              </w:rPr>
              <w:t>15.1.0</w:t>
            </w:r>
          </w:p>
        </w:tc>
      </w:tr>
      <w:tr w:rsidR="004335ED" w:rsidRPr="0031204F" w14:paraId="04BE77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D40F8B"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651079"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35EF02" w14:textId="77777777" w:rsidR="004335ED" w:rsidRPr="00DD6CFB" w:rsidRDefault="004335ED" w:rsidP="000D75B4">
            <w:pPr>
              <w:pStyle w:val="TAL"/>
              <w:rPr>
                <w:lang w:eastAsia="en-US"/>
              </w:rPr>
            </w:pPr>
            <w:r w:rsidRPr="00DD6CFB">
              <w:rPr>
                <w:lang w:eastAsia="en-US"/>
              </w:rPr>
              <w:t>R5-185051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1F2600" w14:textId="77777777" w:rsidR="004335ED" w:rsidRPr="00DD6CFB" w:rsidRDefault="004335ED" w:rsidP="000D75B4">
            <w:pPr>
              <w:pStyle w:val="TAL"/>
              <w:rPr>
                <w:lang w:eastAsia="en-US"/>
              </w:rPr>
            </w:pPr>
            <w:r w:rsidRPr="00DD6CFB">
              <w:rPr>
                <w:lang w:eastAsia="en-US"/>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5B0194A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6B0D5E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90A2BAD" w14:textId="77777777" w:rsidR="004335ED" w:rsidRPr="00DD6CFB" w:rsidRDefault="004335ED" w:rsidP="000D75B4">
            <w:pPr>
              <w:pStyle w:val="TAL"/>
              <w:rPr>
                <w:lang w:eastAsia="en-US"/>
              </w:rPr>
            </w:pPr>
            <w:r w:rsidRPr="00DD6CFB">
              <w:rPr>
                <w:lang w:eastAsia="en-US"/>
              </w:rPr>
              <w:t xml:space="preserve">Specifying content for </w:t>
            </w:r>
            <w:proofErr w:type="spellStart"/>
            <w:r w:rsidRPr="00DD6CFB">
              <w:rPr>
                <w:lang w:eastAsia="en-US"/>
              </w:rPr>
              <w:t>MeasResultSCG</w:t>
            </w:r>
            <w:proofErr w:type="spellEnd"/>
            <w:r w:rsidRPr="00DD6CFB">
              <w:rPr>
                <w:lang w:eastAsia="en-US"/>
              </w:rPr>
              <w:t>-Failure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A46E5" w14:textId="77777777" w:rsidR="004335ED" w:rsidRPr="00DD6CFB" w:rsidRDefault="004335ED" w:rsidP="000D75B4">
            <w:pPr>
              <w:pStyle w:val="TAL"/>
              <w:rPr>
                <w:lang w:eastAsia="en-US"/>
              </w:rPr>
            </w:pPr>
            <w:r w:rsidRPr="00DD6CFB">
              <w:rPr>
                <w:lang w:eastAsia="en-US"/>
              </w:rPr>
              <w:t>15.1.0</w:t>
            </w:r>
          </w:p>
        </w:tc>
      </w:tr>
      <w:tr w:rsidR="004335ED" w:rsidRPr="0031204F" w14:paraId="1A2D2A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055300"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DF4B3"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15EBB" w14:textId="77777777" w:rsidR="004335ED" w:rsidRPr="00DD6CFB" w:rsidRDefault="004335ED" w:rsidP="000D75B4">
            <w:pPr>
              <w:pStyle w:val="TAL"/>
              <w:rPr>
                <w:lang w:eastAsia="en-US"/>
              </w:rPr>
            </w:pPr>
            <w:r w:rsidRPr="00DD6CFB">
              <w:rPr>
                <w:lang w:eastAsia="en-US"/>
              </w:rPr>
              <w:t>R5-185052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8BEE66" w14:textId="77777777" w:rsidR="004335ED" w:rsidRPr="00DD6CFB" w:rsidRDefault="004335ED" w:rsidP="000D75B4">
            <w:pPr>
              <w:pStyle w:val="TAL"/>
              <w:rPr>
                <w:lang w:eastAsia="en-US"/>
              </w:rPr>
            </w:pPr>
            <w:r w:rsidRPr="00DD6CFB">
              <w:rPr>
                <w:lang w:eastAsia="en-US"/>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344576F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7F1357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B9C4935" w14:textId="77777777" w:rsidR="004335ED" w:rsidRPr="00DD6CFB" w:rsidRDefault="004335ED" w:rsidP="000D75B4">
            <w:pPr>
              <w:pStyle w:val="TAL"/>
              <w:rPr>
                <w:lang w:eastAsia="en-US"/>
              </w:rPr>
            </w:pPr>
            <w:r w:rsidRPr="00DD6CFB">
              <w:rPr>
                <w:lang w:eastAsia="en-US"/>
              </w:rPr>
              <w:t>Editorial correction to band representation of non-contiguous EN-DC band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3439" w14:textId="77777777" w:rsidR="004335ED" w:rsidRPr="00DD6CFB" w:rsidRDefault="004335ED" w:rsidP="000D75B4">
            <w:pPr>
              <w:pStyle w:val="TAL"/>
              <w:rPr>
                <w:lang w:eastAsia="en-US"/>
              </w:rPr>
            </w:pPr>
            <w:r w:rsidRPr="00DD6CFB">
              <w:rPr>
                <w:lang w:eastAsia="en-US"/>
              </w:rPr>
              <w:t>15.1.0</w:t>
            </w:r>
          </w:p>
        </w:tc>
      </w:tr>
      <w:tr w:rsidR="004335ED" w:rsidRPr="0031204F" w14:paraId="296CD9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C44864"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1A00A3"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976506" w14:textId="77777777" w:rsidR="004335ED" w:rsidRPr="00DD6CFB" w:rsidRDefault="004335ED" w:rsidP="000D75B4">
            <w:pPr>
              <w:pStyle w:val="TAL"/>
              <w:rPr>
                <w:lang w:eastAsia="en-US"/>
              </w:rPr>
            </w:pPr>
            <w:r w:rsidRPr="00DD6CFB">
              <w:rPr>
                <w:lang w:eastAsia="en-US"/>
              </w:rPr>
              <w:t>R5-185053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0B821A" w14:textId="77777777" w:rsidR="004335ED" w:rsidRPr="00DD6CFB" w:rsidRDefault="004335ED" w:rsidP="000D75B4">
            <w:pPr>
              <w:pStyle w:val="TAL"/>
              <w:rPr>
                <w:lang w:eastAsia="en-US"/>
              </w:rPr>
            </w:pPr>
            <w:r w:rsidRPr="00DD6CFB">
              <w:rPr>
                <w:lang w:eastAsia="en-US"/>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4D8B010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8B249D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AC8C6EE" w14:textId="77777777" w:rsidR="004335ED" w:rsidRPr="00DD6CFB" w:rsidRDefault="004335ED" w:rsidP="000D75B4">
            <w:pPr>
              <w:pStyle w:val="TAL"/>
              <w:rPr>
                <w:lang w:eastAsia="en-US"/>
              </w:rPr>
            </w:pPr>
            <w:r w:rsidRPr="00DD6CFB">
              <w:rPr>
                <w:lang w:eastAsia="en-US"/>
              </w:rPr>
              <w:t>Correction to RLC-Config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466EA" w14:textId="77777777" w:rsidR="004335ED" w:rsidRPr="00DD6CFB" w:rsidRDefault="004335ED" w:rsidP="000D75B4">
            <w:pPr>
              <w:pStyle w:val="TAL"/>
              <w:rPr>
                <w:lang w:eastAsia="en-US"/>
              </w:rPr>
            </w:pPr>
            <w:r w:rsidRPr="00DD6CFB">
              <w:rPr>
                <w:lang w:eastAsia="en-US"/>
              </w:rPr>
              <w:t>15.1.0</w:t>
            </w:r>
          </w:p>
        </w:tc>
      </w:tr>
      <w:tr w:rsidR="004335ED" w:rsidRPr="0031204F" w14:paraId="48B06A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D944F3"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370048"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12BA7A" w14:textId="77777777" w:rsidR="004335ED" w:rsidRPr="00DD6CFB" w:rsidRDefault="004335ED" w:rsidP="000D75B4">
            <w:pPr>
              <w:pStyle w:val="TAL"/>
              <w:rPr>
                <w:lang w:eastAsia="en-US"/>
              </w:rPr>
            </w:pPr>
            <w:r w:rsidRPr="00DD6CFB">
              <w:rPr>
                <w:lang w:eastAsia="en-US"/>
              </w:rPr>
              <w:t>R5-185054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889883" w14:textId="77777777" w:rsidR="004335ED" w:rsidRPr="00DD6CFB" w:rsidRDefault="004335ED" w:rsidP="000D75B4">
            <w:pPr>
              <w:pStyle w:val="TAL"/>
              <w:rPr>
                <w:lang w:eastAsia="en-US"/>
              </w:rPr>
            </w:pPr>
            <w:r w:rsidRPr="00DD6CFB">
              <w:rPr>
                <w:lang w:eastAsia="en-US"/>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6A4FAA4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0D44A46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D642D95" w14:textId="77777777" w:rsidR="004335ED" w:rsidRPr="00DD6CFB" w:rsidRDefault="004335ED" w:rsidP="000D75B4">
            <w:pPr>
              <w:pStyle w:val="TAL"/>
              <w:rPr>
                <w:lang w:eastAsia="en-US"/>
              </w:rPr>
            </w:pPr>
            <w:r w:rsidRPr="00DD6CFB">
              <w:rPr>
                <w:lang w:eastAsia="en-US"/>
              </w:rPr>
              <w:t>Correction to RadioBearerConfig-DRB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57403" w14:textId="77777777" w:rsidR="004335ED" w:rsidRPr="00DD6CFB" w:rsidRDefault="004335ED" w:rsidP="000D75B4">
            <w:pPr>
              <w:pStyle w:val="TAL"/>
              <w:rPr>
                <w:lang w:eastAsia="en-US"/>
              </w:rPr>
            </w:pPr>
            <w:r w:rsidRPr="00DD6CFB">
              <w:rPr>
                <w:lang w:eastAsia="en-US"/>
              </w:rPr>
              <w:t>15.1.0</w:t>
            </w:r>
          </w:p>
        </w:tc>
      </w:tr>
      <w:tr w:rsidR="004335ED" w:rsidRPr="0031204F" w14:paraId="6E36180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F1F742"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A75B26"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606ED0" w14:textId="77777777" w:rsidR="004335ED" w:rsidRPr="00DD6CFB" w:rsidRDefault="004335ED" w:rsidP="000D75B4">
            <w:pPr>
              <w:pStyle w:val="TAL"/>
              <w:rPr>
                <w:lang w:eastAsia="en-US"/>
              </w:rPr>
            </w:pPr>
            <w:r w:rsidRPr="00DD6CFB">
              <w:rPr>
                <w:lang w:eastAsia="en-US"/>
              </w:rPr>
              <w:t>R5-185055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87E945" w14:textId="77777777" w:rsidR="004335ED" w:rsidRPr="00DD6CFB" w:rsidRDefault="004335ED" w:rsidP="000D75B4">
            <w:pPr>
              <w:pStyle w:val="TAL"/>
              <w:rPr>
                <w:lang w:eastAsia="en-US"/>
              </w:rPr>
            </w:pPr>
            <w:r w:rsidRPr="00DD6CFB">
              <w:rPr>
                <w:lang w:eastAsia="en-US"/>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190CCF6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B7CE23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20FECB8B" w14:textId="77777777" w:rsidR="004335ED" w:rsidRPr="00DD6CFB" w:rsidRDefault="004335ED" w:rsidP="000D75B4">
            <w:pPr>
              <w:pStyle w:val="TAL"/>
              <w:rPr>
                <w:lang w:eastAsia="en-US"/>
              </w:rPr>
            </w:pPr>
            <w:r w:rsidRPr="00DD6CFB">
              <w:rPr>
                <w:lang w:eastAsia="en-US"/>
              </w:rPr>
              <w:t xml:space="preserve">Corrections and updates to </w:t>
            </w:r>
            <w:proofErr w:type="spellStart"/>
            <w:r w:rsidRPr="00DD6CFB">
              <w:rPr>
                <w:lang w:eastAsia="en-US"/>
              </w:rPr>
              <w:t>BandCombinationList</w:t>
            </w:r>
            <w:proofErr w:type="spellEnd"/>
            <w:r w:rsidRPr="00DD6CFB">
              <w:rPr>
                <w:lang w:eastAsia="en-US"/>
              </w:rPr>
              <w:t xml:space="preserve"> and Feature Set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3677D" w14:textId="77777777" w:rsidR="004335ED" w:rsidRPr="00DD6CFB" w:rsidRDefault="004335ED" w:rsidP="000D75B4">
            <w:pPr>
              <w:pStyle w:val="TAL"/>
              <w:rPr>
                <w:lang w:eastAsia="en-US"/>
              </w:rPr>
            </w:pPr>
            <w:r w:rsidRPr="00DD6CFB">
              <w:rPr>
                <w:lang w:eastAsia="en-US"/>
              </w:rPr>
              <w:t>15.1.0</w:t>
            </w:r>
          </w:p>
        </w:tc>
      </w:tr>
      <w:tr w:rsidR="004335ED" w:rsidRPr="0031204F" w14:paraId="3A3F2A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439FED"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5B1E8A"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AF6CFF" w14:textId="77777777" w:rsidR="004335ED" w:rsidRPr="00DD6CFB" w:rsidRDefault="004335ED" w:rsidP="000D75B4">
            <w:pPr>
              <w:pStyle w:val="TAL"/>
              <w:rPr>
                <w:lang w:eastAsia="en-US"/>
              </w:rPr>
            </w:pPr>
            <w:r w:rsidRPr="00DD6CFB">
              <w:rPr>
                <w:lang w:eastAsia="en-US"/>
              </w:rPr>
              <w:t>R5-185056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F55CD0" w14:textId="77777777" w:rsidR="004335ED" w:rsidRPr="00DD6CFB" w:rsidRDefault="004335ED" w:rsidP="000D75B4">
            <w:pPr>
              <w:pStyle w:val="TAL"/>
              <w:rPr>
                <w:lang w:eastAsia="en-US"/>
              </w:rPr>
            </w:pPr>
            <w:r w:rsidRPr="00DD6CFB">
              <w:rPr>
                <w:lang w:eastAsia="en-US"/>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22F659E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5FE2B6B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787C014" w14:textId="77777777" w:rsidR="004335ED" w:rsidRPr="00DD6CFB" w:rsidRDefault="004335ED" w:rsidP="000D75B4">
            <w:pPr>
              <w:pStyle w:val="TAL"/>
              <w:rPr>
                <w:lang w:eastAsia="en-US"/>
              </w:rPr>
            </w:pPr>
            <w:r w:rsidRPr="00DD6CFB">
              <w:rPr>
                <w:lang w:eastAsia="en-US"/>
              </w:rPr>
              <w:t>Corrections and updates to UE Capability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08AF1" w14:textId="77777777" w:rsidR="004335ED" w:rsidRPr="00DD6CFB" w:rsidRDefault="004335ED" w:rsidP="000D75B4">
            <w:pPr>
              <w:pStyle w:val="TAL"/>
              <w:rPr>
                <w:lang w:eastAsia="en-US"/>
              </w:rPr>
            </w:pPr>
            <w:r w:rsidRPr="00DD6CFB">
              <w:rPr>
                <w:lang w:eastAsia="en-US"/>
              </w:rPr>
              <w:t>15.1.0</w:t>
            </w:r>
          </w:p>
        </w:tc>
      </w:tr>
      <w:tr w:rsidR="004335ED" w:rsidRPr="0031204F" w14:paraId="317C82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5E84BD"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171ACE"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C2A00" w14:textId="77777777" w:rsidR="004335ED" w:rsidRPr="00DD6CFB" w:rsidRDefault="004335ED" w:rsidP="000D75B4">
            <w:pPr>
              <w:pStyle w:val="TAL"/>
              <w:rPr>
                <w:lang w:eastAsia="en-US"/>
              </w:rPr>
            </w:pPr>
            <w:r w:rsidRPr="00DD6CFB">
              <w:rPr>
                <w:lang w:eastAsia="en-US"/>
              </w:rPr>
              <w:t>R5-185085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9421AF" w14:textId="77777777" w:rsidR="004335ED" w:rsidRPr="00DD6CFB" w:rsidRDefault="004335ED" w:rsidP="000D75B4">
            <w:pPr>
              <w:pStyle w:val="TAL"/>
              <w:rPr>
                <w:lang w:eastAsia="en-US"/>
              </w:rPr>
            </w:pPr>
            <w:r w:rsidRPr="00DD6CFB">
              <w:rPr>
                <w:lang w:eastAsia="en-US"/>
              </w:rPr>
              <w:t>0087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73DD0EB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0289672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C472EB0" w14:textId="77777777" w:rsidR="004335ED" w:rsidRPr="00DD6CFB" w:rsidRDefault="004335ED" w:rsidP="000D75B4">
            <w:pPr>
              <w:pStyle w:val="TAL"/>
              <w:rPr>
                <w:lang w:eastAsia="en-US"/>
              </w:rPr>
            </w:pPr>
            <w:r w:rsidRPr="00DD6CFB">
              <w:rPr>
                <w:lang w:eastAsia="en-US"/>
              </w:rPr>
              <w:t>Addition of UM condition to RLC-Bearer-Config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708E2" w14:textId="77777777" w:rsidR="004335ED" w:rsidRPr="00DD6CFB" w:rsidRDefault="004335ED" w:rsidP="000D75B4">
            <w:pPr>
              <w:pStyle w:val="TAL"/>
              <w:rPr>
                <w:lang w:eastAsia="en-US"/>
              </w:rPr>
            </w:pPr>
            <w:r w:rsidRPr="00DD6CFB">
              <w:rPr>
                <w:lang w:eastAsia="en-US"/>
              </w:rPr>
              <w:t>15.1.0</w:t>
            </w:r>
          </w:p>
        </w:tc>
      </w:tr>
      <w:tr w:rsidR="004335ED" w:rsidRPr="0031204F" w14:paraId="36FD63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AFA4AA"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4CD3BE"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3EC86" w14:textId="77777777" w:rsidR="004335ED" w:rsidRPr="00DD6CFB" w:rsidRDefault="004335ED" w:rsidP="000D75B4">
            <w:pPr>
              <w:pStyle w:val="TAL"/>
              <w:rPr>
                <w:lang w:eastAsia="en-US"/>
              </w:rPr>
            </w:pPr>
            <w:r w:rsidRPr="00DD6CFB">
              <w:rPr>
                <w:lang w:eastAsia="en-US"/>
              </w:rPr>
              <w:t>R5-185133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75BBFA" w14:textId="77777777" w:rsidR="004335ED" w:rsidRPr="00DD6CFB" w:rsidRDefault="004335ED" w:rsidP="000D75B4">
            <w:pPr>
              <w:pStyle w:val="TAL"/>
              <w:rPr>
                <w:lang w:eastAsia="en-US"/>
              </w:rPr>
            </w:pPr>
            <w:r w:rsidRPr="00DD6CFB">
              <w:rPr>
                <w:lang w:eastAsia="en-US"/>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42B943D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586D00D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8C57771" w14:textId="77777777" w:rsidR="004335ED" w:rsidRPr="00DD6CFB" w:rsidRDefault="004335ED" w:rsidP="000D75B4">
            <w:pPr>
              <w:pStyle w:val="TAL"/>
              <w:rPr>
                <w:lang w:eastAsia="en-US"/>
              </w:rPr>
            </w:pPr>
            <w:r w:rsidRPr="00DD6CFB">
              <w:rPr>
                <w:lang w:eastAsia="en-US"/>
              </w:rPr>
              <w:t>Correction of clause 4.3.3.2.3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40D41" w14:textId="77777777" w:rsidR="004335ED" w:rsidRPr="00DD6CFB" w:rsidRDefault="004335ED" w:rsidP="000D75B4">
            <w:pPr>
              <w:pStyle w:val="TAL"/>
              <w:rPr>
                <w:lang w:eastAsia="en-US"/>
              </w:rPr>
            </w:pPr>
            <w:r w:rsidRPr="00DD6CFB">
              <w:rPr>
                <w:lang w:eastAsia="en-US"/>
              </w:rPr>
              <w:t>15.1.0</w:t>
            </w:r>
          </w:p>
        </w:tc>
      </w:tr>
      <w:tr w:rsidR="004335ED" w:rsidRPr="0031204F" w14:paraId="7449AA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D8A34C"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D7845"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FBCADB" w14:textId="77777777" w:rsidR="004335ED" w:rsidRPr="00DD6CFB" w:rsidRDefault="004335ED" w:rsidP="000D75B4">
            <w:pPr>
              <w:pStyle w:val="TAL"/>
              <w:rPr>
                <w:lang w:eastAsia="en-US"/>
              </w:rPr>
            </w:pPr>
            <w:r w:rsidRPr="00DD6CFB">
              <w:rPr>
                <w:lang w:eastAsia="en-US"/>
              </w:rPr>
              <w:t>R5-185163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A1FA98" w14:textId="77777777" w:rsidR="004335ED" w:rsidRPr="00DD6CFB" w:rsidRDefault="004335ED" w:rsidP="000D75B4">
            <w:pPr>
              <w:pStyle w:val="TAL"/>
              <w:rPr>
                <w:lang w:eastAsia="en-US"/>
              </w:rPr>
            </w:pPr>
            <w:r w:rsidRPr="00DD6CFB">
              <w:rPr>
                <w:lang w:eastAsia="en-US"/>
              </w:rPr>
              <w:t>0018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3B17543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09058D6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50E8BB3" w14:textId="77777777" w:rsidR="004335ED" w:rsidRPr="00DD6CFB" w:rsidRDefault="004335ED" w:rsidP="000D75B4">
            <w:pPr>
              <w:pStyle w:val="TAL"/>
              <w:rPr>
                <w:lang w:eastAsia="en-US"/>
              </w:rPr>
            </w:pPr>
            <w:r w:rsidRPr="00DD6CFB">
              <w:rPr>
                <w:lang w:eastAsia="en-US"/>
              </w:rPr>
              <w:t xml:space="preserve">Modified </w:t>
            </w:r>
            <w:proofErr w:type="spellStart"/>
            <w:r w:rsidRPr="00DD6CFB">
              <w:rPr>
                <w:lang w:eastAsia="en-US"/>
              </w:rPr>
              <w:t>RRC_Connected</w:t>
            </w:r>
            <w:proofErr w:type="spellEnd"/>
            <w:r w:rsidRPr="00DD6CFB">
              <w:rPr>
                <w:lang w:eastAsia="en-US"/>
              </w:rPr>
              <w:t xml:space="preserve"> procedure for Multi PDN  throughout the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21F5B" w14:textId="77777777" w:rsidR="004335ED" w:rsidRPr="00DD6CFB" w:rsidRDefault="004335ED" w:rsidP="000D75B4">
            <w:pPr>
              <w:pStyle w:val="TAL"/>
              <w:rPr>
                <w:lang w:eastAsia="en-US"/>
              </w:rPr>
            </w:pPr>
            <w:r w:rsidRPr="00DD6CFB">
              <w:rPr>
                <w:lang w:eastAsia="en-US"/>
              </w:rPr>
              <w:t>15.1.0</w:t>
            </w:r>
          </w:p>
        </w:tc>
      </w:tr>
      <w:tr w:rsidR="004335ED" w:rsidRPr="0031204F" w14:paraId="7F2B4C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2ED070"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FF353A"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A9B210" w14:textId="77777777" w:rsidR="004335ED" w:rsidRPr="00DD6CFB" w:rsidRDefault="004335ED" w:rsidP="000D75B4">
            <w:pPr>
              <w:pStyle w:val="TAL"/>
              <w:rPr>
                <w:lang w:eastAsia="en-US"/>
              </w:rPr>
            </w:pPr>
            <w:r w:rsidRPr="00DD6CFB">
              <w:rPr>
                <w:lang w:eastAsia="en-US"/>
              </w:rPr>
              <w:t>R5-185165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20C7EF" w14:textId="77777777" w:rsidR="004335ED" w:rsidRPr="00DD6CFB" w:rsidRDefault="004335ED" w:rsidP="000D75B4">
            <w:pPr>
              <w:pStyle w:val="TAL"/>
              <w:rPr>
                <w:lang w:eastAsia="en-US"/>
              </w:rPr>
            </w:pPr>
            <w:r w:rsidRPr="00DD6CFB">
              <w:rPr>
                <w:lang w:eastAsia="en-US"/>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59A2F78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5BFF293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6DC489D" w14:textId="77777777" w:rsidR="004335ED" w:rsidRPr="00DD6CFB" w:rsidRDefault="004335ED" w:rsidP="000D75B4">
            <w:pPr>
              <w:pStyle w:val="TAL"/>
              <w:rPr>
                <w:lang w:eastAsia="en-US"/>
              </w:rPr>
            </w:pPr>
            <w:r w:rsidRPr="00DD6CFB">
              <w:rPr>
                <w:lang w:eastAsia="en-US"/>
              </w:rPr>
              <w:t>Update EN-DC Generic Procedure Parameter for Multi-PDN addition throughout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AACFE" w14:textId="77777777" w:rsidR="004335ED" w:rsidRPr="00DD6CFB" w:rsidRDefault="004335ED" w:rsidP="000D75B4">
            <w:pPr>
              <w:pStyle w:val="TAL"/>
              <w:rPr>
                <w:lang w:eastAsia="en-US"/>
              </w:rPr>
            </w:pPr>
            <w:r w:rsidRPr="00DD6CFB">
              <w:rPr>
                <w:lang w:eastAsia="en-US"/>
              </w:rPr>
              <w:t>15.1.0</w:t>
            </w:r>
          </w:p>
        </w:tc>
      </w:tr>
      <w:tr w:rsidR="004335ED" w:rsidRPr="0031204F" w14:paraId="58BBD6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2AC40D"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AFE9C8"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A88D4C" w14:textId="77777777" w:rsidR="004335ED" w:rsidRPr="00DD6CFB" w:rsidRDefault="004335ED" w:rsidP="000D75B4">
            <w:pPr>
              <w:pStyle w:val="TAL"/>
              <w:rPr>
                <w:lang w:eastAsia="en-US"/>
              </w:rPr>
            </w:pPr>
            <w:r w:rsidRPr="00DD6CFB">
              <w:rPr>
                <w:lang w:eastAsia="en-US"/>
              </w:rPr>
              <w:t>R5-185168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418F54" w14:textId="77777777" w:rsidR="004335ED" w:rsidRPr="00DD6CFB" w:rsidRDefault="004335ED" w:rsidP="000D75B4">
            <w:pPr>
              <w:pStyle w:val="TAL"/>
              <w:rPr>
                <w:lang w:eastAsia="en-US"/>
              </w:rPr>
            </w:pPr>
            <w:r w:rsidRPr="00DD6CFB">
              <w:rPr>
                <w:lang w:eastAsia="en-US"/>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6024408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9CBC7D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9BF672A" w14:textId="77777777" w:rsidR="004335ED" w:rsidRPr="00DD6CFB" w:rsidRDefault="004335ED" w:rsidP="000D75B4">
            <w:pPr>
              <w:pStyle w:val="TAL"/>
              <w:rPr>
                <w:lang w:eastAsia="en-US"/>
              </w:rPr>
            </w:pPr>
            <w:r w:rsidRPr="00DD6CFB">
              <w:rPr>
                <w:lang w:eastAsia="en-US"/>
              </w:rPr>
              <w:t>Introduction of OTA signalling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59617" w14:textId="77777777" w:rsidR="004335ED" w:rsidRPr="00DD6CFB" w:rsidRDefault="004335ED" w:rsidP="000D75B4">
            <w:pPr>
              <w:pStyle w:val="TAL"/>
              <w:rPr>
                <w:lang w:eastAsia="en-US"/>
              </w:rPr>
            </w:pPr>
            <w:r w:rsidRPr="00DD6CFB">
              <w:rPr>
                <w:lang w:eastAsia="en-US"/>
              </w:rPr>
              <w:t>15.1.0</w:t>
            </w:r>
          </w:p>
        </w:tc>
      </w:tr>
      <w:tr w:rsidR="004335ED" w:rsidRPr="0031204F" w14:paraId="4E76F0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1D3CC2"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B0A450"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9C4FA0" w14:textId="77777777" w:rsidR="004335ED" w:rsidRPr="00DD6CFB" w:rsidRDefault="004335ED" w:rsidP="000D75B4">
            <w:pPr>
              <w:pStyle w:val="TAL"/>
              <w:rPr>
                <w:lang w:eastAsia="en-US"/>
              </w:rPr>
            </w:pPr>
            <w:r w:rsidRPr="00DD6CFB">
              <w:rPr>
                <w:lang w:eastAsia="en-US"/>
              </w:rPr>
              <w:t>R5-185171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A7A0AA" w14:textId="77777777" w:rsidR="004335ED" w:rsidRPr="00DD6CFB" w:rsidRDefault="004335ED" w:rsidP="000D75B4">
            <w:pPr>
              <w:pStyle w:val="TAL"/>
              <w:rPr>
                <w:lang w:eastAsia="en-US"/>
              </w:rPr>
            </w:pPr>
            <w:r w:rsidRPr="00DD6CFB">
              <w:rPr>
                <w:lang w:eastAsia="en-US"/>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24CB770C"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2CA2C04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AB84BF8" w14:textId="77777777" w:rsidR="004335ED" w:rsidRPr="00DD6CFB" w:rsidRDefault="004335ED" w:rsidP="000D75B4">
            <w:pPr>
              <w:pStyle w:val="TAL"/>
              <w:rPr>
                <w:lang w:eastAsia="en-US"/>
              </w:rPr>
            </w:pPr>
            <w:r w:rsidRPr="00DD6CFB">
              <w:rPr>
                <w:lang w:eastAsia="en-US"/>
              </w:rPr>
              <w:t xml:space="preserve">Updates to PDCCH and </w:t>
            </w:r>
            <w:proofErr w:type="spellStart"/>
            <w:r w:rsidRPr="00DD6CFB">
              <w:rPr>
                <w:lang w:eastAsia="en-US"/>
              </w:rPr>
              <w:t>SearchSpace</w:t>
            </w:r>
            <w:proofErr w:type="spellEnd"/>
            <w:r w:rsidRPr="00DD6CFB">
              <w:rPr>
                <w:lang w:eastAsia="en-US"/>
              </w:rPr>
              <w:t xml:space="preserv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6EEB" w14:textId="77777777" w:rsidR="004335ED" w:rsidRPr="00DD6CFB" w:rsidRDefault="004335ED" w:rsidP="000D75B4">
            <w:pPr>
              <w:pStyle w:val="TAL"/>
              <w:rPr>
                <w:lang w:eastAsia="en-US"/>
              </w:rPr>
            </w:pPr>
            <w:r w:rsidRPr="00DD6CFB">
              <w:rPr>
                <w:lang w:eastAsia="en-US"/>
              </w:rPr>
              <w:t>15.1.0</w:t>
            </w:r>
          </w:p>
        </w:tc>
      </w:tr>
      <w:tr w:rsidR="004335ED" w:rsidRPr="0031204F" w14:paraId="696422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FE1B16"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61FD14"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3692D2" w14:textId="77777777" w:rsidR="004335ED" w:rsidRPr="00DD6CFB" w:rsidRDefault="004335ED" w:rsidP="000D75B4">
            <w:pPr>
              <w:pStyle w:val="TAL"/>
              <w:rPr>
                <w:lang w:eastAsia="en-US"/>
              </w:rPr>
            </w:pPr>
            <w:r w:rsidRPr="00DD6CFB">
              <w:rPr>
                <w:lang w:eastAsia="en-US"/>
              </w:rPr>
              <w:t>R5-185173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AB8915" w14:textId="77777777" w:rsidR="004335ED" w:rsidRPr="00DD6CFB" w:rsidRDefault="004335ED" w:rsidP="000D75B4">
            <w:pPr>
              <w:pStyle w:val="TAL"/>
              <w:rPr>
                <w:lang w:eastAsia="en-US"/>
              </w:rPr>
            </w:pPr>
            <w:r w:rsidRPr="00DD6CFB">
              <w:rPr>
                <w:lang w:eastAsia="en-US"/>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2FB6E22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60E4E0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DD533CC" w14:textId="77777777" w:rsidR="004335ED" w:rsidRPr="00DD6CFB" w:rsidRDefault="004335ED" w:rsidP="000D75B4">
            <w:pPr>
              <w:pStyle w:val="TAL"/>
              <w:rPr>
                <w:lang w:eastAsia="en-US"/>
              </w:rPr>
            </w:pPr>
            <w:r w:rsidRPr="00DD6CFB">
              <w:rPr>
                <w:lang w:eastAsia="en-US"/>
              </w:rPr>
              <w:t>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0E23E" w14:textId="77777777" w:rsidR="004335ED" w:rsidRPr="00DD6CFB" w:rsidRDefault="004335ED" w:rsidP="000D75B4">
            <w:pPr>
              <w:pStyle w:val="TAL"/>
              <w:rPr>
                <w:lang w:eastAsia="en-US"/>
              </w:rPr>
            </w:pPr>
            <w:r w:rsidRPr="00DD6CFB">
              <w:rPr>
                <w:lang w:eastAsia="en-US"/>
              </w:rPr>
              <w:t>15.1.0</w:t>
            </w:r>
          </w:p>
        </w:tc>
      </w:tr>
      <w:tr w:rsidR="004335ED" w:rsidRPr="0031204F" w14:paraId="342A5A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97770D"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BEF521"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CED0CD" w14:textId="77777777" w:rsidR="004335ED" w:rsidRPr="00DD6CFB" w:rsidRDefault="004335ED" w:rsidP="000D75B4">
            <w:pPr>
              <w:pStyle w:val="TAL"/>
              <w:rPr>
                <w:lang w:eastAsia="en-US"/>
              </w:rPr>
            </w:pPr>
            <w:r w:rsidRPr="00DD6CFB">
              <w:rPr>
                <w:lang w:eastAsia="en-US"/>
              </w:rPr>
              <w:t>R5-185177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2D0BD6" w14:textId="77777777" w:rsidR="004335ED" w:rsidRPr="00DD6CFB" w:rsidRDefault="004335ED" w:rsidP="000D75B4">
            <w:pPr>
              <w:pStyle w:val="TAL"/>
              <w:rPr>
                <w:lang w:eastAsia="en-US"/>
              </w:rPr>
            </w:pPr>
            <w:r w:rsidRPr="00DD6CFB">
              <w:rPr>
                <w:lang w:eastAsia="en-US"/>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7A2BCF8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7DC5767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B5F6A69" w14:textId="77777777" w:rsidR="004335ED" w:rsidRPr="00DD6CFB" w:rsidRDefault="004335ED" w:rsidP="000D75B4">
            <w:pPr>
              <w:pStyle w:val="TAL"/>
              <w:rPr>
                <w:lang w:eastAsia="en-US"/>
              </w:rPr>
            </w:pPr>
            <w:r w:rsidRPr="00DD6CFB">
              <w:rPr>
                <w:lang w:eastAsia="en-US"/>
              </w:rPr>
              <w:t>Introduction of test frequencies for signalling testing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1FF42" w14:textId="77777777" w:rsidR="004335ED" w:rsidRPr="00DD6CFB" w:rsidRDefault="004335ED" w:rsidP="000D75B4">
            <w:pPr>
              <w:pStyle w:val="TAL"/>
              <w:rPr>
                <w:lang w:eastAsia="en-US"/>
              </w:rPr>
            </w:pPr>
            <w:r w:rsidRPr="00DD6CFB">
              <w:rPr>
                <w:lang w:eastAsia="en-US"/>
              </w:rPr>
              <w:t>15.1.0</w:t>
            </w:r>
          </w:p>
        </w:tc>
      </w:tr>
      <w:tr w:rsidR="004335ED" w:rsidRPr="0031204F" w14:paraId="0E3299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EDEDD0"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C9309C"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5AA7AB" w14:textId="77777777" w:rsidR="004335ED" w:rsidRPr="00DD6CFB" w:rsidRDefault="004335ED" w:rsidP="000D75B4">
            <w:pPr>
              <w:pStyle w:val="TAL"/>
              <w:rPr>
                <w:lang w:eastAsia="en-US"/>
              </w:rPr>
            </w:pPr>
            <w:r w:rsidRPr="00DD6CFB">
              <w:rPr>
                <w:lang w:eastAsia="en-US"/>
              </w:rPr>
              <w:t>R5-185250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2DEFA2D" w14:textId="77777777" w:rsidR="004335ED" w:rsidRPr="00DD6CFB" w:rsidRDefault="004335ED" w:rsidP="000D75B4">
            <w:pPr>
              <w:pStyle w:val="TAL"/>
              <w:rPr>
                <w:lang w:eastAsia="en-US"/>
              </w:rPr>
            </w:pPr>
            <w:r w:rsidRPr="00DD6CFB">
              <w:rPr>
                <w:lang w:eastAsia="en-US"/>
              </w:rPr>
              <w:t>0023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4F306CE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0FCE007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CF4409F" w14:textId="77777777" w:rsidR="004335ED" w:rsidRPr="00DD6CFB" w:rsidRDefault="004335ED" w:rsidP="000D75B4">
            <w:pPr>
              <w:pStyle w:val="TAL"/>
              <w:rPr>
                <w:lang w:eastAsia="en-US"/>
              </w:rPr>
            </w:pPr>
            <w:r w:rsidRPr="00DD6CFB">
              <w:rPr>
                <w:lang w:eastAsia="en-US"/>
              </w:rPr>
              <w:t>Introduction of test frequencies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015D6" w14:textId="77777777" w:rsidR="004335ED" w:rsidRPr="00DD6CFB" w:rsidRDefault="004335ED" w:rsidP="000D75B4">
            <w:pPr>
              <w:pStyle w:val="TAL"/>
              <w:rPr>
                <w:lang w:eastAsia="en-US"/>
              </w:rPr>
            </w:pPr>
            <w:r w:rsidRPr="00DD6CFB">
              <w:rPr>
                <w:lang w:eastAsia="en-US"/>
              </w:rPr>
              <w:t>15.1.0</w:t>
            </w:r>
          </w:p>
        </w:tc>
      </w:tr>
      <w:tr w:rsidR="004335ED" w:rsidRPr="0031204F" w14:paraId="306DCA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2AEC26"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B24C5C"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286E78" w14:textId="77777777" w:rsidR="004335ED" w:rsidRPr="00DD6CFB" w:rsidRDefault="004335ED" w:rsidP="000D75B4">
            <w:pPr>
              <w:pStyle w:val="TAL"/>
              <w:rPr>
                <w:lang w:eastAsia="en-US"/>
              </w:rPr>
            </w:pPr>
            <w:r w:rsidRPr="00DD6CFB">
              <w:rPr>
                <w:lang w:eastAsia="en-US"/>
              </w:rPr>
              <w:t>R5-185251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22AD9D" w14:textId="77777777" w:rsidR="004335ED" w:rsidRPr="00DD6CFB" w:rsidRDefault="004335ED" w:rsidP="000D75B4">
            <w:pPr>
              <w:pStyle w:val="TAL"/>
              <w:rPr>
                <w:lang w:eastAsia="en-US"/>
              </w:rPr>
            </w:pPr>
            <w:r w:rsidRPr="00DD6CFB">
              <w:rPr>
                <w:lang w:eastAsia="en-US"/>
              </w:rPr>
              <w:t>0024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D6B267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2AF998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5A23C12" w14:textId="77777777" w:rsidR="004335ED" w:rsidRPr="00DD6CFB" w:rsidRDefault="004335ED" w:rsidP="000D75B4">
            <w:pPr>
              <w:pStyle w:val="TAL"/>
              <w:rPr>
                <w:lang w:eastAsia="en-US"/>
              </w:rPr>
            </w:pPr>
            <w:r w:rsidRPr="00DD6CFB">
              <w:rPr>
                <w:lang w:eastAsia="en-US"/>
              </w:rPr>
              <w:t>Introduction of test frequencies for NR band n2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73876" w14:textId="77777777" w:rsidR="004335ED" w:rsidRPr="00DD6CFB" w:rsidRDefault="004335ED" w:rsidP="000D75B4">
            <w:pPr>
              <w:pStyle w:val="TAL"/>
              <w:rPr>
                <w:lang w:eastAsia="en-US"/>
              </w:rPr>
            </w:pPr>
            <w:r w:rsidRPr="00DD6CFB">
              <w:rPr>
                <w:lang w:eastAsia="en-US"/>
              </w:rPr>
              <w:t>15.1.0</w:t>
            </w:r>
          </w:p>
        </w:tc>
      </w:tr>
      <w:tr w:rsidR="004335ED" w:rsidRPr="0031204F" w14:paraId="16065FE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EB589C"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B3471E"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BC19D8" w14:textId="77777777" w:rsidR="004335ED" w:rsidRPr="00DD6CFB" w:rsidRDefault="004335ED" w:rsidP="000D75B4">
            <w:pPr>
              <w:pStyle w:val="TAL"/>
              <w:rPr>
                <w:lang w:eastAsia="en-US"/>
              </w:rPr>
            </w:pPr>
            <w:r w:rsidRPr="00DD6CFB">
              <w:rPr>
                <w:lang w:eastAsia="en-US"/>
              </w:rPr>
              <w:t>R5-185252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386C67" w14:textId="77777777" w:rsidR="004335ED" w:rsidRPr="00DD6CFB" w:rsidRDefault="004335ED" w:rsidP="000D75B4">
            <w:pPr>
              <w:pStyle w:val="TAL"/>
              <w:rPr>
                <w:lang w:eastAsia="en-US"/>
              </w:rPr>
            </w:pPr>
            <w:r w:rsidRPr="00DD6CFB">
              <w:rPr>
                <w:lang w:eastAsia="en-US"/>
              </w:rPr>
              <w:t>0025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3FA38BB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00333B9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8825A29" w14:textId="77777777" w:rsidR="004335ED" w:rsidRPr="00DD6CFB" w:rsidRDefault="004335ED" w:rsidP="000D75B4">
            <w:pPr>
              <w:pStyle w:val="TAL"/>
              <w:rPr>
                <w:lang w:eastAsia="en-US"/>
              </w:rPr>
            </w:pPr>
            <w:r w:rsidRPr="00DD6CFB">
              <w:rPr>
                <w:lang w:eastAsia="en-US"/>
              </w:rPr>
              <w:t>Introduction of test frequencies for NR band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9C138" w14:textId="77777777" w:rsidR="004335ED" w:rsidRPr="00DD6CFB" w:rsidRDefault="004335ED" w:rsidP="000D75B4">
            <w:pPr>
              <w:pStyle w:val="TAL"/>
              <w:rPr>
                <w:lang w:eastAsia="en-US"/>
              </w:rPr>
            </w:pPr>
            <w:r w:rsidRPr="00DD6CFB">
              <w:rPr>
                <w:lang w:eastAsia="en-US"/>
              </w:rPr>
              <w:t>15.1.0</w:t>
            </w:r>
          </w:p>
        </w:tc>
      </w:tr>
      <w:tr w:rsidR="004335ED" w:rsidRPr="0031204F" w14:paraId="4DB914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9A039A"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88E6E3"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E784A" w14:textId="77777777" w:rsidR="004335ED" w:rsidRPr="00DD6CFB" w:rsidRDefault="004335ED" w:rsidP="000D75B4">
            <w:pPr>
              <w:pStyle w:val="TAL"/>
              <w:rPr>
                <w:lang w:eastAsia="en-US"/>
              </w:rPr>
            </w:pPr>
            <w:r w:rsidRPr="00DD6CFB">
              <w:rPr>
                <w:lang w:eastAsia="en-US"/>
              </w:rPr>
              <w:t>R5-185253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29A951" w14:textId="77777777" w:rsidR="004335ED" w:rsidRPr="00DD6CFB" w:rsidRDefault="004335ED" w:rsidP="000D75B4">
            <w:pPr>
              <w:pStyle w:val="TAL"/>
              <w:rPr>
                <w:lang w:eastAsia="en-US"/>
              </w:rPr>
            </w:pPr>
            <w:r w:rsidRPr="00DD6CFB">
              <w:rPr>
                <w:lang w:eastAsia="en-US"/>
              </w:rPr>
              <w:t>0026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26515AA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A0E699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5F4B76B" w14:textId="77777777" w:rsidR="004335ED" w:rsidRPr="00DD6CFB" w:rsidRDefault="004335ED" w:rsidP="000D75B4">
            <w:pPr>
              <w:pStyle w:val="TAL"/>
              <w:rPr>
                <w:lang w:eastAsia="en-US"/>
              </w:rPr>
            </w:pPr>
            <w:r w:rsidRPr="00DD6CFB">
              <w:rPr>
                <w:lang w:eastAsia="en-US"/>
              </w:rPr>
              <w:t>Introduction of test frequencies for NR band n5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D5240" w14:textId="77777777" w:rsidR="004335ED" w:rsidRPr="00DD6CFB" w:rsidRDefault="004335ED" w:rsidP="000D75B4">
            <w:pPr>
              <w:pStyle w:val="TAL"/>
              <w:rPr>
                <w:lang w:eastAsia="en-US"/>
              </w:rPr>
            </w:pPr>
            <w:r w:rsidRPr="00DD6CFB">
              <w:rPr>
                <w:lang w:eastAsia="en-US"/>
              </w:rPr>
              <w:t>15.1.0</w:t>
            </w:r>
          </w:p>
        </w:tc>
      </w:tr>
      <w:tr w:rsidR="004335ED" w:rsidRPr="0031204F" w14:paraId="05D8B4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573580"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AC5122"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B152D4" w14:textId="77777777" w:rsidR="004335ED" w:rsidRPr="00DD6CFB" w:rsidRDefault="004335ED" w:rsidP="000D75B4">
            <w:pPr>
              <w:pStyle w:val="TAL"/>
              <w:rPr>
                <w:lang w:eastAsia="en-US"/>
              </w:rPr>
            </w:pPr>
            <w:r w:rsidRPr="00DD6CFB">
              <w:rPr>
                <w:lang w:eastAsia="en-US"/>
              </w:rPr>
              <w:t>R5-185254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C361CF" w14:textId="77777777" w:rsidR="004335ED" w:rsidRPr="00DD6CFB" w:rsidRDefault="004335ED" w:rsidP="000D75B4">
            <w:pPr>
              <w:pStyle w:val="TAL"/>
              <w:rPr>
                <w:lang w:eastAsia="en-US"/>
              </w:rPr>
            </w:pPr>
            <w:r w:rsidRPr="00DD6CFB">
              <w:rPr>
                <w:lang w:eastAsia="en-US"/>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7C8C376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2A35AE1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864ECE4" w14:textId="77777777" w:rsidR="004335ED" w:rsidRPr="00DD6CFB" w:rsidRDefault="004335ED" w:rsidP="000D75B4">
            <w:pPr>
              <w:pStyle w:val="TAL"/>
              <w:rPr>
                <w:lang w:eastAsia="en-US"/>
              </w:rPr>
            </w:pPr>
            <w:r w:rsidRPr="00DD6CFB">
              <w:rPr>
                <w:lang w:eastAsia="en-US"/>
              </w:rPr>
              <w:t>Introduction of test frequencies for NR band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0D1AE" w14:textId="77777777" w:rsidR="004335ED" w:rsidRPr="00DD6CFB" w:rsidRDefault="004335ED" w:rsidP="000D75B4">
            <w:pPr>
              <w:pStyle w:val="TAL"/>
              <w:rPr>
                <w:lang w:eastAsia="en-US"/>
              </w:rPr>
            </w:pPr>
            <w:r w:rsidRPr="00DD6CFB">
              <w:rPr>
                <w:lang w:eastAsia="en-US"/>
              </w:rPr>
              <w:t>15.1.0</w:t>
            </w:r>
          </w:p>
        </w:tc>
      </w:tr>
      <w:tr w:rsidR="004335ED" w:rsidRPr="0031204F" w14:paraId="6307301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8EF751"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B2CBF6"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77C5A" w14:textId="77777777" w:rsidR="004335ED" w:rsidRPr="00DD6CFB" w:rsidRDefault="004335ED" w:rsidP="000D75B4">
            <w:pPr>
              <w:pStyle w:val="TAL"/>
              <w:rPr>
                <w:lang w:eastAsia="en-US"/>
              </w:rPr>
            </w:pPr>
            <w:r w:rsidRPr="00DD6CFB">
              <w:rPr>
                <w:lang w:eastAsia="en-US"/>
              </w:rPr>
              <w:t>R5-185255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7A5652" w14:textId="77777777" w:rsidR="004335ED" w:rsidRPr="00DD6CFB" w:rsidRDefault="004335ED" w:rsidP="000D75B4">
            <w:pPr>
              <w:pStyle w:val="TAL"/>
              <w:rPr>
                <w:lang w:eastAsia="en-US"/>
              </w:rPr>
            </w:pPr>
            <w:r w:rsidRPr="00DD6CFB">
              <w:rPr>
                <w:lang w:eastAsia="en-US"/>
              </w:rPr>
              <w:t>0028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B4E688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5A0CA34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1E01F3A" w14:textId="77777777" w:rsidR="004335ED" w:rsidRPr="00DD6CFB" w:rsidRDefault="004335ED" w:rsidP="000D75B4">
            <w:pPr>
              <w:pStyle w:val="TAL"/>
              <w:rPr>
                <w:lang w:eastAsia="en-US"/>
              </w:rPr>
            </w:pPr>
            <w:r w:rsidRPr="00DD6CFB">
              <w:rPr>
                <w:lang w:eastAsia="en-US"/>
              </w:rPr>
              <w:t>Introduction of test frequencies for NR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ABE65" w14:textId="77777777" w:rsidR="004335ED" w:rsidRPr="00DD6CFB" w:rsidRDefault="004335ED" w:rsidP="000D75B4">
            <w:pPr>
              <w:pStyle w:val="TAL"/>
              <w:rPr>
                <w:lang w:eastAsia="en-US"/>
              </w:rPr>
            </w:pPr>
            <w:r w:rsidRPr="00DD6CFB">
              <w:rPr>
                <w:lang w:eastAsia="en-US"/>
              </w:rPr>
              <w:t>15.1.0</w:t>
            </w:r>
          </w:p>
        </w:tc>
      </w:tr>
      <w:tr w:rsidR="004335ED" w:rsidRPr="0031204F" w14:paraId="3E45D7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CC9E86"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A4F0D"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E76D6D" w14:textId="77777777" w:rsidR="004335ED" w:rsidRPr="00DD6CFB" w:rsidRDefault="004335ED" w:rsidP="000D75B4">
            <w:pPr>
              <w:pStyle w:val="TAL"/>
              <w:rPr>
                <w:lang w:eastAsia="en-US"/>
              </w:rPr>
            </w:pPr>
            <w:r w:rsidRPr="00DD6CFB">
              <w:rPr>
                <w:lang w:eastAsia="en-US"/>
              </w:rPr>
              <w:t>R5-185256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5DE848" w14:textId="77777777" w:rsidR="004335ED" w:rsidRPr="00DD6CFB" w:rsidRDefault="004335ED" w:rsidP="000D75B4">
            <w:pPr>
              <w:pStyle w:val="TAL"/>
              <w:rPr>
                <w:lang w:eastAsia="en-US"/>
              </w:rPr>
            </w:pPr>
            <w:r w:rsidRPr="00DD6CFB">
              <w:rPr>
                <w:lang w:eastAsia="en-US"/>
              </w:rPr>
              <w:t>0029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6AA4EB6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53E7685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F9ACBF6" w14:textId="77777777" w:rsidR="004335ED" w:rsidRPr="00DD6CFB" w:rsidRDefault="004335ED" w:rsidP="000D75B4">
            <w:pPr>
              <w:pStyle w:val="TAL"/>
              <w:rPr>
                <w:lang w:eastAsia="en-US"/>
              </w:rPr>
            </w:pPr>
            <w:r w:rsidRPr="00DD6CFB">
              <w:rPr>
                <w:lang w:eastAsia="en-US"/>
              </w:rPr>
              <w:t>Introduction of test frequencies for NR band n12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F8DF6" w14:textId="77777777" w:rsidR="004335ED" w:rsidRPr="00DD6CFB" w:rsidRDefault="004335ED" w:rsidP="000D75B4">
            <w:pPr>
              <w:pStyle w:val="TAL"/>
              <w:rPr>
                <w:lang w:eastAsia="en-US"/>
              </w:rPr>
            </w:pPr>
            <w:r w:rsidRPr="00DD6CFB">
              <w:rPr>
                <w:lang w:eastAsia="en-US"/>
              </w:rPr>
              <w:t>15.1.0</w:t>
            </w:r>
          </w:p>
        </w:tc>
      </w:tr>
      <w:tr w:rsidR="004335ED" w:rsidRPr="0031204F" w14:paraId="64E9F7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799CD4"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8242EA"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4DD2F0" w14:textId="77777777" w:rsidR="004335ED" w:rsidRPr="00DD6CFB" w:rsidRDefault="004335ED" w:rsidP="000D75B4">
            <w:pPr>
              <w:pStyle w:val="TAL"/>
              <w:rPr>
                <w:lang w:eastAsia="en-US"/>
              </w:rPr>
            </w:pPr>
            <w:r w:rsidRPr="00DD6CFB">
              <w:rPr>
                <w:lang w:eastAsia="en-US"/>
              </w:rPr>
              <w:t>R5-185257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A22969" w14:textId="77777777" w:rsidR="004335ED" w:rsidRPr="00DD6CFB" w:rsidRDefault="004335ED" w:rsidP="000D75B4">
            <w:pPr>
              <w:pStyle w:val="TAL"/>
              <w:rPr>
                <w:lang w:eastAsia="en-US"/>
              </w:rPr>
            </w:pPr>
            <w:r w:rsidRPr="00DD6CFB">
              <w:rPr>
                <w:lang w:eastAsia="en-US"/>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781B947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551B3B3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0BCCBB6" w14:textId="77777777" w:rsidR="004335ED" w:rsidRPr="00DD6CFB" w:rsidRDefault="004335ED" w:rsidP="000D75B4">
            <w:pPr>
              <w:pStyle w:val="TAL"/>
              <w:rPr>
                <w:lang w:eastAsia="en-US"/>
              </w:rPr>
            </w:pPr>
            <w:r w:rsidRPr="00DD6CFB">
              <w:rPr>
                <w:lang w:eastAsia="en-US"/>
              </w:rPr>
              <w:t>Introduction of test frequencies for NR band n20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FC734" w14:textId="77777777" w:rsidR="004335ED" w:rsidRPr="00DD6CFB" w:rsidRDefault="004335ED" w:rsidP="000D75B4">
            <w:pPr>
              <w:pStyle w:val="TAL"/>
              <w:rPr>
                <w:lang w:eastAsia="en-US"/>
              </w:rPr>
            </w:pPr>
            <w:r w:rsidRPr="00DD6CFB">
              <w:rPr>
                <w:lang w:eastAsia="en-US"/>
              </w:rPr>
              <w:t>15.1.0</w:t>
            </w:r>
          </w:p>
        </w:tc>
      </w:tr>
      <w:tr w:rsidR="004335ED" w:rsidRPr="0031204F" w14:paraId="337618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CF5CE5"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2BAE1B"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337D2" w14:textId="77777777" w:rsidR="004335ED" w:rsidRPr="00DD6CFB" w:rsidRDefault="004335ED" w:rsidP="000D75B4">
            <w:pPr>
              <w:pStyle w:val="TAL"/>
              <w:rPr>
                <w:lang w:eastAsia="en-US"/>
              </w:rPr>
            </w:pPr>
            <w:r w:rsidRPr="00DD6CFB">
              <w:rPr>
                <w:lang w:eastAsia="en-US"/>
              </w:rPr>
              <w:t>R5-185258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41506D" w14:textId="77777777" w:rsidR="004335ED" w:rsidRPr="00DD6CFB" w:rsidRDefault="004335ED" w:rsidP="000D75B4">
            <w:pPr>
              <w:pStyle w:val="TAL"/>
              <w:rPr>
                <w:lang w:eastAsia="en-US"/>
              </w:rPr>
            </w:pPr>
            <w:r w:rsidRPr="00DD6CFB">
              <w:rPr>
                <w:lang w:eastAsia="en-US"/>
              </w:rPr>
              <w:t>0031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6AB736F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1C4ABF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1064E2B" w14:textId="77777777" w:rsidR="004335ED" w:rsidRPr="00DD6CFB" w:rsidRDefault="004335ED" w:rsidP="000D75B4">
            <w:pPr>
              <w:pStyle w:val="TAL"/>
              <w:rPr>
                <w:lang w:eastAsia="en-US"/>
              </w:rPr>
            </w:pPr>
            <w:r w:rsidRPr="00DD6CFB">
              <w:rPr>
                <w:lang w:eastAsia="en-US"/>
              </w:rPr>
              <w:t>Introduction of test frequencies for NR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191E0" w14:textId="77777777" w:rsidR="004335ED" w:rsidRPr="00DD6CFB" w:rsidRDefault="004335ED" w:rsidP="000D75B4">
            <w:pPr>
              <w:pStyle w:val="TAL"/>
              <w:rPr>
                <w:lang w:eastAsia="en-US"/>
              </w:rPr>
            </w:pPr>
            <w:r w:rsidRPr="00DD6CFB">
              <w:rPr>
                <w:lang w:eastAsia="en-US"/>
              </w:rPr>
              <w:t>15.1.0</w:t>
            </w:r>
          </w:p>
        </w:tc>
      </w:tr>
      <w:tr w:rsidR="004335ED" w:rsidRPr="0031204F" w14:paraId="4D16C0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946743"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4A68BA"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A09D49" w14:textId="77777777" w:rsidR="004335ED" w:rsidRPr="00DD6CFB" w:rsidRDefault="004335ED" w:rsidP="000D75B4">
            <w:pPr>
              <w:pStyle w:val="TAL"/>
              <w:rPr>
                <w:lang w:eastAsia="en-US"/>
              </w:rPr>
            </w:pPr>
            <w:r w:rsidRPr="00DD6CFB">
              <w:rPr>
                <w:lang w:eastAsia="en-US"/>
              </w:rPr>
              <w:t>R5-185259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BEBAB6" w14:textId="77777777" w:rsidR="004335ED" w:rsidRPr="00DD6CFB" w:rsidRDefault="004335ED" w:rsidP="000D75B4">
            <w:pPr>
              <w:pStyle w:val="TAL"/>
              <w:rPr>
                <w:lang w:eastAsia="en-US"/>
              </w:rPr>
            </w:pPr>
            <w:r w:rsidRPr="00DD6CFB">
              <w:rPr>
                <w:lang w:eastAsia="en-US"/>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10D8CA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7FD956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FC829B0" w14:textId="77777777" w:rsidR="004335ED" w:rsidRPr="00DD6CFB" w:rsidRDefault="004335ED" w:rsidP="000D75B4">
            <w:pPr>
              <w:pStyle w:val="TAL"/>
              <w:rPr>
                <w:lang w:eastAsia="en-US"/>
              </w:rPr>
            </w:pPr>
            <w:r w:rsidRPr="00DD6CFB">
              <w:rPr>
                <w:lang w:eastAsia="en-US"/>
              </w:rPr>
              <w:t>Introduction of test frequencies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2405" w14:textId="77777777" w:rsidR="004335ED" w:rsidRPr="00DD6CFB" w:rsidRDefault="004335ED" w:rsidP="000D75B4">
            <w:pPr>
              <w:pStyle w:val="TAL"/>
              <w:rPr>
                <w:lang w:eastAsia="en-US"/>
              </w:rPr>
            </w:pPr>
            <w:r w:rsidRPr="00DD6CFB">
              <w:rPr>
                <w:lang w:eastAsia="en-US"/>
              </w:rPr>
              <w:t>15.1.0</w:t>
            </w:r>
          </w:p>
        </w:tc>
      </w:tr>
      <w:tr w:rsidR="004335ED" w:rsidRPr="0031204F" w14:paraId="5B56A6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F39677"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E03BAF"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5E6424" w14:textId="77777777" w:rsidR="004335ED" w:rsidRPr="00DD6CFB" w:rsidRDefault="004335ED" w:rsidP="000D75B4">
            <w:pPr>
              <w:pStyle w:val="TAL"/>
              <w:rPr>
                <w:lang w:eastAsia="en-US"/>
              </w:rPr>
            </w:pPr>
            <w:r w:rsidRPr="00DD6CFB">
              <w:rPr>
                <w:lang w:eastAsia="en-US"/>
              </w:rPr>
              <w:t>R5-185260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34A26E" w14:textId="77777777" w:rsidR="004335ED" w:rsidRPr="00DD6CFB" w:rsidRDefault="004335ED" w:rsidP="000D75B4">
            <w:pPr>
              <w:pStyle w:val="TAL"/>
              <w:rPr>
                <w:lang w:eastAsia="en-US"/>
              </w:rPr>
            </w:pPr>
            <w:r w:rsidRPr="00DD6CFB">
              <w:rPr>
                <w:lang w:eastAsia="en-US"/>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1E48184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4ED805C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50618C29" w14:textId="77777777" w:rsidR="004335ED" w:rsidRPr="00DD6CFB" w:rsidRDefault="004335ED" w:rsidP="000D75B4">
            <w:pPr>
              <w:pStyle w:val="TAL"/>
              <w:rPr>
                <w:lang w:eastAsia="en-US"/>
              </w:rPr>
            </w:pPr>
            <w:r w:rsidRPr="00DD6CFB">
              <w:rPr>
                <w:lang w:eastAsia="en-US"/>
              </w:rPr>
              <w:t>Introduction of test frequencies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AF2EF" w14:textId="77777777" w:rsidR="004335ED" w:rsidRPr="00DD6CFB" w:rsidRDefault="004335ED" w:rsidP="000D75B4">
            <w:pPr>
              <w:pStyle w:val="TAL"/>
              <w:rPr>
                <w:lang w:eastAsia="en-US"/>
              </w:rPr>
            </w:pPr>
            <w:r w:rsidRPr="00DD6CFB">
              <w:rPr>
                <w:lang w:eastAsia="en-US"/>
              </w:rPr>
              <w:t>15.1.0</w:t>
            </w:r>
          </w:p>
        </w:tc>
      </w:tr>
      <w:tr w:rsidR="004335ED" w:rsidRPr="0031204F" w14:paraId="298F59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32B12B"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C392C5"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E2425E" w14:textId="77777777" w:rsidR="004335ED" w:rsidRPr="00DD6CFB" w:rsidRDefault="004335ED" w:rsidP="000D75B4">
            <w:pPr>
              <w:pStyle w:val="TAL"/>
              <w:rPr>
                <w:lang w:eastAsia="en-US"/>
              </w:rPr>
            </w:pPr>
            <w:r w:rsidRPr="00DD6CFB">
              <w:rPr>
                <w:lang w:eastAsia="en-US"/>
              </w:rPr>
              <w:t>R5-185261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18EFD5" w14:textId="77777777" w:rsidR="004335ED" w:rsidRPr="00DD6CFB" w:rsidRDefault="004335ED" w:rsidP="000D75B4">
            <w:pPr>
              <w:pStyle w:val="TAL"/>
              <w:rPr>
                <w:lang w:eastAsia="en-US"/>
              </w:rPr>
            </w:pPr>
            <w:r w:rsidRPr="00DD6CFB">
              <w:rPr>
                <w:lang w:eastAsia="en-US"/>
              </w:rPr>
              <w:t>0034</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64B5AD7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28CDC95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9B2C1A9" w14:textId="77777777" w:rsidR="004335ED" w:rsidRPr="00DD6CFB" w:rsidRDefault="004335ED" w:rsidP="000D75B4">
            <w:pPr>
              <w:pStyle w:val="TAL"/>
              <w:rPr>
                <w:lang w:eastAsia="en-US"/>
              </w:rPr>
            </w:pPr>
            <w:r w:rsidRPr="00DD6CFB">
              <w:rPr>
                <w:lang w:eastAsia="en-US"/>
              </w:rPr>
              <w:t>Introduction of test frequencies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C582B" w14:textId="77777777" w:rsidR="004335ED" w:rsidRPr="00DD6CFB" w:rsidRDefault="004335ED" w:rsidP="000D75B4">
            <w:pPr>
              <w:pStyle w:val="TAL"/>
              <w:rPr>
                <w:lang w:eastAsia="en-US"/>
              </w:rPr>
            </w:pPr>
            <w:r w:rsidRPr="00DD6CFB">
              <w:rPr>
                <w:lang w:eastAsia="en-US"/>
              </w:rPr>
              <w:t>15.1.0</w:t>
            </w:r>
          </w:p>
        </w:tc>
      </w:tr>
      <w:tr w:rsidR="004335ED" w:rsidRPr="0031204F" w14:paraId="61026B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68F184"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063E62"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93D897" w14:textId="77777777" w:rsidR="004335ED" w:rsidRPr="00DD6CFB" w:rsidRDefault="004335ED" w:rsidP="000D75B4">
            <w:pPr>
              <w:pStyle w:val="TAL"/>
              <w:rPr>
                <w:lang w:eastAsia="en-US"/>
              </w:rPr>
            </w:pPr>
            <w:r w:rsidRPr="00DD6CFB">
              <w:rPr>
                <w:lang w:eastAsia="en-US"/>
              </w:rPr>
              <w:t>R5-185262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8E91265" w14:textId="77777777" w:rsidR="004335ED" w:rsidRPr="00DD6CFB" w:rsidRDefault="004335ED" w:rsidP="000D75B4">
            <w:pPr>
              <w:pStyle w:val="TAL"/>
              <w:rPr>
                <w:lang w:eastAsia="en-US"/>
              </w:rPr>
            </w:pPr>
            <w:r w:rsidRPr="00DD6CFB">
              <w:rPr>
                <w:lang w:eastAsia="en-US"/>
              </w:rPr>
              <w:t>0035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707351C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3153C2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0B062C8" w14:textId="77777777" w:rsidR="004335ED" w:rsidRPr="00DD6CFB" w:rsidRDefault="004335ED" w:rsidP="000D75B4">
            <w:pPr>
              <w:pStyle w:val="TAL"/>
              <w:rPr>
                <w:lang w:eastAsia="en-US"/>
              </w:rPr>
            </w:pPr>
            <w:r w:rsidRPr="00DD6CFB">
              <w:rPr>
                <w:lang w:eastAsia="en-US"/>
              </w:rPr>
              <w:t>Introduction of test frequencies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A4D3F" w14:textId="77777777" w:rsidR="004335ED" w:rsidRPr="00DD6CFB" w:rsidRDefault="004335ED" w:rsidP="000D75B4">
            <w:pPr>
              <w:pStyle w:val="TAL"/>
              <w:rPr>
                <w:lang w:eastAsia="en-US"/>
              </w:rPr>
            </w:pPr>
            <w:r w:rsidRPr="00DD6CFB">
              <w:rPr>
                <w:lang w:eastAsia="en-US"/>
              </w:rPr>
              <w:t>15.1.0</w:t>
            </w:r>
          </w:p>
        </w:tc>
      </w:tr>
      <w:tr w:rsidR="004335ED" w:rsidRPr="0031204F" w14:paraId="67C742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EC0342" w14:textId="77777777" w:rsidR="004335ED" w:rsidRPr="00DD6CFB" w:rsidRDefault="004335ED" w:rsidP="000D75B4">
            <w:pPr>
              <w:pStyle w:val="TAL"/>
              <w:rPr>
                <w:lang w:eastAsia="en-US"/>
              </w:rPr>
            </w:pPr>
            <w:r w:rsidRPr="00DD6CFB">
              <w:rPr>
                <w:lang w:eastAsia="en-US"/>
              </w:rPr>
              <w:lastRenderedPageBreak/>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45CD65"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59466" w14:textId="77777777" w:rsidR="004335ED" w:rsidRPr="00DD6CFB" w:rsidRDefault="004335ED" w:rsidP="000D75B4">
            <w:pPr>
              <w:pStyle w:val="TAL"/>
              <w:rPr>
                <w:lang w:eastAsia="en-US"/>
              </w:rPr>
            </w:pPr>
            <w:r w:rsidRPr="00DD6CFB">
              <w:rPr>
                <w:lang w:eastAsia="en-US"/>
              </w:rPr>
              <w:t>R5-185263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7AFECB" w14:textId="77777777" w:rsidR="004335ED" w:rsidRPr="00DD6CFB" w:rsidRDefault="004335ED" w:rsidP="000D75B4">
            <w:pPr>
              <w:pStyle w:val="TAL"/>
              <w:rPr>
                <w:lang w:eastAsia="en-US"/>
              </w:rPr>
            </w:pPr>
            <w:r w:rsidRPr="00DD6CFB">
              <w:rPr>
                <w:lang w:eastAsia="en-US"/>
              </w:rPr>
              <w:t>0036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248DA79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963DAC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6CD96C2" w14:textId="77777777" w:rsidR="004335ED" w:rsidRPr="00DD6CFB" w:rsidRDefault="004335ED" w:rsidP="000D75B4">
            <w:pPr>
              <w:pStyle w:val="TAL"/>
              <w:rPr>
                <w:lang w:eastAsia="en-US"/>
              </w:rPr>
            </w:pPr>
            <w:r w:rsidRPr="00DD6CFB">
              <w:rPr>
                <w:lang w:eastAsia="en-US"/>
              </w:rPr>
              <w:t>Introduction of test frequencies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515E" w14:textId="77777777" w:rsidR="004335ED" w:rsidRPr="00DD6CFB" w:rsidRDefault="004335ED" w:rsidP="000D75B4">
            <w:pPr>
              <w:pStyle w:val="TAL"/>
              <w:rPr>
                <w:lang w:eastAsia="en-US"/>
              </w:rPr>
            </w:pPr>
            <w:r w:rsidRPr="00DD6CFB">
              <w:rPr>
                <w:lang w:eastAsia="en-US"/>
              </w:rPr>
              <w:t>15.1.0</w:t>
            </w:r>
          </w:p>
        </w:tc>
      </w:tr>
      <w:tr w:rsidR="004335ED" w:rsidRPr="0031204F" w14:paraId="602E19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4215E1"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4E43AA"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868BF5" w14:textId="77777777" w:rsidR="004335ED" w:rsidRPr="00DD6CFB" w:rsidRDefault="004335ED" w:rsidP="000D75B4">
            <w:pPr>
              <w:pStyle w:val="TAL"/>
              <w:rPr>
                <w:lang w:eastAsia="en-US"/>
              </w:rPr>
            </w:pPr>
            <w:r w:rsidRPr="00DD6CFB">
              <w:rPr>
                <w:lang w:eastAsia="en-US"/>
              </w:rPr>
              <w:t>R5-185264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B3D626" w14:textId="77777777" w:rsidR="004335ED" w:rsidRPr="00DD6CFB" w:rsidRDefault="004335ED" w:rsidP="000D75B4">
            <w:pPr>
              <w:pStyle w:val="TAL"/>
              <w:rPr>
                <w:lang w:eastAsia="en-US"/>
              </w:rPr>
            </w:pPr>
            <w:r w:rsidRPr="00DD6CFB">
              <w:rPr>
                <w:lang w:eastAsia="en-US"/>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B2B46B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1645012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704A4AD6" w14:textId="77777777" w:rsidR="004335ED" w:rsidRPr="00DD6CFB" w:rsidRDefault="004335ED" w:rsidP="000D75B4">
            <w:pPr>
              <w:pStyle w:val="TAL"/>
              <w:rPr>
                <w:lang w:eastAsia="en-US"/>
              </w:rPr>
            </w:pPr>
            <w:r w:rsidRPr="00DD6CFB">
              <w:rPr>
                <w:lang w:eastAsia="en-US"/>
              </w:rPr>
              <w:t>Update of test frequencies for NR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5DA21" w14:textId="77777777" w:rsidR="004335ED" w:rsidRPr="00DD6CFB" w:rsidRDefault="004335ED" w:rsidP="000D75B4">
            <w:pPr>
              <w:pStyle w:val="TAL"/>
              <w:rPr>
                <w:lang w:eastAsia="en-US"/>
              </w:rPr>
            </w:pPr>
            <w:r w:rsidRPr="00DD6CFB">
              <w:rPr>
                <w:lang w:eastAsia="en-US"/>
              </w:rPr>
              <w:t>15.1.0</w:t>
            </w:r>
          </w:p>
        </w:tc>
      </w:tr>
      <w:tr w:rsidR="004335ED" w:rsidRPr="0031204F" w14:paraId="1A0A5B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8B906D"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30A02D"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7DE4D7" w14:textId="77777777" w:rsidR="004335ED" w:rsidRPr="00DD6CFB" w:rsidRDefault="004335ED" w:rsidP="000D75B4">
            <w:pPr>
              <w:pStyle w:val="TAL"/>
              <w:rPr>
                <w:lang w:eastAsia="en-US"/>
              </w:rPr>
            </w:pPr>
            <w:r w:rsidRPr="00DD6CFB">
              <w:rPr>
                <w:lang w:eastAsia="en-US"/>
              </w:rPr>
              <w:t>R5-185265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C10E1C" w14:textId="77777777" w:rsidR="004335ED" w:rsidRPr="00DD6CFB" w:rsidRDefault="004335ED" w:rsidP="000D75B4">
            <w:pPr>
              <w:pStyle w:val="TAL"/>
              <w:rPr>
                <w:lang w:eastAsia="en-US"/>
              </w:rPr>
            </w:pPr>
            <w:r w:rsidRPr="00DD6CFB">
              <w:rPr>
                <w:lang w:eastAsia="en-US"/>
              </w:rPr>
              <w:t>0038</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1147015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6C0B572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0A1B1FE7" w14:textId="77777777" w:rsidR="004335ED" w:rsidRPr="00DD6CFB" w:rsidRDefault="004335ED" w:rsidP="000D75B4">
            <w:pPr>
              <w:pStyle w:val="TAL"/>
              <w:rPr>
                <w:lang w:eastAsia="en-US"/>
              </w:rPr>
            </w:pPr>
            <w:r w:rsidRPr="00DD6CFB">
              <w:rPr>
                <w:lang w:eastAsia="en-US"/>
              </w:rPr>
              <w:t>Introduction of test frequencies for NR band n51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A554" w14:textId="77777777" w:rsidR="004335ED" w:rsidRPr="00DD6CFB" w:rsidRDefault="004335ED" w:rsidP="000D75B4">
            <w:pPr>
              <w:pStyle w:val="TAL"/>
              <w:rPr>
                <w:lang w:eastAsia="en-US"/>
              </w:rPr>
            </w:pPr>
            <w:r w:rsidRPr="00DD6CFB">
              <w:rPr>
                <w:lang w:eastAsia="en-US"/>
              </w:rPr>
              <w:t>15.1.0</w:t>
            </w:r>
          </w:p>
        </w:tc>
      </w:tr>
      <w:tr w:rsidR="004335ED" w:rsidRPr="0031204F" w14:paraId="64E39AA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571C78"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EBD767"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B3398C" w14:textId="77777777" w:rsidR="004335ED" w:rsidRPr="00DD6CFB" w:rsidRDefault="004335ED" w:rsidP="000D75B4">
            <w:pPr>
              <w:pStyle w:val="TAL"/>
              <w:rPr>
                <w:lang w:eastAsia="en-US"/>
              </w:rPr>
            </w:pPr>
            <w:r w:rsidRPr="00DD6CFB">
              <w:rPr>
                <w:lang w:eastAsia="en-US"/>
              </w:rPr>
              <w:t>R5-185266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B3935D" w14:textId="77777777" w:rsidR="004335ED" w:rsidRPr="00DD6CFB" w:rsidRDefault="004335ED" w:rsidP="000D75B4">
            <w:pPr>
              <w:pStyle w:val="TAL"/>
              <w:rPr>
                <w:lang w:eastAsia="en-US"/>
              </w:rPr>
            </w:pPr>
            <w:r w:rsidRPr="00DD6CFB">
              <w:rPr>
                <w:lang w:eastAsia="en-US"/>
              </w:rPr>
              <w:t>0039</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6629390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567D2D5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B402E41" w14:textId="77777777" w:rsidR="004335ED" w:rsidRPr="00DD6CFB" w:rsidRDefault="004335ED" w:rsidP="000D75B4">
            <w:pPr>
              <w:pStyle w:val="TAL"/>
              <w:rPr>
                <w:lang w:eastAsia="en-US"/>
              </w:rPr>
            </w:pPr>
            <w:r w:rsidRPr="00DD6CFB">
              <w:rPr>
                <w:lang w:eastAsia="en-US"/>
              </w:rPr>
              <w:t>Introduction of test frequencies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B4570" w14:textId="77777777" w:rsidR="004335ED" w:rsidRPr="00DD6CFB" w:rsidRDefault="004335ED" w:rsidP="000D75B4">
            <w:pPr>
              <w:pStyle w:val="TAL"/>
              <w:rPr>
                <w:lang w:eastAsia="en-US"/>
              </w:rPr>
            </w:pPr>
            <w:r w:rsidRPr="00DD6CFB">
              <w:rPr>
                <w:lang w:eastAsia="en-US"/>
              </w:rPr>
              <w:t>15.1.0</w:t>
            </w:r>
          </w:p>
        </w:tc>
      </w:tr>
      <w:tr w:rsidR="004335ED" w:rsidRPr="0031204F" w14:paraId="0DE4F7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B0BEA8"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8ED92C"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2E31EB" w14:textId="77777777" w:rsidR="004335ED" w:rsidRPr="00DD6CFB" w:rsidRDefault="004335ED" w:rsidP="000D75B4">
            <w:pPr>
              <w:pStyle w:val="TAL"/>
              <w:rPr>
                <w:lang w:eastAsia="en-US"/>
              </w:rPr>
            </w:pPr>
            <w:r w:rsidRPr="00DD6CFB">
              <w:rPr>
                <w:lang w:eastAsia="en-US"/>
              </w:rPr>
              <w:t>R5-185267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3DE268" w14:textId="77777777" w:rsidR="004335ED" w:rsidRPr="00DD6CFB" w:rsidRDefault="004335ED" w:rsidP="000D75B4">
            <w:pPr>
              <w:pStyle w:val="TAL"/>
              <w:rPr>
                <w:lang w:eastAsia="en-US"/>
              </w:rPr>
            </w:pPr>
            <w:r w:rsidRPr="00DD6CFB">
              <w:rPr>
                <w:lang w:eastAsia="en-US"/>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6423880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42270D2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F304E02" w14:textId="77777777" w:rsidR="004335ED" w:rsidRPr="00DD6CFB" w:rsidRDefault="004335ED" w:rsidP="000D75B4">
            <w:pPr>
              <w:pStyle w:val="TAL"/>
              <w:rPr>
                <w:lang w:eastAsia="en-US"/>
              </w:rPr>
            </w:pPr>
            <w:r w:rsidRPr="00DD6CFB">
              <w:rPr>
                <w:lang w:eastAsia="en-US"/>
              </w:rPr>
              <w:t>Introduction of test frequencies for NR band 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D8F73" w14:textId="77777777" w:rsidR="004335ED" w:rsidRPr="00DD6CFB" w:rsidRDefault="004335ED" w:rsidP="000D75B4">
            <w:pPr>
              <w:pStyle w:val="TAL"/>
              <w:rPr>
                <w:lang w:eastAsia="en-US"/>
              </w:rPr>
            </w:pPr>
            <w:r w:rsidRPr="00DD6CFB">
              <w:rPr>
                <w:lang w:eastAsia="en-US"/>
              </w:rPr>
              <w:t>15.1.0</w:t>
            </w:r>
          </w:p>
        </w:tc>
      </w:tr>
      <w:tr w:rsidR="004335ED" w:rsidRPr="0031204F" w14:paraId="17086F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04840B"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4A4F6B"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D5A945" w14:textId="77777777" w:rsidR="004335ED" w:rsidRPr="00DD6CFB" w:rsidRDefault="004335ED" w:rsidP="000D75B4">
            <w:pPr>
              <w:pStyle w:val="TAL"/>
              <w:rPr>
                <w:lang w:eastAsia="en-US"/>
              </w:rPr>
            </w:pPr>
            <w:r w:rsidRPr="00DD6CFB">
              <w:rPr>
                <w:lang w:eastAsia="en-US"/>
              </w:rPr>
              <w:t>R5-185268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CB770A" w14:textId="77777777" w:rsidR="004335ED" w:rsidRPr="00DD6CFB" w:rsidRDefault="004335ED" w:rsidP="000D75B4">
            <w:pPr>
              <w:pStyle w:val="TAL"/>
              <w:rPr>
                <w:lang w:eastAsia="en-US"/>
              </w:rPr>
            </w:pPr>
            <w:r w:rsidRPr="00DD6CFB">
              <w:rPr>
                <w:lang w:eastAsia="en-US"/>
              </w:rPr>
              <w:t>0041</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0CA26C3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4E1F1D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AAB5598" w14:textId="77777777" w:rsidR="004335ED" w:rsidRPr="00DD6CFB" w:rsidRDefault="004335ED" w:rsidP="000D75B4">
            <w:pPr>
              <w:pStyle w:val="TAL"/>
              <w:rPr>
                <w:lang w:eastAsia="en-US"/>
              </w:rPr>
            </w:pPr>
            <w:r w:rsidRPr="00DD6CFB">
              <w:rPr>
                <w:lang w:eastAsia="en-US"/>
              </w:rPr>
              <w:t>Update of test frequencies for NR band 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F6D14" w14:textId="77777777" w:rsidR="004335ED" w:rsidRPr="00DD6CFB" w:rsidRDefault="004335ED" w:rsidP="000D75B4">
            <w:pPr>
              <w:pStyle w:val="TAL"/>
              <w:rPr>
                <w:lang w:eastAsia="en-US"/>
              </w:rPr>
            </w:pPr>
            <w:r w:rsidRPr="00DD6CFB">
              <w:rPr>
                <w:lang w:eastAsia="en-US"/>
              </w:rPr>
              <w:t>15.1.0</w:t>
            </w:r>
          </w:p>
        </w:tc>
      </w:tr>
      <w:tr w:rsidR="004335ED" w:rsidRPr="0031204F" w14:paraId="40A2864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A3EC44"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ABC51E"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B5F6A0" w14:textId="77777777" w:rsidR="004335ED" w:rsidRPr="00DD6CFB" w:rsidRDefault="004335ED" w:rsidP="000D75B4">
            <w:pPr>
              <w:pStyle w:val="TAL"/>
              <w:rPr>
                <w:lang w:eastAsia="en-US"/>
              </w:rPr>
            </w:pPr>
            <w:r w:rsidRPr="00DD6CFB">
              <w:rPr>
                <w:lang w:eastAsia="en-US"/>
              </w:rPr>
              <w:t>R5-185269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C33317" w14:textId="77777777" w:rsidR="004335ED" w:rsidRPr="00DD6CFB" w:rsidRDefault="004335ED" w:rsidP="000D75B4">
            <w:pPr>
              <w:pStyle w:val="TAL"/>
              <w:rPr>
                <w:lang w:eastAsia="en-US"/>
              </w:rPr>
            </w:pPr>
            <w:r w:rsidRPr="00DD6CFB">
              <w:rPr>
                <w:lang w:eastAsia="en-US"/>
              </w:rPr>
              <w:t>0042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568BC07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4A63572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6013E077" w14:textId="77777777" w:rsidR="004335ED" w:rsidRPr="00DD6CFB" w:rsidRDefault="004335ED" w:rsidP="000D75B4">
            <w:pPr>
              <w:pStyle w:val="TAL"/>
              <w:rPr>
                <w:lang w:eastAsia="en-US"/>
              </w:rPr>
            </w:pPr>
            <w:r w:rsidRPr="00DD6CFB">
              <w:rPr>
                <w:lang w:eastAsia="en-US"/>
              </w:rPr>
              <w:t>Introduction of test frequencies for NR band n75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718E2" w14:textId="77777777" w:rsidR="004335ED" w:rsidRPr="00DD6CFB" w:rsidRDefault="004335ED" w:rsidP="000D75B4">
            <w:pPr>
              <w:pStyle w:val="TAL"/>
              <w:rPr>
                <w:lang w:eastAsia="en-US"/>
              </w:rPr>
            </w:pPr>
            <w:r w:rsidRPr="00DD6CFB">
              <w:rPr>
                <w:lang w:eastAsia="en-US"/>
              </w:rPr>
              <w:t>15.1.0</w:t>
            </w:r>
          </w:p>
        </w:tc>
      </w:tr>
      <w:tr w:rsidR="004335ED" w:rsidRPr="0031204F" w14:paraId="733A00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05DBC2"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CC8163"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8C799F" w14:textId="77777777" w:rsidR="004335ED" w:rsidRPr="00DD6CFB" w:rsidRDefault="004335ED" w:rsidP="000D75B4">
            <w:pPr>
              <w:pStyle w:val="TAL"/>
              <w:rPr>
                <w:lang w:eastAsia="en-US"/>
              </w:rPr>
            </w:pPr>
            <w:r w:rsidRPr="00DD6CFB">
              <w:rPr>
                <w:lang w:eastAsia="en-US"/>
              </w:rPr>
              <w:t>R5-185270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22AD9E" w14:textId="77777777" w:rsidR="004335ED" w:rsidRPr="00DD6CFB" w:rsidRDefault="004335ED" w:rsidP="000D75B4">
            <w:pPr>
              <w:pStyle w:val="TAL"/>
              <w:rPr>
                <w:lang w:eastAsia="en-US"/>
              </w:rPr>
            </w:pPr>
            <w:r w:rsidRPr="00DD6CFB">
              <w:rPr>
                <w:lang w:eastAsia="en-US"/>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126B4C9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3966B7B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34A2C66A" w14:textId="77777777" w:rsidR="004335ED" w:rsidRPr="00DD6CFB" w:rsidRDefault="004335ED" w:rsidP="000D75B4">
            <w:pPr>
              <w:pStyle w:val="TAL"/>
              <w:rPr>
                <w:lang w:eastAsia="en-US"/>
              </w:rPr>
            </w:pPr>
            <w:r w:rsidRPr="00DD6CFB">
              <w:rPr>
                <w:lang w:eastAsia="en-US"/>
              </w:rPr>
              <w:t>Introduction of test frequencies for NR band n76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2AFAA" w14:textId="77777777" w:rsidR="004335ED" w:rsidRPr="00DD6CFB" w:rsidRDefault="004335ED" w:rsidP="000D75B4">
            <w:pPr>
              <w:pStyle w:val="TAL"/>
              <w:rPr>
                <w:lang w:eastAsia="en-US"/>
              </w:rPr>
            </w:pPr>
            <w:r w:rsidRPr="00DD6CFB">
              <w:rPr>
                <w:lang w:eastAsia="en-US"/>
              </w:rPr>
              <w:t>15.1.0</w:t>
            </w:r>
          </w:p>
        </w:tc>
      </w:tr>
      <w:tr w:rsidR="004335ED" w:rsidRPr="0031204F" w14:paraId="452913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3E5FFE"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F555BC"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E6EB8F" w14:textId="77777777" w:rsidR="004335ED" w:rsidRPr="00DD6CFB" w:rsidRDefault="004335ED" w:rsidP="000D75B4">
            <w:pPr>
              <w:pStyle w:val="TAL"/>
              <w:rPr>
                <w:lang w:eastAsia="en-US"/>
              </w:rPr>
            </w:pPr>
            <w:r w:rsidRPr="00DD6CFB">
              <w:rPr>
                <w:lang w:eastAsia="en-US"/>
              </w:rPr>
              <w:t>R5-185443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E793C3" w14:textId="77777777" w:rsidR="004335ED" w:rsidRPr="00DD6CFB" w:rsidRDefault="004335ED" w:rsidP="000D75B4">
            <w:pPr>
              <w:pStyle w:val="TAL"/>
              <w:rPr>
                <w:lang w:eastAsia="en-US"/>
              </w:rPr>
            </w:pPr>
            <w:r w:rsidRPr="00DD6CFB">
              <w:rPr>
                <w:lang w:eastAsia="en-US"/>
              </w:rPr>
              <w:t>0052</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201C45E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77B2933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18C7BA0C" w14:textId="77777777" w:rsidR="004335ED" w:rsidRPr="00DD6CFB" w:rsidRDefault="004335ED" w:rsidP="000D75B4">
            <w:pPr>
              <w:pStyle w:val="TAL"/>
              <w:rPr>
                <w:lang w:eastAsia="en-US"/>
              </w:rPr>
            </w:pPr>
            <w:r w:rsidRPr="00DD6CFB">
              <w:rPr>
                <w:lang w:eastAsia="en-US"/>
              </w:rPr>
              <w:t>Correction to power level for FR1 RF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91009" w14:textId="77777777" w:rsidR="004335ED" w:rsidRPr="00DD6CFB" w:rsidRDefault="004335ED" w:rsidP="000D75B4">
            <w:pPr>
              <w:pStyle w:val="TAL"/>
              <w:rPr>
                <w:lang w:eastAsia="en-US"/>
              </w:rPr>
            </w:pPr>
            <w:r w:rsidRPr="00DD6CFB">
              <w:rPr>
                <w:lang w:eastAsia="en-US"/>
              </w:rPr>
              <w:t>15.1.0</w:t>
            </w:r>
          </w:p>
        </w:tc>
      </w:tr>
      <w:tr w:rsidR="004335ED" w:rsidRPr="0031204F" w14:paraId="3A7DF4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DE9E85" w14:textId="77777777" w:rsidR="004335ED" w:rsidRPr="00DD6CFB" w:rsidRDefault="004335ED" w:rsidP="000D75B4">
            <w:pPr>
              <w:pStyle w:val="TAL"/>
              <w:rPr>
                <w:lang w:eastAsia="en-US"/>
              </w:rPr>
            </w:pPr>
            <w:r w:rsidRPr="00DD6CFB">
              <w:rPr>
                <w:lang w:eastAsia="en-US"/>
              </w:rPr>
              <w:t>2018-09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743FEA" w14:textId="77777777" w:rsidR="004335ED" w:rsidRPr="00DD6CFB" w:rsidRDefault="004335ED" w:rsidP="000D75B4">
            <w:pPr>
              <w:pStyle w:val="TAL"/>
              <w:rPr>
                <w:lang w:eastAsia="en-US"/>
              </w:rPr>
            </w:pPr>
            <w:r w:rsidRPr="00DD6CFB">
              <w:rPr>
                <w:lang w:eastAsia="en-US"/>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C4C78D" w14:textId="77777777" w:rsidR="004335ED" w:rsidRPr="00DD6CFB" w:rsidRDefault="004335ED" w:rsidP="000D75B4">
            <w:pPr>
              <w:pStyle w:val="TAL"/>
              <w:rPr>
                <w:lang w:eastAsia="en-US"/>
              </w:rPr>
            </w:pPr>
            <w:r w:rsidRPr="00DD6CFB">
              <w:rPr>
                <w:lang w:eastAsia="en-US"/>
              </w:rPr>
              <w:t>R5-185557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285A5E" w14:textId="77777777" w:rsidR="004335ED" w:rsidRPr="00DD6CFB" w:rsidRDefault="004335ED" w:rsidP="000D75B4">
            <w:pPr>
              <w:pStyle w:val="TAL"/>
              <w:rPr>
                <w:lang w:eastAsia="en-US"/>
              </w:rPr>
            </w:pPr>
            <w:r w:rsidRPr="00DD6CFB">
              <w:rPr>
                <w:lang w:eastAsia="en-US"/>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center"/>
          </w:tcPr>
          <w:p w14:paraId="2B1FA29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vAlign w:val="center"/>
          </w:tcPr>
          <w:p w14:paraId="77AD378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center"/>
          </w:tcPr>
          <w:p w14:paraId="4B38D4A5" w14:textId="77777777" w:rsidR="004335ED" w:rsidRPr="00DD6CFB" w:rsidRDefault="004335ED" w:rsidP="000D75B4">
            <w:pPr>
              <w:pStyle w:val="TAL"/>
              <w:rPr>
                <w:lang w:eastAsia="en-US"/>
              </w:rPr>
            </w:pPr>
            <w:r w:rsidRPr="00DD6CFB">
              <w:rPr>
                <w:lang w:eastAsia="en-US"/>
              </w:rPr>
              <w:t>FR2_UE_BeamlockProcedure_38.508-1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28F3D" w14:textId="77777777" w:rsidR="004335ED" w:rsidRPr="00DD6CFB" w:rsidRDefault="004335ED" w:rsidP="000D75B4">
            <w:pPr>
              <w:pStyle w:val="TAL"/>
              <w:rPr>
                <w:lang w:eastAsia="en-US"/>
              </w:rPr>
            </w:pPr>
            <w:r w:rsidRPr="00DD6CFB">
              <w:rPr>
                <w:lang w:eastAsia="en-US"/>
              </w:rPr>
              <w:t>15.1.0</w:t>
            </w:r>
          </w:p>
        </w:tc>
      </w:tr>
      <w:tr w:rsidR="004335ED" w:rsidRPr="0031204F" w14:paraId="5DE8C1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09395F"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ABB64"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23C8EB" w14:textId="77777777" w:rsidR="004335ED" w:rsidRPr="00DD6CFB" w:rsidRDefault="004335ED" w:rsidP="000D75B4">
            <w:pPr>
              <w:pStyle w:val="TAL"/>
              <w:rPr>
                <w:lang w:eastAsia="en-US"/>
              </w:rPr>
            </w:pPr>
            <w:r w:rsidRPr="00DD6CFB">
              <w:rPr>
                <w:lang w:eastAsia="en-US"/>
              </w:rPr>
              <w:t>R5-186453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F8DD4" w14:textId="77777777" w:rsidR="004335ED" w:rsidRPr="00DD6CFB" w:rsidRDefault="004335ED" w:rsidP="000D75B4">
            <w:pPr>
              <w:pStyle w:val="TAL"/>
              <w:rPr>
                <w:lang w:eastAsia="en-US"/>
              </w:rPr>
            </w:pPr>
            <w:r w:rsidRPr="00DD6CFB">
              <w:rPr>
                <w:lang w:eastAsia="en-US"/>
              </w:rPr>
              <w:t>0239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0C92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42579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26A442" w14:textId="77777777" w:rsidR="004335ED" w:rsidRPr="00DD6CFB" w:rsidRDefault="004335ED" w:rsidP="000D75B4">
            <w:pPr>
              <w:pStyle w:val="TAL"/>
              <w:rPr>
                <w:lang w:eastAsia="en-US"/>
              </w:rPr>
            </w:pPr>
            <w:r w:rsidRPr="00DD6CFB">
              <w:rPr>
                <w:lang w:eastAsia="en-US"/>
              </w:rPr>
              <w:t>Updates to clause 4.3.3, physical channel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82323" w14:textId="77777777" w:rsidR="004335ED" w:rsidRPr="00DD6CFB" w:rsidRDefault="004335ED" w:rsidP="000D75B4">
            <w:pPr>
              <w:pStyle w:val="TAL"/>
              <w:rPr>
                <w:lang w:eastAsia="en-US"/>
              </w:rPr>
            </w:pPr>
            <w:r w:rsidRPr="00DD6CFB">
              <w:rPr>
                <w:lang w:eastAsia="en-US"/>
              </w:rPr>
              <w:t>15.2.0</w:t>
            </w:r>
          </w:p>
        </w:tc>
      </w:tr>
      <w:tr w:rsidR="004335ED" w:rsidRPr="0031204F" w14:paraId="12C8A1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476517"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DEE5B"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AE1271" w14:textId="77777777" w:rsidR="004335ED" w:rsidRPr="00DD6CFB" w:rsidRDefault="004335ED" w:rsidP="000D75B4">
            <w:pPr>
              <w:pStyle w:val="TAL"/>
              <w:rPr>
                <w:lang w:eastAsia="en-US"/>
              </w:rPr>
            </w:pPr>
            <w:r w:rsidRPr="00DD6CFB">
              <w:rPr>
                <w:lang w:eastAsia="en-US"/>
              </w:rPr>
              <w:t>R5-186457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65CC9" w14:textId="77777777" w:rsidR="004335ED" w:rsidRPr="00DD6CFB" w:rsidRDefault="004335ED" w:rsidP="000D75B4">
            <w:pPr>
              <w:pStyle w:val="TAL"/>
              <w:rPr>
                <w:lang w:eastAsia="en-US"/>
              </w:rPr>
            </w:pPr>
            <w:r w:rsidRPr="00DD6CFB">
              <w:rPr>
                <w:lang w:eastAsia="en-US"/>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22356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688F7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454D2" w14:textId="77777777" w:rsidR="004335ED" w:rsidRPr="00DD6CFB" w:rsidRDefault="004335ED" w:rsidP="000D75B4">
            <w:pPr>
              <w:pStyle w:val="TAL"/>
              <w:rPr>
                <w:lang w:eastAsia="en-US"/>
              </w:rPr>
            </w:pPr>
            <w:r w:rsidRPr="00DD6CFB">
              <w:rPr>
                <w:lang w:eastAsia="en-US"/>
              </w:rPr>
              <w:t>Correction to E-UTRA test frequency for intra-band contiguous configuration for band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6C38D" w14:textId="77777777" w:rsidR="004335ED" w:rsidRPr="00DD6CFB" w:rsidRDefault="004335ED" w:rsidP="000D75B4">
            <w:pPr>
              <w:pStyle w:val="TAL"/>
              <w:rPr>
                <w:lang w:eastAsia="en-US"/>
              </w:rPr>
            </w:pPr>
            <w:r w:rsidRPr="00DD6CFB">
              <w:rPr>
                <w:lang w:eastAsia="en-US"/>
              </w:rPr>
              <w:t>15.2.0</w:t>
            </w:r>
          </w:p>
        </w:tc>
      </w:tr>
      <w:tr w:rsidR="004335ED" w:rsidRPr="0031204F" w14:paraId="652807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F174E7"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1E8B77"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D8FF3E" w14:textId="77777777" w:rsidR="004335ED" w:rsidRPr="00DD6CFB" w:rsidRDefault="004335ED" w:rsidP="000D75B4">
            <w:pPr>
              <w:pStyle w:val="TAL"/>
              <w:rPr>
                <w:lang w:eastAsia="en-US"/>
              </w:rPr>
            </w:pPr>
            <w:r w:rsidRPr="00DD6CFB">
              <w:rPr>
                <w:lang w:eastAsia="en-US"/>
              </w:rPr>
              <w:t>R5-186468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4AB09" w14:textId="77777777" w:rsidR="004335ED" w:rsidRPr="00DD6CFB" w:rsidRDefault="004335ED" w:rsidP="000D75B4">
            <w:pPr>
              <w:pStyle w:val="TAL"/>
              <w:rPr>
                <w:lang w:eastAsia="en-US"/>
              </w:rPr>
            </w:pPr>
            <w:r w:rsidRPr="00DD6CFB">
              <w:rPr>
                <w:lang w:eastAsia="en-US"/>
              </w:rPr>
              <w:t>0241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27D5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EF633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E5BC5" w14:textId="77777777" w:rsidR="004335ED" w:rsidRPr="00DD6CFB" w:rsidRDefault="004335ED" w:rsidP="000D75B4">
            <w:pPr>
              <w:pStyle w:val="TAL"/>
              <w:rPr>
                <w:lang w:eastAsia="en-US"/>
              </w:rPr>
            </w:pPr>
            <w:r w:rsidRPr="00DD6CFB">
              <w:rPr>
                <w:lang w:eastAsia="en-US"/>
              </w:rPr>
              <w:t>E-UTRA test frequencies for EN-DC intra-band contiguous configurations for band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7B24" w14:textId="77777777" w:rsidR="004335ED" w:rsidRPr="00DD6CFB" w:rsidRDefault="004335ED" w:rsidP="000D75B4">
            <w:pPr>
              <w:pStyle w:val="TAL"/>
              <w:rPr>
                <w:lang w:eastAsia="en-US"/>
              </w:rPr>
            </w:pPr>
            <w:r w:rsidRPr="00DD6CFB">
              <w:rPr>
                <w:lang w:eastAsia="en-US"/>
              </w:rPr>
              <w:t>15.2.0</w:t>
            </w:r>
          </w:p>
        </w:tc>
      </w:tr>
      <w:tr w:rsidR="004335ED" w:rsidRPr="0031204F" w14:paraId="7C8594C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B355F1"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F4E61A"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C4E56" w14:textId="77777777" w:rsidR="004335ED" w:rsidRPr="00DD6CFB" w:rsidRDefault="004335ED" w:rsidP="000D75B4">
            <w:pPr>
              <w:pStyle w:val="TAL"/>
              <w:rPr>
                <w:lang w:eastAsia="en-US"/>
              </w:rPr>
            </w:pPr>
            <w:r w:rsidRPr="00DD6CFB">
              <w:rPr>
                <w:lang w:eastAsia="en-US"/>
              </w:rPr>
              <w:t>R5-186491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5F961" w14:textId="77777777" w:rsidR="004335ED" w:rsidRPr="00DD6CFB" w:rsidRDefault="004335ED" w:rsidP="000D75B4">
            <w:pPr>
              <w:pStyle w:val="TAL"/>
              <w:rPr>
                <w:lang w:eastAsia="en-US"/>
              </w:rPr>
            </w:pPr>
            <w:r w:rsidRPr="00DD6CFB">
              <w:rPr>
                <w:lang w:eastAsia="en-US"/>
              </w:rPr>
              <w:t>0245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FCEAA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C33FD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605C3" w14:textId="77777777" w:rsidR="004335ED" w:rsidRPr="00DD6CFB" w:rsidRDefault="004335ED" w:rsidP="000D75B4">
            <w:pPr>
              <w:pStyle w:val="TAL"/>
              <w:rPr>
                <w:lang w:eastAsia="en-US"/>
              </w:rPr>
            </w:pPr>
            <w:r w:rsidRPr="00DD6CFB">
              <w:rPr>
                <w:lang w:eastAsia="en-US"/>
              </w:rPr>
              <w:t>Update chapter 4.5 for RF connected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C2B7" w14:textId="77777777" w:rsidR="004335ED" w:rsidRPr="00DD6CFB" w:rsidRDefault="004335ED" w:rsidP="000D75B4">
            <w:pPr>
              <w:pStyle w:val="TAL"/>
              <w:rPr>
                <w:lang w:eastAsia="en-US"/>
              </w:rPr>
            </w:pPr>
            <w:r w:rsidRPr="00DD6CFB">
              <w:rPr>
                <w:lang w:eastAsia="en-US"/>
              </w:rPr>
              <w:t>15.2.0</w:t>
            </w:r>
          </w:p>
        </w:tc>
      </w:tr>
      <w:tr w:rsidR="004335ED" w:rsidRPr="0031204F" w14:paraId="11DC89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A9C69A"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34C4DC"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70E744" w14:textId="77777777" w:rsidR="004335ED" w:rsidRPr="00DD6CFB" w:rsidRDefault="004335ED" w:rsidP="000D75B4">
            <w:pPr>
              <w:pStyle w:val="TAL"/>
              <w:rPr>
                <w:lang w:eastAsia="en-US"/>
              </w:rPr>
            </w:pPr>
            <w:r w:rsidRPr="00DD6CFB">
              <w:rPr>
                <w:lang w:eastAsia="en-US"/>
              </w:rPr>
              <w:t>R5-186508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4F025" w14:textId="77777777" w:rsidR="004335ED" w:rsidRPr="00DD6CFB" w:rsidRDefault="004335ED" w:rsidP="000D75B4">
            <w:pPr>
              <w:pStyle w:val="TAL"/>
              <w:rPr>
                <w:lang w:eastAsia="en-US"/>
              </w:rPr>
            </w:pPr>
            <w:r w:rsidRPr="00DD6CFB">
              <w:rPr>
                <w:lang w:eastAsia="en-US"/>
              </w:rPr>
              <w:t>0249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5DB07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482DE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510B8" w14:textId="77777777" w:rsidR="004335ED" w:rsidRPr="00DD6CFB" w:rsidRDefault="004335ED" w:rsidP="000D75B4">
            <w:pPr>
              <w:pStyle w:val="TAL"/>
              <w:rPr>
                <w:lang w:eastAsia="en-US"/>
              </w:rPr>
            </w:pPr>
            <w:r w:rsidRPr="00DD6CFB">
              <w:rPr>
                <w:lang w:eastAsia="en-US"/>
              </w:rPr>
              <w:t>FR2 UE and TE radiated connection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1F9D" w14:textId="77777777" w:rsidR="004335ED" w:rsidRPr="00DD6CFB" w:rsidRDefault="004335ED" w:rsidP="000D75B4">
            <w:pPr>
              <w:pStyle w:val="TAL"/>
              <w:rPr>
                <w:lang w:eastAsia="en-US"/>
              </w:rPr>
            </w:pPr>
            <w:r w:rsidRPr="00DD6CFB">
              <w:rPr>
                <w:lang w:eastAsia="en-US"/>
              </w:rPr>
              <w:t>15.2.0</w:t>
            </w:r>
          </w:p>
        </w:tc>
      </w:tr>
      <w:tr w:rsidR="004335ED" w:rsidRPr="0031204F" w14:paraId="48B265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90E7B3"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159458"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E8D767" w14:textId="77777777" w:rsidR="004335ED" w:rsidRPr="00DD6CFB" w:rsidRDefault="004335ED" w:rsidP="000D75B4">
            <w:pPr>
              <w:pStyle w:val="TAL"/>
              <w:rPr>
                <w:lang w:eastAsia="en-US"/>
              </w:rPr>
            </w:pPr>
            <w:r w:rsidRPr="00DD6CFB">
              <w:rPr>
                <w:lang w:eastAsia="en-US"/>
              </w:rPr>
              <w:t>R5-186575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C3F51" w14:textId="77777777" w:rsidR="004335ED" w:rsidRPr="00DD6CFB" w:rsidRDefault="004335ED" w:rsidP="000D75B4">
            <w:pPr>
              <w:pStyle w:val="TAL"/>
              <w:rPr>
                <w:lang w:eastAsia="en-US"/>
              </w:rPr>
            </w:pPr>
            <w:r w:rsidRPr="00DD6CFB">
              <w:rPr>
                <w:lang w:eastAsia="en-US"/>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5E96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48129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E4CED" w14:textId="77777777" w:rsidR="004335ED" w:rsidRPr="00DD6CFB" w:rsidRDefault="004335ED" w:rsidP="000D75B4">
            <w:pPr>
              <w:pStyle w:val="TAL"/>
              <w:rPr>
                <w:lang w:eastAsia="en-US"/>
              </w:rPr>
            </w:pPr>
            <w:r w:rsidRPr="00DD6CFB">
              <w:rPr>
                <w:lang w:eastAsia="en-US"/>
              </w:rPr>
              <w:t>Update IE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9F5AA" w14:textId="77777777" w:rsidR="004335ED" w:rsidRPr="00DD6CFB" w:rsidRDefault="004335ED" w:rsidP="000D75B4">
            <w:pPr>
              <w:pStyle w:val="TAL"/>
              <w:rPr>
                <w:lang w:eastAsia="en-US"/>
              </w:rPr>
            </w:pPr>
            <w:r w:rsidRPr="00DD6CFB">
              <w:rPr>
                <w:lang w:eastAsia="en-US"/>
              </w:rPr>
              <w:t>15.2.0</w:t>
            </w:r>
          </w:p>
        </w:tc>
      </w:tr>
      <w:tr w:rsidR="004335ED" w:rsidRPr="0031204F" w14:paraId="496F8D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E2668A"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84C1BB"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08F7AD" w14:textId="77777777" w:rsidR="004335ED" w:rsidRPr="00DD6CFB" w:rsidRDefault="004335ED" w:rsidP="000D75B4">
            <w:pPr>
              <w:pStyle w:val="TAL"/>
              <w:rPr>
                <w:lang w:eastAsia="en-US"/>
              </w:rPr>
            </w:pPr>
            <w:r w:rsidRPr="00DD6CFB">
              <w:rPr>
                <w:lang w:eastAsia="en-US"/>
              </w:rPr>
              <w:t>R5-186612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29266" w14:textId="77777777" w:rsidR="004335ED" w:rsidRPr="00DD6CFB" w:rsidRDefault="004335ED" w:rsidP="000D75B4">
            <w:pPr>
              <w:pStyle w:val="TAL"/>
              <w:rPr>
                <w:lang w:eastAsia="en-US"/>
              </w:rPr>
            </w:pPr>
            <w:r w:rsidRPr="00DD6CFB">
              <w:rPr>
                <w:lang w:eastAsia="en-US"/>
              </w:rPr>
              <w:t>0252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8711C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C18DA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52141"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CounterCheck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99AAB" w14:textId="77777777" w:rsidR="004335ED" w:rsidRPr="00DD6CFB" w:rsidRDefault="004335ED" w:rsidP="000D75B4">
            <w:pPr>
              <w:pStyle w:val="TAL"/>
              <w:rPr>
                <w:lang w:eastAsia="en-US"/>
              </w:rPr>
            </w:pPr>
            <w:r w:rsidRPr="00DD6CFB">
              <w:rPr>
                <w:lang w:eastAsia="en-US"/>
              </w:rPr>
              <w:t>15.2.0</w:t>
            </w:r>
          </w:p>
        </w:tc>
      </w:tr>
      <w:tr w:rsidR="004335ED" w:rsidRPr="0031204F" w14:paraId="124F9A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8414F3"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24A292"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D6AEA" w14:textId="77777777" w:rsidR="004335ED" w:rsidRPr="00DD6CFB" w:rsidRDefault="004335ED" w:rsidP="000D75B4">
            <w:pPr>
              <w:pStyle w:val="TAL"/>
              <w:rPr>
                <w:lang w:eastAsia="en-US"/>
              </w:rPr>
            </w:pPr>
            <w:r w:rsidRPr="00DD6CFB">
              <w:rPr>
                <w:lang w:eastAsia="en-US"/>
              </w:rPr>
              <w:t>R5-186613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B95D5" w14:textId="77777777" w:rsidR="004335ED" w:rsidRPr="00DD6CFB" w:rsidRDefault="004335ED" w:rsidP="000D75B4">
            <w:pPr>
              <w:pStyle w:val="TAL"/>
              <w:rPr>
                <w:lang w:eastAsia="en-US"/>
              </w:rPr>
            </w:pPr>
            <w:r w:rsidRPr="00DD6CFB">
              <w:rPr>
                <w:lang w:eastAsia="en-US"/>
              </w:rPr>
              <w:t>0253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2FF74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2F268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5F5EB"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DLInformationTransfer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7E8ED" w14:textId="77777777" w:rsidR="004335ED" w:rsidRPr="00DD6CFB" w:rsidRDefault="004335ED" w:rsidP="000D75B4">
            <w:pPr>
              <w:pStyle w:val="TAL"/>
              <w:rPr>
                <w:lang w:eastAsia="en-US"/>
              </w:rPr>
            </w:pPr>
            <w:r w:rsidRPr="00DD6CFB">
              <w:rPr>
                <w:lang w:eastAsia="en-US"/>
              </w:rPr>
              <w:t>15.2.0</w:t>
            </w:r>
          </w:p>
        </w:tc>
      </w:tr>
      <w:tr w:rsidR="004335ED" w:rsidRPr="0031204F" w14:paraId="2AF849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E8CD85"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2126E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DF5A77" w14:textId="77777777" w:rsidR="004335ED" w:rsidRPr="00DD6CFB" w:rsidRDefault="004335ED" w:rsidP="000D75B4">
            <w:pPr>
              <w:pStyle w:val="TAL"/>
              <w:rPr>
                <w:lang w:eastAsia="en-US"/>
              </w:rPr>
            </w:pPr>
            <w:r w:rsidRPr="00DD6CFB">
              <w:rPr>
                <w:lang w:eastAsia="en-US"/>
              </w:rPr>
              <w:t>R5-186641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E778C" w14:textId="77777777" w:rsidR="004335ED" w:rsidRPr="00DD6CFB" w:rsidRDefault="004335ED" w:rsidP="000D75B4">
            <w:pPr>
              <w:pStyle w:val="TAL"/>
              <w:rPr>
                <w:lang w:eastAsia="en-US"/>
              </w:rPr>
            </w:pPr>
            <w:r w:rsidRPr="00DD6CFB">
              <w:rPr>
                <w:lang w:eastAsia="en-US"/>
              </w:rPr>
              <w:t>0255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5D1A7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CE05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597AC"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SchedulingRequestResourceConfig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87F4B" w14:textId="77777777" w:rsidR="004335ED" w:rsidRPr="00DD6CFB" w:rsidRDefault="004335ED" w:rsidP="000D75B4">
            <w:pPr>
              <w:pStyle w:val="TAL"/>
              <w:rPr>
                <w:lang w:eastAsia="en-US"/>
              </w:rPr>
            </w:pPr>
            <w:r w:rsidRPr="00DD6CFB">
              <w:rPr>
                <w:lang w:eastAsia="en-US"/>
              </w:rPr>
              <w:t>15.2.0</w:t>
            </w:r>
          </w:p>
        </w:tc>
      </w:tr>
      <w:tr w:rsidR="004335ED" w:rsidRPr="0031204F" w14:paraId="0250A8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3A9453"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58F6D6"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0262E9" w14:textId="77777777" w:rsidR="004335ED" w:rsidRPr="00DD6CFB" w:rsidRDefault="004335ED" w:rsidP="000D75B4">
            <w:pPr>
              <w:pStyle w:val="TAL"/>
              <w:rPr>
                <w:lang w:eastAsia="en-US"/>
              </w:rPr>
            </w:pPr>
            <w:r w:rsidRPr="00DD6CFB">
              <w:rPr>
                <w:lang w:eastAsia="en-US"/>
              </w:rPr>
              <w:t>R5-186665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93F29" w14:textId="77777777" w:rsidR="004335ED" w:rsidRPr="00DD6CFB" w:rsidRDefault="004335ED" w:rsidP="000D75B4">
            <w:pPr>
              <w:pStyle w:val="TAL"/>
              <w:rPr>
                <w:lang w:eastAsia="en-US"/>
              </w:rPr>
            </w:pPr>
            <w:r w:rsidRPr="00DD6CFB">
              <w:rPr>
                <w:lang w:eastAsia="en-US"/>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1902C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8C61E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95FF57"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LocationMeasurementIndication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18D90" w14:textId="77777777" w:rsidR="004335ED" w:rsidRPr="00DD6CFB" w:rsidRDefault="004335ED" w:rsidP="000D75B4">
            <w:pPr>
              <w:pStyle w:val="TAL"/>
              <w:rPr>
                <w:lang w:eastAsia="en-US"/>
              </w:rPr>
            </w:pPr>
            <w:r w:rsidRPr="00DD6CFB">
              <w:rPr>
                <w:lang w:eastAsia="en-US"/>
              </w:rPr>
              <w:t>15.2.0</w:t>
            </w:r>
          </w:p>
        </w:tc>
      </w:tr>
      <w:tr w:rsidR="004335ED" w:rsidRPr="0031204F" w14:paraId="1C721C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6891FE"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B5AF18"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0AF2D3" w14:textId="77777777" w:rsidR="004335ED" w:rsidRPr="00DD6CFB" w:rsidRDefault="004335ED" w:rsidP="000D75B4">
            <w:pPr>
              <w:pStyle w:val="TAL"/>
              <w:rPr>
                <w:lang w:eastAsia="en-US"/>
              </w:rPr>
            </w:pPr>
            <w:r w:rsidRPr="00DD6CFB">
              <w:rPr>
                <w:lang w:eastAsia="en-US"/>
              </w:rPr>
              <w:t>R5-186666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270F4" w14:textId="77777777" w:rsidR="004335ED" w:rsidRPr="00DD6CFB" w:rsidRDefault="004335ED" w:rsidP="000D75B4">
            <w:pPr>
              <w:pStyle w:val="TAL"/>
              <w:rPr>
                <w:lang w:eastAsia="en-US"/>
              </w:rPr>
            </w:pPr>
            <w:r w:rsidRPr="00DD6CFB">
              <w:rPr>
                <w:lang w:eastAsia="en-US"/>
              </w:rPr>
              <w:t>0259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84147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12BCB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DE0F32"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MeasurementReport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C7C8" w14:textId="77777777" w:rsidR="004335ED" w:rsidRPr="00DD6CFB" w:rsidRDefault="004335ED" w:rsidP="000D75B4">
            <w:pPr>
              <w:pStyle w:val="TAL"/>
              <w:rPr>
                <w:lang w:eastAsia="en-US"/>
              </w:rPr>
            </w:pPr>
            <w:r w:rsidRPr="00DD6CFB">
              <w:rPr>
                <w:lang w:eastAsia="en-US"/>
              </w:rPr>
              <w:t>15.2.0</w:t>
            </w:r>
          </w:p>
        </w:tc>
      </w:tr>
      <w:tr w:rsidR="004335ED" w:rsidRPr="0031204F" w14:paraId="4FC18E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BFE45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A881E7"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C44A6" w14:textId="77777777" w:rsidR="004335ED" w:rsidRPr="00DD6CFB" w:rsidRDefault="004335ED" w:rsidP="000D75B4">
            <w:pPr>
              <w:pStyle w:val="TAL"/>
              <w:rPr>
                <w:lang w:eastAsia="en-US"/>
              </w:rPr>
            </w:pPr>
            <w:r w:rsidRPr="00DD6CFB">
              <w:rPr>
                <w:lang w:eastAsia="en-US"/>
              </w:rPr>
              <w:t>R5-186677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263F4" w14:textId="77777777" w:rsidR="004335ED" w:rsidRPr="00DD6CFB" w:rsidRDefault="004335ED" w:rsidP="000D75B4">
            <w:pPr>
              <w:pStyle w:val="TAL"/>
              <w:rPr>
                <w:lang w:eastAsia="en-US"/>
              </w:rPr>
            </w:pPr>
            <w:r w:rsidRPr="00DD6CFB">
              <w:rPr>
                <w:lang w:eastAsia="en-US"/>
              </w:rPr>
              <w:t>0261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3164B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F117C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2AAEBE" w14:textId="77777777" w:rsidR="004335ED" w:rsidRPr="00DD6CFB" w:rsidRDefault="004335ED" w:rsidP="000D75B4">
            <w:pPr>
              <w:pStyle w:val="TAL"/>
              <w:rPr>
                <w:lang w:eastAsia="en-US"/>
              </w:rPr>
            </w:pPr>
            <w:r w:rsidRPr="00DD6CFB">
              <w:rPr>
                <w:lang w:eastAsia="en-US"/>
              </w:rPr>
              <w:t>Resubmission of update to 38.508 for mid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EB3B9" w14:textId="77777777" w:rsidR="004335ED" w:rsidRPr="00DD6CFB" w:rsidRDefault="004335ED" w:rsidP="000D75B4">
            <w:pPr>
              <w:pStyle w:val="TAL"/>
              <w:rPr>
                <w:lang w:eastAsia="en-US"/>
              </w:rPr>
            </w:pPr>
            <w:r w:rsidRPr="00DD6CFB">
              <w:rPr>
                <w:lang w:eastAsia="en-US"/>
              </w:rPr>
              <w:t>15.2.0</w:t>
            </w:r>
          </w:p>
        </w:tc>
      </w:tr>
      <w:tr w:rsidR="004335ED" w:rsidRPr="0031204F" w14:paraId="7D41E0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73A4B9"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832DCB"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807D65" w14:textId="77777777" w:rsidR="004335ED" w:rsidRPr="00DD6CFB" w:rsidRDefault="004335ED" w:rsidP="000D75B4">
            <w:pPr>
              <w:pStyle w:val="TAL"/>
              <w:rPr>
                <w:lang w:eastAsia="en-US"/>
              </w:rPr>
            </w:pPr>
            <w:r w:rsidRPr="00DD6CFB">
              <w:rPr>
                <w:lang w:eastAsia="en-US"/>
              </w:rPr>
              <w:t>R5-186682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74B74" w14:textId="77777777" w:rsidR="004335ED" w:rsidRPr="00DD6CFB" w:rsidRDefault="004335ED" w:rsidP="000D75B4">
            <w:pPr>
              <w:pStyle w:val="TAL"/>
              <w:rPr>
                <w:lang w:eastAsia="en-US"/>
              </w:rPr>
            </w:pPr>
            <w:r w:rsidRPr="00DD6CFB">
              <w:rPr>
                <w:lang w:eastAsia="en-US"/>
              </w:rPr>
              <w:t>0262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6911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28BAB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F70B2"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MobilityFromNRCommand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32652" w14:textId="77777777" w:rsidR="004335ED" w:rsidRPr="00DD6CFB" w:rsidRDefault="004335ED" w:rsidP="000D75B4">
            <w:pPr>
              <w:pStyle w:val="TAL"/>
              <w:rPr>
                <w:lang w:eastAsia="en-US"/>
              </w:rPr>
            </w:pPr>
            <w:r w:rsidRPr="00DD6CFB">
              <w:rPr>
                <w:lang w:eastAsia="en-US"/>
              </w:rPr>
              <w:t>15.2.0</w:t>
            </w:r>
          </w:p>
        </w:tc>
      </w:tr>
      <w:tr w:rsidR="004335ED" w:rsidRPr="0031204F" w14:paraId="29E5AC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4D3CC6"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216866"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EDD2F" w14:textId="77777777" w:rsidR="004335ED" w:rsidRPr="00DD6CFB" w:rsidRDefault="004335ED" w:rsidP="000D75B4">
            <w:pPr>
              <w:pStyle w:val="TAL"/>
              <w:rPr>
                <w:lang w:eastAsia="en-US"/>
              </w:rPr>
            </w:pPr>
            <w:r w:rsidRPr="00DD6CFB">
              <w:rPr>
                <w:lang w:eastAsia="en-US"/>
              </w:rPr>
              <w:t>R5-186691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81C89" w14:textId="77777777" w:rsidR="004335ED" w:rsidRPr="00DD6CFB" w:rsidRDefault="004335ED" w:rsidP="000D75B4">
            <w:pPr>
              <w:pStyle w:val="TAL"/>
              <w:rPr>
                <w:lang w:eastAsia="en-US"/>
              </w:rPr>
            </w:pPr>
            <w:r w:rsidRPr="00DD6CFB">
              <w:rPr>
                <w:lang w:eastAsia="en-US"/>
              </w:rPr>
              <w:t>0264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B59B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4C64F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A4221" w14:textId="77777777" w:rsidR="004335ED" w:rsidRPr="00DD6CFB" w:rsidRDefault="004335ED" w:rsidP="000D75B4">
            <w:pPr>
              <w:pStyle w:val="TAL"/>
              <w:rPr>
                <w:lang w:eastAsia="en-US"/>
              </w:rPr>
            </w:pPr>
            <w:r w:rsidRPr="00DD6CFB">
              <w:rPr>
                <w:lang w:eastAsia="en-US"/>
              </w:rPr>
              <w:t>Update Paging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7C322" w14:textId="77777777" w:rsidR="004335ED" w:rsidRPr="00DD6CFB" w:rsidRDefault="004335ED" w:rsidP="000D75B4">
            <w:pPr>
              <w:pStyle w:val="TAL"/>
              <w:rPr>
                <w:lang w:eastAsia="en-US"/>
              </w:rPr>
            </w:pPr>
            <w:r w:rsidRPr="00DD6CFB">
              <w:rPr>
                <w:lang w:eastAsia="en-US"/>
              </w:rPr>
              <w:t>15.2.0</w:t>
            </w:r>
          </w:p>
        </w:tc>
      </w:tr>
      <w:tr w:rsidR="004335ED" w:rsidRPr="0031204F" w14:paraId="181606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118043"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727172"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76D37E" w14:textId="77777777" w:rsidR="004335ED" w:rsidRPr="00DD6CFB" w:rsidRDefault="004335ED" w:rsidP="000D75B4">
            <w:pPr>
              <w:pStyle w:val="TAL"/>
              <w:rPr>
                <w:lang w:eastAsia="en-US"/>
              </w:rPr>
            </w:pPr>
            <w:r w:rsidRPr="00DD6CFB">
              <w:rPr>
                <w:lang w:eastAsia="en-US"/>
              </w:rPr>
              <w:t>R5-186692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C61A4" w14:textId="77777777" w:rsidR="004335ED" w:rsidRPr="00DD6CFB" w:rsidRDefault="004335ED" w:rsidP="000D75B4">
            <w:pPr>
              <w:pStyle w:val="TAL"/>
              <w:rPr>
                <w:lang w:eastAsia="en-US"/>
              </w:rPr>
            </w:pPr>
            <w:r w:rsidRPr="00DD6CFB">
              <w:rPr>
                <w:lang w:eastAsia="en-US"/>
              </w:rPr>
              <w:t>0265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A946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FB829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CBE08"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RRCReestablishment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30C26" w14:textId="77777777" w:rsidR="004335ED" w:rsidRPr="00DD6CFB" w:rsidRDefault="004335ED" w:rsidP="000D75B4">
            <w:pPr>
              <w:pStyle w:val="TAL"/>
              <w:rPr>
                <w:lang w:eastAsia="en-US"/>
              </w:rPr>
            </w:pPr>
            <w:r w:rsidRPr="00DD6CFB">
              <w:rPr>
                <w:lang w:eastAsia="en-US"/>
              </w:rPr>
              <w:t>15.2.0</w:t>
            </w:r>
          </w:p>
        </w:tc>
      </w:tr>
      <w:tr w:rsidR="004335ED" w:rsidRPr="0031204F" w14:paraId="63F4F5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01E176"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333F7E"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176D28" w14:textId="77777777" w:rsidR="004335ED" w:rsidRPr="00DD6CFB" w:rsidRDefault="004335ED" w:rsidP="000D75B4">
            <w:pPr>
              <w:pStyle w:val="TAL"/>
              <w:rPr>
                <w:lang w:eastAsia="en-US"/>
              </w:rPr>
            </w:pPr>
            <w:r w:rsidRPr="00DD6CFB">
              <w:rPr>
                <w:lang w:eastAsia="en-US"/>
              </w:rPr>
              <w:t>R5-186714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39410" w14:textId="77777777" w:rsidR="004335ED" w:rsidRPr="00DD6CFB" w:rsidRDefault="004335ED" w:rsidP="000D75B4">
            <w:pPr>
              <w:pStyle w:val="TAL"/>
              <w:rPr>
                <w:lang w:eastAsia="en-US"/>
              </w:rPr>
            </w:pPr>
            <w:r w:rsidRPr="00DD6CFB">
              <w:rPr>
                <w:lang w:eastAsia="en-US"/>
              </w:rPr>
              <w:t>0267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4164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A8AF2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3B4C6"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RRCReject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AC85A" w14:textId="77777777" w:rsidR="004335ED" w:rsidRPr="00DD6CFB" w:rsidRDefault="004335ED" w:rsidP="000D75B4">
            <w:pPr>
              <w:pStyle w:val="TAL"/>
              <w:rPr>
                <w:lang w:eastAsia="en-US"/>
              </w:rPr>
            </w:pPr>
            <w:r w:rsidRPr="00DD6CFB">
              <w:rPr>
                <w:lang w:eastAsia="en-US"/>
              </w:rPr>
              <w:t>15.2.0</w:t>
            </w:r>
          </w:p>
        </w:tc>
      </w:tr>
      <w:tr w:rsidR="004335ED" w:rsidRPr="0031204F" w14:paraId="2FC61A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8B0E50"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B0FA04"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434F5" w14:textId="77777777" w:rsidR="004335ED" w:rsidRPr="00DD6CFB" w:rsidRDefault="004335ED" w:rsidP="000D75B4">
            <w:pPr>
              <w:pStyle w:val="TAL"/>
              <w:rPr>
                <w:lang w:eastAsia="en-US"/>
              </w:rPr>
            </w:pPr>
            <w:r w:rsidRPr="00DD6CFB">
              <w:rPr>
                <w:lang w:eastAsia="en-US"/>
              </w:rPr>
              <w:t>R5-186719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7C1C" w14:textId="77777777" w:rsidR="004335ED" w:rsidRPr="00DD6CFB" w:rsidRDefault="004335ED" w:rsidP="000D75B4">
            <w:pPr>
              <w:pStyle w:val="TAL"/>
              <w:rPr>
                <w:lang w:eastAsia="en-US"/>
              </w:rPr>
            </w:pPr>
            <w:r w:rsidRPr="00DD6CFB">
              <w:rPr>
                <w:lang w:eastAsia="en-US"/>
              </w:rPr>
              <w:t>0268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46279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69E1D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AA77D" w14:textId="77777777" w:rsidR="004335ED" w:rsidRPr="00DD6CFB" w:rsidRDefault="004335ED" w:rsidP="000D75B4">
            <w:pPr>
              <w:pStyle w:val="TAL"/>
              <w:rPr>
                <w:lang w:eastAsia="en-US"/>
              </w:rPr>
            </w:pPr>
            <w:r w:rsidRPr="00DD6CFB">
              <w:rPr>
                <w:lang w:eastAsia="en-US"/>
              </w:rPr>
              <w:t>Updates related to introduction of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835D6" w14:textId="77777777" w:rsidR="004335ED" w:rsidRPr="00DD6CFB" w:rsidRDefault="004335ED" w:rsidP="000D75B4">
            <w:pPr>
              <w:pStyle w:val="TAL"/>
              <w:rPr>
                <w:lang w:eastAsia="en-US"/>
              </w:rPr>
            </w:pPr>
            <w:r w:rsidRPr="00DD6CFB">
              <w:rPr>
                <w:lang w:eastAsia="en-US"/>
              </w:rPr>
              <w:t>15.2.0</w:t>
            </w:r>
          </w:p>
        </w:tc>
      </w:tr>
      <w:tr w:rsidR="004335ED" w:rsidRPr="0031204F" w14:paraId="24E111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02C052"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98F0AB"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592A8" w14:textId="77777777" w:rsidR="004335ED" w:rsidRPr="00DD6CFB" w:rsidRDefault="004335ED" w:rsidP="000D75B4">
            <w:pPr>
              <w:pStyle w:val="TAL"/>
              <w:rPr>
                <w:lang w:eastAsia="en-US"/>
              </w:rPr>
            </w:pPr>
            <w:r w:rsidRPr="00DD6CFB">
              <w:rPr>
                <w:lang w:eastAsia="en-US"/>
              </w:rPr>
              <w:t>R5-186722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81C43" w14:textId="77777777" w:rsidR="004335ED" w:rsidRPr="00DD6CFB" w:rsidRDefault="004335ED" w:rsidP="000D75B4">
            <w:pPr>
              <w:pStyle w:val="TAL"/>
              <w:rPr>
                <w:lang w:eastAsia="en-US"/>
              </w:rPr>
            </w:pPr>
            <w:r w:rsidRPr="00DD6CFB">
              <w:rPr>
                <w:lang w:eastAsia="en-US"/>
              </w:rPr>
              <w:t>0271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0F90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AE4E5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066C6"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SecurityAlgorithmConfig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3ADD8" w14:textId="77777777" w:rsidR="004335ED" w:rsidRPr="00DD6CFB" w:rsidRDefault="004335ED" w:rsidP="000D75B4">
            <w:pPr>
              <w:pStyle w:val="TAL"/>
              <w:rPr>
                <w:lang w:eastAsia="en-US"/>
              </w:rPr>
            </w:pPr>
            <w:r w:rsidRPr="00DD6CFB">
              <w:rPr>
                <w:lang w:eastAsia="en-US"/>
              </w:rPr>
              <w:t>15.2.0</w:t>
            </w:r>
          </w:p>
        </w:tc>
      </w:tr>
      <w:tr w:rsidR="004335ED" w:rsidRPr="0031204F" w14:paraId="4E12C71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5EF580"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FD0D02"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E8F9F0" w14:textId="77777777" w:rsidR="004335ED" w:rsidRPr="00DD6CFB" w:rsidRDefault="004335ED" w:rsidP="000D75B4">
            <w:pPr>
              <w:pStyle w:val="TAL"/>
              <w:rPr>
                <w:lang w:eastAsia="en-US"/>
              </w:rPr>
            </w:pPr>
            <w:r w:rsidRPr="00DD6CFB">
              <w:rPr>
                <w:lang w:eastAsia="en-US"/>
              </w:rPr>
              <w:t>R5-186723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961E5" w14:textId="77777777" w:rsidR="004335ED" w:rsidRPr="00DD6CFB" w:rsidRDefault="004335ED" w:rsidP="000D75B4">
            <w:pPr>
              <w:pStyle w:val="TAL"/>
              <w:rPr>
                <w:lang w:eastAsia="en-US"/>
              </w:rPr>
            </w:pPr>
            <w:r w:rsidRPr="00DD6CFB">
              <w:rPr>
                <w:lang w:eastAsia="en-US"/>
              </w:rPr>
              <w:t>0272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BD9C1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1A92D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05CE8" w14:textId="77777777" w:rsidR="004335ED" w:rsidRPr="00DD6CFB" w:rsidRDefault="004335ED" w:rsidP="000D75B4">
            <w:pPr>
              <w:pStyle w:val="TAL"/>
              <w:rPr>
                <w:lang w:eastAsia="en-US"/>
              </w:rPr>
            </w:pPr>
            <w:r w:rsidRPr="00DD6CFB">
              <w:rPr>
                <w:lang w:eastAsia="en-US"/>
              </w:rPr>
              <w:t xml:space="preserve">Updates to </w:t>
            </w:r>
            <w:proofErr w:type="spellStart"/>
            <w:r w:rsidRPr="00DD6CFB">
              <w:rPr>
                <w:lang w:eastAsia="en-US"/>
              </w:rPr>
              <w:t>MeasResults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91475" w14:textId="77777777" w:rsidR="004335ED" w:rsidRPr="00DD6CFB" w:rsidRDefault="004335ED" w:rsidP="000D75B4">
            <w:pPr>
              <w:pStyle w:val="TAL"/>
              <w:rPr>
                <w:lang w:eastAsia="en-US"/>
              </w:rPr>
            </w:pPr>
            <w:r w:rsidRPr="00DD6CFB">
              <w:rPr>
                <w:lang w:eastAsia="en-US"/>
              </w:rPr>
              <w:t>15.2.0</w:t>
            </w:r>
          </w:p>
        </w:tc>
      </w:tr>
      <w:tr w:rsidR="004335ED" w:rsidRPr="0031204F" w14:paraId="5E601C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6C7720"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22E22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4C23ED" w14:textId="77777777" w:rsidR="004335ED" w:rsidRPr="00DD6CFB" w:rsidRDefault="004335ED" w:rsidP="000D75B4">
            <w:pPr>
              <w:pStyle w:val="TAL"/>
              <w:rPr>
                <w:lang w:eastAsia="en-US"/>
              </w:rPr>
            </w:pPr>
            <w:r w:rsidRPr="00DD6CFB">
              <w:rPr>
                <w:lang w:eastAsia="en-US"/>
              </w:rPr>
              <w:t>R5-186734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B28DE" w14:textId="77777777" w:rsidR="004335ED" w:rsidRPr="00DD6CFB" w:rsidRDefault="004335ED" w:rsidP="000D75B4">
            <w:pPr>
              <w:pStyle w:val="TAL"/>
              <w:rPr>
                <w:lang w:eastAsia="en-US"/>
              </w:rPr>
            </w:pPr>
            <w:r w:rsidRPr="00DD6CFB">
              <w:rPr>
                <w:lang w:eastAsia="en-US"/>
              </w:rPr>
              <w:t>0273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BAA7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37343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B7A39"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RRCRelease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CBEC9" w14:textId="77777777" w:rsidR="004335ED" w:rsidRPr="00DD6CFB" w:rsidRDefault="004335ED" w:rsidP="000D75B4">
            <w:pPr>
              <w:pStyle w:val="TAL"/>
              <w:rPr>
                <w:lang w:eastAsia="en-US"/>
              </w:rPr>
            </w:pPr>
            <w:r w:rsidRPr="00DD6CFB">
              <w:rPr>
                <w:lang w:eastAsia="en-US"/>
              </w:rPr>
              <w:t>15.2.0</w:t>
            </w:r>
          </w:p>
        </w:tc>
      </w:tr>
      <w:tr w:rsidR="004335ED" w:rsidRPr="0031204F" w14:paraId="17D99F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2D9CA4"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DF0C87"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085CA" w14:textId="77777777" w:rsidR="004335ED" w:rsidRPr="00DD6CFB" w:rsidRDefault="004335ED" w:rsidP="000D75B4">
            <w:pPr>
              <w:pStyle w:val="TAL"/>
              <w:rPr>
                <w:lang w:eastAsia="en-US"/>
              </w:rPr>
            </w:pPr>
            <w:r w:rsidRPr="00DD6CFB">
              <w:rPr>
                <w:lang w:eastAsia="en-US"/>
              </w:rPr>
              <w:t>R5-186744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95BD7" w14:textId="77777777" w:rsidR="004335ED" w:rsidRPr="00DD6CFB" w:rsidRDefault="004335ED" w:rsidP="000D75B4">
            <w:pPr>
              <w:pStyle w:val="TAL"/>
              <w:rPr>
                <w:lang w:eastAsia="en-US"/>
              </w:rPr>
            </w:pPr>
            <w:r w:rsidRPr="00DD6CFB">
              <w:rPr>
                <w:lang w:eastAsia="en-US"/>
              </w:rPr>
              <w:t>0274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552F8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0E3C5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BD8F"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RRCResume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B07DF" w14:textId="77777777" w:rsidR="004335ED" w:rsidRPr="00DD6CFB" w:rsidRDefault="004335ED" w:rsidP="000D75B4">
            <w:pPr>
              <w:pStyle w:val="TAL"/>
              <w:rPr>
                <w:lang w:eastAsia="en-US"/>
              </w:rPr>
            </w:pPr>
            <w:r w:rsidRPr="00DD6CFB">
              <w:rPr>
                <w:lang w:eastAsia="en-US"/>
              </w:rPr>
              <w:t>15.2.0</w:t>
            </w:r>
          </w:p>
        </w:tc>
      </w:tr>
      <w:tr w:rsidR="004335ED" w:rsidRPr="0031204F" w14:paraId="3E62AE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3A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B6A7E4"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39778" w14:textId="77777777" w:rsidR="004335ED" w:rsidRPr="00DD6CFB" w:rsidRDefault="004335ED" w:rsidP="000D75B4">
            <w:pPr>
              <w:pStyle w:val="TAL"/>
              <w:rPr>
                <w:lang w:eastAsia="en-US"/>
              </w:rPr>
            </w:pPr>
            <w:r w:rsidRPr="00DD6CFB">
              <w:rPr>
                <w:lang w:eastAsia="en-US"/>
              </w:rPr>
              <w:t>R5-186825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68E91" w14:textId="77777777" w:rsidR="004335ED" w:rsidRPr="00DD6CFB" w:rsidRDefault="004335ED" w:rsidP="000D75B4">
            <w:pPr>
              <w:pStyle w:val="TAL"/>
              <w:rPr>
                <w:lang w:eastAsia="en-US"/>
              </w:rPr>
            </w:pPr>
            <w:r w:rsidRPr="00DD6CFB">
              <w:rPr>
                <w:lang w:eastAsia="en-US"/>
              </w:rPr>
              <w:t>0279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F81E7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B5107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4CA1E" w14:textId="77777777" w:rsidR="004335ED" w:rsidRPr="00DD6CFB" w:rsidRDefault="004335ED" w:rsidP="000D75B4">
            <w:pPr>
              <w:pStyle w:val="TAL"/>
              <w:rPr>
                <w:lang w:eastAsia="en-US"/>
              </w:rPr>
            </w:pPr>
            <w:r w:rsidRPr="00DD6CFB">
              <w:rPr>
                <w:lang w:eastAsia="en-US"/>
              </w:rPr>
              <w:t>Correction of test frequencies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ABF89" w14:textId="77777777" w:rsidR="004335ED" w:rsidRPr="00DD6CFB" w:rsidRDefault="004335ED" w:rsidP="000D75B4">
            <w:pPr>
              <w:pStyle w:val="TAL"/>
              <w:rPr>
                <w:lang w:eastAsia="en-US"/>
              </w:rPr>
            </w:pPr>
            <w:r w:rsidRPr="00DD6CFB">
              <w:rPr>
                <w:lang w:eastAsia="en-US"/>
              </w:rPr>
              <w:t>15.2.0</w:t>
            </w:r>
          </w:p>
        </w:tc>
      </w:tr>
      <w:tr w:rsidR="004335ED" w:rsidRPr="0031204F" w14:paraId="01CA86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BC2D45"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219645"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8EA59E" w14:textId="77777777" w:rsidR="004335ED" w:rsidRPr="00DD6CFB" w:rsidRDefault="004335ED" w:rsidP="000D75B4">
            <w:pPr>
              <w:pStyle w:val="TAL"/>
              <w:rPr>
                <w:lang w:eastAsia="en-US"/>
              </w:rPr>
            </w:pPr>
            <w:r w:rsidRPr="00DD6CFB">
              <w:rPr>
                <w:lang w:eastAsia="en-US"/>
              </w:rPr>
              <w:t>R5-186826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45BFE" w14:textId="77777777" w:rsidR="004335ED" w:rsidRPr="00DD6CFB" w:rsidRDefault="004335ED" w:rsidP="000D75B4">
            <w:pPr>
              <w:pStyle w:val="TAL"/>
              <w:rPr>
                <w:lang w:eastAsia="en-US"/>
              </w:rPr>
            </w:pPr>
            <w:r w:rsidRPr="00DD6CFB">
              <w:rPr>
                <w:lang w:eastAsia="en-US"/>
              </w:rPr>
              <w:t>0280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F9DE9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DD0CF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483759" w14:textId="77777777" w:rsidR="004335ED" w:rsidRPr="00DD6CFB" w:rsidRDefault="004335ED" w:rsidP="000D75B4">
            <w:pPr>
              <w:pStyle w:val="TAL"/>
              <w:rPr>
                <w:lang w:eastAsia="en-US"/>
              </w:rPr>
            </w:pPr>
            <w:r w:rsidRPr="00DD6CFB">
              <w:rPr>
                <w:lang w:eastAsia="en-US"/>
              </w:rPr>
              <w:t>Correction of test frequencies for NR band n2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051B0" w14:textId="77777777" w:rsidR="004335ED" w:rsidRPr="00DD6CFB" w:rsidRDefault="004335ED" w:rsidP="000D75B4">
            <w:pPr>
              <w:pStyle w:val="TAL"/>
              <w:rPr>
                <w:lang w:eastAsia="en-US"/>
              </w:rPr>
            </w:pPr>
            <w:r w:rsidRPr="00DD6CFB">
              <w:rPr>
                <w:lang w:eastAsia="en-US"/>
              </w:rPr>
              <w:t>15.2.0</w:t>
            </w:r>
          </w:p>
        </w:tc>
      </w:tr>
      <w:tr w:rsidR="004335ED" w:rsidRPr="0031204F" w14:paraId="3F26B4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8D6A17"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2BE593"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13147D" w14:textId="77777777" w:rsidR="004335ED" w:rsidRPr="00DD6CFB" w:rsidRDefault="004335ED" w:rsidP="000D75B4">
            <w:pPr>
              <w:pStyle w:val="TAL"/>
              <w:rPr>
                <w:lang w:eastAsia="en-US"/>
              </w:rPr>
            </w:pPr>
            <w:r w:rsidRPr="00DD6CFB">
              <w:rPr>
                <w:lang w:eastAsia="en-US"/>
              </w:rPr>
              <w:t>R5-186827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5E251" w14:textId="77777777" w:rsidR="004335ED" w:rsidRPr="00DD6CFB" w:rsidRDefault="004335ED" w:rsidP="000D75B4">
            <w:pPr>
              <w:pStyle w:val="TAL"/>
              <w:rPr>
                <w:lang w:eastAsia="en-US"/>
              </w:rPr>
            </w:pPr>
            <w:r w:rsidRPr="00DD6CFB">
              <w:rPr>
                <w:lang w:eastAsia="en-US"/>
              </w:rPr>
              <w:t>0281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80E4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D86CE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D66262" w14:textId="77777777" w:rsidR="004335ED" w:rsidRPr="00DD6CFB" w:rsidRDefault="004335ED" w:rsidP="000D75B4">
            <w:pPr>
              <w:pStyle w:val="TAL"/>
              <w:rPr>
                <w:lang w:eastAsia="en-US"/>
              </w:rPr>
            </w:pPr>
            <w:r w:rsidRPr="00DD6CFB">
              <w:rPr>
                <w:lang w:eastAsia="en-US"/>
              </w:rPr>
              <w:t>Correction of test frequencies for NR band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93799" w14:textId="77777777" w:rsidR="004335ED" w:rsidRPr="00DD6CFB" w:rsidRDefault="004335ED" w:rsidP="000D75B4">
            <w:pPr>
              <w:pStyle w:val="TAL"/>
              <w:rPr>
                <w:lang w:eastAsia="en-US"/>
              </w:rPr>
            </w:pPr>
            <w:r w:rsidRPr="00DD6CFB">
              <w:rPr>
                <w:lang w:eastAsia="en-US"/>
              </w:rPr>
              <w:t>15.2.0</w:t>
            </w:r>
          </w:p>
        </w:tc>
      </w:tr>
      <w:tr w:rsidR="004335ED" w:rsidRPr="0031204F" w14:paraId="76DA07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F8122F"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DE7B5A"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F0336" w14:textId="77777777" w:rsidR="004335ED" w:rsidRPr="00DD6CFB" w:rsidRDefault="004335ED" w:rsidP="000D75B4">
            <w:pPr>
              <w:pStyle w:val="TAL"/>
              <w:rPr>
                <w:lang w:eastAsia="en-US"/>
              </w:rPr>
            </w:pPr>
            <w:r w:rsidRPr="00DD6CFB">
              <w:rPr>
                <w:lang w:eastAsia="en-US"/>
              </w:rPr>
              <w:t>R5-186828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B0E73" w14:textId="77777777" w:rsidR="004335ED" w:rsidRPr="00DD6CFB" w:rsidRDefault="004335ED" w:rsidP="000D75B4">
            <w:pPr>
              <w:pStyle w:val="TAL"/>
              <w:rPr>
                <w:lang w:eastAsia="en-US"/>
              </w:rPr>
            </w:pPr>
            <w:r w:rsidRPr="00DD6CFB">
              <w:rPr>
                <w:lang w:eastAsia="en-US"/>
              </w:rPr>
              <w:t>0282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637D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C18A8F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17DE2F" w14:textId="77777777" w:rsidR="004335ED" w:rsidRPr="00DD6CFB" w:rsidRDefault="004335ED" w:rsidP="000D75B4">
            <w:pPr>
              <w:pStyle w:val="TAL"/>
              <w:rPr>
                <w:lang w:eastAsia="en-US"/>
              </w:rPr>
            </w:pPr>
            <w:r w:rsidRPr="00DD6CFB">
              <w:rPr>
                <w:lang w:eastAsia="en-US"/>
              </w:rPr>
              <w:t>Correction of test frequencies for NR band n5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769B" w14:textId="77777777" w:rsidR="004335ED" w:rsidRPr="00DD6CFB" w:rsidRDefault="004335ED" w:rsidP="000D75B4">
            <w:pPr>
              <w:pStyle w:val="TAL"/>
              <w:rPr>
                <w:lang w:eastAsia="en-US"/>
              </w:rPr>
            </w:pPr>
            <w:r w:rsidRPr="00DD6CFB">
              <w:rPr>
                <w:lang w:eastAsia="en-US"/>
              </w:rPr>
              <w:t>15.2.0</w:t>
            </w:r>
          </w:p>
        </w:tc>
      </w:tr>
      <w:tr w:rsidR="004335ED" w:rsidRPr="0031204F" w14:paraId="401B0B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67483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ADB60"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EA07C" w14:textId="77777777" w:rsidR="004335ED" w:rsidRPr="00DD6CFB" w:rsidRDefault="004335ED" w:rsidP="000D75B4">
            <w:pPr>
              <w:pStyle w:val="TAL"/>
              <w:rPr>
                <w:lang w:eastAsia="en-US"/>
              </w:rPr>
            </w:pPr>
            <w:r w:rsidRPr="00DD6CFB">
              <w:rPr>
                <w:lang w:eastAsia="en-US"/>
              </w:rPr>
              <w:t>R5-186829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F67C7" w14:textId="77777777" w:rsidR="004335ED" w:rsidRPr="00DD6CFB" w:rsidRDefault="004335ED" w:rsidP="000D75B4">
            <w:pPr>
              <w:pStyle w:val="TAL"/>
              <w:rPr>
                <w:lang w:eastAsia="en-US"/>
              </w:rPr>
            </w:pPr>
            <w:r w:rsidRPr="00DD6CFB">
              <w:rPr>
                <w:lang w:eastAsia="en-US"/>
              </w:rPr>
              <w:t>0283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CEFA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3274A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31058" w14:textId="77777777" w:rsidR="004335ED" w:rsidRPr="00DD6CFB" w:rsidRDefault="004335ED" w:rsidP="000D75B4">
            <w:pPr>
              <w:pStyle w:val="TAL"/>
              <w:rPr>
                <w:lang w:eastAsia="en-US"/>
              </w:rPr>
            </w:pPr>
            <w:r w:rsidRPr="00DD6CFB">
              <w:rPr>
                <w:lang w:eastAsia="en-US"/>
              </w:rPr>
              <w:t>Correction of test frequencies for NR band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6A2A9" w14:textId="77777777" w:rsidR="004335ED" w:rsidRPr="00DD6CFB" w:rsidRDefault="004335ED" w:rsidP="000D75B4">
            <w:pPr>
              <w:pStyle w:val="TAL"/>
              <w:rPr>
                <w:lang w:eastAsia="en-US"/>
              </w:rPr>
            </w:pPr>
            <w:r w:rsidRPr="00DD6CFB">
              <w:rPr>
                <w:lang w:eastAsia="en-US"/>
              </w:rPr>
              <w:t>15.2.0</w:t>
            </w:r>
          </w:p>
        </w:tc>
      </w:tr>
      <w:tr w:rsidR="004335ED" w:rsidRPr="0031204F" w14:paraId="44FD19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83F3DF"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F9F69"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33A1D" w14:textId="77777777" w:rsidR="004335ED" w:rsidRPr="00DD6CFB" w:rsidRDefault="004335ED" w:rsidP="000D75B4">
            <w:pPr>
              <w:pStyle w:val="TAL"/>
              <w:rPr>
                <w:lang w:eastAsia="en-US"/>
              </w:rPr>
            </w:pPr>
            <w:r w:rsidRPr="00DD6CFB">
              <w:rPr>
                <w:lang w:eastAsia="en-US"/>
              </w:rPr>
              <w:t>R5-186830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94280" w14:textId="77777777" w:rsidR="004335ED" w:rsidRPr="00DD6CFB" w:rsidRDefault="004335ED" w:rsidP="000D75B4">
            <w:pPr>
              <w:pStyle w:val="TAL"/>
              <w:rPr>
                <w:lang w:eastAsia="en-US"/>
              </w:rPr>
            </w:pPr>
            <w:r w:rsidRPr="00DD6CFB">
              <w:rPr>
                <w:lang w:eastAsia="en-US"/>
              </w:rPr>
              <w:t>0284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D90BC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A5C4F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2BC68" w14:textId="77777777" w:rsidR="004335ED" w:rsidRPr="00DD6CFB" w:rsidRDefault="004335ED" w:rsidP="000D75B4">
            <w:pPr>
              <w:pStyle w:val="TAL"/>
              <w:rPr>
                <w:lang w:eastAsia="en-US"/>
              </w:rPr>
            </w:pPr>
            <w:r w:rsidRPr="00DD6CFB">
              <w:rPr>
                <w:lang w:eastAsia="en-US"/>
              </w:rPr>
              <w:t>Correction of test frequencies for NR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2B8ED" w14:textId="77777777" w:rsidR="004335ED" w:rsidRPr="00DD6CFB" w:rsidRDefault="004335ED" w:rsidP="000D75B4">
            <w:pPr>
              <w:pStyle w:val="TAL"/>
              <w:rPr>
                <w:lang w:eastAsia="en-US"/>
              </w:rPr>
            </w:pPr>
            <w:r w:rsidRPr="00DD6CFB">
              <w:rPr>
                <w:lang w:eastAsia="en-US"/>
              </w:rPr>
              <w:t>15.2.0</w:t>
            </w:r>
          </w:p>
        </w:tc>
      </w:tr>
      <w:tr w:rsidR="004335ED" w:rsidRPr="0031204F" w14:paraId="7D89A7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B85BA6"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A0D669"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4E2B39" w14:textId="77777777" w:rsidR="004335ED" w:rsidRPr="00DD6CFB" w:rsidRDefault="004335ED" w:rsidP="000D75B4">
            <w:pPr>
              <w:pStyle w:val="TAL"/>
              <w:rPr>
                <w:lang w:eastAsia="en-US"/>
              </w:rPr>
            </w:pPr>
            <w:r w:rsidRPr="00DD6CFB">
              <w:rPr>
                <w:lang w:eastAsia="en-US"/>
              </w:rPr>
              <w:t>R5-186831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D0293" w14:textId="77777777" w:rsidR="004335ED" w:rsidRPr="00DD6CFB" w:rsidRDefault="004335ED" w:rsidP="000D75B4">
            <w:pPr>
              <w:pStyle w:val="TAL"/>
              <w:rPr>
                <w:lang w:eastAsia="en-US"/>
              </w:rPr>
            </w:pPr>
            <w:r w:rsidRPr="00DD6CFB">
              <w:rPr>
                <w:lang w:eastAsia="en-US"/>
              </w:rPr>
              <w:t>0285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B8853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DB513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79AB3" w14:textId="77777777" w:rsidR="004335ED" w:rsidRPr="00DD6CFB" w:rsidRDefault="004335ED" w:rsidP="000D75B4">
            <w:pPr>
              <w:pStyle w:val="TAL"/>
              <w:rPr>
                <w:lang w:eastAsia="en-US"/>
              </w:rPr>
            </w:pPr>
            <w:r w:rsidRPr="00DD6CFB">
              <w:rPr>
                <w:lang w:eastAsia="en-US"/>
              </w:rPr>
              <w:t>Correction of test frequencies for NR band n12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69833" w14:textId="77777777" w:rsidR="004335ED" w:rsidRPr="00DD6CFB" w:rsidRDefault="004335ED" w:rsidP="000D75B4">
            <w:pPr>
              <w:pStyle w:val="TAL"/>
              <w:rPr>
                <w:lang w:eastAsia="en-US"/>
              </w:rPr>
            </w:pPr>
            <w:r w:rsidRPr="00DD6CFB">
              <w:rPr>
                <w:lang w:eastAsia="en-US"/>
              </w:rPr>
              <w:t>15.2.0</w:t>
            </w:r>
          </w:p>
        </w:tc>
      </w:tr>
      <w:tr w:rsidR="004335ED" w:rsidRPr="0031204F" w14:paraId="1C9D3C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F85EE9"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5DE3E3"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FC741A" w14:textId="77777777" w:rsidR="004335ED" w:rsidRPr="00DD6CFB" w:rsidRDefault="004335ED" w:rsidP="000D75B4">
            <w:pPr>
              <w:pStyle w:val="TAL"/>
              <w:rPr>
                <w:lang w:eastAsia="en-US"/>
              </w:rPr>
            </w:pPr>
            <w:r w:rsidRPr="00DD6CFB">
              <w:rPr>
                <w:lang w:eastAsia="en-US"/>
              </w:rPr>
              <w:t>R5-186832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CDDB" w14:textId="77777777" w:rsidR="004335ED" w:rsidRPr="00DD6CFB" w:rsidRDefault="004335ED" w:rsidP="000D75B4">
            <w:pPr>
              <w:pStyle w:val="TAL"/>
              <w:rPr>
                <w:lang w:eastAsia="en-US"/>
              </w:rPr>
            </w:pPr>
            <w:r w:rsidRPr="00DD6CFB">
              <w:rPr>
                <w:lang w:eastAsia="en-US"/>
              </w:rPr>
              <w:t>0286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2C1E2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8E997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A21A0A" w14:textId="77777777" w:rsidR="004335ED" w:rsidRPr="00DD6CFB" w:rsidRDefault="004335ED" w:rsidP="000D75B4">
            <w:pPr>
              <w:pStyle w:val="TAL"/>
              <w:rPr>
                <w:lang w:eastAsia="en-US"/>
              </w:rPr>
            </w:pPr>
            <w:r w:rsidRPr="00DD6CFB">
              <w:rPr>
                <w:lang w:eastAsia="en-US"/>
              </w:rPr>
              <w:t>Correction of test frequencies for NR band n20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A0C3" w14:textId="77777777" w:rsidR="004335ED" w:rsidRPr="00DD6CFB" w:rsidRDefault="004335ED" w:rsidP="000D75B4">
            <w:pPr>
              <w:pStyle w:val="TAL"/>
              <w:rPr>
                <w:lang w:eastAsia="en-US"/>
              </w:rPr>
            </w:pPr>
            <w:r w:rsidRPr="00DD6CFB">
              <w:rPr>
                <w:lang w:eastAsia="en-US"/>
              </w:rPr>
              <w:t>15.2.0</w:t>
            </w:r>
          </w:p>
        </w:tc>
      </w:tr>
      <w:tr w:rsidR="004335ED" w:rsidRPr="0031204F" w14:paraId="0C3E83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20E9AA"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B0F59A"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CADC6E" w14:textId="77777777" w:rsidR="004335ED" w:rsidRPr="00DD6CFB" w:rsidRDefault="004335ED" w:rsidP="000D75B4">
            <w:pPr>
              <w:pStyle w:val="TAL"/>
              <w:rPr>
                <w:lang w:eastAsia="en-US"/>
              </w:rPr>
            </w:pPr>
            <w:r w:rsidRPr="00DD6CFB">
              <w:rPr>
                <w:lang w:eastAsia="en-US"/>
              </w:rPr>
              <w:t>R5-186833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72661" w14:textId="77777777" w:rsidR="004335ED" w:rsidRPr="00DD6CFB" w:rsidRDefault="004335ED" w:rsidP="000D75B4">
            <w:pPr>
              <w:pStyle w:val="TAL"/>
              <w:rPr>
                <w:lang w:eastAsia="en-US"/>
              </w:rPr>
            </w:pPr>
            <w:r w:rsidRPr="00DD6CFB">
              <w:rPr>
                <w:lang w:eastAsia="en-US"/>
              </w:rPr>
              <w:t>0287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08167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532BD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60264" w14:textId="77777777" w:rsidR="004335ED" w:rsidRPr="00DD6CFB" w:rsidRDefault="004335ED" w:rsidP="000D75B4">
            <w:pPr>
              <w:pStyle w:val="TAL"/>
              <w:rPr>
                <w:lang w:eastAsia="en-US"/>
              </w:rPr>
            </w:pPr>
            <w:r w:rsidRPr="00DD6CFB">
              <w:rPr>
                <w:lang w:eastAsia="en-US"/>
              </w:rPr>
              <w:t>Correction of test frequencies for NR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69928" w14:textId="77777777" w:rsidR="004335ED" w:rsidRPr="00DD6CFB" w:rsidRDefault="004335ED" w:rsidP="000D75B4">
            <w:pPr>
              <w:pStyle w:val="TAL"/>
              <w:rPr>
                <w:lang w:eastAsia="en-US"/>
              </w:rPr>
            </w:pPr>
            <w:r w:rsidRPr="00DD6CFB">
              <w:rPr>
                <w:lang w:eastAsia="en-US"/>
              </w:rPr>
              <w:t>15.2.0</w:t>
            </w:r>
          </w:p>
        </w:tc>
      </w:tr>
      <w:tr w:rsidR="004335ED" w:rsidRPr="0031204F" w14:paraId="7C96F6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522084"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B63CC6"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64315" w14:textId="77777777" w:rsidR="004335ED" w:rsidRPr="00DD6CFB" w:rsidRDefault="004335ED" w:rsidP="000D75B4">
            <w:pPr>
              <w:pStyle w:val="TAL"/>
              <w:rPr>
                <w:lang w:eastAsia="en-US"/>
              </w:rPr>
            </w:pPr>
            <w:r w:rsidRPr="00DD6CFB">
              <w:rPr>
                <w:lang w:eastAsia="en-US"/>
              </w:rPr>
              <w:t>R5-186834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85D96" w14:textId="77777777" w:rsidR="004335ED" w:rsidRPr="00DD6CFB" w:rsidRDefault="004335ED" w:rsidP="000D75B4">
            <w:pPr>
              <w:pStyle w:val="TAL"/>
              <w:rPr>
                <w:lang w:eastAsia="en-US"/>
              </w:rPr>
            </w:pPr>
            <w:r w:rsidRPr="00DD6CFB">
              <w:rPr>
                <w:lang w:eastAsia="en-US"/>
              </w:rPr>
              <w:t>0288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7B1EF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6054B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E6F35" w14:textId="77777777" w:rsidR="004335ED" w:rsidRPr="00DD6CFB" w:rsidRDefault="004335ED" w:rsidP="000D75B4">
            <w:pPr>
              <w:pStyle w:val="TAL"/>
              <w:rPr>
                <w:lang w:eastAsia="en-US"/>
              </w:rPr>
            </w:pPr>
            <w:r w:rsidRPr="00DD6CFB">
              <w:rPr>
                <w:lang w:eastAsia="en-US"/>
              </w:rPr>
              <w:t>Correction of test frequencies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D1AB9" w14:textId="77777777" w:rsidR="004335ED" w:rsidRPr="00DD6CFB" w:rsidRDefault="004335ED" w:rsidP="000D75B4">
            <w:pPr>
              <w:pStyle w:val="TAL"/>
              <w:rPr>
                <w:lang w:eastAsia="en-US"/>
              </w:rPr>
            </w:pPr>
            <w:r w:rsidRPr="00DD6CFB">
              <w:rPr>
                <w:lang w:eastAsia="en-US"/>
              </w:rPr>
              <w:t>15.2.0</w:t>
            </w:r>
          </w:p>
        </w:tc>
      </w:tr>
      <w:tr w:rsidR="004335ED" w:rsidRPr="0031204F" w14:paraId="25FF9C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7048A3"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9F78F1"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EFACAF" w14:textId="77777777" w:rsidR="004335ED" w:rsidRPr="00DD6CFB" w:rsidRDefault="004335ED" w:rsidP="000D75B4">
            <w:pPr>
              <w:pStyle w:val="TAL"/>
              <w:rPr>
                <w:lang w:eastAsia="en-US"/>
              </w:rPr>
            </w:pPr>
            <w:r w:rsidRPr="00DD6CFB">
              <w:rPr>
                <w:lang w:eastAsia="en-US"/>
              </w:rPr>
              <w:t>R5-186835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0AE6F" w14:textId="77777777" w:rsidR="004335ED" w:rsidRPr="00DD6CFB" w:rsidRDefault="004335ED" w:rsidP="000D75B4">
            <w:pPr>
              <w:pStyle w:val="TAL"/>
              <w:rPr>
                <w:lang w:eastAsia="en-US"/>
              </w:rPr>
            </w:pPr>
            <w:r w:rsidRPr="00DD6CFB">
              <w:rPr>
                <w:lang w:eastAsia="en-US"/>
              </w:rPr>
              <w:t>0289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B1B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DE87B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8F681" w14:textId="77777777" w:rsidR="004335ED" w:rsidRPr="00DD6CFB" w:rsidRDefault="004335ED" w:rsidP="000D75B4">
            <w:pPr>
              <w:pStyle w:val="TAL"/>
              <w:rPr>
                <w:lang w:eastAsia="en-US"/>
              </w:rPr>
            </w:pPr>
            <w:r w:rsidRPr="00DD6CFB">
              <w:rPr>
                <w:lang w:eastAsia="en-US"/>
              </w:rPr>
              <w:t>Correction of test frequencies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5A535" w14:textId="77777777" w:rsidR="004335ED" w:rsidRPr="00DD6CFB" w:rsidRDefault="004335ED" w:rsidP="000D75B4">
            <w:pPr>
              <w:pStyle w:val="TAL"/>
              <w:rPr>
                <w:lang w:eastAsia="en-US"/>
              </w:rPr>
            </w:pPr>
            <w:r w:rsidRPr="00DD6CFB">
              <w:rPr>
                <w:lang w:eastAsia="en-US"/>
              </w:rPr>
              <w:t>15.2.0</w:t>
            </w:r>
          </w:p>
        </w:tc>
      </w:tr>
      <w:tr w:rsidR="004335ED" w:rsidRPr="0031204F" w14:paraId="4D87321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33EC30"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F8E134"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E453B8" w14:textId="77777777" w:rsidR="004335ED" w:rsidRPr="00DD6CFB" w:rsidRDefault="004335ED" w:rsidP="000D75B4">
            <w:pPr>
              <w:pStyle w:val="TAL"/>
              <w:rPr>
                <w:lang w:eastAsia="en-US"/>
              </w:rPr>
            </w:pPr>
            <w:r w:rsidRPr="00DD6CFB">
              <w:rPr>
                <w:lang w:eastAsia="en-US"/>
              </w:rPr>
              <w:t>R5-186836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C8CCB" w14:textId="77777777" w:rsidR="004335ED" w:rsidRPr="00DD6CFB" w:rsidRDefault="004335ED" w:rsidP="000D75B4">
            <w:pPr>
              <w:pStyle w:val="TAL"/>
              <w:rPr>
                <w:lang w:eastAsia="en-US"/>
              </w:rPr>
            </w:pPr>
            <w:r w:rsidRPr="00DD6CFB">
              <w:rPr>
                <w:lang w:eastAsia="en-US"/>
              </w:rPr>
              <w:t>0290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61FE2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5FA65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D035D" w14:textId="77777777" w:rsidR="004335ED" w:rsidRPr="00DD6CFB" w:rsidRDefault="004335ED" w:rsidP="000D75B4">
            <w:pPr>
              <w:pStyle w:val="TAL"/>
              <w:rPr>
                <w:lang w:eastAsia="en-US"/>
              </w:rPr>
            </w:pPr>
            <w:r w:rsidRPr="00DD6CFB">
              <w:rPr>
                <w:lang w:eastAsia="en-US"/>
              </w:rPr>
              <w:t>Correction of test frequencies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6E39F" w14:textId="77777777" w:rsidR="004335ED" w:rsidRPr="00DD6CFB" w:rsidRDefault="004335ED" w:rsidP="000D75B4">
            <w:pPr>
              <w:pStyle w:val="TAL"/>
              <w:rPr>
                <w:lang w:eastAsia="en-US"/>
              </w:rPr>
            </w:pPr>
            <w:r w:rsidRPr="00DD6CFB">
              <w:rPr>
                <w:lang w:eastAsia="en-US"/>
              </w:rPr>
              <w:t>15.2.0</w:t>
            </w:r>
          </w:p>
        </w:tc>
      </w:tr>
      <w:tr w:rsidR="004335ED" w:rsidRPr="0031204F" w14:paraId="4D80697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996256"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5E701B"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FFA71C" w14:textId="77777777" w:rsidR="004335ED" w:rsidRPr="00DD6CFB" w:rsidRDefault="004335ED" w:rsidP="000D75B4">
            <w:pPr>
              <w:pStyle w:val="TAL"/>
              <w:rPr>
                <w:lang w:eastAsia="en-US"/>
              </w:rPr>
            </w:pPr>
            <w:r w:rsidRPr="00DD6CFB">
              <w:rPr>
                <w:lang w:eastAsia="en-US"/>
              </w:rPr>
              <w:t>R5-186837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A94D8" w14:textId="77777777" w:rsidR="004335ED" w:rsidRPr="00DD6CFB" w:rsidRDefault="004335ED" w:rsidP="000D75B4">
            <w:pPr>
              <w:pStyle w:val="TAL"/>
              <w:rPr>
                <w:lang w:eastAsia="en-US"/>
              </w:rPr>
            </w:pPr>
            <w:r w:rsidRPr="00DD6CFB">
              <w:rPr>
                <w:lang w:eastAsia="en-US"/>
              </w:rPr>
              <w:t>0291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CFAB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5BD71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74A33" w14:textId="77777777" w:rsidR="004335ED" w:rsidRPr="00DD6CFB" w:rsidRDefault="004335ED" w:rsidP="000D75B4">
            <w:pPr>
              <w:pStyle w:val="TAL"/>
              <w:rPr>
                <w:lang w:eastAsia="en-US"/>
              </w:rPr>
            </w:pPr>
            <w:r w:rsidRPr="00DD6CFB">
              <w:rPr>
                <w:lang w:eastAsia="en-US"/>
              </w:rPr>
              <w:t>Correction of test frequencies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4CE3" w14:textId="77777777" w:rsidR="004335ED" w:rsidRPr="00DD6CFB" w:rsidRDefault="004335ED" w:rsidP="000D75B4">
            <w:pPr>
              <w:pStyle w:val="TAL"/>
              <w:rPr>
                <w:lang w:eastAsia="en-US"/>
              </w:rPr>
            </w:pPr>
            <w:r w:rsidRPr="00DD6CFB">
              <w:rPr>
                <w:lang w:eastAsia="en-US"/>
              </w:rPr>
              <w:t>15.2.0</w:t>
            </w:r>
          </w:p>
        </w:tc>
      </w:tr>
      <w:tr w:rsidR="004335ED" w:rsidRPr="0031204F" w14:paraId="2423A5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5A111B"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4F18B7"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741180" w14:textId="77777777" w:rsidR="004335ED" w:rsidRPr="00DD6CFB" w:rsidRDefault="004335ED" w:rsidP="000D75B4">
            <w:pPr>
              <w:pStyle w:val="TAL"/>
              <w:rPr>
                <w:lang w:eastAsia="en-US"/>
              </w:rPr>
            </w:pPr>
            <w:r w:rsidRPr="00DD6CFB">
              <w:rPr>
                <w:lang w:eastAsia="en-US"/>
              </w:rPr>
              <w:t>R5-186838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0405B" w14:textId="77777777" w:rsidR="004335ED" w:rsidRPr="00DD6CFB" w:rsidRDefault="004335ED" w:rsidP="000D75B4">
            <w:pPr>
              <w:pStyle w:val="TAL"/>
              <w:rPr>
                <w:lang w:eastAsia="en-US"/>
              </w:rPr>
            </w:pPr>
            <w:r w:rsidRPr="00DD6CFB">
              <w:rPr>
                <w:lang w:eastAsia="en-US"/>
              </w:rPr>
              <w:t>0292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1A94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07771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14C1C" w14:textId="77777777" w:rsidR="004335ED" w:rsidRPr="00DD6CFB" w:rsidRDefault="004335ED" w:rsidP="000D75B4">
            <w:pPr>
              <w:pStyle w:val="TAL"/>
              <w:rPr>
                <w:lang w:eastAsia="en-US"/>
              </w:rPr>
            </w:pPr>
            <w:r w:rsidRPr="00DD6CFB">
              <w:rPr>
                <w:lang w:eastAsia="en-US"/>
              </w:rPr>
              <w:t>Correction of test frequencies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186F8" w14:textId="77777777" w:rsidR="004335ED" w:rsidRPr="00DD6CFB" w:rsidRDefault="004335ED" w:rsidP="000D75B4">
            <w:pPr>
              <w:pStyle w:val="TAL"/>
              <w:rPr>
                <w:lang w:eastAsia="en-US"/>
              </w:rPr>
            </w:pPr>
            <w:r w:rsidRPr="00DD6CFB">
              <w:rPr>
                <w:lang w:eastAsia="en-US"/>
              </w:rPr>
              <w:t>15.2.0</w:t>
            </w:r>
          </w:p>
        </w:tc>
      </w:tr>
      <w:tr w:rsidR="004335ED" w:rsidRPr="0031204F" w14:paraId="239FB9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9C4473"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AB23D"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94AC6C" w14:textId="77777777" w:rsidR="004335ED" w:rsidRPr="00DD6CFB" w:rsidRDefault="004335ED" w:rsidP="000D75B4">
            <w:pPr>
              <w:pStyle w:val="TAL"/>
              <w:rPr>
                <w:lang w:eastAsia="en-US"/>
              </w:rPr>
            </w:pPr>
            <w:r w:rsidRPr="00DD6CFB">
              <w:rPr>
                <w:lang w:eastAsia="en-US"/>
              </w:rPr>
              <w:t>R5-186839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7720A" w14:textId="77777777" w:rsidR="004335ED" w:rsidRPr="00DD6CFB" w:rsidRDefault="004335ED" w:rsidP="000D75B4">
            <w:pPr>
              <w:pStyle w:val="TAL"/>
              <w:rPr>
                <w:lang w:eastAsia="en-US"/>
              </w:rPr>
            </w:pPr>
            <w:r w:rsidRPr="00DD6CFB">
              <w:rPr>
                <w:lang w:eastAsia="en-US"/>
              </w:rPr>
              <w:t>0293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CEDC6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EAFF9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B1979" w14:textId="77777777" w:rsidR="004335ED" w:rsidRPr="00DD6CFB" w:rsidRDefault="004335ED" w:rsidP="000D75B4">
            <w:pPr>
              <w:pStyle w:val="TAL"/>
              <w:rPr>
                <w:lang w:eastAsia="en-US"/>
              </w:rPr>
            </w:pPr>
            <w:r w:rsidRPr="00DD6CFB">
              <w:rPr>
                <w:lang w:eastAsia="en-US"/>
              </w:rPr>
              <w:t>Correction of test frequencies for NR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CE87D" w14:textId="77777777" w:rsidR="004335ED" w:rsidRPr="00DD6CFB" w:rsidRDefault="004335ED" w:rsidP="000D75B4">
            <w:pPr>
              <w:pStyle w:val="TAL"/>
              <w:rPr>
                <w:lang w:eastAsia="en-US"/>
              </w:rPr>
            </w:pPr>
            <w:r w:rsidRPr="00DD6CFB">
              <w:rPr>
                <w:lang w:eastAsia="en-US"/>
              </w:rPr>
              <w:t>15.2.0</w:t>
            </w:r>
          </w:p>
        </w:tc>
      </w:tr>
      <w:tr w:rsidR="004335ED" w:rsidRPr="0031204F" w14:paraId="1807C5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96CFDF"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B1627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C7CBA" w14:textId="77777777" w:rsidR="004335ED" w:rsidRPr="00DD6CFB" w:rsidRDefault="004335ED" w:rsidP="000D75B4">
            <w:pPr>
              <w:pStyle w:val="TAL"/>
              <w:rPr>
                <w:lang w:eastAsia="en-US"/>
              </w:rPr>
            </w:pPr>
            <w:r w:rsidRPr="00DD6CFB">
              <w:rPr>
                <w:lang w:eastAsia="en-US"/>
              </w:rPr>
              <w:t>R5-186840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9B632" w14:textId="77777777" w:rsidR="004335ED" w:rsidRPr="00DD6CFB" w:rsidRDefault="004335ED" w:rsidP="000D75B4">
            <w:pPr>
              <w:pStyle w:val="TAL"/>
              <w:rPr>
                <w:lang w:eastAsia="en-US"/>
              </w:rPr>
            </w:pPr>
            <w:r w:rsidRPr="00DD6CFB">
              <w:rPr>
                <w:lang w:eastAsia="en-US"/>
              </w:rPr>
              <w:t>0294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F991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A0198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F857E" w14:textId="77777777" w:rsidR="004335ED" w:rsidRPr="00DD6CFB" w:rsidRDefault="004335ED" w:rsidP="000D75B4">
            <w:pPr>
              <w:pStyle w:val="TAL"/>
              <w:rPr>
                <w:lang w:eastAsia="en-US"/>
              </w:rPr>
            </w:pPr>
            <w:r w:rsidRPr="00DD6CFB">
              <w:rPr>
                <w:lang w:eastAsia="en-US"/>
              </w:rPr>
              <w:t>Correction of test frequencies for NR band n51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0F084" w14:textId="77777777" w:rsidR="004335ED" w:rsidRPr="00DD6CFB" w:rsidRDefault="004335ED" w:rsidP="000D75B4">
            <w:pPr>
              <w:pStyle w:val="TAL"/>
              <w:rPr>
                <w:lang w:eastAsia="en-US"/>
              </w:rPr>
            </w:pPr>
            <w:r w:rsidRPr="00DD6CFB">
              <w:rPr>
                <w:lang w:eastAsia="en-US"/>
              </w:rPr>
              <w:t>15.2.0</w:t>
            </w:r>
          </w:p>
        </w:tc>
      </w:tr>
      <w:tr w:rsidR="004335ED" w:rsidRPr="0031204F" w14:paraId="104FDD1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254024"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AA6A2"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774A94" w14:textId="77777777" w:rsidR="004335ED" w:rsidRPr="00DD6CFB" w:rsidRDefault="004335ED" w:rsidP="000D75B4">
            <w:pPr>
              <w:pStyle w:val="TAL"/>
              <w:rPr>
                <w:lang w:eastAsia="en-US"/>
              </w:rPr>
            </w:pPr>
            <w:r w:rsidRPr="00DD6CFB">
              <w:rPr>
                <w:lang w:eastAsia="en-US"/>
              </w:rPr>
              <w:t>R5-186841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4CC4F" w14:textId="77777777" w:rsidR="004335ED" w:rsidRPr="00DD6CFB" w:rsidRDefault="004335ED" w:rsidP="000D75B4">
            <w:pPr>
              <w:pStyle w:val="TAL"/>
              <w:rPr>
                <w:lang w:eastAsia="en-US"/>
              </w:rPr>
            </w:pPr>
            <w:r w:rsidRPr="00DD6CFB">
              <w:rPr>
                <w:lang w:eastAsia="en-US"/>
              </w:rPr>
              <w:t>0295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CEC38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30AB5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96458" w14:textId="77777777" w:rsidR="004335ED" w:rsidRPr="00DD6CFB" w:rsidRDefault="004335ED" w:rsidP="000D75B4">
            <w:pPr>
              <w:pStyle w:val="TAL"/>
              <w:rPr>
                <w:lang w:eastAsia="en-US"/>
              </w:rPr>
            </w:pPr>
            <w:r w:rsidRPr="00DD6CFB">
              <w:rPr>
                <w:lang w:eastAsia="en-US"/>
              </w:rPr>
              <w:t>Introduction of test frequencies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B71F6" w14:textId="77777777" w:rsidR="004335ED" w:rsidRPr="00DD6CFB" w:rsidRDefault="004335ED" w:rsidP="000D75B4">
            <w:pPr>
              <w:pStyle w:val="TAL"/>
              <w:rPr>
                <w:lang w:eastAsia="en-US"/>
              </w:rPr>
            </w:pPr>
            <w:r w:rsidRPr="00DD6CFB">
              <w:rPr>
                <w:lang w:eastAsia="en-US"/>
              </w:rPr>
              <w:t>15.2.0</w:t>
            </w:r>
          </w:p>
        </w:tc>
      </w:tr>
      <w:tr w:rsidR="004335ED" w:rsidRPr="0031204F" w14:paraId="4667F1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C10"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2FEF0E"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F2E5D8" w14:textId="77777777" w:rsidR="004335ED" w:rsidRPr="00DD6CFB" w:rsidRDefault="004335ED" w:rsidP="000D75B4">
            <w:pPr>
              <w:pStyle w:val="TAL"/>
              <w:rPr>
                <w:lang w:eastAsia="en-US"/>
              </w:rPr>
            </w:pPr>
            <w:r w:rsidRPr="00DD6CFB">
              <w:rPr>
                <w:lang w:eastAsia="en-US"/>
              </w:rPr>
              <w:t>R5-186842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86FC1" w14:textId="77777777" w:rsidR="004335ED" w:rsidRPr="00DD6CFB" w:rsidRDefault="004335ED" w:rsidP="000D75B4">
            <w:pPr>
              <w:pStyle w:val="TAL"/>
              <w:rPr>
                <w:lang w:eastAsia="en-US"/>
              </w:rPr>
            </w:pPr>
            <w:r w:rsidRPr="00DD6CFB">
              <w:rPr>
                <w:lang w:eastAsia="en-US"/>
              </w:rPr>
              <w:t>0296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94024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27218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3CF395" w14:textId="77777777" w:rsidR="004335ED" w:rsidRPr="00DD6CFB" w:rsidRDefault="004335ED" w:rsidP="000D75B4">
            <w:pPr>
              <w:pStyle w:val="TAL"/>
              <w:rPr>
                <w:lang w:eastAsia="en-US"/>
              </w:rPr>
            </w:pPr>
            <w:r w:rsidRPr="00DD6CFB">
              <w:rPr>
                <w:lang w:eastAsia="en-US"/>
              </w:rPr>
              <w:t>Introduction of test frequencies for NR band 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96AEE" w14:textId="77777777" w:rsidR="004335ED" w:rsidRPr="00DD6CFB" w:rsidRDefault="004335ED" w:rsidP="000D75B4">
            <w:pPr>
              <w:pStyle w:val="TAL"/>
              <w:rPr>
                <w:lang w:eastAsia="en-US"/>
              </w:rPr>
            </w:pPr>
            <w:r w:rsidRPr="00DD6CFB">
              <w:rPr>
                <w:lang w:eastAsia="en-US"/>
              </w:rPr>
              <w:t>15.2.0</w:t>
            </w:r>
          </w:p>
        </w:tc>
      </w:tr>
      <w:tr w:rsidR="004335ED" w:rsidRPr="0031204F" w14:paraId="52BB15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990E3F"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C44946"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3BD9B9" w14:textId="77777777" w:rsidR="004335ED" w:rsidRPr="00DD6CFB" w:rsidRDefault="004335ED" w:rsidP="000D75B4">
            <w:pPr>
              <w:pStyle w:val="TAL"/>
              <w:rPr>
                <w:lang w:eastAsia="en-US"/>
              </w:rPr>
            </w:pPr>
            <w:r w:rsidRPr="00DD6CFB">
              <w:rPr>
                <w:lang w:eastAsia="en-US"/>
              </w:rPr>
              <w:t>R5-186844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C5923" w14:textId="77777777" w:rsidR="004335ED" w:rsidRPr="00DD6CFB" w:rsidRDefault="004335ED" w:rsidP="000D75B4">
            <w:pPr>
              <w:pStyle w:val="TAL"/>
              <w:rPr>
                <w:lang w:eastAsia="en-US"/>
              </w:rPr>
            </w:pPr>
            <w:r w:rsidRPr="00DD6CFB">
              <w:rPr>
                <w:lang w:eastAsia="en-US"/>
              </w:rPr>
              <w:t>0298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45FC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2ACA0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64B7C" w14:textId="77777777" w:rsidR="004335ED" w:rsidRPr="00DD6CFB" w:rsidRDefault="004335ED" w:rsidP="000D75B4">
            <w:pPr>
              <w:pStyle w:val="TAL"/>
              <w:rPr>
                <w:lang w:eastAsia="en-US"/>
              </w:rPr>
            </w:pPr>
            <w:r w:rsidRPr="00DD6CFB">
              <w:rPr>
                <w:lang w:eastAsia="en-US"/>
              </w:rPr>
              <w:t>Correction of test frequencies for NR band n75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AA11" w14:textId="77777777" w:rsidR="004335ED" w:rsidRPr="00DD6CFB" w:rsidRDefault="004335ED" w:rsidP="000D75B4">
            <w:pPr>
              <w:pStyle w:val="TAL"/>
              <w:rPr>
                <w:lang w:eastAsia="en-US"/>
              </w:rPr>
            </w:pPr>
            <w:r w:rsidRPr="00DD6CFB">
              <w:rPr>
                <w:lang w:eastAsia="en-US"/>
              </w:rPr>
              <w:t>15.2.0</w:t>
            </w:r>
          </w:p>
        </w:tc>
      </w:tr>
      <w:tr w:rsidR="004335ED" w:rsidRPr="0031204F" w14:paraId="2007FA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3D92AE"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30FEB1"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A7B248" w14:textId="77777777" w:rsidR="004335ED" w:rsidRPr="00DD6CFB" w:rsidRDefault="004335ED" w:rsidP="000D75B4">
            <w:pPr>
              <w:pStyle w:val="TAL"/>
              <w:rPr>
                <w:lang w:eastAsia="en-US"/>
              </w:rPr>
            </w:pPr>
            <w:r w:rsidRPr="00DD6CFB">
              <w:rPr>
                <w:lang w:eastAsia="en-US"/>
              </w:rPr>
              <w:t>R5-186845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F2FCE" w14:textId="77777777" w:rsidR="004335ED" w:rsidRPr="00DD6CFB" w:rsidRDefault="004335ED" w:rsidP="000D75B4">
            <w:pPr>
              <w:pStyle w:val="TAL"/>
              <w:rPr>
                <w:lang w:eastAsia="en-US"/>
              </w:rPr>
            </w:pPr>
            <w:r w:rsidRPr="00DD6CFB">
              <w:rPr>
                <w:lang w:eastAsia="en-US"/>
              </w:rPr>
              <w:t>0299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9956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365B2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53B7DF" w14:textId="77777777" w:rsidR="004335ED" w:rsidRPr="00DD6CFB" w:rsidRDefault="004335ED" w:rsidP="000D75B4">
            <w:pPr>
              <w:pStyle w:val="TAL"/>
              <w:rPr>
                <w:lang w:eastAsia="en-US"/>
              </w:rPr>
            </w:pPr>
            <w:r w:rsidRPr="00DD6CFB">
              <w:rPr>
                <w:lang w:eastAsia="en-US"/>
              </w:rPr>
              <w:t>Correction of test frequencies for NR band n76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18B40" w14:textId="77777777" w:rsidR="004335ED" w:rsidRPr="00DD6CFB" w:rsidRDefault="004335ED" w:rsidP="000D75B4">
            <w:pPr>
              <w:pStyle w:val="TAL"/>
              <w:rPr>
                <w:lang w:eastAsia="en-US"/>
              </w:rPr>
            </w:pPr>
            <w:r w:rsidRPr="00DD6CFB">
              <w:rPr>
                <w:lang w:eastAsia="en-US"/>
              </w:rPr>
              <w:t>15.2.0</w:t>
            </w:r>
          </w:p>
        </w:tc>
      </w:tr>
      <w:tr w:rsidR="004335ED" w:rsidRPr="0031204F" w14:paraId="4D4405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27C1CA"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425C85"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E410C9" w14:textId="77777777" w:rsidR="004335ED" w:rsidRPr="00DD6CFB" w:rsidRDefault="004335ED" w:rsidP="000D75B4">
            <w:pPr>
              <w:pStyle w:val="TAL"/>
              <w:rPr>
                <w:lang w:eastAsia="en-US"/>
              </w:rPr>
            </w:pPr>
            <w:r w:rsidRPr="00DD6CFB">
              <w:rPr>
                <w:lang w:eastAsia="en-US"/>
              </w:rPr>
              <w:t>R5-186846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4F13E" w14:textId="77777777" w:rsidR="004335ED" w:rsidRPr="00DD6CFB" w:rsidRDefault="004335ED" w:rsidP="000D75B4">
            <w:pPr>
              <w:pStyle w:val="TAL"/>
              <w:rPr>
                <w:lang w:eastAsia="en-US"/>
              </w:rPr>
            </w:pPr>
            <w:r w:rsidRPr="00DD6CFB">
              <w:rPr>
                <w:lang w:eastAsia="en-US"/>
              </w:rPr>
              <w:t>0300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87CC0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AB606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EB8F8" w14:textId="77777777" w:rsidR="004335ED" w:rsidRPr="00DD6CFB" w:rsidRDefault="004335ED" w:rsidP="000D75B4">
            <w:pPr>
              <w:pStyle w:val="TAL"/>
              <w:rPr>
                <w:lang w:eastAsia="en-US"/>
              </w:rPr>
            </w:pPr>
            <w:r w:rsidRPr="00DD6CFB">
              <w:rPr>
                <w:lang w:eastAsia="en-US"/>
              </w:rPr>
              <w:t>Correction of test frequencies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AE29B" w14:textId="77777777" w:rsidR="004335ED" w:rsidRPr="00DD6CFB" w:rsidRDefault="004335ED" w:rsidP="000D75B4">
            <w:pPr>
              <w:pStyle w:val="TAL"/>
              <w:rPr>
                <w:lang w:eastAsia="en-US"/>
              </w:rPr>
            </w:pPr>
            <w:r w:rsidRPr="00DD6CFB">
              <w:rPr>
                <w:lang w:eastAsia="en-US"/>
              </w:rPr>
              <w:t>15.2.0</w:t>
            </w:r>
          </w:p>
        </w:tc>
      </w:tr>
      <w:tr w:rsidR="004335ED" w:rsidRPr="0031204F" w14:paraId="5DBD4E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A67EC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5B2151"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9E5AA" w14:textId="77777777" w:rsidR="004335ED" w:rsidRPr="00DD6CFB" w:rsidRDefault="004335ED" w:rsidP="000D75B4">
            <w:pPr>
              <w:pStyle w:val="TAL"/>
              <w:rPr>
                <w:lang w:eastAsia="en-US"/>
              </w:rPr>
            </w:pPr>
            <w:r w:rsidRPr="00DD6CFB">
              <w:rPr>
                <w:lang w:eastAsia="en-US"/>
              </w:rPr>
              <w:t>R5-186847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C57F1" w14:textId="77777777" w:rsidR="004335ED" w:rsidRPr="00DD6CFB" w:rsidRDefault="004335ED" w:rsidP="000D75B4">
            <w:pPr>
              <w:pStyle w:val="TAL"/>
              <w:rPr>
                <w:lang w:eastAsia="en-US"/>
              </w:rPr>
            </w:pPr>
            <w:r w:rsidRPr="00DD6CFB">
              <w:rPr>
                <w:lang w:eastAsia="en-US"/>
              </w:rPr>
              <w:t>0301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6805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46172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3A1BE" w14:textId="77777777" w:rsidR="004335ED" w:rsidRPr="00DD6CFB" w:rsidRDefault="004335ED" w:rsidP="000D75B4">
            <w:pPr>
              <w:pStyle w:val="TAL"/>
              <w:rPr>
                <w:lang w:eastAsia="en-US"/>
              </w:rPr>
            </w:pPr>
            <w:r w:rsidRPr="00DD6CFB">
              <w:rPr>
                <w:lang w:eastAsia="en-US"/>
              </w:rPr>
              <w:t>Correction of test frequencies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0B6B0" w14:textId="77777777" w:rsidR="004335ED" w:rsidRPr="00DD6CFB" w:rsidRDefault="004335ED" w:rsidP="000D75B4">
            <w:pPr>
              <w:pStyle w:val="TAL"/>
              <w:rPr>
                <w:lang w:eastAsia="en-US"/>
              </w:rPr>
            </w:pPr>
            <w:r w:rsidRPr="00DD6CFB">
              <w:rPr>
                <w:lang w:eastAsia="en-US"/>
              </w:rPr>
              <w:t>15.2.0</w:t>
            </w:r>
          </w:p>
        </w:tc>
      </w:tr>
      <w:tr w:rsidR="004335ED" w:rsidRPr="0031204F" w14:paraId="472A81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75EF21"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63AECA"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354125" w14:textId="77777777" w:rsidR="004335ED" w:rsidRPr="00DD6CFB" w:rsidRDefault="004335ED" w:rsidP="000D75B4">
            <w:pPr>
              <w:pStyle w:val="TAL"/>
              <w:rPr>
                <w:lang w:eastAsia="en-US"/>
              </w:rPr>
            </w:pPr>
            <w:r w:rsidRPr="00DD6CFB">
              <w:rPr>
                <w:lang w:eastAsia="en-US"/>
              </w:rPr>
              <w:t>R5-186848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0E00A" w14:textId="77777777" w:rsidR="004335ED" w:rsidRPr="00DD6CFB" w:rsidRDefault="004335ED" w:rsidP="000D75B4">
            <w:pPr>
              <w:pStyle w:val="TAL"/>
              <w:rPr>
                <w:lang w:eastAsia="en-US"/>
              </w:rPr>
            </w:pPr>
            <w:r w:rsidRPr="00DD6CFB">
              <w:rPr>
                <w:lang w:eastAsia="en-US"/>
              </w:rPr>
              <w:t>0302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6FB0E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E3775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75A58" w14:textId="77777777" w:rsidR="004335ED" w:rsidRPr="00DD6CFB" w:rsidRDefault="004335ED" w:rsidP="000D75B4">
            <w:pPr>
              <w:pStyle w:val="TAL"/>
              <w:rPr>
                <w:lang w:eastAsia="en-US"/>
              </w:rPr>
            </w:pPr>
            <w:r w:rsidRPr="00DD6CFB">
              <w:rPr>
                <w:lang w:eastAsia="en-US"/>
              </w:rPr>
              <w:t>Correction of test frequencies for NR band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1ABD9" w14:textId="77777777" w:rsidR="004335ED" w:rsidRPr="00DD6CFB" w:rsidRDefault="004335ED" w:rsidP="000D75B4">
            <w:pPr>
              <w:pStyle w:val="TAL"/>
              <w:rPr>
                <w:lang w:eastAsia="en-US"/>
              </w:rPr>
            </w:pPr>
            <w:r w:rsidRPr="00DD6CFB">
              <w:rPr>
                <w:lang w:eastAsia="en-US"/>
              </w:rPr>
              <w:t>15.2.0</w:t>
            </w:r>
          </w:p>
        </w:tc>
      </w:tr>
      <w:tr w:rsidR="004335ED" w:rsidRPr="0031204F" w14:paraId="1CCDC1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B3BAB1"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0DE374"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DBBA19" w14:textId="77777777" w:rsidR="004335ED" w:rsidRPr="00DD6CFB" w:rsidRDefault="004335ED" w:rsidP="000D75B4">
            <w:pPr>
              <w:pStyle w:val="TAL"/>
              <w:rPr>
                <w:lang w:eastAsia="en-US"/>
              </w:rPr>
            </w:pPr>
            <w:r w:rsidRPr="00DD6CFB">
              <w:rPr>
                <w:lang w:eastAsia="en-US"/>
              </w:rPr>
              <w:t>R5-186850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F2C92" w14:textId="77777777" w:rsidR="004335ED" w:rsidRPr="00DD6CFB" w:rsidRDefault="004335ED" w:rsidP="000D75B4">
            <w:pPr>
              <w:pStyle w:val="TAL"/>
              <w:rPr>
                <w:lang w:eastAsia="en-US"/>
              </w:rPr>
            </w:pPr>
            <w:r w:rsidRPr="00DD6CFB">
              <w:rPr>
                <w:lang w:eastAsia="en-US"/>
              </w:rPr>
              <w:t>0304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DAE9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7E95C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456AB" w14:textId="77777777" w:rsidR="004335ED" w:rsidRPr="00DD6CFB" w:rsidRDefault="004335ED" w:rsidP="000D75B4">
            <w:pPr>
              <w:pStyle w:val="TAL"/>
              <w:rPr>
                <w:lang w:eastAsia="en-US"/>
              </w:rPr>
            </w:pPr>
            <w:r w:rsidRPr="00DD6CFB">
              <w:rPr>
                <w:lang w:eastAsia="en-US"/>
              </w:rPr>
              <w:t>Correction of test frequencies for NR band n258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DCF7D" w14:textId="77777777" w:rsidR="004335ED" w:rsidRPr="00DD6CFB" w:rsidRDefault="004335ED" w:rsidP="000D75B4">
            <w:pPr>
              <w:pStyle w:val="TAL"/>
              <w:rPr>
                <w:lang w:eastAsia="en-US"/>
              </w:rPr>
            </w:pPr>
            <w:r w:rsidRPr="00DD6CFB">
              <w:rPr>
                <w:lang w:eastAsia="en-US"/>
              </w:rPr>
              <w:t>15.2.0</w:t>
            </w:r>
          </w:p>
        </w:tc>
      </w:tr>
      <w:tr w:rsidR="004335ED" w:rsidRPr="0031204F" w14:paraId="39204C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827CB1"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F66313"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43A267" w14:textId="77777777" w:rsidR="004335ED" w:rsidRPr="00DD6CFB" w:rsidRDefault="004335ED" w:rsidP="000D75B4">
            <w:pPr>
              <w:pStyle w:val="TAL"/>
              <w:rPr>
                <w:lang w:eastAsia="en-US"/>
              </w:rPr>
            </w:pPr>
            <w:r w:rsidRPr="00DD6CFB">
              <w:rPr>
                <w:lang w:eastAsia="en-US"/>
              </w:rPr>
              <w:t>R5-186851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9FC5F" w14:textId="77777777" w:rsidR="004335ED" w:rsidRPr="00DD6CFB" w:rsidRDefault="004335ED" w:rsidP="000D75B4">
            <w:pPr>
              <w:pStyle w:val="TAL"/>
              <w:rPr>
                <w:lang w:eastAsia="en-US"/>
              </w:rPr>
            </w:pPr>
            <w:r w:rsidRPr="00DD6CFB">
              <w:rPr>
                <w:lang w:eastAsia="en-US"/>
              </w:rPr>
              <w:t>0305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38FC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7F487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0AE2A7" w14:textId="77777777" w:rsidR="004335ED" w:rsidRPr="00DD6CFB" w:rsidRDefault="004335ED" w:rsidP="000D75B4">
            <w:pPr>
              <w:pStyle w:val="TAL"/>
              <w:rPr>
                <w:lang w:eastAsia="en-US"/>
              </w:rPr>
            </w:pPr>
            <w:r w:rsidRPr="00DD6CFB">
              <w:rPr>
                <w:lang w:eastAsia="en-US"/>
              </w:rPr>
              <w:t>Correction of test frequencies for NR band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60525" w14:textId="77777777" w:rsidR="004335ED" w:rsidRPr="00DD6CFB" w:rsidRDefault="004335ED" w:rsidP="000D75B4">
            <w:pPr>
              <w:pStyle w:val="TAL"/>
              <w:rPr>
                <w:lang w:eastAsia="en-US"/>
              </w:rPr>
            </w:pPr>
            <w:r w:rsidRPr="00DD6CFB">
              <w:rPr>
                <w:lang w:eastAsia="en-US"/>
              </w:rPr>
              <w:t>15.2.0</w:t>
            </w:r>
          </w:p>
        </w:tc>
      </w:tr>
      <w:tr w:rsidR="004335ED" w:rsidRPr="0031204F" w14:paraId="602BCF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24F36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9B2CEE"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17973B" w14:textId="77777777" w:rsidR="004335ED" w:rsidRPr="00DD6CFB" w:rsidRDefault="004335ED" w:rsidP="000D75B4">
            <w:pPr>
              <w:pStyle w:val="TAL"/>
              <w:rPr>
                <w:lang w:eastAsia="en-US"/>
              </w:rPr>
            </w:pPr>
            <w:r w:rsidRPr="00DD6CFB">
              <w:rPr>
                <w:lang w:eastAsia="en-US"/>
              </w:rPr>
              <w:t>R5-186852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17413" w14:textId="77777777" w:rsidR="004335ED" w:rsidRPr="00DD6CFB" w:rsidRDefault="004335ED" w:rsidP="000D75B4">
            <w:pPr>
              <w:pStyle w:val="TAL"/>
              <w:rPr>
                <w:lang w:eastAsia="en-US"/>
              </w:rPr>
            </w:pPr>
            <w:r w:rsidRPr="00DD6CFB">
              <w:rPr>
                <w:lang w:eastAsia="en-US"/>
              </w:rPr>
              <w:t>0306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9EB4E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DC32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847779" w14:textId="77777777" w:rsidR="004335ED" w:rsidRPr="00DD6CFB" w:rsidRDefault="004335ED" w:rsidP="000D75B4">
            <w:pPr>
              <w:pStyle w:val="TAL"/>
              <w:rPr>
                <w:lang w:eastAsia="en-US"/>
              </w:rPr>
            </w:pPr>
            <w:r w:rsidRPr="00DD6CFB">
              <w:rPr>
                <w:lang w:eastAsia="en-US"/>
              </w:rPr>
              <w:t>Correction of test frequencies for NR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841A9" w14:textId="77777777" w:rsidR="004335ED" w:rsidRPr="00DD6CFB" w:rsidRDefault="004335ED" w:rsidP="000D75B4">
            <w:pPr>
              <w:pStyle w:val="TAL"/>
              <w:rPr>
                <w:lang w:eastAsia="en-US"/>
              </w:rPr>
            </w:pPr>
            <w:r w:rsidRPr="00DD6CFB">
              <w:rPr>
                <w:lang w:eastAsia="en-US"/>
              </w:rPr>
              <w:t>15.2.0</w:t>
            </w:r>
          </w:p>
        </w:tc>
      </w:tr>
      <w:tr w:rsidR="004335ED" w:rsidRPr="0031204F" w14:paraId="5AB372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B22932"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E31AFC"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8F1BC0" w14:textId="77777777" w:rsidR="004335ED" w:rsidRPr="00DD6CFB" w:rsidRDefault="004335ED" w:rsidP="000D75B4">
            <w:pPr>
              <w:pStyle w:val="TAL"/>
              <w:rPr>
                <w:lang w:eastAsia="en-US"/>
              </w:rPr>
            </w:pPr>
            <w:r w:rsidRPr="00DD6CFB">
              <w:rPr>
                <w:lang w:eastAsia="en-US"/>
              </w:rPr>
              <w:t>R5-186855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8654C" w14:textId="77777777" w:rsidR="004335ED" w:rsidRPr="00DD6CFB" w:rsidRDefault="004335ED" w:rsidP="000D75B4">
            <w:pPr>
              <w:pStyle w:val="TAL"/>
              <w:rPr>
                <w:lang w:eastAsia="en-US"/>
              </w:rPr>
            </w:pPr>
            <w:r w:rsidRPr="00DD6CFB">
              <w:rPr>
                <w:lang w:eastAsia="en-US"/>
              </w:rPr>
              <w:t>0309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C2F89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C6922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14326" w14:textId="77777777" w:rsidR="004335ED" w:rsidRPr="00DD6CFB" w:rsidRDefault="004335ED" w:rsidP="000D75B4">
            <w:pPr>
              <w:pStyle w:val="TAL"/>
              <w:rPr>
                <w:lang w:eastAsia="en-US"/>
              </w:rPr>
            </w:pPr>
            <w:r w:rsidRPr="00DD6CFB">
              <w:rPr>
                <w:lang w:eastAsia="en-US"/>
              </w:rPr>
              <w:t>Introduction of preamble test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9DB00" w14:textId="77777777" w:rsidR="004335ED" w:rsidRPr="00DD6CFB" w:rsidRDefault="004335ED" w:rsidP="000D75B4">
            <w:pPr>
              <w:pStyle w:val="TAL"/>
              <w:rPr>
                <w:lang w:eastAsia="en-US"/>
              </w:rPr>
            </w:pPr>
            <w:r w:rsidRPr="00DD6CFB">
              <w:rPr>
                <w:lang w:eastAsia="en-US"/>
              </w:rPr>
              <w:t>15.2.0</w:t>
            </w:r>
          </w:p>
        </w:tc>
      </w:tr>
      <w:tr w:rsidR="004335ED" w:rsidRPr="0031204F" w14:paraId="23F2B9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482094"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169C24"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70EAC4" w14:textId="77777777" w:rsidR="004335ED" w:rsidRPr="00DD6CFB" w:rsidRDefault="004335ED" w:rsidP="000D75B4">
            <w:pPr>
              <w:pStyle w:val="TAL"/>
              <w:rPr>
                <w:lang w:eastAsia="en-US"/>
              </w:rPr>
            </w:pPr>
            <w:r w:rsidRPr="00DD6CFB">
              <w:rPr>
                <w:lang w:eastAsia="en-US"/>
              </w:rPr>
              <w:t>R5-186857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B4B4C" w14:textId="77777777" w:rsidR="004335ED" w:rsidRPr="00DD6CFB" w:rsidRDefault="004335ED" w:rsidP="000D75B4">
            <w:pPr>
              <w:pStyle w:val="TAL"/>
              <w:rPr>
                <w:lang w:eastAsia="en-US"/>
              </w:rPr>
            </w:pPr>
            <w:r w:rsidRPr="00DD6CFB">
              <w:rPr>
                <w:lang w:eastAsia="en-US"/>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4AA9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1C9D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A9D6B1" w14:textId="77777777" w:rsidR="004335ED" w:rsidRPr="00DD6CFB" w:rsidRDefault="004335ED" w:rsidP="000D75B4">
            <w:pPr>
              <w:pStyle w:val="TAL"/>
              <w:rPr>
                <w:lang w:eastAsia="en-US"/>
              </w:rPr>
            </w:pPr>
            <w:r w:rsidRPr="00DD6CFB">
              <w:rPr>
                <w:lang w:eastAsia="en-US"/>
              </w:rPr>
              <w:t xml:space="preserve">Introduction DCI format 1_0 for paging, </w:t>
            </w:r>
            <w:proofErr w:type="gramStart"/>
            <w:r w:rsidRPr="00DD6CFB">
              <w:rPr>
                <w:lang w:eastAsia="en-US"/>
              </w:rPr>
              <w:t>SI</w:t>
            </w:r>
            <w:proofErr w:type="gramEnd"/>
            <w:r w:rsidRPr="00DD6CFB">
              <w:rPr>
                <w:lang w:eastAsia="en-US"/>
              </w:rPr>
              <w:t xml:space="preserve"> and random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DE8A4" w14:textId="77777777" w:rsidR="004335ED" w:rsidRPr="00DD6CFB" w:rsidRDefault="004335ED" w:rsidP="000D75B4">
            <w:pPr>
              <w:pStyle w:val="TAL"/>
              <w:rPr>
                <w:lang w:eastAsia="en-US"/>
              </w:rPr>
            </w:pPr>
            <w:r w:rsidRPr="00DD6CFB">
              <w:rPr>
                <w:lang w:eastAsia="en-US"/>
              </w:rPr>
              <w:t>15.2.0</w:t>
            </w:r>
          </w:p>
        </w:tc>
      </w:tr>
      <w:tr w:rsidR="004335ED" w:rsidRPr="0031204F" w14:paraId="0B25E9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B380BF"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5EED9C"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CE6BCA" w14:textId="77777777" w:rsidR="004335ED" w:rsidRPr="00DD6CFB" w:rsidRDefault="004335ED" w:rsidP="000D75B4">
            <w:pPr>
              <w:pStyle w:val="TAL"/>
              <w:rPr>
                <w:lang w:eastAsia="en-US"/>
              </w:rPr>
            </w:pPr>
            <w:r w:rsidRPr="00DD6CFB">
              <w:rPr>
                <w:lang w:eastAsia="en-US"/>
              </w:rPr>
              <w:t>R5-186858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F05C" w14:textId="77777777" w:rsidR="004335ED" w:rsidRPr="00DD6CFB" w:rsidRDefault="004335ED" w:rsidP="000D75B4">
            <w:pPr>
              <w:pStyle w:val="TAL"/>
              <w:rPr>
                <w:lang w:eastAsia="en-US"/>
              </w:rPr>
            </w:pPr>
            <w:r w:rsidRPr="00DD6CFB">
              <w:rPr>
                <w:lang w:eastAsia="en-US"/>
              </w:rPr>
              <w:t>0312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56DA4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01B6D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0C533" w14:textId="77777777" w:rsidR="004335ED" w:rsidRPr="00DD6CFB" w:rsidRDefault="004335ED" w:rsidP="000D75B4">
            <w:pPr>
              <w:pStyle w:val="TAL"/>
              <w:rPr>
                <w:lang w:eastAsia="en-US"/>
              </w:rPr>
            </w:pPr>
            <w:r w:rsidRPr="00DD6CFB">
              <w:rPr>
                <w:lang w:eastAsia="en-US"/>
              </w:rPr>
              <w:t>Correction to DCI format 1_1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6F9" w14:textId="77777777" w:rsidR="004335ED" w:rsidRPr="00DD6CFB" w:rsidRDefault="004335ED" w:rsidP="000D75B4">
            <w:pPr>
              <w:pStyle w:val="TAL"/>
              <w:rPr>
                <w:lang w:eastAsia="en-US"/>
              </w:rPr>
            </w:pPr>
            <w:r w:rsidRPr="00DD6CFB">
              <w:rPr>
                <w:lang w:eastAsia="en-US"/>
              </w:rPr>
              <w:t>15.2.0</w:t>
            </w:r>
          </w:p>
        </w:tc>
      </w:tr>
      <w:tr w:rsidR="004335ED" w:rsidRPr="0031204F" w14:paraId="31A395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6EA768" w14:textId="77777777" w:rsidR="004335ED" w:rsidRPr="00DD6CFB" w:rsidRDefault="004335ED" w:rsidP="000D75B4">
            <w:pPr>
              <w:pStyle w:val="TAL"/>
              <w:rPr>
                <w:lang w:eastAsia="en-US"/>
              </w:rPr>
            </w:pPr>
            <w:r w:rsidRPr="00DD6CFB">
              <w:rPr>
                <w:lang w:eastAsia="en-US"/>
              </w:rPr>
              <w:lastRenderedPageBreak/>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190EA1"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32C20" w14:textId="77777777" w:rsidR="004335ED" w:rsidRPr="00DD6CFB" w:rsidRDefault="004335ED" w:rsidP="000D75B4">
            <w:pPr>
              <w:pStyle w:val="TAL"/>
              <w:rPr>
                <w:lang w:eastAsia="en-US"/>
              </w:rPr>
            </w:pPr>
            <w:r w:rsidRPr="00DD6CFB">
              <w:rPr>
                <w:lang w:eastAsia="en-US"/>
              </w:rPr>
              <w:t>R5-186859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0A836" w14:textId="77777777" w:rsidR="004335ED" w:rsidRPr="00DD6CFB" w:rsidRDefault="004335ED" w:rsidP="000D75B4">
            <w:pPr>
              <w:pStyle w:val="TAL"/>
              <w:rPr>
                <w:lang w:eastAsia="en-US"/>
              </w:rPr>
            </w:pPr>
            <w:r w:rsidRPr="00DD6CFB">
              <w:rPr>
                <w:lang w:eastAsia="en-US"/>
              </w:rPr>
              <w:t>0313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D1D84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2687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E8D2D"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RateMatchPattern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AC490" w14:textId="77777777" w:rsidR="004335ED" w:rsidRPr="00DD6CFB" w:rsidRDefault="004335ED" w:rsidP="000D75B4">
            <w:pPr>
              <w:pStyle w:val="TAL"/>
              <w:rPr>
                <w:lang w:eastAsia="en-US"/>
              </w:rPr>
            </w:pPr>
            <w:r w:rsidRPr="00DD6CFB">
              <w:rPr>
                <w:lang w:eastAsia="en-US"/>
              </w:rPr>
              <w:t>15.2.0</w:t>
            </w:r>
          </w:p>
        </w:tc>
      </w:tr>
      <w:tr w:rsidR="004335ED" w:rsidRPr="0031204F" w14:paraId="1C738D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BA88F2"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24976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D27058" w14:textId="77777777" w:rsidR="004335ED" w:rsidRPr="00DD6CFB" w:rsidRDefault="004335ED" w:rsidP="000D75B4">
            <w:pPr>
              <w:pStyle w:val="TAL"/>
              <w:rPr>
                <w:lang w:eastAsia="en-US"/>
              </w:rPr>
            </w:pPr>
            <w:r w:rsidRPr="00DD6CFB">
              <w:rPr>
                <w:lang w:eastAsia="en-US"/>
              </w:rPr>
              <w:t>R5-186861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C8C8E" w14:textId="77777777" w:rsidR="004335ED" w:rsidRPr="00DD6CFB" w:rsidRDefault="004335ED" w:rsidP="000D75B4">
            <w:pPr>
              <w:pStyle w:val="TAL"/>
              <w:rPr>
                <w:lang w:eastAsia="en-US"/>
              </w:rPr>
            </w:pPr>
            <w:r w:rsidRPr="00DD6CFB">
              <w:rPr>
                <w:lang w:eastAsia="en-US"/>
              </w:rPr>
              <w:t>0315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8D9F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6F6D7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6688F" w14:textId="77777777" w:rsidR="004335ED" w:rsidRPr="00DD6CFB" w:rsidRDefault="004335ED" w:rsidP="000D75B4">
            <w:pPr>
              <w:pStyle w:val="TAL"/>
              <w:rPr>
                <w:lang w:eastAsia="en-US"/>
              </w:rPr>
            </w:pPr>
            <w:r w:rsidRPr="00DD6CFB">
              <w:rPr>
                <w:lang w:eastAsia="en-US"/>
              </w:rPr>
              <w:t>Correction of generic procedure parameter naming for test loop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60DFE" w14:textId="77777777" w:rsidR="004335ED" w:rsidRPr="00DD6CFB" w:rsidRDefault="004335ED" w:rsidP="000D75B4">
            <w:pPr>
              <w:pStyle w:val="TAL"/>
              <w:rPr>
                <w:lang w:eastAsia="en-US"/>
              </w:rPr>
            </w:pPr>
            <w:r w:rsidRPr="00DD6CFB">
              <w:rPr>
                <w:lang w:eastAsia="en-US"/>
              </w:rPr>
              <w:t>15.2.0</w:t>
            </w:r>
          </w:p>
        </w:tc>
      </w:tr>
      <w:tr w:rsidR="004335ED" w:rsidRPr="0031204F" w14:paraId="6F6EE4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FB271A"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7D5A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6D47C2" w14:textId="77777777" w:rsidR="004335ED" w:rsidRPr="00DD6CFB" w:rsidRDefault="004335ED" w:rsidP="000D75B4">
            <w:pPr>
              <w:pStyle w:val="TAL"/>
              <w:rPr>
                <w:lang w:eastAsia="en-US"/>
              </w:rPr>
            </w:pPr>
            <w:r w:rsidRPr="00DD6CFB">
              <w:rPr>
                <w:lang w:eastAsia="en-US"/>
              </w:rPr>
              <w:t>R5-186862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6A541" w14:textId="77777777" w:rsidR="004335ED" w:rsidRPr="00DD6CFB" w:rsidRDefault="004335ED" w:rsidP="000D75B4">
            <w:pPr>
              <w:pStyle w:val="TAL"/>
              <w:rPr>
                <w:lang w:eastAsia="en-US"/>
              </w:rPr>
            </w:pPr>
            <w:r w:rsidRPr="00DD6CFB">
              <w:rPr>
                <w:lang w:eastAsia="en-US"/>
              </w:rPr>
              <w:t>0316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DEAF4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F698E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47743" w14:textId="77777777" w:rsidR="004335ED" w:rsidRPr="00DD6CFB" w:rsidRDefault="004335ED" w:rsidP="000D75B4">
            <w:pPr>
              <w:pStyle w:val="TAL"/>
              <w:rPr>
                <w:lang w:eastAsia="en-US"/>
              </w:rPr>
            </w:pPr>
            <w:r w:rsidRPr="00DD6CFB">
              <w:rPr>
                <w:lang w:eastAsia="en-US"/>
              </w:rPr>
              <w:t xml:space="preserve">Correction of test procedures to activate and deactivate UE </w:t>
            </w:r>
            <w:proofErr w:type="spellStart"/>
            <w:r w:rsidRPr="00DD6CFB">
              <w:rPr>
                <w:lang w:eastAsia="en-US"/>
              </w:rPr>
              <w:t>Beamlock</w:t>
            </w:r>
            <w:proofErr w:type="spellEnd"/>
            <w:r w:rsidRPr="00DD6CFB">
              <w:rPr>
                <w:lang w:eastAsia="en-US"/>
              </w:rPr>
              <w:t xml:space="preserve">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018A9" w14:textId="77777777" w:rsidR="004335ED" w:rsidRPr="00DD6CFB" w:rsidRDefault="004335ED" w:rsidP="000D75B4">
            <w:pPr>
              <w:pStyle w:val="TAL"/>
              <w:rPr>
                <w:lang w:eastAsia="en-US"/>
              </w:rPr>
            </w:pPr>
            <w:r w:rsidRPr="00DD6CFB">
              <w:rPr>
                <w:lang w:eastAsia="en-US"/>
              </w:rPr>
              <w:t>15.2.0</w:t>
            </w:r>
          </w:p>
        </w:tc>
      </w:tr>
      <w:tr w:rsidR="004335ED" w:rsidRPr="0031204F" w14:paraId="1A015E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460182"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B48601"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85D3E4" w14:textId="77777777" w:rsidR="004335ED" w:rsidRPr="00DD6CFB" w:rsidRDefault="004335ED" w:rsidP="000D75B4">
            <w:pPr>
              <w:pStyle w:val="TAL"/>
              <w:rPr>
                <w:lang w:eastAsia="en-US"/>
              </w:rPr>
            </w:pPr>
            <w:r w:rsidRPr="00DD6CFB">
              <w:rPr>
                <w:lang w:eastAsia="en-US"/>
              </w:rPr>
              <w:t>R5-186893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EB1A9" w14:textId="77777777" w:rsidR="004335ED" w:rsidRPr="00DD6CFB" w:rsidRDefault="004335ED" w:rsidP="000D75B4">
            <w:pPr>
              <w:pStyle w:val="TAL"/>
              <w:rPr>
                <w:lang w:eastAsia="en-US"/>
              </w:rPr>
            </w:pPr>
            <w:r w:rsidRPr="00DD6CFB">
              <w:rPr>
                <w:lang w:eastAsia="en-US"/>
              </w:rPr>
              <w:t>0318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92867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3CAC6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E3E2A" w14:textId="77777777" w:rsidR="004335ED" w:rsidRPr="00DD6CFB" w:rsidRDefault="004335ED" w:rsidP="000D75B4">
            <w:pPr>
              <w:pStyle w:val="TAL"/>
              <w:rPr>
                <w:lang w:eastAsia="en-US"/>
              </w:rPr>
            </w:pPr>
            <w:r w:rsidRPr="00DD6CFB">
              <w:rPr>
                <w:lang w:eastAsia="en-US"/>
              </w:rPr>
              <w:t>Corrections to the notes in the OTA signal level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38FD3" w14:textId="77777777" w:rsidR="004335ED" w:rsidRPr="00DD6CFB" w:rsidRDefault="004335ED" w:rsidP="000D75B4">
            <w:pPr>
              <w:pStyle w:val="TAL"/>
              <w:rPr>
                <w:lang w:eastAsia="en-US"/>
              </w:rPr>
            </w:pPr>
            <w:r w:rsidRPr="00DD6CFB">
              <w:rPr>
                <w:lang w:eastAsia="en-US"/>
              </w:rPr>
              <w:t>15.2.0</w:t>
            </w:r>
          </w:p>
        </w:tc>
      </w:tr>
      <w:tr w:rsidR="004335ED" w:rsidRPr="0031204F" w14:paraId="5772A4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9FC84D"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D41148"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A7D2CB" w14:textId="77777777" w:rsidR="004335ED" w:rsidRPr="00DD6CFB" w:rsidRDefault="004335ED" w:rsidP="000D75B4">
            <w:pPr>
              <w:pStyle w:val="TAL"/>
              <w:rPr>
                <w:lang w:eastAsia="en-US"/>
              </w:rPr>
            </w:pPr>
            <w:r w:rsidRPr="00DD6CFB">
              <w:rPr>
                <w:lang w:eastAsia="en-US"/>
              </w:rPr>
              <w:t>R5-186911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9535" w14:textId="77777777" w:rsidR="004335ED" w:rsidRPr="00DD6CFB" w:rsidRDefault="004335ED" w:rsidP="000D75B4">
            <w:pPr>
              <w:pStyle w:val="TAL"/>
              <w:rPr>
                <w:lang w:eastAsia="en-US"/>
              </w:rPr>
            </w:pPr>
            <w:r w:rsidRPr="00DD6CFB">
              <w:rPr>
                <w:lang w:eastAsia="en-US"/>
              </w:rPr>
              <w:t>0320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BED57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100D7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0B8BD" w14:textId="77777777" w:rsidR="004335ED" w:rsidRPr="00DD6CFB" w:rsidRDefault="004335ED" w:rsidP="000D75B4">
            <w:pPr>
              <w:pStyle w:val="TAL"/>
              <w:rPr>
                <w:lang w:eastAsia="en-US"/>
              </w:rPr>
            </w:pPr>
            <w:r w:rsidRPr="00DD6CFB">
              <w:rPr>
                <w:lang w:eastAsia="en-US"/>
              </w:rPr>
              <w:t>Add RRCSetupComplete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FAD6" w14:textId="77777777" w:rsidR="004335ED" w:rsidRPr="00DD6CFB" w:rsidRDefault="004335ED" w:rsidP="000D75B4">
            <w:pPr>
              <w:pStyle w:val="TAL"/>
              <w:rPr>
                <w:lang w:eastAsia="en-US"/>
              </w:rPr>
            </w:pPr>
            <w:r w:rsidRPr="00DD6CFB">
              <w:rPr>
                <w:lang w:eastAsia="en-US"/>
              </w:rPr>
              <w:t>15.2.0</w:t>
            </w:r>
          </w:p>
        </w:tc>
      </w:tr>
      <w:tr w:rsidR="004335ED" w:rsidRPr="0031204F" w14:paraId="38CD4A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2B397A"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48E7F1"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6F499" w14:textId="77777777" w:rsidR="004335ED" w:rsidRPr="00DD6CFB" w:rsidRDefault="004335ED" w:rsidP="000D75B4">
            <w:pPr>
              <w:pStyle w:val="TAL"/>
              <w:rPr>
                <w:lang w:eastAsia="en-US"/>
              </w:rPr>
            </w:pPr>
            <w:r w:rsidRPr="00DD6CFB">
              <w:rPr>
                <w:lang w:eastAsia="en-US"/>
              </w:rPr>
              <w:t>R5-186912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6894" w14:textId="77777777" w:rsidR="004335ED" w:rsidRPr="00DD6CFB" w:rsidRDefault="004335ED" w:rsidP="000D75B4">
            <w:pPr>
              <w:pStyle w:val="TAL"/>
              <w:rPr>
                <w:lang w:eastAsia="en-US"/>
              </w:rPr>
            </w:pPr>
            <w:r w:rsidRPr="00DD6CFB">
              <w:rPr>
                <w:lang w:eastAsia="en-US"/>
              </w:rPr>
              <w:t>0321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2A4D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B9E8D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5CD14"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RRCSetupRequest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95DB8" w14:textId="77777777" w:rsidR="004335ED" w:rsidRPr="00DD6CFB" w:rsidRDefault="004335ED" w:rsidP="000D75B4">
            <w:pPr>
              <w:pStyle w:val="TAL"/>
              <w:rPr>
                <w:lang w:eastAsia="en-US"/>
              </w:rPr>
            </w:pPr>
            <w:r w:rsidRPr="00DD6CFB">
              <w:rPr>
                <w:lang w:eastAsia="en-US"/>
              </w:rPr>
              <w:t>15.2.0</w:t>
            </w:r>
          </w:p>
        </w:tc>
      </w:tr>
      <w:tr w:rsidR="004335ED" w:rsidRPr="0031204F" w14:paraId="17CD92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AD886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5779FE"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EFC82F" w14:textId="77777777" w:rsidR="004335ED" w:rsidRPr="00DD6CFB" w:rsidRDefault="004335ED" w:rsidP="000D75B4">
            <w:pPr>
              <w:pStyle w:val="TAL"/>
              <w:rPr>
                <w:lang w:eastAsia="en-US"/>
              </w:rPr>
            </w:pPr>
            <w:r w:rsidRPr="00DD6CFB">
              <w:rPr>
                <w:lang w:eastAsia="en-US"/>
              </w:rPr>
              <w:t>R5-186913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F94C8" w14:textId="77777777" w:rsidR="004335ED" w:rsidRPr="00DD6CFB" w:rsidRDefault="004335ED" w:rsidP="000D75B4">
            <w:pPr>
              <w:pStyle w:val="TAL"/>
              <w:rPr>
                <w:lang w:eastAsia="en-US"/>
              </w:rPr>
            </w:pPr>
            <w:r w:rsidRPr="00DD6CFB">
              <w:rPr>
                <w:lang w:eastAsia="en-US"/>
              </w:rPr>
              <w:t>0322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5B911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DA611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CB175"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RRCSystemInfoRequest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0D58F" w14:textId="77777777" w:rsidR="004335ED" w:rsidRPr="00DD6CFB" w:rsidRDefault="004335ED" w:rsidP="000D75B4">
            <w:pPr>
              <w:pStyle w:val="TAL"/>
              <w:rPr>
                <w:lang w:eastAsia="en-US"/>
              </w:rPr>
            </w:pPr>
            <w:r w:rsidRPr="00DD6CFB">
              <w:rPr>
                <w:lang w:eastAsia="en-US"/>
              </w:rPr>
              <w:t>15.2.0</w:t>
            </w:r>
          </w:p>
        </w:tc>
      </w:tr>
      <w:tr w:rsidR="004335ED" w:rsidRPr="0031204F" w14:paraId="0D82DB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840514"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C399A0"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E93BEF" w14:textId="77777777" w:rsidR="004335ED" w:rsidRPr="00DD6CFB" w:rsidRDefault="004335ED" w:rsidP="000D75B4">
            <w:pPr>
              <w:pStyle w:val="TAL"/>
              <w:rPr>
                <w:lang w:eastAsia="en-US"/>
              </w:rPr>
            </w:pPr>
            <w:r w:rsidRPr="00DD6CFB">
              <w:rPr>
                <w:lang w:eastAsia="en-US"/>
              </w:rPr>
              <w:t>R5-186916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0B21" w14:textId="77777777" w:rsidR="004335ED" w:rsidRPr="00DD6CFB" w:rsidRDefault="004335ED" w:rsidP="000D75B4">
            <w:pPr>
              <w:pStyle w:val="TAL"/>
              <w:rPr>
                <w:lang w:eastAsia="en-US"/>
              </w:rPr>
            </w:pPr>
            <w:r w:rsidRPr="00DD6CFB">
              <w:rPr>
                <w:lang w:eastAsia="en-US"/>
              </w:rPr>
              <w:t>0323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90B98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29F68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4C495"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SecurityModeCommand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672E8" w14:textId="77777777" w:rsidR="004335ED" w:rsidRPr="00DD6CFB" w:rsidRDefault="004335ED" w:rsidP="000D75B4">
            <w:pPr>
              <w:pStyle w:val="TAL"/>
              <w:rPr>
                <w:lang w:eastAsia="en-US"/>
              </w:rPr>
            </w:pPr>
            <w:r w:rsidRPr="00DD6CFB">
              <w:rPr>
                <w:lang w:eastAsia="en-US"/>
              </w:rPr>
              <w:t>15.2.0</w:t>
            </w:r>
          </w:p>
        </w:tc>
      </w:tr>
      <w:tr w:rsidR="004335ED" w:rsidRPr="0031204F" w14:paraId="1A5BF4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2D0BE1"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2DB346"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4333B5" w14:textId="77777777" w:rsidR="004335ED" w:rsidRPr="00DD6CFB" w:rsidRDefault="004335ED" w:rsidP="000D75B4">
            <w:pPr>
              <w:pStyle w:val="TAL"/>
              <w:rPr>
                <w:lang w:eastAsia="en-US"/>
              </w:rPr>
            </w:pPr>
            <w:r w:rsidRPr="00DD6CFB">
              <w:rPr>
                <w:lang w:eastAsia="en-US"/>
              </w:rPr>
              <w:t>R5-186918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39831" w14:textId="77777777" w:rsidR="004335ED" w:rsidRPr="00DD6CFB" w:rsidRDefault="004335ED" w:rsidP="000D75B4">
            <w:pPr>
              <w:pStyle w:val="TAL"/>
              <w:rPr>
                <w:lang w:eastAsia="en-US"/>
              </w:rPr>
            </w:pPr>
            <w:r w:rsidRPr="00DD6CFB">
              <w:rPr>
                <w:lang w:eastAsia="en-US"/>
              </w:rPr>
              <w:t>0324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92904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B6C79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3E217"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SystemInformation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57E52" w14:textId="77777777" w:rsidR="004335ED" w:rsidRPr="00DD6CFB" w:rsidRDefault="004335ED" w:rsidP="000D75B4">
            <w:pPr>
              <w:pStyle w:val="TAL"/>
              <w:rPr>
                <w:lang w:eastAsia="en-US"/>
              </w:rPr>
            </w:pPr>
            <w:r w:rsidRPr="00DD6CFB">
              <w:rPr>
                <w:lang w:eastAsia="en-US"/>
              </w:rPr>
              <w:t>15.2.0</w:t>
            </w:r>
          </w:p>
        </w:tc>
      </w:tr>
      <w:tr w:rsidR="004335ED" w:rsidRPr="0031204F" w14:paraId="7B719F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B3E4ED"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622BD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39C056" w14:textId="77777777" w:rsidR="004335ED" w:rsidRPr="00DD6CFB" w:rsidRDefault="004335ED" w:rsidP="000D75B4">
            <w:pPr>
              <w:pStyle w:val="TAL"/>
              <w:rPr>
                <w:lang w:eastAsia="en-US"/>
              </w:rPr>
            </w:pPr>
            <w:r w:rsidRPr="00DD6CFB">
              <w:rPr>
                <w:lang w:eastAsia="en-US"/>
              </w:rPr>
              <w:t>R5-186920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4712A" w14:textId="77777777" w:rsidR="004335ED" w:rsidRPr="00DD6CFB" w:rsidRDefault="004335ED" w:rsidP="000D75B4">
            <w:pPr>
              <w:pStyle w:val="TAL"/>
              <w:rPr>
                <w:lang w:eastAsia="en-US"/>
              </w:rPr>
            </w:pPr>
            <w:r w:rsidRPr="00DD6CFB">
              <w:rPr>
                <w:lang w:eastAsia="en-US"/>
              </w:rPr>
              <w:t>0325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654D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B27EB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B544C5"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UEAssistanceInformation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C1C2C" w14:textId="77777777" w:rsidR="004335ED" w:rsidRPr="00DD6CFB" w:rsidRDefault="004335ED" w:rsidP="000D75B4">
            <w:pPr>
              <w:pStyle w:val="TAL"/>
              <w:rPr>
                <w:lang w:eastAsia="en-US"/>
              </w:rPr>
            </w:pPr>
            <w:r w:rsidRPr="00DD6CFB">
              <w:rPr>
                <w:lang w:eastAsia="en-US"/>
              </w:rPr>
              <w:t>15.2.0</w:t>
            </w:r>
          </w:p>
        </w:tc>
      </w:tr>
      <w:tr w:rsidR="004335ED" w:rsidRPr="0031204F" w14:paraId="6EEA00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F9F6BD"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7B8482"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972C85" w14:textId="77777777" w:rsidR="004335ED" w:rsidRPr="00DD6CFB" w:rsidRDefault="004335ED" w:rsidP="000D75B4">
            <w:pPr>
              <w:pStyle w:val="TAL"/>
              <w:rPr>
                <w:lang w:eastAsia="en-US"/>
              </w:rPr>
            </w:pPr>
            <w:r w:rsidRPr="00DD6CFB">
              <w:rPr>
                <w:lang w:eastAsia="en-US"/>
              </w:rPr>
              <w:t>R5-186921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3B41E" w14:textId="77777777" w:rsidR="004335ED" w:rsidRPr="00DD6CFB" w:rsidRDefault="004335ED" w:rsidP="000D75B4">
            <w:pPr>
              <w:pStyle w:val="TAL"/>
              <w:rPr>
                <w:lang w:eastAsia="en-US"/>
              </w:rPr>
            </w:pPr>
            <w:r w:rsidRPr="00DD6CFB">
              <w:rPr>
                <w:lang w:eastAsia="en-US"/>
              </w:rPr>
              <w:t>0326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1DFE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A693A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C44FE"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UECapabilityEnquiry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F8264" w14:textId="77777777" w:rsidR="004335ED" w:rsidRPr="00DD6CFB" w:rsidRDefault="004335ED" w:rsidP="000D75B4">
            <w:pPr>
              <w:pStyle w:val="TAL"/>
              <w:rPr>
                <w:lang w:eastAsia="en-US"/>
              </w:rPr>
            </w:pPr>
            <w:r w:rsidRPr="00DD6CFB">
              <w:rPr>
                <w:lang w:eastAsia="en-US"/>
              </w:rPr>
              <w:t>15.2.0</w:t>
            </w:r>
          </w:p>
        </w:tc>
      </w:tr>
      <w:tr w:rsidR="004335ED" w:rsidRPr="0031204F" w14:paraId="69329A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110F1A"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7D0F39"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BDA8B7" w14:textId="77777777" w:rsidR="004335ED" w:rsidRPr="00DD6CFB" w:rsidRDefault="004335ED" w:rsidP="000D75B4">
            <w:pPr>
              <w:pStyle w:val="TAL"/>
              <w:rPr>
                <w:lang w:eastAsia="en-US"/>
              </w:rPr>
            </w:pPr>
            <w:r w:rsidRPr="00DD6CFB">
              <w:rPr>
                <w:lang w:eastAsia="en-US"/>
              </w:rPr>
              <w:t>R5-186922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E585C" w14:textId="77777777" w:rsidR="004335ED" w:rsidRPr="00DD6CFB" w:rsidRDefault="004335ED" w:rsidP="000D75B4">
            <w:pPr>
              <w:pStyle w:val="TAL"/>
              <w:rPr>
                <w:lang w:eastAsia="en-US"/>
              </w:rPr>
            </w:pPr>
            <w:r w:rsidRPr="00DD6CFB">
              <w:rPr>
                <w:lang w:eastAsia="en-US"/>
              </w:rPr>
              <w:t>0327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90A03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5EE27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33843"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ULInformationTransfer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494C" w14:textId="77777777" w:rsidR="004335ED" w:rsidRPr="00DD6CFB" w:rsidRDefault="004335ED" w:rsidP="000D75B4">
            <w:pPr>
              <w:pStyle w:val="TAL"/>
              <w:rPr>
                <w:lang w:eastAsia="en-US"/>
              </w:rPr>
            </w:pPr>
            <w:r w:rsidRPr="00DD6CFB">
              <w:rPr>
                <w:lang w:eastAsia="en-US"/>
              </w:rPr>
              <w:t>15.2.0</w:t>
            </w:r>
          </w:p>
        </w:tc>
      </w:tr>
      <w:tr w:rsidR="004335ED" w:rsidRPr="0031204F" w14:paraId="306D5C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500D07"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1096FD"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7D52C2" w14:textId="77777777" w:rsidR="004335ED" w:rsidRPr="00DD6CFB" w:rsidRDefault="004335ED" w:rsidP="000D75B4">
            <w:pPr>
              <w:pStyle w:val="TAL"/>
              <w:rPr>
                <w:lang w:eastAsia="en-US"/>
              </w:rPr>
            </w:pPr>
            <w:r w:rsidRPr="00DD6CFB">
              <w:rPr>
                <w:lang w:eastAsia="en-US"/>
              </w:rPr>
              <w:t>R5-186923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CB737" w14:textId="77777777" w:rsidR="004335ED" w:rsidRPr="00DD6CFB" w:rsidRDefault="004335ED" w:rsidP="000D75B4">
            <w:pPr>
              <w:pStyle w:val="TAL"/>
              <w:rPr>
                <w:lang w:eastAsia="en-US"/>
              </w:rPr>
            </w:pPr>
            <w:r w:rsidRPr="00DD6CFB">
              <w:rPr>
                <w:lang w:eastAsia="en-US"/>
              </w:rPr>
              <w:t>0328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D918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75762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2D59E" w14:textId="77777777" w:rsidR="004335ED" w:rsidRPr="00DD6CFB" w:rsidRDefault="004335ED" w:rsidP="000D75B4">
            <w:pPr>
              <w:pStyle w:val="TAL"/>
              <w:rPr>
                <w:lang w:eastAsia="en-US"/>
              </w:rPr>
            </w:pPr>
            <w:r w:rsidRPr="00DD6CFB">
              <w:rPr>
                <w:lang w:eastAsia="en-US"/>
              </w:rPr>
              <w:t>Update IE PTRS-</w:t>
            </w:r>
            <w:proofErr w:type="spellStart"/>
            <w:r w:rsidRPr="00DD6CFB">
              <w:rPr>
                <w:lang w:eastAsia="en-US"/>
              </w:rPr>
              <w:t>UplinkConfig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D641" w14:textId="77777777" w:rsidR="004335ED" w:rsidRPr="00DD6CFB" w:rsidRDefault="004335ED" w:rsidP="000D75B4">
            <w:pPr>
              <w:pStyle w:val="TAL"/>
              <w:rPr>
                <w:lang w:eastAsia="en-US"/>
              </w:rPr>
            </w:pPr>
            <w:r w:rsidRPr="00DD6CFB">
              <w:rPr>
                <w:lang w:eastAsia="en-US"/>
              </w:rPr>
              <w:t>15.2.0</w:t>
            </w:r>
          </w:p>
        </w:tc>
      </w:tr>
      <w:tr w:rsidR="004335ED" w:rsidRPr="0031204F" w14:paraId="368651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90A802"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A3C21"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18AF0" w14:textId="77777777" w:rsidR="004335ED" w:rsidRPr="00DD6CFB" w:rsidRDefault="004335ED" w:rsidP="000D75B4">
            <w:pPr>
              <w:pStyle w:val="TAL"/>
              <w:rPr>
                <w:lang w:eastAsia="en-US"/>
              </w:rPr>
            </w:pPr>
            <w:r w:rsidRPr="00DD6CFB">
              <w:rPr>
                <w:lang w:eastAsia="en-US"/>
              </w:rPr>
              <w:t>R5-186925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C07EE" w14:textId="77777777" w:rsidR="004335ED" w:rsidRPr="00DD6CFB" w:rsidRDefault="004335ED" w:rsidP="000D75B4">
            <w:pPr>
              <w:pStyle w:val="TAL"/>
              <w:rPr>
                <w:lang w:eastAsia="en-US"/>
              </w:rPr>
            </w:pPr>
            <w:r w:rsidRPr="00DD6CFB">
              <w:rPr>
                <w:lang w:eastAsia="en-US"/>
              </w:rPr>
              <w:t>0330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9212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38EFF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59BB2D"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RRCResumeRequest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EAA41" w14:textId="77777777" w:rsidR="004335ED" w:rsidRPr="00DD6CFB" w:rsidRDefault="004335ED" w:rsidP="000D75B4">
            <w:pPr>
              <w:pStyle w:val="TAL"/>
              <w:rPr>
                <w:lang w:eastAsia="en-US"/>
              </w:rPr>
            </w:pPr>
            <w:r w:rsidRPr="00DD6CFB">
              <w:rPr>
                <w:lang w:eastAsia="en-US"/>
              </w:rPr>
              <w:t>15.2.0</w:t>
            </w:r>
          </w:p>
        </w:tc>
      </w:tr>
      <w:tr w:rsidR="004335ED" w:rsidRPr="0031204F" w14:paraId="20AA04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F4B664"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05FE6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FEB594" w14:textId="77777777" w:rsidR="004335ED" w:rsidRPr="00DD6CFB" w:rsidRDefault="004335ED" w:rsidP="000D75B4">
            <w:pPr>
              <w:pStyle w:val="TAL"/>
              <w:rPr>
                <w:lang w:eastAsia="en-US"/>
              </w:rPr>
            </w:pPr>
            <w:r w:rsidRPr="00DD6CFB">
              <w:rPr>
                <w:lang w:eastAsia="en-US"/>
              </w:rPr>
              <w:t>R5-186929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8ACA8" w14:textId="77777777" w:rsidR="004335ED" w:rsidRPr="00DD6CFB" w:rsidRDefault="004335ED" w:rsidP="000D75B4">
            <w:pPr>
              <w:pStyle w:val="TAL"/>
              <w:rPr>
                <w:lang w:eastAsia="en-US"/>
              </w:rPr>
            </w:pPr>
            <w:r w:rsidRPr="00DD6CFB">
              <w:rPr>
                <w:lang w:eastAsia="en-US"/>
              </w:rPr>
              <w:t>0331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4843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61345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2262FF" w14:textId="77777777" w:rsidR="004335ED" w:rsidRPr="00DD6CFB" w:rsidRDefault="004335ED" w:rsidP="000D75B4">
            <w:pPr>
              <w:pStyle w:val="TAL"/>
              <w:rPr>
                <w:lang w:eastAsia="en-US"/>
              </w:rPr>
            </w:pPr>
            <w:r w:rsidRPr="00DD6CFB">
              <w:rPr>
                <w:lang w:eastAsia="en-US"/>
              </w:rPr>
              <w:t>Update PTRS-</w:t>
            </w:r>
            <w:proofErr w:type="spellStart"/>
            <w:r w:rsidRPr="00DD6CFB">
              <w:rPr>
                <w:lang w:eastAsia="en-US"/>
              </w:rPr>
              <w:t>DownlinkConfig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CA59B" w14:textId="77777777" w:rsidR="004335ED" w:rsidRPr="00DD6CFB" w:rsidRDefault="004335ED" w:rsidP="000D75B4">
            <w:pPr>
              <w:pStyle w:val="TAL"/>
              <w:rPr>
                <w:lang w:eastAsia="en-US"/>
              </w:rPr>
            </w:pPr>
            <w:r w:rsidRPr="00DD6CFB">
              <w:rPr>
                <w:lang w:eastAsia="en-US"/>
              </w:rPr>
              <w:t>15.2.0</w:t>
            </w:r>
          </w:p>
        </w:tc>
      </w:tr>
      <w:tr w:rsidR="004335ED" w:rsidRPr="0031204F" w14:paraId="38BD6B7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7795C5"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982CE"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DBE351" w14:textId="77777777" w:rsidR="004335ED" w:rsidRPr="00DD6CFB" w:rsidRDefault="004335ED" w:rsidP="000D75B4">
            <w:pPr>
              <w:pStyle w:val="TAL"/>
              <w:rPr>
                <w:lang w:eastAsia="en-US"/>
              </w:rPr>
            </w:pPr>
            <w:r w:rsidRPr="00DD6CFB">
              <w:rPr>
                <w:lang w:eastAsia="en-US"/>
              </w:rPr>
              <w:t>R5-186936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C6308" w14:textId="77777777" w:rsidR="004335ED" w:rsidRPr="00DD6CFB" w:rsidRDefault="004335ED" w:rsidP="000D75B4">
            <w:pPr>
              <w:pStyle w:val="TAL"/>
              <w:rPr>
                <w:lang w:eastAsia="en-US"/>
              </w:rPr>
            </w:pPr>
            <w:r w:rsidRPr="00DD6CFB">
              <w:rPr>
                <w:lang w:eastAsia="en-US"/>
              </w:rPr>
              <w:t>0335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60041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8AE76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DC924B" w14:textId="77777777" w:rsidR="004335ED" w:rsidRPr="00DD6CFB" w:rsidRDefault="004335ED" w:rsidP="000D75B4">
            <w:pPr>
              <w:pStyle w:val="TAL"/>
              <w:rPr>
                <w:lang w:eastAsia="en-US"/>
              </w:rPr>
            </w:pPr>
            <w:r w:rsidRPr="00DD6CFB">
              <w:rPr>
                <w:lang w:eastAsia="en-US"/>
              </w:rPr>
              <w:t>Update PUCCH-</w:t>
            </w:r>
            <w:proofErr w:type="spellStart"/>
            <w:r w:rsidRPr="00DD6CFB">
              <w:rPr>
                <w:lang w:eastAsia="en-US"/>
              </w:rPr>
              <w:t>SpatialRelationInfo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51758" w14:textId="77777777" w:rsidR="004335ED" w:rsidRPr="00DD6CFB" w:rsidRDefault="004335ED" w:rsidP="000D75B4">
            <w:pPr>
              <w:pStyle w:val="TAL"/>
              <w:rPr>
                <w:lang w:eastAsia="en-US"/>
              </w:rPr>
            </w:pPr>
            <w:r w:rsidRPr="00DD6CFB">
              <w:rPr>
                <w:lang w:eastAsia="en-US"/>
              </w:rPr>
              <w:t>15.2.0</w:t>
            </w:r>
          </w:p>
        </w:tc>
      </w:tr>
      <w:tr w:rsidR="004335ED" w:rsidRPr="0031204F" w14:paraId="55028C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D0FF5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E156AB"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C6CDB0" w14:textId="77777777" w:rsidR="004335ED" w:rsidRPr="00DD6CFB" w:rsidRDefault="004335ED" w:rsidP="000D75B4">
            <w:pPr>
              <w:pStyle w:val="TAL"/>
              <w:rPr>
                <w:lang w:eastAsia="en-US"/>
              </w:rPr>
            </w:pPr>
            <w:r w:rsidRPr="00DD6CFB">
              <w:rPr>
                <w:lang w:eastAsia="en-US"/>
              </w:rPr>
              <w:t>R5-186987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C488" w14:textId="77777777" w:rsidR="004335ED" w:rsidRPr="00DD6CFB" w:rsidRDefault="004335ED" w:rsidP="000D75B4">
            <w:pPr>
              <w:pStyle w:val="TAL"/>
              <w:rPr>
                <w:lang w:eastAsia="en-US"/>
              </w:rPr>
            </w:pPr>
            <w:r w:rsidRPr="00DD6CFB">
              <w:rPr>
                <w:lang w:eastAsia="en-US"/>
              </w:rPr>
              <w:t>0342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F98F5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FBDE3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8718C" w14:textId="77777777" w:rsidR="004335ED" w:rsidRPr="00DD6CFB" w:rsidRDefault="004335ED" w:rsidP="000D75B4">
            <w:pPr>
              <w:pStyle w:val="TAL"/>
              <w:rPr>
                <w:lang w:eastAsia="en-US"/>
              </w:rPr>
            </w:pPr>
            <w:r w:rsidRPr="00DD6CFB">
              <w:rPr>
                <w:lang w:eastAsia="en-US"/>
              </w:rPr>
              <w:t xml:space="preserve">Addition of SIB3 </w:t>
            </w:r>
            <w:proofErr w:type="spellStart"/>
            <w:r w:rsidRPr="00DD6CFB">
              <w:rPr>
                <w:lang w:eastAsia="en-US"/>
              </w:rPr>
              <w:t>message_Resubmission</w:t>
            </w:r>
            <w:proofErr w:type="spellEnd"/>
            <w:r w:rsidRPr="00DD6CFB">
              <w:rPr>
                <w:lang w:eastAsia="en-US"/>
              </w:rPr>
              <w:t xml:space="preserve"> of 185792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8B69C" w14:textId="77777777" w:rsidR="004335ED" w:rsidRPr="00DD6CFB" w:rsidRDefault="004335ED" w:rsidP="000D75B4">
            <w:pPr>
              <w:pStyle w:val="TAL"/>
              <w:rPr>
                <w:lang w:eastAsia="en-US"/>
              </w:rPr>
            </w:pPr>
            <w:r w:rsidRPr="00DD6CFB">
              <w:rPr>
                <w:lang w:eastAsia="en-US"/>
              </w:rPr>
              <w:t>15.2.0</w:t>
            </w:r>
          </w:p>
        </w:tc>
      </w:tr>
      <w:tr w:rsidR="004335ED" w:rsidRPr="0031204F" w14:paraId="66C4C1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C4125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013760"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6438E" w14:textId="77777777" w:rsidR="004335ED" w:rsidRPr="00DD6CFB" w:rsidRDefault="004335ED" w:rsidP="000D75B4">
            <w:pPr>
              <w:pStyle w:val="TAL"/>
              <w:rPr>
                <w:lang w:eastAsia="en-US"/>
              </w:rPr>
            </w:pPr>
            <w:r w:rsidRPr="00DD6CFB">
              <w:rPr>
                <w:lang w:eastAsia="en-US"/>
              </w:rPr>
              <w:t>R5-186988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A64B8" w14:textId="77777777" w:rsidR="004335ED" w:rsidRPr="00DD6CFB" w:rsidRDefault="004335ED" w:rsidP="000D75B4">
            <w:pPr>
              <w:pStyle w:val="TAL"/>
              <w:rPr>
                <w:lang w:eastAsia="en-US"/>
              </w:rPr>
            </w:pPr>
            <w:r w:rsidRPr="00DD6CFB">
              <w:rPr>
                <w:lang w:eastAsia="en-US"/>
              </w:rPr>
              <w:t>0343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06C14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31CA3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75866" w14:textId="77777777" w:rsidR="004335ED" w:rsidRPr="00DD6CFB" w:rsidRDefault="004335ED" w:rsidP="000D75B4">
            <w:pPr>
              <w:pStyle w:val="TAL"/>
              <w:rPr>
                <w:lang w:eastAsia="en-US"/>
              </w:rPr>
            </w:pPr>
            <w:r w:rsidRPr="00DD6CFB">
              <w:rPr>
                <w:lang w:eastAsia="en-US"/>
              </w:rPr>
              <w:t xml:space="preserve">Addition of SIB5 </w:t>
            </w:r>
            <w:proofErr w:type="spellStart"/>
            <w:r w:rsidRPr="00DD6CFB">
              <w:rPr>
                <w:lang w:eastAsia="en-US"/>
              </w:rPr>
              <w:t>message_Resubmission</w:t>
            </w:r>
            <w:proofErr w:type="spellEnd"/>
            <w:r w:rsidRPr="00DD6CFB">
              <w:rPr>
                <w:lang w:eastAsia="en-US"/>
              </w:rPr>
              <w:t xml:space="preserve"> of 186054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738A4" w14:textId="77777777" w:rsidR="004335ED" w:rsidRPr="00DD6CFB" w:rsidRDefault="004335ED" w:rsidP="000D75B4">
            <w:pPr>
              <w:pStyle w:val="TAL"/>
              <w:rPr>
                <w:lang w:eastAsia="en-US"/>
              </w:rPr>
            </w:pPr>
            <w:r w:rsidRPr="00DD6CFB">
              <w:rPr>
                <w:lang w:eastAsia="en-US"/>
              </w:rPr>
              <w:t>15.2.0</w:t>
            </w:r>
          </w:p>
        </w:tc>
      </w:tr>
      <w:tr w:rsidR="004335ED" w:rsidRPr="0031204F" w14:paraId="479DB9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40F245"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9B0A92"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F16426" w14:textId="77777777" w:rsidR="004335ED" w:rsidRPr="00DD6CFB" w:rsidRDefault="004335ED" w:rsidP="000D75B4">
            <w:pPr>
              <w:pStyle w:val="TAL"/>
              <w:rPr>
                <w:lang w:eastAsia="en-US"/>
              </w:rPr>
            </w:pPr>
            <w:r w:rsidRPr="00DD6CFB">
              <w:rPr>
                <w:lang w:eastAsia="en-US"/>
              </w:rPr>
              <w:t>R5-186989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BC8DE" w14:textId="77777777" w:rsidR="004335ED" w:rsidRPr="00DD6CFB" w:rsidRDefault="004335ED" w:rsidP="000D75B4">
            <w:pPr>
              <w:pStyle w:val="TAL"/>
              <w:rPr>
                <w:lang w:eastAsia="en-US"/>
              </w:rPr>
            </w:pPr>
            <w:r w:rsidRPr="00DD6CFB">
              <w:rPr>
                <w:lang w:eastAsia="en-US"/>
              </w:rPr>
              <w:t>0344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75B5E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D137A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1442F" w14:textId="77777777" w:rsidR="004335ED" w:rsidRPr="00DD6CFB" w:rsidRDefault="004335ED" w:rsidP="000D75B4">
            <w:pPr>
              <w:pStyle w:val="TAL"/>
              <w:rPr>
                <w:lang w:eastAsia="en-US"/>
              </w:rPr>
            </w:pPr>
            <w:r w:rsidRPr="00DD6CFB">
              <w:rPr>
                <w:lang w:eastAsia="en-US"/>
              </w:rPr>
              <w:t xml:space="preserve">Addition of SIB6 - SIB8 </w:t>
            </w:r>
            <w:proofErr w:type="spellStart"/>
            <w:r w:rsidRPr="00DD6CFB">
              <w:rPr>
                <w:lang w:eastAsia="en-US"/>
              </w:rPr>
              <w:t>message_Resubmission</w:t>
            </w:r>
            <w:proofErr w:type="spellEnd"/>
            <w:r w:rsidRPr="00DD6CFB">
              <w:rPr>
                <w:lang w:eastAsia="en-US"/>
              </w:rPr>
              <w:t xml:space="preserve"> of 186055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1873B" w14:textId="77777777" w:rsidR="004335ED" w:rsidRPr="00DD6CFB" w:rsidRDefault="004335ED" w:rsidP="000D75B4">
            <w:pPr>
              <w:pStyle w:val="TAL"/>
              <w:rPr>
                <w:lang w:eastAsia="en-US"/>
              </w:rPr>
            </w:pPr>
            <w:r w:rsidRPr="00DD6CFB">
              <w:rPr>
                <w:lang w:eastAsia="en-US"/>
              </w:rPr>
              <w:t>15.2.0</w:t>
            </w:r>
          </w:p>
        </w:tc>
      </w:tr>
      <w:tr w:rsidR="004335ED" w:rsidRPr="0031204F" w14:paraId="713B13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D6C068"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A01852"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D1C0A7" w14:textId="77777777" w:rsidR="004335ED" w:rsidRPr="00DD6CFB" w:rsidRDefault="004335ED" w:rsidP="000D75B4">
            <w:pPr>
              <w:pStyle w:val="TAL"/>
              <w:rPr>
                <w:lang w:eastAsia="en-US"/>
              </w:rPr>
            </w:pPr>
            <w:r w:rsidRPr="00DD6CFB">
              <w:rPr>
                <w:lang w:eastAsia="en-US"/>
              </w:rPr>
              <w:t>R5-186990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8AFB8" w14:textId="77777777" w:rsidR="004335ED" w:rsidRPr="00DD6CFB" w:rsidRDefault="004335ED" w:rsidP="000D75B4">
            <w:pPr>
              <w:pStyle w:val="TAL"/>
              <w:rPr>
                <w:lang w:eastAsia="en-US"/>
              </w:rPr>
            </w:pPr>
            <w:r w:rsidRPr="00DD6CFB">
              <w:rPr>
                <w:lang w:eastAsia="en-US"/>
              </w:rPr>
              <w:t>0345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9F2A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3E84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874D" w14:textId="77777777" w:rsidR="004335ED" w:rsidRPr="00DD6CFB" w:rsidRDefault="004335ED" w:rsidP="000D75B4">
            <w:pPr>
              <w:pStyle w:val="TAL"/>
              <w:rPr>
                <w:lang w:eastAsia="en-US"/>
              </w:rPr>
            </w:pPr>
            <w:r w:rsidRPr="00DD6CFB">
              <w:rPr>
                <w:lang w:eastAsia="en-US"/>
              </w:rPr>
              <w:t xml:space="preserve">Addition of SIB9 </w:t>
            </w:r>
            <w:proofErr w:type="spellStart"/>
            <w:r w:rsidRPr="00DD6CFB">
              <w:rPr>
                <w:lang w:eastAsia="en-US"/>
              </w:rPr>
              <w:t>message_Resubmission</w:t>
            </w:r>
            <w:proofErr w:type="spellEnd"/>
            <w:r w:rsidRPr="00DD6CFB">
              <w:rPr>
                <w:lang w:eastAsia="en-US"/>
              </w:rPr>
              <w:t xml:space="preserve"> of 186056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E6EBD" w14:textId="77777777" w:rsidR="004335ED" w:rsidRPr="00DD6CFB" w:rsidRDefault="004335ED" w:rsidP="000D75B4">
            <w:pPr>
              <w:pStyle w:val="TAL"/>
              <w:rPr>
                <w:lang w:eastAsia="en-US"/>
              </w:rPr>
            </w:pPr>
            <w:r w:rsidRPr="00DD6CFB">
              <w:rPr>
                <w:lang w:eastAsia="en-US"/>
              </w:rPr>
              <w:t>15.2.0</w:t>
            </w:r>
          </w:p>
        </w:tc>
      </w:tr>
      <w:tr w:rsidR="004335ED" w:rsidRPr="0031204F" w14:paraId="53B9E5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62B44D"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AB9576"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919F26" w14:textId="77777777" w:rsidR="004335ED" w:rsidRPr="00DD6CFB" w:rsidRDefault="004335ED" w:rsidP="000D75B4">
            <w:pPr>
              <w:pStyle w:val="TAL"/>
              <w:rPr>
                <w:lang w:eastAsia="en-US"/>
              </w:rPr>
            </w:pPr>
            <w:r w:rsidRPr="00DD6CFB">
              <w:rPr>
                <w:lang w:eastAsia="en-US"/>
              </w:rPr>
              <w:t>R5-187026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31FAA" w14:textId="77777777" w:rsidR="004335ED" w:rsidRPr="00DD6CFB" w:rsidRDefault="004335ED" w:rsidP="000D75B4">
            <w:pPr>
              <w:pStyle w:val="TAL"/>
              <w:rPr>
                <w:lang w:eastAsia="en-US"/>
              </w:rPr>
            </w:pPr>
            <w:r w:rsidRPr="00DD6CFB">
              <w:rPr>
                <w:lang w:eastAsia="en-US"/>
              </w:rPr>
              <w:t>0348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3292B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32C3F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953DD6" w14:textId="77777777" w:rsidR="004335ED" w:rsidRPr="00DD6CFB" w:rsidRDefault="004335ED" w:rsidP="000D75B4">
            <w:pPr>
              <w:pStyle w:val="TAL"/>
              <w:rPr>
                <w:lang w:eastAsia="en-US"/>
              </w:rPr>
            </w:pPr>
            <w:r w:rsidRPr="00DD6CFB">
              <w:rPr>
                <w:lang w:eastAsia="en-US"/>
              </w:rPr>
              <w:t>Addition of P-Max in Test environment for RF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29C9" w14:textId="77777777" w:rsidR="004335ED" w:rsidRPr="00DD6CFB" w:rsidRDefault="004335ED" w:rsidP="000D75B4">
            <w:pPr>
              <w:pStyle w:val="TAL"/>
              <w:rPr>
                <w:lang w:eastAsia="en-US"/>
              </w:rPr>
            </w:pPr>
            <w:r w:rsidRPr="00DD6CFB">
              <w:rPr>
                <w:lang w:eastAsia="en-US"/>
              </w:rPr>
              <w:t>15.2.0</w:t>
            </w:r>
          </w:p>
        </w:tc>
      </w:tr>
      <w:tr w:rsidR="004335ED" w:rsidRPr="0031204F" w14:paraId="0F328F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9AC5E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A7B3E4"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D24C5" w14:textId="77777777" w:rsidR="004335ED" w:rsidRPr="00DD6CFB" w:rsidRDefault="004335ED" w:rsidP="000D75B4">
            <w:pPr>
              <w:pStyle w:val="TAL"/>
              <w:rPr>
                <w:lang w:eastAsia="en-US"/>
              </w:rPr>
            </w:pPr>
            <w:r w:rsidRPr="00DD6CFB">
              <w:rPr>
                <w:lang w:eastAsia="en-US"/>
              </w:rPr>
              <w:t>R5-187028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86579" w14:textId="77777777" w:rsidR="004335ED" w:rsidRPr="00DD6CFB" w:rsidRDefault="004335ED" w:rsidP="000D75B4">
            <w:pPr>
              <w:pStyle w:val="TAL"/>
              <w:rPr>
                <w:lang w:eastAsia="en-US"/>
              </w:rPr>
            </w:pPr>
            <w:r w:rsidRPr="00DD6CFB">
              <w:rPr>
                <w:lang w:eastAsia="en-US"/>
              </w:rPr>
              <w:t>0350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09868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A01D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676EA" w14:textId="77777777" w:rsidR="004335ED" w:rsidRPr="00DD6CFB" w:rsidRDefault="004335ED" w:rsidP="000D75B4">
            <w:pPr>
              <w:pStyle w:val="TAL"/>
              <w:rPr>
                <w:lang w:eastAsia="en-US"/>
              </w:rPr>
            </w:pPr>
            <w:r w:rsidRPr="00DD6CFB">
              <w:rPr>
                <w:lang w:eastAsia="en-US"/>
              </w:rPr>
              <w:t>Addition of test frequencies for SUL band n80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CE3FA" w14:textId="77777777" w:rsidR="004335ED" w:rsidRPr="00DD6CFB" w:rsidRDefault="004335ED" w:rsidP="000D75B4">
            <w:pPr>
              <w:pStyle w:val="TAL"/>
              <w:rPr>
                <w:lang w:eastAsia="en-US"/>
              </w:rPr>
            </w:pPr>
            <w:r w:rsidRPr="00DD6CFB">
              <w:rPr>
                <w:lang w:eastAsia="en-US"/>
              </w:rPr>
              <w:t>15.2.0</w:t>
            </w:r>
          </w:p>
        </w:tc>
      </w:tr>
      <w:tr w:rsidR="004335ED" w:rsidRPr="0031204F" w14:paraId="39C3AE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C2108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019A23"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82EAEF" w14:textId="77777777" w:rsidR="004335ED" w:rsidRPr="00DD6CFB" w:rsidRDefault="004335ED" w:rsidP="000D75B4">
            <w:pPr>
              <w:pStyle w:val="TAL"/>
              <w:rPr>
                <w:lang w:eastAsia="en-US"/>
              </w:rPr>
            </w:pPr>
            <w:r w:rsidRPr="00DD6CFB">
              <w:rPr>
                <w:lang w:eastAsia="en-US"/>
              </w:rPr>
              <w:t>R5-187030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BB1D6" w14:textId="77777777" w:rsidR="004335ED" w:rsidRPr="00DD6CFB" w:rsidRDefault="004335ED" w:rsidP="000D75B4">
            <w:pPr>
              <w:pStyle w:val="TAL"/>
              <w:rPr>
                <w:lang w:eastAsia="en-US"/>
              </w:rPr>
            </w:pPr>
            <w:r w:rsidRPr="00DD6CFB">
              <w:rPr>
                <w:lang w:eastAsia="en-US"/>
              </w:rPr>
              <w:t>0352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621E8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9392AC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2C08E9" w14:textId="77777777" w:rsidR="004335ED" w:rsidRPr="00DD6CFB" w:rsidRDefault="004335ED" w:rsidP="000D75B4">
            <w:pPr>
              <w:pStyle w:val="TAL"/>
              <w:rPr>
                <w:lang w:eastAsia="en-US"/>
              </w:rPr>
            </w:pPr>
            <w:r w:rsidRPr="00DD6CFB">
              <w:rPr>
                <w:lang w:eastAsia="en-US"/>
              </w:rPr>
              <w:t>Addition of test frequencies for SUL band n82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EB7F2" w14:textId="77777777" w:rsidR="004335ED" w:rsidRPr="00DD6CFB" w:rsidRDefault="004335ED" w:rsidP="000D75B4">
            <w:pPr>
              <w:pStyle w:val="TAL"/>
              <w:rPr>
                <w:lang w:eastAsia="en-US"/>
              </w:rPr>
            </w:pPr>
            <w:r w:rsidRPr="00DD6CFB">
              <w:rPr>
                <w:lang w:eastAsia="en-US"/>
              </w:rPr>
              <w:t>15.2.0</w:t>
            </w:r>
          </w:p>
        </w:tc>
      </w:tr>
      <w:tr w:rsidR="004335ED" w:rsidRPr="0031204F" w14:paraId="1581EF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1ACF82"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97690B"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5BB64" w14:textId="77777777" w:rsidR="004335ED" w:rsidRPr="00DD6CFB" w:rsidRDefault="004335ED" w:rsidP="000D75B4">
            <w:pPr>
              <w:pStyle w:val="TAL"/>
              <w:rPr>
                <w:lang w:eastAsia="en-US"/>
              </w:rPr>
            </w:pPr>
            <w:r w:rsidRPr="00DD6CFB">
              <w:rPr>
                <w:lang w:eastAsia="en-US"/>
              </w:rPr>
              <w:t>R5-187031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2B07D" w14:textId="77777777" w:rsidR="004335ED" w:rsidRPr="00DD6CFB" w:rsidRDefault="004335ED" w:rsidP="000D75B4">
            <w:pPr>
              <w:pStyle w:val="TAL"/>
              <w:rPr>
                <w:lang w:eastAsia="en-US"/>
              </w:rPr>
            </w:pPr>
            <w:r w:rsidRPr="00DD6CFB">
              <w:rPr>
                <w:lang w:eastAsia="en-US"/>
              </w:rPr>
              <w:t>0353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977F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4CF0D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F357B" w14:textId="77777777" w:rsidR="004335ED" w:rsidRPr="00DD6CFB" w:rsidRDefault="004335ED" w:rsidP="000D75B4">
            <w:pPr>
              <w:pStyle w:val="TAL"/>
              <w:rPr>
                <w:lang w:eastAsia="en-US"/>
              </w:rPr>
            </w:pPr>
            <w:r w:rsidRPr="00DD6CFB">
              <w:rPr>
                <w:lang w:eastAsia="en-US"/>
              </w:rPr>
              <w:t>Addition of test frequencies for SUL band n83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61F5" w14:textId="77777777" w:rsidR="004335ED" w:rsidRPr="00DD6CFB" w:rsidRDefault="004335ED" w:rsidP="000D75B4">
            <w:pPr>
              <w:pStyle w:val="TAL"/>
              <w:rPr>
                <w:lang w:eastAsia="en-US"/>
              </w:rPr>
            </w:pPr>
            <w:r w:rsidRPr="00DD6CFB">
              <w:rPr>
                <w:lang w:eastAsia="en-US"/>
              </w:rPr>
              <w:t>15.2.0</w:t>
            </w:r>
          </w:p>
        </w:tc>
      </w:tr>
      <w:tr w:rsidR="004335ED" w:rsidRPr="0031204F" w14:paraId="4C7FF0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D30EF7"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F1EFE6"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D200D" w14:textId="77777777" w:rsidR="004335ED" w:rsidRPr="00DD6CFB" w:rsidRDefault="004335ED" w:rsidP="000D75B4">
            <w:pPr>
              <w:pStyle w:val="TAL"/>
              <w:rPr>
                <w:lang w:eastAsia="en-US"/>
              </w:rPr>
            </w:pPr>
            <w:r w:rsidRPr="00DD6CFB">
              <w:rPr>
                <w:lang w:eastAsia="en-US"/>
              </w:rPr>
              <w:t>R5-187032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34FDE" w14:textId="77777777" w:rsidR="004335ED" w:rsidRPr="00DD6CFB" w:rsidRDefault="004335ED" w:rsidP="000D75B4">
            <w:pPr>
              <w:pStyle w:val="TAL"/>
              <w:rPr>
                <w:lang w:eastAsia="en-US"/>
              </w:rPr>
            </w:pPr>
            <w:r w:rsidRPr="00DD6CFB">
              <w:rPr>
                <w:lang w:eastAsia="en-US"/>
              </w:rPr>
              <w:t>0354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BB38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52ADD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E2DCE7" w14:textId="77777777" w:rsidR="004335ED" w:rsidRPr="00DD6CFB" w:rsidRDefault="004335ED" w:rsidP="000D75B4">
            <w:pPr>
              <w:pStyle w:val="TAL"/>
              <w:rPr>
                <w:lang w:eastAsia="en-US"/>
              </w:rPr>
            </w:pPr>
            <w:r w:rsidRPr="00DD6CFB">
              <w:rPr>
                <w:lang w:eastAsia="en-US"/>
              </w:rPr>
              <w:t>Addition of test frequencies for SUL band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169AD" w14:textId="77777777" w:rsidR="004335ED" w:rsidRPr="00DD6CFB" w:rsidRDefault="004335ED" w:rsidP="000D75B4">
            <w:pPr>
              <w:pStyle w:val="TAL"/>
              <w:rPr>
                <w:lang w:eastAsia="en-US"/>
              </w:rPr>
            </w:pPr>
            <w:r w:rsidRPr="00DD6CFB">
              <w:rPr>
                <w:lang w:eastAsia="en-US"/>
              </w:rPr>
              <w:t>15.2.0</w:t>
            </w:r>
          </w:p>
        </w:tc>
      </w:tr>
      <w:tr w:rsidR="004335ED" w:rsidRPr="0031204F" w14:paraId="5F3492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4AC78E"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D67E68"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BC443C" w14:textId="77777777" w:rsidR="004335ED" w:rsidRPr="00DD6CFB" w:rsidRDefault="004335ED" w:rsidP="000D75B4">
            <w:pPr>
              <w:pStyle w:val="TAL"/>
              <w:rPr>
                <w:lang w:eastAsia="en-US"/>
              </w:rPr>
            </w:pPr>
            <w:r w:rsidRPr="00DD6CFB">
              <w:rPr>
                <w:lang w:eastAsia="en-US"/>
              </w:rPr>
              <w:t>R5-187033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26D37" w14:textId="77777777" w:rsidR="004335ED" w:rsidRPr="00DD6CFB" w:rsidRDefault="004335ED" w:rsidP="000D75B4">
            <w:pPr>
              <w:pStyle w:val="TAL"/>
              <w:rPr>
                <w:lang w:eastAsia="en-US"/>
              </w:rPr>
            </w:pPr>
            <w:r w:rsidRPr="00DD6CFB">
              <w:rPr>
                <w:lang w:eastAsia="en-US"/>
              </w:rPr>
              <w:t>0355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4B26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EC973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31B76" w14:textId="77777777" w:rsidR="004335ED" w:rsidRPr="00DD6CFB" w:rsidRDefault="004335ED" w:rsidP="000D75B4">
            <w:pPr>
              <w:pStyle w:val="TAL"/>
              <w:rPr>
                <w:lang w:eastAsia="en-US"/>
              </w:rPr>
            </w:pPr>
            <w:r w:rsidRPr="00DD6CFB">
              <w:rPr>
                <w:lang w:eastAsia="en-US"/>
              </w:rPr>
              <w:t>Addition of test frequencies for SUL band n86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F1541C" w14:textId="77777777" w:rsidR="004335ED" w:rsidRPr="00DD6CFB" w:rsidRDefault="004335ED" w:rsidP="000D75B4">
            <w:pPr>
              <w:pStyle w:val="TAL"/>
              <w:rPr>
                <w:lang w:eastAsia="en-US"/>
              </w:rPr>
            </w:pPr>
            <w:r w:rsidRPr="00DD6CFB">
              <w:rPr>
                <w:lang w:eastAsia="en-US"/>
              </w:rPr>
              <w:t>15.2.0</w:t>
            </w:r>
          </w:p>
        </w:tc>
      </w:tr>
      <w:tr w:rsidR="004335ED" w:rsidRPr="0031204F" w14:paraId="6D1EA5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EA303B"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495066"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9E5AC2" w14:textId="77777777" w:rsidR="004335ED" w:rsidRPr="00DD6CFB" w:rsidRDefault="004335ED" w:rsidP="000D75B4">
            <w:pPr>
              <w:pStyle w:val="TAL"/>
              <w:rPr>
                <w:lang w:eastAsia="en-US"/>
              </w:rPr>
            </w:pPr>
            <w:r w:rsidRPr="00DD6CFB">
              <w:rPr>
                <w:lang w:eastAsia="en-US"/>
              </w:rPr>
              <w:t>R5-187110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C8823" w14:textId="77777777" w:rsidR="004335ED" w:rsidRPr="00DD6CFB" w:rsidRDefault="004335ED" w:rsidP="000D75B4">
            <w:pPr>
              <w:pStyle w:val="TAL"/>
              <w:rPr>
                <w:lang w:eastAsia="en-US"/>
              </w:rPr>
            </w:pPr>
            <w:r w:rsidRPr="00DD6CFB">
              <w:rPr>
                <w:lang w:eastAsia="en-US"/>
              </w:rPr>
              <w:t>0358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816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A337D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1DF2A" w14:textId="77777777" w:rsidR="004335ED" w:rsidRPr="00DD6CFB" w:rsidRDefault="004335ED" w:rsidP="000D75B4">
            <w:pPr>
              <w:pStyle w:val="TAL"/>
              <w:rPr>
                <w:lang w:eastAsia="en-US"/>
              </w:rPr>
            </w:pPr>
            <w:r w:rsidRPr="00DD6CFB">
              <w:rPr>
                <w:lang w:eastAsia="en-US"/>
              </w:rPr>
              <w:t>Correction to default message contents for SRB3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B209A" w14:textId="77777777" w:rsidR="004335ED" w:rsidRPr="00DD6CFB" w:rsidRDefault="004335ED" w:rsidP="000D75B4">
            <w:pPr>
              <w:pStyle w:val="TAL"/>
              <w:rPr>
                <w:lang w:eastAsia="en-US"/>
              </w:rPr>
            </w:pPr>
            <w:r w:rsidRPr="00DD6CFB">
              <w:rPr>
                <w:lang w:eastAsia="en-US"/>
              </w:rPr>
              <w:t>15.2.0</w:t>
            </w:r>
          </w:p>
        </w:tc>
      </w:tr>
      <w:tr w:rsidR="004335ED" w:rsidRPr="0031204F" w14:paraId="77BE84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096"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9F7A1"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DDACDD" w14:textId="77777777" w:rsidR="004335ED" w:rsidRPr="00DD6CFB" w:rsidRDefault="004335ED" w:rsidP="000D75B4">
            <w:pPr>
              <w:pStyle w:val="TAL"/>
              <w:rPr>
                <w:lang w:eastAsia="en-US"/>
              </w:rPr>
            </w:pPr>
            <w:r w:rsidRPr="00DD6CFB">
              <w:rPr>
                <w:lang w:eastAsia="en-US"/>
              </w:rPr>
              <w:t>R5-187159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D57CD" w14:textId="77777777" w:rsidR="004335ED" w:rsidRPr="00DD6CFB" w:rsidRDefault="004335ED" w:rsidP="000D75B4">
            <w:pPr>
              <w:pStyle w:val="TAL"/>
              <w:rPr>
                <w:lang w:eastAsia="en-US"/>
              </w:rPr>
            </w:pPr>
            <w:r w:rsidRPr="00DD6CFB">
              <w:rPr>
                <w:lang w:eastAsia="en-US"/>
              </w:rPr>
              <w:t>0361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5E323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B7FF5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B1396" w14:textId="77777777" w:rsidR="004335ED" w:rsidRPr="00DD6CFB" w:rsidRDefault="004335ED" w:rsidP="000D75B4">
            <w:pPr>
              <w:pStyle w:val="TAL"/>
              <w:rPr>
                <w:lang w:eastAsia="en-US"/>
              </w:rPr>
            </w:pPr>
            <w:r w:rsidRPr="00DD6CFB">
              <w:rPr>
                <w:lang w:eastAsia="en-US"/>
              </w:rPr>
              <w:t>Updates to Configuration Update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B126B" w14:textId="77777777" w:rsidR="004335ED" w:rsidRPr="00DD6CFB" w:rsidRDefault="004335ED" w:rsidP="000D75B4">
            <w:pPr>
              <w:pStyle w:val="TAL"/>
              <w:rPr>
                <w:lang w:eastAsia="en-US"/>
              </w:rPr>
            </w:pPr>
            <w:r w:rsidRPr="00DD6CFB">
              <w:rPr>
                <w:lang w:eastAsia="en-US"/>
              </w:rPr>
              <w:t>15.2.0</w:t>
            </w:r>
          </w:p>
        </w:tc>
      </w:tr>
      <w:tr w:rsidR="004335ED" w:rsidRPr="0031204F" w14:paraId="2490AD1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E10B4F"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7BBD9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67A7E" w14:textId="77777777" w:rsidR="004335ED" w:rsidRPr="00DD6CFB" w:rsidRDefault="004335ED" w:rsidP="000D75B4">
            <w:pPr>
              <w:pStyle w:val="TAL"/>
              <w:rPr>
                <w:lang w:eastAsia="en-US"/>
              </w:rPr>
            </w:pPr>
            <w:r w:rsidRPr="00DD6CFB">
              <w:rPr>
                <w:lang w:eastAsia="en-US"/>
              </w:rPr>
              <w:t>R5-187160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605D3" w14:textId="77777777" w:rsidR="004335ED" w:rsidRPr="00DD6CFB" w:rsidRDefault="004335ED" w:rsidP="000D75B4">
            <w:pPr>
              <w:pStyle w:val="TAL"/>
              <w:rPr>
                <w:lang w:eastAsia="en-US"/>
              </w:rPr>
            </w:pPr>
            <w:r w:rsidRPr="00DD6CFB">
              <w:rPr>
                <w:lang w:eastAsia="en-US"/>
              </w:rPr>
              <w:t>0362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8A1F2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DA218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49295" w14:textId="77777777" w:rsidR="004335ED" w:rsidRPr="00DD6CFB" w:rsidRDefault="004335ED" w:rsidP="000D75B4">
            <w:pPr>
              <w:pStyle w:val="TAL"/>
              <w:rPr>
                <w:lang w:eastAsia="en-US"/>
              </w:rPr>
            </w:pPr>
            <w:r w:rsidRPr="00DD6CFB">
              <w:rPr>
                <w:lang w:eastAsia="en-US"/>
              </w:rPr>
              <w:t>Updates to De-registration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81880" w14:textId="77777777" w:rsidR="004335ED" w:rsidRPr="00DD6CFB" w:rsidRDefault="004335ED" w:rsidP="000D75B4">
            <w:pPr>
              <w:pStyle w:val="TAL"/>
              <w:rPr>
                <w:lang w:eastAsia="en-US"/>
              </w:rPr>
            </w:pPr>
            <w:r w:rsidRPr="00DD6CFB">
              <w:rPr>
                <w:lang w:eastAsia="en-US"/>
              </w:rPr>
              <w:t>15.2.0</w:t>
            </w:r>
          </w:p>
        </w:tc>
      </w:tr>
      <w:tr w:rsidR="004335ED" w:rsidRPr="0031204F" w14:paraId="6FE29F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4CDC83"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B47E48"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5D7130" w14:textId="77777777" w:rsidR="004335ED" w:rsidRPr="00DD6CFB" w:rsidRDefault="004335ED" w:rsidP="000D75B4">
            <w:pPr>
              <w:pStyle w:val="TAL"/>
              <w:rPr>
                <w:lang w:eastAsia="en-US"/>
              </w:rPr>
            </w:pPr>
            <w:r w:rsidRPr="00DD6CFB">
              <w:rPr>
                <w:lang w:eastAsia="en-US"/>
              </w:rPr>
              <w:t>R5-187161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C20E4" w14:textId="77777777" w:rsidR="004335ED" w:rsidRPr="00DD6CFB" w:rsidRDefault="004335ED" w:rsidP="000D75B4">
            <w:pPr>
              <w:pStyle w:val="TAL"/>
              <w:rPr>
                <w:lang w:eastAsia="en-US"/>
              </w:rPr>
            </w:pPr>
            <w:r w:rsidRPr="00DD6CFB">
              <w:rPr>
                <w:lang w:eastAsia="en-US"/>
              </w:rPr>
              <w:t>0363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6BEB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A058D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DE7F6" w14:textId="77777777" w:rsidR="004335ED" w:rsidRPr="00DD6CFB" w:rsidRDefault="004335ED" w:rsidP="000D75B4">
            <w:pPr>
              <w:pStyle w:val="TAL"/>
              <w:rPr>
                <w:lang w:eastAsia="en-US"/>
              </w:rPr>
            </w:pPr>
            <w:r w:rsidRPr="00DD6CFB">
              <w:rPr>
                <w:lang w:eastAsia="en-US"/>
              </w:rPr>
              <w:t>Updates to Identity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87B64" w14:textId="77777777" w:rsidR="004335ED" w:rsidRPr="00DD6CFB" w:rsidRDefault="004335ED" w:rsidP="000D75B4">
            <w:pPr>
              <w:pStyle w:val="TAL"/>
              <w:rPr>
                <w:lang w:eastAsia="en-US"/>
              </w:rPr>
            </w:pPr>
            <w:r w:rsidRPr="00DD6CFB">
              <w:rPr>
                <w:lang w:eastAsia="en-US"/>
              </w:rPr>
              <w:t>15.2.0</w:t>
            </w:r>
          </w:p>
        </w:tc>
      </w:tr>
      <w:tr w:rsidR="004335ED" w:rsidRPr="0031204F" w14:paraId="4777B5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1DC61F"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4685AD"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325B2" w14:textId="77777777" w:rsidR="004335ED" w:rsidRPr="00DD6CFB" w:rsidRDefault="004335ED" w:rsidP="000D75B4">
            <w:pPr>
              <w:pStyle w:val="TAL"/>
              <w:rPr>
                <w:lang w:eastAsia="en-US"/>
              </w:rPr>
            </w:pPr>
            <w:r w:rsidRPr="00DD6CFB">
              <w:rPr>
                <w:lang w:eastAsia="en-US"/>
              </w:rPr>
              <w:t>R5-187162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146E" w14:textId="77777777" w:rsidR="004335ED" w:rsidRPr="00DD6CFB" w:rsidRDefault="004335ED" w:rsidP="000D75B4">
            <w:pPr>
              <w:pStyle w:val="TAL"/>
              <w:rPr>
                <w:lang w:eastAsia="en-US"/>
              </w:rPr>
            </w:pPr>
            <w:r w:rsidRPr="00DD6CFB">
              <w:rPr>
                <w:lang w:eastAsia="en-US"/>
              </w:rPr>
              <w:t>0364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E6F9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0CC7F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FC763" w14:textId="77777777" w:rsidR="004335ED" w:rsidRPr="00DD6CFB" w:rsidRDefault="004335ED" w:rsidP="000D75B4">
            <w:pPr>
              <w:pStyle w:val="TAL"/>
              <w:rPr>
                <w:lang w:eastAsia="en-US"/>
              </w:rPr>
            </w:pPr>
            <w:r w:rsidRPr="00DD6CFB">
              <w:rPr>
                <w:lang w:eastAsia="en-US"/>
              </w:rPr>
              <w:t>Updates to NAS Transport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10272" w14:textId="77777777" w:rsidR="004335ED" w:rsidRPr="00DD6CFB" w:rsidRDefault="004335ED" w:rsidP="000D75B4">
            <w:pPr>
              <w:pStyle w:val="TAL"/>
              <w:rPr>
                <w:lang w:eastAsia="en-US"/>
              </w:rPr>
            </w:pPr>
            <w:r w:rsidRPr="00DD6CFB">
              <w:rPr>
                <w:lang w:eastAsia="en-US"/>
              </w:rPr>
              <w:t>15.2.0</w:t>
            </w:r>
          </w:p>
        </w:tc>
      </w:tr>
      <w:tr w:rsidR="004335ED" w:rsidRPr="0031204F" w14:paraId="395E14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73BF76"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85064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4FC284" w14:textId="77777777" w:rsidR="004335ED" w:rsidRPr="00DD6CFB" w:rsidRDefault="004335ED" w:rsidP="000D75B4">
            <w:pPr>
              <w:pStyle w:val="TAL"/>
              <w:rPr>
                <w:lang w:eastAsia="en-US"/>
              </w:rPr>
            </w:pPr>
            <w:r w:rsidRPr="00DD6CFB">
              <w:rPr>
                <w:lang w:eastAsia="en-US"/>
              </w:rPr>
              <w:t>R5-187163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6162D" w14:textId="77777777" w:rsidR="004335ED" w:rsidRPr="00DD6CFB" w:rsidRDefault="004335ED" w:rsidP="000D75B4">
            <w:pPr>
              <w:pStyle w:val="TAL"/>
              <w:rPr>
                <w:lang w:eastAsia="en-US"/>
              </w:rPr>
            </w:pPr>
            <w:r w:rsidRPr="00DD6CFB">
              <w:rPr>
                <w:lang w:eastAsia="en-US"/>
              </w:rPr>
              <w:t>0365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ED761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D9387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7DF81" w14:textId="77777777" w:rsidR="004335ED" w:rsidRPr="00DD6CFB" w:rsidRDefault="004335ED" w:rsidP="000D75B4">
            <w:pPr>
              <w:pStyle w:val="TAL"/>
              <w:rPr>
                <w:lang w:eastAsia="en-US"/>
              </w:rPr>
            </w:pPr>
            <w:r w:rsidRPr="00DD6CFB">
              <w:rPr>
                <w:lang w:eastAsia="en-US"/>
              </w:rPr>
              <w:t>Updates to Notification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6537F" w14:textId="77777777" w:rsidR="004335ED" w:rsidRPr="00DD6CFB" w:rsidRDefault="004335ED" w:rsidP="000D75B4">
            <w:pPr>
              <w:pStyle w:val="TAL"/>
              <w:rPr>
                <w:lang w:eastAsia="en-US"/>
              </w:rPr>
            </w:pPr>
            <w:r w:rsidRPr="00DD6CFB">
              <w:rPr>
                <w:lang w:eastAsia="en-US"/>
              </w:rPr>
              <w:t>15.2.0</w:t>
            </w:r>
          </w:p>
        </w:tc>
      </w:tr>
      <w:tr w:rsidR="004335ED" w:rsidRPr="0031204F" w14:paraId="42BC4B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4E7C30"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F1C00"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E1E852" w14:textId="77777777" w:rsidR="004335ED" w:rsidRPr="00DD6CFB" w:rsidRDefault="004335ED" w:rsidP="000D75B4">
            <w:pPr>
              <w:pStyle w:val="TAL"/>
              <w:rPr>
                <w:lang w:eastAsia="en-US"/>
              </w:rPr>
            </w:pPr>
            <w:r w:rsidRPr="00DD6CFB">
              <w:rPr>
                <w:lang w:eastAsia="en-US"/>
              </w:rPr>
              <w:t>R5-187164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A4DBB" w14:textId="77777777" w:rsidR="004335ED" w:rsidRPr="00DD6CFB" w:rsidRDefault="004335ED" w:rsidP="000D75B4">
            <w:pPr>
              <w:pStyle w:val="TAL"/>
              <w:rPr>
                <w:lang w:eastAsia="en-US"/>
              </w:rPr>
            </w:pPr>
            <w:r w:rsidRPr="00DD6CFB">
              <w:rPr>
                <w:lang w:eastAsia="en-US"/>
              </w:rPr>
              <w:t>0366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A4FBC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5B593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A1946" w14:textId="77777777" w:rsidR="004335ED" w:rsidRPr="00DD6CFB" w:rsidRDefault="004335ED" w:rsidP="000D75B4">
            <w:pPr>
              <w:pStyle w:val="TAL"/>
              <w:rPr>
                <w:lang w:eastAsia="en-US"/>
              </w:rPr>
            </w:pPr>
            <w:r w:rsidRPr="00DD6CFB">
              <w:rPr>
                <w:lang w:eastAsia="en-US"/>
              </w:rPr>
              <w:t>Updates to PDU session authentication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88D2A" w14:textId="77777777" w:rsidR="004335ED" w:rsidRPr="00DD6CFB" w:rsidRDefault="004335ED" w:rsidP="000D75B4">
            <w:pPr>
              <w:pStyle w:val="TAL"/>
              <w:rPr>
                <w:lang w:eastAsia="en-US"/>
              </w:rPr>
            </w:pPr>
            <w:r w:rsidRPr="00DD6CFB">
              <w:rPr>
                <w:lang w:eastAsia="en-US"/>
              </w:rPr>
              <w:t>15.2.0</w:t>
            </w:r>
          </w:p>
        </w:tc>
      </w:tr>
      <w:tr w:rsidR="004335ED" w:rsidRPr="0031204F" w14:paraId="6502D3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BB160D"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49C9F6"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D5C904" w14:textId="77777777" w:rsidR="004335ED" w:rsidRPr="00DD6CFB" w:rsidRDefault="004335ED" w:rsidP="000D75B4">
            <w:pPr>
              <w:pStyle w:val="TAL"/>
              <w:rPr>
                <w:lang w:eastAsia="en-US"/>
              </w:rPr>
            </w:pPr>
            <w:r w:rsidRPr="00DD6CFB">
              <w:rPr>
                <w:lang w:eastAsia="en-US"/>
              </w:rPr>
              <w:t>R5-187166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D98D0" w14:textId="77777777" w:rsidR="004335ED" w:rsidRPr="00DD6CFB" w:rsidRDefault="004335ED" w:rsidP="000D75B4">
            <w:pPr>
              <w:pStyle w:val="TAL"/>
              <w:rPr>
                <w:lang w:eastAsia="en-US"/>
              </w:rPr>
            </w:pPr>
            <w:r w:rsidRPr="00DD6CFB">
              <w:rPr>
                <w:lang w:eastAsia="en-US"/>
              </w:rPr>
              <w:t>0368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2C2EC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0BE34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1C2512" w14:textId="77777777" w:rsidR="004335ED" w:rsidRPr="00DD6CFB" w:rsidRDefault="004335ED" w:rsidP="000D75B4">
            <w:pPr>
              <w:pStyle w:val="TAL"/>
              <w:rPr>
                <w:lang w:eastAsia="en-US"/>
              </w:rPr>
            </w:pPr>
            <w:r w:rsidRPr="00DD6CFB">
              <w:rPr>
                <w:lang w:eastAsia="en-US"/>
              </w:rPr>
              <w:t>Updates to PDU session modification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6CF13" w14:textId="77777777" w:rsidR="004335ED" w:rsidRPr="00DD6CFB" w:rsidRDefault="004335ED" w:rsidP="000D75B4">
            <w:pPr>
              <w:pStyle w:val="TAL"/>
              <w:rPr>
                <w:lang w:eastAsia="en-US"/>
              </w:rPr>
            </w:pPr>
            <w:r w:rsidRPr="00DD6CFB">
              <w:rPr>
                <w:lang w:eastAsia="en-US"/>
              </w:rPr>
              <w:t>15.2.0</w:t>
            </w:r>
          </w:p>
        </w:tc>
      </w:tr>
      <w:tr w:rsidR="004335ED" w:rsidRPr="0031204F" w14:paraId="02CDAF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857A9B"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BD592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1347DA" w14:textId="77777777" w:rsidR="004335ED" w:rsidRPr="00DD6CFB" w:rsidRDefault="004335ED" w:rsidP="000D75B4">
            <w:pPr>
              <w:pStyle w:val="TAL"/>
              <w:rPr>
                <w:lang w:eastAsia="en-US"/>
              </w:rPr>
            </w:pPr>
            <w:r w:rsidRPr="00DD6CFB">
              <w:rPr>
                <w:lang w:eastAsia="en-US"/>
              </w:rPr>
              <w:t>R5-187172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83FB2" w14:textId="77777777" w:rsidR="004335ED" w:rsidRPr="00DD6CFB" w:rsidRDefault="004335ED" w:rsidP="000D75B4">
            <w:pPr>
              <w:pStyle w:val="TAL"/>
              <w:rPr>
                <w:lang w:eastAsia="en-US"/>
              </w:rPr>
            </w:pPr>
            <w:r w:rsidRPr="00DD6CFB">
              <w:rPr>
                <w:lang w:eastAsia="en-US"/>
              </w:rPr>
              <w:t>0374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70972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62DCC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C8793" w14:textId="77777777" w:rsidR="004335ED" w:rsidRPr="00DD6CFB" w:rsidRDefault="004335ED" w:rsidP="000D75B4">
            <w:pPr>
              <w:pStyle w:val="TAL"/>
              <w:rPr>
                <w:lang w:eastAsia="en-US"/>
              </w:rPr>
            </w:pPr>
            <w:r w:rsidRPr="00DD6CFB">
              <w:rPr>
                <w:lang w:eastAsia="en-US"/>
              </w:rPr>
              <w:t>Removal of Editor’s Notes in section 4.6.3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9DE9C" w14:textId="77777777" w:rsidR="004335ED" w:rsidRPr="00DD6CFB" w:rsidRDefault="004335ED" w:rsidP="000D75B4">
            <w:pPr>
              <w:pStyle w:val="TAL"/>
              <w:rPr>
                <w:lang w:eastAsia="en-US"/>
              </w:rPr>
            </w:pPr>
            <w:r w:rsidRPr="00DD6CFB">
              <w:rPr>
                <w:lang w:eastAsia="en-US"/>
              </w:rPr>
              <w:t>15.2.0</w:t>
            </w:r>
          </w:p>
        </w:tc>
      </w:tr>
      <w:tr w:rsidR="004335ED" w:rsidRPr="0031204F" w14:paraId="25362F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DB8774"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E843E9"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2192A" w14:textId="77777777" w:rsidR="004335ED" w:rsidRPr="00DD6CFB" w:rsidRDefault="004335ED" w:rsidP="000D75B4">
            <w:pPr>
              <w:pStyle w:val="TAL"/>
              <w:rPr>
                <w:lang w:eastAsia="en-US"/>
              </w:rPr>
            </w:pPr>
            <w:r w:rsidRPr="00DD6CFB">
              <w:rPr>
                <w:lang w:eastAsia="en-US"/>
              </w:rPr>
              <w:t>R5-187175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C19BB" w14:textId="77777777" w:rsidR="004335ED" w:rsidRPr="00DD6CFB" w:rsidRDefault="004335ED" w:rsidP="000D75B4">
            <w:pPr>
              <w:pStyle w:val="TAL"/>
              <w:rPr>
                <w:lang w:eastAsia="en-US"/>
              </w:rPr>
            </w:pPr>
            <w:r w:rsidRPr="00DD6CFB">
              <w:rPr>
                <w:lang w:eastAsia="en-US"/>
              </w:rPr>
              <w:t>0377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3DAA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26EEB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1A57E" w14:textId="77777777" w:rsidR="004335ED" w:rsidRPr="00DD6CFB" w:rsidRDefault="004335ED" w:rsidP="000D75B4">
            <w:pPr>
              <w:pStyle w:val="TAL"/>
              <w:rPr>
                <w:lang w:eastAsia="en-US"/>
              </w:rPr>
            </w:pPr>
            <w:r w:rsidRPr="00DD6CFB">
              <w:rPr>
                <w:lang w:eastAsia="en-US"/>
              </w:rPr>
              <w:t>Addition and updates to Information Elements in section 4.6.5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6D500" w14:textId="77777777" w:rsidR="004335ED" w:rsidRPr="00DD6CFB" w:rsidRDefault="004335ED" w:rsidP="000D75B4">
            <w:pPr>
              <w:pStyle w:val="TAL"/>
              <w:rPr>
                <w:lang w:eastAsia="en-US"/>
              </w:rPr>
            </w:pPr>
            <w:r w:rsidRPr="00DD6CFB">
              <w:rPr>
                <w:lang w:eastAsia="en-US"/>
              </w:rPr>
              <w:t>15.2.0</w:t>
            </w:r>
          </w:p>
        </w:tc>
      </w:tr>
      <w:tr w:rsidR="004335ED" w:rsidRPr="0031204F" w14:paraId="40B5F4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BBAFF4"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9F3BC"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E87A2A" w14:textId="77777777" w:rsidR="004335ED" w:rsidRPr="00DD6CFB" w:rsidRDefault="004335ED" w:rsidP="000D75B4">
            <w:pPr>
              <w:pStyle w:val="TAL"/>
              <w:rPr>
                <w:lang w:eastAsia="en-US"/>
              </w:rPr>
            </w:pPr>
            <w:r w:rsidRPr="00DD6CFB">
              <w:rPr>
                <w:lang w:eastAsia="en-US"/>
              </w:rPr>
              <w:t>R5-187270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9BAA" w14:textId="77777777" w:rsidR="004335ED" w:rsidRPr="00DD6CFB" w:rsidRDefault="004335ED" w:rsidP="000D75B4">
            <w:pPr>
              <w:pStyle w:val="TAL"/>
              <w:rPr>
                <w:lang w:eastAsia="en-US"/>
              </w:rPr>
            </w:pPr>
            <w:r w:rsidRPr="00DD6CFB">
              <w:rPr>
                <w:lang w:eastAsia="en-US"/>
              </w:rPr>
              <w:t>0381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78CB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FE3F0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463EE" w14:textId="77777777" w:rsidR="004335ED" w:rsidRPr="00DD6CFB" w:rsidRDefault="004335ED" w:rsidP="000D75B4">
            <w:pPr>
              <w:pStyle w:val="TAL"/>
              <w:rPr>
                <w:lang w:eastAsia="en-US"/>
              </w:rPr>
            </w:pPr>
            <w:r w:rsidRPr="00DD6CFB">
              <w:rPr>
                <w:lang w:eastAsia="en-US"/>
              </w:rPr>
              <w:t>Updating 4.2.1 General functional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A7562" w14:textId="77777777" w:rsidR="004335ED" w:rsidRPr="00DD6CFB" w:rsidRDefault="004335ED" w:rsidP="000D75B4">
            <w:pPr>
              <w:pStyle w:val="TAL"/>
              <w:rPr>
                <w:lang w:eastAsia="en-US"/>
              </w:rPr>
            </w:pPr>
            <w:r w:rsidRPr="00DD6CFB">
              <w:rPr>
                <w:lang w:eastAsia="en-US"/>
              </w:rPr>
              <w:t>15.2.0</w:t>
            </w:r>
          </w:p>
        </w:tc>
      </w:tr>
      <w:tr w:rsidR="004335ED" w:rsidRPr="0031204F" w14:paraId="6B0DAB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7F87F9"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900C15"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2C7D6A" w14:textId="77777777" w:rsidR="004335ED" w:rsidRPr="00DD6CFB" w:rsidRDefault="004335ED" w:rsidP="000D75B4">
            <w:pPr>
              <w:pStyle w:val="TAL"/>
              <w:rPr>
                <w:lang w:eastAsia="en-US"/>
              </w:rPr>
            </w:pPr>
            <w:r w:rsidRPr="00DD6CFB">
              <w:rPr>
                <w:lang w:eastAsia="en-US"/>
              </w:rPr>
              <w:t>R5-187271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401AE" w14:textId="77777777" w:rsidR="004335ED" w:rsidRPr="00DD6CFB" w:rsidRDefault="004335ED" w:rsidP="000D75B4">
            <w:pPr>
              <w:pStyle w:val="TAL"/>
              <w:rPr>
                <w:lang w:eastAsia="en-US"/>
              </w:rPr>
            </w:pPr>
            <w:r w:rsidRPr="00DD6CFB">
              <w:rPr>
                <w:lang w:eastAsia="en-US"/>
              </w:rPr>
              <w:t>0382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1569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72C7C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7D61F" w14:textId="77777777" w:rsidR="004335ED" w:rsidRPr="00DD6CFB" w:rsidRDefault="004335ED" w:rsidP="000D75B4">
            <w:pPr>
              <w:pStyle w:val="TAL"/>
              <w:rPr>
                <w:lang w:eastAsia="en-US"/>
              </w:rPr>
            </w:pPr>
            <w:r w:rsidRPr="00DD6CFB">
              <w:rPr>
                <w:lang w:eastAsia="en-US"/>
              </w:rPr>
              <w:t xml:space="preserve">Update the section for test equipment requirements for </w:t>
            </w:r>
            <w:proofErr w:type="spellStart"/>
            <w:r w:rsidRPr="00DD6CFB">
              <w:rPr>
                <w:lang w:eastAsia="en-US"/>
              </w:rPr>
              <w:t>TRx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E2426" w14:textId="77777777" w:rsidR="004335ED" w:rsidRPr="00DD6CFB" w:rsidRDefault="004335ED" w:rsidP="000D75B4">
            <w:pPr>
              <w:pStyle w:val="TAL"/>
              <w:rPr>
                <w:lang w:eastAsia="en-US"/>
              </w:rPr>
            </w:pPr>
            <w:r w:rsidRPr="00DD6CFB">
              <w:rPr>
                <w:lang w:eastAsia="en-US"/>
              </w:rPr>
              <w:t>15.2.0</w:t>
            </w:r>
          </w:p>
        </w:tc>
      </w:tr>
      <w:tr w:rsidR="004335ED" w:rsidRPr="0031204F" w14:paraId="5FE5AB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6CFAB3"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DA6997"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11810C" w14:textId="77777777" w:rsidR="004335ED" w:rsidRPr="00DD6CFB" w:rsidRDefault="004335ED" w:rsidP="000D75B4">
            <w:pPr>
              <w:pStyle w:val="TAL"/>
              <w:rPr>
                <w:lang w:eastAsia="en-US"/>
              </w:rPr>
            </w:pPr>
            <w:r w:rsidRPr="00DD6CFB">
              <w:rPr>
                <w:lang w:eastAsia="en-US"/>
              </w:rPr>
              <w:t>R5-187272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0963B" w14:textId="77777777" w:rsidR="004335ED" w:rsidRPr="00DD6CFB" w:rsidRDefault="004335ED" w:rsidP="000D75B4">
            <w:pPr>
              <w:pStyle w:val="TAL"/>
              <w:rPr>
                <w:lang w:eastAsia="en-US"/>
              </w:rPr>
            </w:pPr>
            <w:r w:rsidRPr="00DD6CFB">
              <w:rPr>
                <w:lang w:eastAsia="en-US"/>
              </w:rPr>
              <w:t>0383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02C5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12472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0372D" w14:textId="77777777" w:rsidR="004335ED" w:rsidRPr="00DD6CFB" w:rsidRDefault="004335ED" w:rsidP="000D75B4">
            <w:pPr>
              <w:pStyle w:val="TAL"/>
              <w:rPr>
                <w:lang w:eastAsia="en-US"/>
              </w:rPr>
            </w:pPr>
            <w:r w:rsidRPr="00DD6CFB">
              <w:rPr>
                <w:lang w:eastAsia="en-US"/>
              </w:rPr>
              <w:t>FR2 downlink signal level(38.508-1)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7FEE" w14:textId="77777777" w:rsidR="004335ED" w:rsidRPr="00DD6CFB" w:rsidRDefault="004335ED" w:rsidP="000D75B4">
            <w:pPr>
              <w:pStyle w:val="TAL"/>
              <w:rPr>
                <w:lang w:eastAsia="en-US"/>
              </w:rPr>
            </w:pPr>
            <w:r w:rsidRPr="00DD6CFB">
              <w:rPr>
                <w:lang w:eastAsia="en-US"/>
              </w:rPr>
              <w:t>15.2.0</w:t>
            </w:r>
          </w:p>
        </w:tc>
      </w:tr>
      <w:tr w:rsidR="004335ED" w:rsidRPr="0031204F" w14:paraId="3C02DE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EB3FAA"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F6176D"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ED930D" w14:textId="77777777" w:rsidR="004335ED" w:rsidRPr="00DD6CFB" w:rsidRDefault="004335ED" w:rsidP="000D75B4">
            <w:pPr>
              <w:pStyle w:val="TAL"/>
              <w:rPr>
                <w:lang w:eastAsia="en-US"/>
              </w:rPr>
            </w:pPr>
            <w:r w:rsidRPr="00DD6CFB">
              <w:rPr>
                <w:lang w:eastAsia="en-US"/>
              </w:rPr>
              <w:t>R5-187413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F4D7C" w14:textId="77777777" w:rsidR="004335ED" w:rsidRPr="00DD6CFB" w:rsidRDefault="004335ED" w:rsidP="000D75B4">
            <w:pPr>
              <w:pStyle w:val="TAL"/>
              <w:rPr>
                <w:lang w:eastAsia="en-US"/>
              </w:rPr>
            </w:pPr>
            <w:r w:rsidRPr="00DD6CFB">
              <w:rPr>
                <w:lang w:eastAsia="en-US"/>
              </w:rPr>
              <w:t>0389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BC803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90771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62391" w14:textId="77777777" w:rsidR="004335ED" w:rsidRPr="00DD6CFB" w:rsidRDefault="004335ED" w:rsidP="000D75B4">
            <w:pPr>
              <w:pStyle w:val="TAL"/>
              <w:rPr>
                <w:lang w:eastAsia="en-US"/>
              </w:rPr>
            </w:pPr>
            <w:r w:rsidRPr="00DD6CFB">
              <w:rPr>
                <w:lang w:eastAsia="en-US"/>
              </w:rPr>
              <w:t>Uplink RNTI to valid value in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F6CEF" w14:textId="77777777" w:rsidR="004335ED" w:rsidRPr="00DD6CFB" w:rsidRDefault="004335ED" w:rsidP="000D75B4">
            <w:pPr>
              <w:pStyle w:val="TAL"/>
              <w:rPr>
                <w:lang w:eastAsia="en-US"/>
              </w:rPr>
            </w:pPr>
            <w:r w:rsidRPr="00DD6CFB">
              <w:rPr>
                <w:lang w:eastAsia="en-US"/>
              </w:rPr>
              <w:t>15.2.0</w:t>
            </w:r>
          </w:p>
        </w:tc>
      </w:tr>
      <w:tr w:rsidR="004335ED" w:rsidRPr="0031204F" w14:paraId="09DCA0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2FC6C0"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E88F9D"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A480A" w14:textId="77777777" w:rsidR="004335ED" w:rsidRPr="00DD6CFB" w:rsidRDefault="004335ED" w:rsidP="000D75B4">
            <w:pPr>
              <w:pStyle w:val="TAL"/>
              <w:rPr>
                <w:lang w:eastAsia="en-US"/>
              </w:rPr>
            </w:pPr>
            <w:r w:rsidRPr="00DD6CFB">
              <w:rPr>
                <w:lang w:eastAsia="en-US"/>
              </w:rPr>
              <w:t>R5-187415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5E7B" w14:textId="77777777" w:rsidR="004335ED" w:rsidRPr="00DD6CFB" w:rsidRDefault="004335ED" w:rsidP="000D75B4">
            <w:pPr>
              <w:pStyle w:val="TAL"/>
              <w:rPr>
                <w:lang w:eastAsia="en-US"/>
              </w:rPr>
            </w:pPr>
            <w:r w:rsidRPr="00DD6CFB">
              <w:rPr>
                <w:lang w:eastAsia="en-US"/>
              </w:rPr>
              <w:t>0390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6D0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E5EF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CFC46" w14:textId="77777777" w:rsidR="004335ED" w:rsidRPr="00DD6CFB" w:rsidRDefault="004335ED" w:rsidP="000D75B4">
            <w:pPr>
              <w:pStyle w:val="TAL"/>
              <w:rPr>
                <w:lang w:eastAsia="en-US"/>
              </w:rPr>
            </w:pPr>
            <w:r w:rsidRPr="00DD6CFB">
              <w:rPr>
                <w:lang w:eastAsia="en-US"/>
              </w:rPr>
              <w:t>Update maxPayloadMinus1 in PUCCH config in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6D02A" w14:textId="77777777" w:rsidR="004335ED" w:rsidRPr="00DD6CFB" w:rsidRDefault="004335ED" w:rsidP="000D75B4">
            <w:pPr>
              <w:pStyle w:val="TAL"/>
              <w:rPr>
                <w:lang w:eastAsia="en-US"/>
              </w:rPr>
            </w:pPr>
            <w:r w:rsidRPr="00DD6CFB">
              <w:rPr>
                <w:lang w:eastAsia="en-US"/>
              </w:rPr>
              <w:t>15.2.0</w:t>
            </w:r>
          </w:p>
        </w:tc>
      </w:tr>
      <w:tr w:rsidR="004335ED" w:rsidRPr="0031204F" w14:paraId="602E5B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0E74EE"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A8B03D"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7E1602" w14:textId="77777777" w:rsidR="004335ED" w:rsidRPr="00DD6CFB" w:rsidRDefault="004335ED" w:rsidP="000D75B4">
            <w:pPr>
              <w:pStyle w:val="TAL"/>
              <w:rPr>
                <w:lang w:eastAsia="en-US"/>
              </w:rPr>
            </w:pPr>
            <w:r w:rsidRPr="00DD6CFB">
              <w:rPr>
                <w:lang w:eastAsia="en-US"/>
              </w:rPr>
              <w:t>R5-187420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F42AF" w14:textId="77777777" w:rsidR="004335ED" w:rsidRPr="00DD6CFB" w:rsidRDefault="004335ED" w:rsidP="000D75B4">
            <w:pPr>
              <w:pStyle w:val="TAL"/>
              <w:rPr>
                <w:lang w:eastAsia="en-US"/>
              </w:rPr>
            </w:pPr>
            <w:r w:rsidRPr="00DD6CFB">
              <w:rPr>
                <w:lang w:eastAsia="en-US"/>
              </w:rPr>
              <w:t>0393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4E2C5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0897C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32BF2" w14:textId="77777777" w:rsidR="004335ED" w:rsidRPr="00DD6CFB" w:rsidRDefault="004335ED" w:rsidP="000D75B4">
            <w:pPr>
              <w:pStyle w:val="TAL"/>
              <w:rPr>
                <w:lang w:eastAsia="en-US"/>
              </w:rPr>
            </w:pPr>
            <w:r w:rsidRPr="00DD6CFB">
              <w:rPr>
                <w:lang w:eastAsia="en-US"/>
              </w:rPr>
              <w:t>Addition of connection diagram for 2 TX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9B26A" w14:textId="77777777" w:rsidR="004335ED" w:rsidRPr="00DD6CFB" w:rsidRDefault="004335ED" w:rsidP="000D75B4">
            <w:pPr>
              <w:pStyle w:val="TAL"/>
              <w:rPr>
                <w:lang w:eastAsia="en-US"/>
              </w:rPr>
            </w:pPr>
            <w:r w:rsidRPr="00DD6CFB">
              <w:rPr>
                <w:lang w:eastAsia="en-US"/>
              </w:rPr>
              <w:t>15.2.0</w:t>
            </w:r>
          </w:p>
        </w:tc>
      </w:tr>
      <w:tr w:rsidR="004335ED" w:rsidRPr="0031204F" w14:paraId="1CCCBE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7E287F"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E47764"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C4F67F" w14:textId="77777777" w:rsidR="004335ED" w:rsidRPr="00DD6CFB" w:rsidRDefault="004335ED" w:rsidP="000D75B4">
            <w:pPr>
              <w:pStyle w:val="TAL"/>
              <w:rPr>
                <w:lang w:eastAsia="en-US"/>
              </w:rPr>
            </w:pPr>
            <w:r w:rsidRPr="00DD6CFB">
              <w:rPr>
                <w:lang w:eastAsia="en-US"/>
              </w:rPr>
              <w:t>R5-187557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11E55" w14:textId="77777777" w:rsidR="004335ED" w:rsidRPr="00DD6CFB" w:rsidRDefault="004335ED" w:rsidP="000D75B4">
            <w:pPr>
              <w:pStyle w:val="TAL"/>
              <w:rPr>
                <w:lang w:eastAsia="en-US"/>
              </w:rPr>
            </w:pPr>
            <w:r w:rsidRPr="00DD6CFB">
              <w:rPr>
                <w:lang w:eastAsia="en-US"/>
              </w:rPr>
              <w:t>0396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5859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C1A15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570050" w14:textId="77777777" w:rsidR="004335ED" w:rsidRPr="00DD6CFB" w:rsidRDefault="004335ED" w:rsidP="000D75B4">
            <w:pPr>
              <w:pStyle w:val="TAL"/>
              <w:rPr>
                <w:lang w:eastAsia="en-US"/>
              </w:rPr>
            </w:pPr>
            <w:r w:rsidRPr="00DD6CFB">
              <w:rPr>
                <w:lang w:eastAsia="en-US"/>
              </w:rPr>
              <w:t>Addition of low and high test channel bandwidth in 38.508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3CD03" w14:textId="77777777" w:rsidR="004335ED" w:rsidRPr="00DD6CFB" w:rsidRDefault="004335ED" w:rsidP="000D75B4">
            <w:pPr>
              <w:pStyle w:val="TAL"/>
              <w:rPr>
                <w:lang w:eastAsia="en-US"/>
              </w:rPr>
            </w:pPr>
            <w:r w:rsidRPr="00DD6CFB">
              <w:rPr>
                <w:lang w:eastAsia="en-US"/>
              </w:rPr>
              <w:t>15.2.0</w:t>
            </w:r>
          </w:p>
        </w:tc>
      </w:tr>
      <w:tr w:rsidR="004335ED" w:rsidRPr="0031204F" w14:paraId="18E052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BB39AD"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A08B59"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0EA594" w14:textId="77777777" w:rsidR="004335ED" w:rsidRPr="00DD6CFB" w:rsidRDefault="004335ED" w:rsidP="000D75B4">
            <w:pPr>
              <w:pStyle w:val="TAL"/>
              <w:rPr>
                <w:lang w:eastAsia="en-US"/>
              </w:rPr>
            </w:pPr>
            <w:r w:rsidRPr="00DD6CFB">
              <w:rPr>
                <w:lang w:eastAsia="en-US"/>
              </w:rPr>
              <w:t>R5-188205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30D37" w14:textId="77777777" w:rsidR="004335ED" w:rsidRPr="00DD6CFB" w:rsidRDefault="004335ED" w:rsidP="000D75B4">
            <w:pPr>
              <w:pStyle w:val="TAL"/>
              <w:rPr>
                <w:lang w:eastAsia="en-US"/>
              </w:rPr>
            </w:pPr>
            <w:r w:rsidRPr="00DD6CFB">
              <w:rPr>
                <w:lang w:eastAsia="en-US"/>
              </w:rPr>
              <w:t>0397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4EA09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72AD3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6D2A51" w14:textId="77777777" w:rsidR="004335ED" w:rsidRPr="00DD6CFB" w:rsidRDefault="004335ED" w:rsidP="000D75B4">
            <w:pPr>
              <w:pStyle w:val="TAL"/>
              <w:rPr>
                <w:lang w:eastAsia="en-US"/>
              </w:rPr>
            </w:pPr>
            <w:r w:rsidRPr="00DD6CFB">
              <w:rPr>
                <w:lang w:eastAsia="en-US"/>
              </w:rPr>
              <w:t>Updates to Annex B to add Permitted OTA Test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D5CDD" w14:textId="77777777" w:rsidR="004335ED" w:rsidRPr="00DD6CFB" w:rsidRDefault="004335ED" w:rsidP="000D75B4">
            <w:pPr>
              <w:pStyle w:val="TAL"/>
              <w:rPr>
                <w:lang w:eastAsia="en-US"/>
              </w:rPr>
            </w:pPr>
            <w:r w:rsidRPr="00DD6CFB">
              <w:rPr>
                <w:lang w:eastAsia="en-US"/>
              </w:rPr>
              <w:t>15.2.0</w:t>
            </w:r>
          </w:p>
        </w:tc>
      </w:tr>
      <w:tr w:rsidR="004335ED" w:rsidRPr="0031204F" w14:paraId="393EDF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C1D013"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585805"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35A00B" w14:textId="77777777" w:rsidR="004335ED" w:rsidRPr="00DD6CFB" w:rsidRDefault="004335ED" w:rsidP="000D75B4">
            <w:pPr>
              <w:pStyle w:val="TAL"/>
              <w:rPr>
                <w:lang w:eastAsia="en-US"/>
              </w:rPr>
            </w:pPr>
            <w:r w:rsidRPr="00DD6CFB">
              <w:rPr>
                <w:lang w:eastAsia="en-US"/>
              </w:rPr>
              <w:t>R5-187610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992E0" w14:textId="77777777" w:rsidR="004335ED" w:rsidRPr="00DD6CFB" w:rsidRDefault="004335ED" w:rsidP="000D75B4">
            <w:pPr>
              <w:pStyle w:val="TAL"/>
              <w:rPr>
                <w:lang w:eastAsia="en-US"/>
              </w:rPr>
            </w:pPr>
            <w:r w:rsidRPr="00DD6CFB">
              <w:rPr>
                <w:lang w:eastAsia="en-US"/>
              </w:rPr>
              <w:t>0398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45CC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B87AD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C57B4" w14:textId="77777777" w:rsidR="004335ED" w:rsidRPr="00DD6CFB" w:rsidRDefault="004335ED" w:rsidP="000D75B4">
            <w:pPr>
              <w:pStyle w:val="TAL"/>
              <w:rPr>
                <w:lang w:eastAsia="en-US"/>
              </w:rPr>
            </w:pPr>
            <w:r w:rsidRPr="00DD6CFB">
              <w:rPr>
                <w:lang w:eastAsia="en-US"/>
              </w:rPr>
              <w:t xml:space="preserve">Corrections to IEs part of PDSCH-ServingCellConfig, ServingCellConfig and </w:t>
            </w:r>
            <w:proofErr w:type="spellStart"/>
            <w:r w:rsidRPr="00DD6CFB">
              <w:rPr>
                <w:lang w:eastAsia="en-US"/>
              </w:rPr>
              <w:t>ServingCellConfigCommon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D5B93" w14:textId="77777777" w:rsidR="004335ED" w:rsidRPr="00DD6CFB" w:rsidRDefault="004335ED" w:rsidP="000D75B4">
            <w:pPr>
              <w:pStyle w:val="TAL"/>
              <w:rPr>
                <w:lang w:eastAsia="en-US"/>
              </w:rPr>
            </w:pPr>
            <w:r w:rsidRPr="00DD6CFB">
              <w:rPr>
                <w:lang w:eastAsia="en-US"/>
              </w:rPr>
              <w:t>15.2.0</w:t>
            </w:r>
          </w:p>
        </w:tc>
      </w:tr>
      <w:tr w:rsidR="004335ED" w:rsidRPr="0031204F" w14:paraId="27A3AF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09A96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B57843"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D38EFD" w14:textId="77777777" w:rsidR="004335ED" w:rsidRPr="00DD6CFB" w:rsidRDefault="004335ED" w:rsidP="000D75B4">
            <w:pPr>
              <w:pStyle w:val="TAL"/>
              <w:rPr>
                <w:lang w:eastAsia="en-US"/>
              </w:rPr>
            </w:pPr>
            <w:r w:rsidRPr="00DD6CFB">
              <w:rPr>
                <w:lang w:eastAsia="en-US"/>
              </w:rPr>
              <w:t>R5-187659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41EC" w14:textId="77777777" w:rsidR="004335ED" w:rsidRPr="00DD6CFB" w:rsidRDefault="004335ED" w:rsidP="000D75B4">
            <w:pPr>
              <w:pStyle w:val="TAL"/>
              <w:rPr>
                <w:lang w:eastAsia="en-US"/>
              </w:rPr>
            </w:pPr>
            <w:r w:rsidRPr="00DD6CFB">
              <w:rPr>
                <w:lang w:eastAsia="en-US"/>
              </w:rPr>
              <w:t>0243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EAD58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0F3B6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65BDF" w14:textId="77777777" w:rsidR="004335ED" w:rsidRPr="00DD6CFB" w:rsidRDefault="004335ED" w:rsidP="000D75B4">
            <w:pPr>
              <w:pStyle w:val="TAL"/>
              <w:rPr>
                <w:lang w:eastAsia="en-US"/>
              </w:rPr>
            </w:pPr>
            <w:r w:rsidRPr="00DD6CFB">
              <w:rPr>
                <w:lang w:eastAsia="en-US"/>
              </w:rPr>
              <w:t>Wordings for Uplink NAS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F4D43" w14:textId="77777777" w:rsidR="004335ED" w:rsidRPr="00DD6CFB" w:rsidRDefault="004335ED" w:rsidP="000D75B4">
            <w:pPr>
              <w:pStyle w:val="TAL"/>
              <w:rPr>
                <w:lang w:eastAsia="en-US"/>
              </w:rPr>
            </w:pPr>
            <w:r w:rsidRPr="00DD6CFB">
              <w:rPr>
                <w:lang w:eastAsia="en-US"/>
              </w:rPr>
              <w:t>15.2.0</w:t>
            </w:r>
          </w:p>
        </w:tc>
      </w:tr>
      <w:tr w:rsidR="004335ED" w:rsidRPr="0031204F" w14:paraId="189E04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86EEA9"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7E9D04"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A7134" w14:textId="77777777" w:rsidR="004335ED" w:rsidRPr="00DD6CFB" w:rsidRDefault="004335ED" w:rsidP="000D75B4">
            <w:pPr>
              <w:pStyle w:val="TAL"/>
              <w:rPr>
                <w:lang w:eastAsia="en-US"/>
              </w:rPr>
            </w:pPr>
            <w:r w:rsidRPr="00DD6CFB">
              <w:rPr>
                <w:lang w:eastAsia="en-US"/>
              </w:rPr>
              <w:t>R5-187660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5AE10" w14:textId="77777777" w:rsidR="004335ED" w:rsidRPr="00DD6CFB" w:rsidRDefault="004335ED" w:rsidP="000D75B4">
            <w:pPr>
              <w:pStyle w:val="TAL"/>
              <w:rPr>
                <w:lang w:eastAsia="en-US"/>
              </w:rPr>
            </w:pPr>
            <w:r w:rsidRPr="00DD6CFB">
              <w:rPr>
                <w:lang w:eastAsia="en-US"/>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34AF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EE30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97251" w14:textId="77777777" w:rsidR="004335ED" w:rsidRPr="00DD6CFB" w:rsidRDefault="004335ED" w:rsidP="000D75B4">
            <w:pPr>
              <w:pStyle w:val="TAL"/>
              <w:rPr>
                <w:lang w:eastAsia="en-US"/>
              </w:rPr>
            </w:pPr>
            <w:r w:rsidRPr="00DD6CFB">
              <w:rPr>
                <w:lang w:eastAsia="en-US"/>
              </w:rPr>
              <w:t>Default cell configurations for NAS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36C49" w14:textId="77777777" w:rsidR="004335ED" w:rsidRPr="00DD6CFB" w:rsidRDefault="004335ED" w:rsidP="000D75B4">
            <w:pPr>
              <w:pStyle w:val="TAL"/>
              <w:rPr>
                <w:lang w:eastAsia="en-US"/>
              </w:rPr>
            </w:pPr>
            <w:r w:rsidRPr="00DD6CFB">
              <w:rPr>
                <w:lang w:eastAsia="en-US"/>
              </w:rPr>
              <w:t>15.2.0</w:t>
            </w:r>
          </w:p>
        </w:tc>
      </w:tr>
      <w:tr w:rsidR="004335ED" w:rsidRPr="0031204F" w14:paraId="3E3C79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278BF1"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305D83"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056F1" w14:textId="77777777" w:rsidR="004335ED" w:rsidRPr="00DD6CFB" w:rsidRDefault="004335ED" w:rsidP="000D75B4">
            <w:pPr>
              <w:pStyle w:val="TAL"/>
              <w:rPr>
                <w:lang w:eastAsia="en-US"/>
              </w:rPr>
            </w:pPr>
            <w:r w:rsidRPr="00DD6CFB">
              <w:rPr>
                <w:lang w:eastAsia="en-US"/>
              </w:rPr>
              <w:t>R5-187661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40D27" w14:textId="77777777" w:rsidR="004335ED" w:rsidRPr="00DD6CFB" w:rsidRDefault="004335ED" w:rsidP="000D75B4">
            <w:pPr>
              <w:pStyle w:val="TAL"/>
              <w:rPr>
                <w:lang w:eastAsia="en-US"/>
              </w:rPr>
            </w:pPr>
            <w:r w:rsidRPr="00DD6CFB">
              <w:rPr>
                <w:lang w:eastAsia="en-US"/>
              </w:rPr>
              <w:t>0248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9747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52D1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029AC" w14:textId="77777777" w:rsidR="004335ED" w:rsidRPr="00DD6CFB" w:rsidRDefault="004335ED" w:rsidP="000D75B4">
            <w:pPr>
              <w:pStyle w:val="TAL"/>
              <w:rPr>
                <w:lang w:eastAsia="en-US"/>
              </w:rPr>
            </w:pPr>
            <w:r w:rsidRPr="00DD6CFB">
              <w:rPr>
                <w:lang w:eastAsia="en-US"/>
              </w:rPr>
              <w:t>Update IE SI-</w:t>
            </w:r>
            <w:proofErr w:type="spellStart"/>
            <w:r w:rsidRPr="00DD6CFB">
              <w:rPr>
                <w:lang w:eastAsia="en-US"/>
              </w:rPr>
              <w:t>SchedulingInfo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5C2F" w14:textId="77777777" w:rsidR="004335ED" w:rsidRPr="00DD6CFB" w:rsidRDefault="004335ED" w:rsidP="000D75B4">
            <w:pPr>
              <w:pStyle w:val="TAL"/>
              <w:rPr>
                <w:lang w:eastAsia="en-US"/>
              </w:rPr>
            </w:pPr>
            <w:r w:rsidRPr="00DD6CFB">
              <w:rPr>
                <w:lang w:eastAsia="en-US"/>
              </w:rPr>
              <w:t>15.2.0</w:t>
            </w:r>
          </w:p>
        </w:tc>
      </w:tr>
      <w:tr w:rsidR="004335ED" w:rsidRPr="0031204F" w14:paraId="3851C8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1A6C25"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B38EC6"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7918C5" w14:textId="77777777" w:rsidR="004335ED" w:rsidRPr="00DD6CFB" w:rsidRDefault="004335ED" w:rsidP="000D75B4">
            <w:pPr>
              <w:pStyle w:val="TAL"/>
              <w:rPr>
                <w:lang w:eastAsia="en-US"/>
              </w:rPr>
            </w:pPr>
            <w:r w:rsidRPr="00DD6CFB">
              <w:rPr>
                <w:lang w:eastAsia="en-US"/>
              </w:rPr>
              <w:t>R5-187662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2B69" w14:textId="77777777" w:rsidR="004335ED" w:rsidRPr="00DD6CFB" w:rsidRDefault="004335ED" w:rsidP="000D75B4">
            <w:pPr>
              <w:pStyle w:val="TAL"/>
              <w:rPr>
                <w:lang w:eastAsia="en-US"/>
              </w:rPr>
            </w:pPr>
            <w:r w:rsidRPr="00DD6CFB">
              <w:rPr>
                <w:lang w:eastAsia="en-US"/>
              </w:rPr>
              <w:t>0349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663FE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AF265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E96C6" w14:textId="77777777" w:rsidR="004335ED" w:rsidRPr="00DD6CFB" w:rsidRDefault="004335ED" w:rsidP="000D75B4">
            <w:pPr>
              <w:pStyle w:val="TAL"/>
              <w:rPr>
                <w:lang w:eastAsia="en-US"/>
              </w:rPr>
            </w:pPr>
            <w:r w:rsidRPr="00DD6CFB">
              <w:rPr>
                <w:lang w:eastAsia="en-US"/>
              </w:rPr>
              <w:t>Addition of Combinations of system information blocks in 4.4.3.1.2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AE221" w14:textId="77777777" w:rsidR="004335ED" w:rsidRPr="00DD6CFB" w:rsidRDefault="004335ED" w:rsidP="000D75B4">
            <w:pPr>
              <w:pStyle w:val="TAL"/>
              <w:rPr>
                <w:lang w:eastAsia="en-US"/>
              </w:rPr>
            </w:pPr>
            <w:r w:rsidRPr="00DD6CFB">
              <w:rPr>
                <w:lang w:eastAsia="en-US"/>
              </w:rPr>
              <w:t>15.2.0</w:t>
            </w:r>
          </w:p>
        </w:tc>
      </w:tr>
      <w:tr w:rsidR="004335ED" w:rsidRPr="0031204F" w14:paraId="1164B9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7E3AA5"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9C8B67"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CE8DA" w14:textId="77777777" w:rsidR="004335ED" w:rsidRPr="00DD6CFB" w:rsidRDefault="004335ED" w:rsidP="000D75B4">
            <w:pPr>
              <w:pStyle w:val="TAL"/>
              <w:rPr>
                <w:lang w:eastAsia="en-US"/>
              </w:rPr>
            </w:pPr>
            <w:r w:rsidRPr="00DD6CFB">
              <w:rPr>
                <w:lang w:eastAsia="en-US"/>
              </w:rPr>
              <w:t>R5-187664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DC564" w14:textId="77777777" w:rsidR="004335ED" w:rsidRPr="00DD6CFB" w:rsidRDefault="004335ED" w:rsidP="000D75B4">
            <w:pPr>
              <w:pStyle w:val="TAL"/>
              <w:rPr>
                <w:lang w:eastAsia="en-US"/>
              </w:rPr>
            </w:pPr>
            <w:r w:rsidRPr="00DD6CFB">
              <w:rPr>
                <w:lang w:eastAsia="en-US"/>
              </w:rPr>
              <w:t>0263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A712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C2FD1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45019" w14:textId="77777777" w:rsidR="004335ED" w:rsidRPr="00DD6CFB" w:rsidRDefault="004335ED" w:rsidP="000D75B4">
            <w:pPr>
              <w:pStyle w:val="TAL"/>
              <w:rPr>
                <w:lang w:eastAsia="en-US"/>
              </w:rPr>
            </w:pPr>
            <w:r w:rsidRPr="00DD6CFB">
              <w:rPr>
                <w:lang w:eastAsia="en-US"/>
              </w:rPr>
              <w:t>Correction to various Radio resource control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18269" w14:textId="77777777" w:rsidR="004335ED" w:rsidRPr="00DD6CFB" w:rsidRDefault="004335ED" w:rsidP="000D75B4">
            <w:pPr>
              <w:pStyle w:val="TAL"/>
              <w:rPr>
                <w:lang w:eastAsia="en-US"/>
              </w:rPr>
            </w:pPr>
            <w:r w:rsidRPr="00DD6CFB">
              <w:rPr>
                <w:lang w:eastAsia="en-US"/>
              </w:rPr>
              <w:t>15.2.0</w:t>
            </w:r>
          </w:p>
        </w:tc>
      </w:tr>
      <w:tr w:rsidR="004335ED" w:rsidRPr="0031204F" w14:paraId="750D8F4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3BCE5E"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68DFFC"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5BFB4" w14:textId="77777777" w:rsidR="004335ED" w:rsidRPr="00DD6CFB" w:rsidRDefault="004335ED" w:rsidP="000D75B4">
            <w:pPr>
              <w:pStyle w:val="TAL"/>
              <w:rPr>
                <w:lang w:eastAsia="en-US"/>
              </w:rPr>
            </w:pPr>
            <w:r w:rsidRPr="00DD6CFB">
              <w:rPr>
                <w:lang w:eastAsia="en-US"/>
              </w:rPr>
              <w:t>R5-187665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851A7" w14:textId="77777777" w:rsidR="004335ED" w:rsidRPr="00DD6CFB" w:rsidRDefault="004335ED" w:rsidP="000D75B4">
            <w:pPr>
              <w:pStyle w:val="TAL"/>
              <w:rPr>
                <w:lang w:eastAsia="en-US"/>
              </w:rPr>
            </w:pPr>
            <w:r w:rsidRPr="00DD6CFB">
              <w:rPr>
                <w:lang w:eastAsia="en-US"/>
              </w:rPr>
              <w:t>0308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E157C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F1142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A00D0A" w14:textId="77777777" w:rsidR="004335ED" w:rsidRPr="00DD6CFB" w:rsidRDefault="004335ED" w:rsidP="000D75B4">
            <w:pPr>
              <w:pStyle w:val="TAL"/>
              <w:rPr>
                <w:lang w:eastAsia="en-US"/>
              </w:rPr>
            </w:pPr>
            <w:r w:rsidRPr="00DD6CFB">
              <w:rPr>
                <w:lang w:eastAsia="en-US"/>
              </w:rPr>
              <w:t>Correction to DCI formats 0_0 and 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11ACA" w14:textId="77777777" w:rsidR="004335ED" w:rsidRPr="00DD6CFB" w:rsidRDefault="004335ED" w:rsidP="000D75B4">
            <w:pPr>
              <w:pStyle w:val="TAL"/>
              <w:rPr>
                <w:lang w:eastAsia="en-US"/>
              </w:rPr>
            </w:pPr>
            <w:r w:rsidRPr="00DD6CFB">
              <w:rPr>
                <w:lang w:eastAsia="en-US"/>
              </w:rPr>
              <w:t>15.2.0</w:t>
            </w:r>
          </w:p>
        </w:tc>
      </w:tr>
      <w:tr w:rsidR="004335ED" w:rsidRPr="0031204F" w14:paraId="18DE10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3E4CBE"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12E679"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07471" w14:textId="77777777" w:rsidR="004335ED" w:rsidRPr="00DD6CFB" w:rsidRDefault="004335ED" w:rsidP="000D75B4">
            <w:pPr>
              <w:pStyle w:val="TAL"/>
              <w:rPr>
                <w:lang w:eastAsia="en-US"/>
              </w:rPr>
            </w:pPr>
            <w:r w:rsidRPr="00DD6CFB">
              <w:rPr>
                <w:lang w:eastAsia="en-US"/>
              </w:rPr>
              <w:t>R5-187666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FEDA4" w14:textId="77777777" w:rsidR="004335ED" w:rsidRPr="00DD6CFB" w:rsidRDefault="004335ED" w:rsidP="000D75B4">
            <w:pPr>
              <w:pStyle w:val="TAL"/>
              <w:rPr>
                <w:lang w:eastAsia="en-US"/>
              </w:rPr>
            </w:pPr>
            <w:r w:rsidRPr="00DD6CFB">
              <w:rPr>
                <w:lang w:eastAsia="en-US"/>
              </w:rPr>
              <w:t>0310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EC773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A602C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61E15" w14:textId="77777777" w:rsidR="004335ED" w:rsidRPr="00DD6CFB" w:rsidRDefault="004335ED" w:rsidP="000D75B4">
            <w:pPr>
              <w:pStyle w:val="TAL"/>
              <w:rPr>
                <w:lang w:eastAsia="en-US"/>
              </w:rPr>
            </w:pPr>
            <w:r w:rsidRPr="00DD6CFB">
              <w:rPr>
                <w:lang w:eastAsia="en-US"/>
              </w:rPr>
              <w:t>Introduction of SDL and SUL cells in simulated cells in clause 4.4.2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CDAAD" w14:textId="77777777" w:rsidR="004335ED" w:rsidRPr="00DD6CFB" w:rsidRDefault="004335ED" w:rsidP="000D75B4">
            <w:pPr>
              <w:pStyle w:val="TAL"/>
              <w:rPr>
                <w:lang w:eastAsia="en-US"/>
              </w:rPr>
            </w:pPr>
            <w:r w:rsidRPr="00DD6CFB">
              <w:rPr>
                <w:lang w:eastAsia="en-US"/>
              </w:rPr>
              <w:t>15.2.0</w:t>
            </w:r>
          </w:p>
        </w:tc>
      </w:tr>
      <w:tr w:rsidR="004335ED" w:rsidRPr="0031204F" w14:paraId="400C40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3ABFD7"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DE59B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25C889" w14:textId="77777777" w:rsidR="004335ED" w:rsidRPr="00DD6CFB" w:rsidRDefault="004335ED" w:rsidP="000D75B4">
            <w:pPr>
              <w:pStyle w:val="TAL"/>
              <w:rPr>
                <w:lang w:eastAsia="en-US"/>
              </w:rPr>
            </w:pPr>
            <w:r w:rsidRPr="00DD6CFB">
              <w:rPr>
                <w:lang w:eastAsia="en-US"/>
              </w:rPr>
              <w:t>R5-187667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AE293" w14:textId="77777777" w:rsidR="004335ED" w:rsidRPr="00DD6CFB" w:rsidRDefault="004335ED" w:rsidP="000D75B4">
            <w:pPr>
              <w:pStyle w:val="TAL"/>
              <w:rPr>
                <w:lang w:eastAsia="en-US"/>
              </w:rPr>
            </w:pPr>
            <w:r w:rsidRPr="00DD6CFB">
              <w:rPr>
                <w:lang w:eastAsia="en-US"/>
              </w:rPr>
              <w:t>0314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22DAB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2DC35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B1202" w14:textId="77777777" w:rsidR="004335ED" w:rsidRPr="00DD6CFB" w:rsidRDefault="004335ED" w:rsidP="000D75B4">
            <w:pPr>
              <w:pStyle w:val="TAL"/>
              <w:rPr>
                <w:lang w:eastAsia="en-US"/>
              </w:rPr>
            </w:pPr>
            <w:r w:rsidRPr="00DD6CFB">
              <w:rPr>
                <w:lang w:eastAsia="en-US"/>
              </w:rPr>
              <w:t>Correction to RRC_IDLE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E9BCF" w14:textId="77777777" w:rsidR="004335ED" w:rsidRPr="00DD6CFB" w:rsidRDefault="004335ED" w:rsidP="000D75B4">
            <w:pPr>
              <w:pStyle w:val="TAL"/>
              <w:rPr>
                <w:lang w:eastAsia="en-US"/>
              </w:rPr>
            </w:pPr>
            <w:r w:rsidRPr="00DD6CFB">
              <w:rPr>
                <w:lang w:eastAsia="en-US"/>
              </w:rPr>
              <w:t>15.2.0</w:t>
            </w:r>
          </w:p>
        </w:tc>
      </w:tr>
      <w:tr w:rsidR="004335ED" w:rsidRPr="0031204F" w14:paraId="511C0A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06A802"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682E44"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C3C2DE" w14:textId="77777777" w:rsidR="004335ED" w:rsidRPr="00DD6CFB" w:rsidRDefault="004335ED" w:rsidP="000D75B4">
            <w:pPr>
              <w:pStyle w:val="TAL"/>
              <w:rPr>
                <w:lang w:eastAsia="en-US"/>
              </w:rPr>
            </w:pPr>
            <w:r w:rsidRPr="00DD6CFB">
              <w:rPr>
                <w:lang w:eastAsia="en-US"/>
              </w:rPr>
              <w:t>R5-187668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78229" w14:textId="77777777" w:rsidR="004335ED" w:rsidRPr="00DD6CFB" w:rsidRDefault="004335ED" w:rsidP="000D75B4">
            <w:pPr>
              <w:pStyle w:val="TAL"/>
              <w:rPr>
                <w:lang w:eastAsia="en-US"/>
              </w:rPr>
            </w:pPr>
            <w:r w:rsidRPr="00DD6CFB">
              <w:rPr>
                <w:lang w:eastAsia="en-US"/>
              </w:rPr>
              <w:t>0332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E92B9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3B4C9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6819D" w14:textId="77777777" w:rsidR="004335ED" w:rsidRPr="00DD6CFB" w:rsidRDefault="004335ED" w:rsidP="000D75B4">
            <w:pPr>
              <w:pStyle w:val="TAL"/>
              <w:rPr>
                <w:lang w:eastAsia="en-US"/>
              </w:rPr>
            </w:pPr>
            <w:r w:rsidRPr="00DD6CFB">
              <w:rPr>
                <w:lang w:eastAsia="en-US"/>
              </w:rPr>
              <w:t>Update CSI related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763CA" w14:textId="77777777" w:rsidR="004335ED" w:rsidRPr="00DD6CFB" w:rsidRDefault="004335ED" w:rsidP="000D75B4">
            <w:pPr>
              <w:pStyle w:val="TAL"/>
              <w:rPr>
                <w:lang w:eastAsia="en-US"/>
              </w:rPr>
            </w:pPr>
            <w:r w:rsidRPr="00DD6CFB">
              <w:rPr>
                <w:lang w:eastAsia="en-US"/>
              </w:rPr>
              <w:t>15.2.0</w:t>
            </w:r>
          </w:p>
        </w:tc>
      </w:tr>
      <w:tr w:rsidR="004335ED" w:rsidRPr="0031204F" w14:paraId="340105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D2AE4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756178"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28F37C" w14:textId="77777777" w:rsidR="004335ED" w:rsidRPr="00DD6CFB" w:rsidRDefault="004335ED" w:rsidP="000D75B4">
            <w:pPr>
              <w:pStyle w:val="TAL"/>
              <w:rPr>
                <w:lang w:eastAsia="en-US"/>
              </w:rPr>
            </w:pPr>
            <w:r w:rsidRPr="00DD6CFB">
              <w:rPr>
                <w:lang w:eastAsia="en-US"/>
              </w:rPr>
              <w:t>R5-187669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1D368" w14:textId="77777777" w:rsidR="004335ED" w:rsidRPr="00DD6CFB" w:rsidRDefault="004335ED" w:rsidP="000D75B4">
            <w:pPr>
              <w:pStyle w:val="TAL"/>
              <w:rPr>
                <w:lang w:eastAsia="en-US"/>
              </w:rPr>
            </w:pPr>
            <w:r w:rsidRPr="00DD6CFB">
              <w:rPr>
                <w:lang w:eastAsia="en-US"/>
              </w:rPr>
              <w:t>0333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E8242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0EC0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B90ED"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ServingCellConfigCommon</w:t>
            </w:r>
            <w:proofErr w:type="spellEnd"/>
            <w:r w:rsidRPr="00DD6CFB">
              <w:rPr>
                <w:lang w:eastAsia="en-US"/>
              </w:rPr>
              <w:t xml:space="preserve"> and TDD-UL-DL-Config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9969" w14:textId="77777777" w:rsidR="004335ED" w:rsidRPr="00DD6CFB" w:rsidRDefault="004335ED" w:rsidP="000D75B4">
            <w:pPr>
              <w:pStyle w:val="TAL"/>
              <w:rPr>
                <w:lang w:eastAsia="en-US"/>
              </w:rPr>
            </w:pPr>
            <w:r w:rsidRPr="00DD6CFB">
              <w:rPr>
                <w:lang w:eastAsia="en-US"/>
              </w:rPr>
              <w:t>15.2.0</w:t>
            </w:r>
          </w:p>
        </w:tc>
      </w:tr>
      <w:tr w:rsidR="004335ED" w:rsidRPr="0031204F" w14:paraId="012B45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34F846"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2549BA"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A5C89" w14:textId="77777777" w:rsidR="004335ED" w:rsidRPr="00DD6CFB" w:rsidRDefault="004335ED" w:rsidP="000D75B4">
            <w:pPr>
              <w:pStyle w:val="TAL"/>
              <w:rPr>
                <w:lang w:eastAsia="en-US"/>
              </w:rPr>
            </w:pPr>
            <w:r w:rsidRPr="00DD6CFB">
              <w:rPr>
                <w:lang w:eastAsia="en-US"/>
              </w:rPr>
              <w:t>R5-187670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C9FD5" w14:textId="77777777" w:rsidR="004335ED" w:rsidRPr="00DD6CFB" w:rsidRDefault="004335ED" w:rsidP="000D75B4">
            <w:pPr>
              <w:pStyle w:val="TAL"/>
              <w:rPr>
                <w:lang w:eastAsia="en-US"/>
              </w:rPr>
            </w:pPr>
            <w:r w:rsidRPr="00DD6CFB">
              <w:rPr>
                <w:lang w:eastAsia="en-US"/>
              </w:rPr>
              <w:t>0334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C5A5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036D2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FB3C1" w14:textId="77777777" w:rsidR="004335ED" w:rsidRPr="00DD6CFB" w:rsidRDefault="004335ED" w:rsidP="000D75B4">
            <w:pPr>
              <w:pStyle w:val="TAL"/>
              <w:rPr>
                <w:lang w:eastAsia="en-US"/>
              </w:rPr>
            </w:pPr>
            <w:r w:rsidRPr="00DD6CFB">
              <w:rPr>
                <w:lang w:eastAsia="en-US"/>
              </w:rPr>
              <w:t>Update SRS-Config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E89B" w14:textId="77777777" w:rsidR="004335ED" w:rsidRPr="00DD6CFB" w:rsidRDefault="004335ED" w:rsidP="000D75B4">
            <w:pPr>
              <w:pStyle w:val="TAL"/>
              <w:rPr>
                <w:lang w:eastAsia="en-US"/>
              </w:rPr>
            </w:pPr>
            <w:r w:rsidRPr="00DD6CFB">
              <w:rPr>
                <w:lang w:eastAsia="en-US"/>
              </w:rPr>
              <w:t>15.2.0</w:t>
            </w:r>
          </w:p>
        </w:tc>
      </w:tr>
      <w:tr w:rsidR="004335ED" w:rsidRPr="0031204F" w14:paraId="6831EF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19B667"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7773A0"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9B76DA" w14:textId="77777777" w:rsidR="004335ED" w:rsidRPr="00DD6CFB" w:rsidRDefault="004335ED" w:rsidP="000D75B4">
            <w:pPr>
              <w:pStyle w:val="TAL"/>
              <w:rPr>
                <w:lang w:eastAsia="en-US"/>
              </w:rPr>
            </w:pPr>
            <w:r w:rsidRPr="00DD6CFB">
              <w:rPr>
                <w:lang w:eastAsia="en-US"/>
              </w:rPr>
              <w:t>R5-187671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B45BC" w14:textId="77777777" w:rsidR="004335ED" w:rsidRPr="00DD6CFB" w:rsidRDefault="004335ED" w:rsidP="000D75B4">
            <w:pPr>
              <w:pStyle w:val="TAL"/>
              <w:rPr>
                <w:lang w:eastAsia="en-US"/>
              </w:rPr>
            </w:pPr>
            <w:r w:rsidRPr="00DD6CFB">
              <w:rPr>
                <w:lang w:eastAsia="en-US"/>
              </w:rPr>
              <w:t>0336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F348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2E38B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1B37F" w14:textId="77777777" w:rsidR="004335ED" w:rsidRPr="00DD6CFB" w:rsidRDefault="004335ED" w:rsidP="000D75B4">
            <w:pPr>
              <w:pStyle w:val="TAL"/>
              <w:rPr>
                <w:lang w:eastAsia="en-US"/>
              </w:rPr>
            </w:pPr>
            <w:r w:rsidRPr="00DD6CFB">
              <w:rPr>
                <w:lang w:eastAsia="en-US"/>
              </w:rPr>
              <w:t>Update some information elements for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FD6D8" w14:textId="77777777" w:rsidR="004335ED" w:rsidRPr="00DD6CFB" w:rsidRDefault="004335ED" w:rsidP="000D75B4">
            <w:pPr>
              <w:pStyle w:val="TAL"/>
              <w:rPr>
                <w:lang w:eastAsia="en-US"/>
              </w:rPr>
            </w:pPr>
            <w:r w:rsidRPr="00DD6CFB">
              <w:rPr>
                <w:lang w:eastAsia="en-US"/>
              </w:rPr>
              <w:t>15.2.0</w:t>
            </w:r>
          </w:p>
        </w:tc>
      </w:tr>
      <w:tr w:rsidR="004335ED" w:rsidRPr="0031204F" w14:paraId="70B503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C8F19F" w14:textId="77777777" w:rsidR="004335ED" w:rsidRPr="00DD6CFB" w:rsidRDefault="004335ED" w:rsidP="000D75B4">
            <w:pPr>
              <w:pStyle w:val="TAL"/>
              <w:rPr>
                <w:lang w:eastAsia="en-US"/>
              </w:rPr>
            </w:pPr>
            <w:r w:rsidRPr="00DD6CFB">
              <w:rPr>
                <w:lang w:eastAsia="en-US"/>
              </w:rPr>
              <w:lastRenderedPageBreak/>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EA4769"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C28180" w14:textId="77777777" w:rsidR="004335ED" w:rsidRPr="00DD6CFB" w:rsidRDefault="004335ED" w:rsidP="000D75B4">
            <w:pPr>
              <w:pStyle w:val="TAL"/>
              <w:rPr>
                <w:lang w:eastAsia="en-US"/>
              </w:rPr>
            </w:pPr>
            <w:r w:rsidRPr="00DD6CFB">
              <w:rPr>
                <w:lang w:eastAsia="en-US"/>
              </w:rPr>
              <w:t>R5-187672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EFD17" w14:textId="77777777" w:rsidR="004335ED" w:rsidRPr="00DD6CFB" w:rsidRDefault="004335ED" w:rsidP="000D75B4">
            <w:pPr>
              <w:pStyle w:val="TAL"/>
              <w:rPr>
                <w:lang w:eastAsia="en-US"/>
              </w:rPr>
            </w:pPr>
            <w:r w:rsidRPr="00DD6CFB">
              <w:rPr>
                <w:lang w:eastAsia="en-US"/>
              </w:rPr>
              <w:t>0337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70434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D1F88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7FE94" w14:textId="77777777" w:rsidR="004335ED" w:rsidRPr="00DD6CFB" w:rsidRDefault="004335ED" w:rsidP="000D75B4">
            <w:pPr>
              <w:pStyle w:val="TAL"/>
              <w:rPr>
                <w:lang w:eastAsia="en-US"/>
              </w:rPr>
            </w:pPr>
            <w:r w:rsidRPr="00DD6CFB">
              <w:rPr>
                <w:lang w:eastAsia="en-US"/>
              </w:rPr>
              <w:t>Update CellGroupConfig and related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E3BB3" w14:textId="77777777" w:rsidR="004335ED" w:rsidRPr="00DD6CFB" w:rsidRDefault="004335ED" w:rsidP="000D75B4">
            <w:pPr>
              <w:pStyle w:val="TAL"/>
              <w:rPr>
                <w:lang w:eastAsia="en-US"/>
              </w:rPr>
            </w:pPr>
            <w:r w:rsidRPr="00DD6CFB">
              <w:rPr>
                <w:lang w:eastAsia="en-US"/>
              </w:rPr>
              <w:t>15.2.0</w:t>
            </w:r>
          </w:p>
        </w:tc>
      </w:tr>
      <w:tr w:rsidR="004335ED" w:rsidRPr="0031204F" w14:paraId="049A21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630EB4"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37F751"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17B5DE" w14:textId="77777777" w:rsidR="004335ED" w:rsidRPr="00DD6CFB" w:rsidRDefault="004335ED" w:rsidP="000D75B4">
            <w:pPr>
              <w:pStyle w:val="TAL"/>
              <w:rPr>
                <w:lang w:eastAsia="en-US"/>
              </w:rPr>
            </w:pPr>
            <w:r w:rsidRPr="00DD6CFB">
              <w:rPr>
                <w:lang w:eastAsia="en-US"/>
              </w:rPr>
              <w:t>R5-187673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8DE83" w14:textId="77777777" w:rsidR="004335ED" w:rsidRPr="00DD6CFB" w:rsidRDefault="004335ED" w:rsidP="000D75B4">
            <w:pPr>
              <w:pStyle w:val="TAL"/>
              <w:rPr>
                <w:lang w:eastAsia="en-US"/>
              </w:rPr>
            </w:pPr>
            <w:r w:rsidRPr="00DD6CFB">
              <w:rPr>
                <w:lang w:eastAsia="en-US"/>
              </w:rPr>
              <w:t>0338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6D31C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1AEE7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A2E68" w14:textId="77777777" w:rsidR="004335ED" w:rsidRPr="00DD6CFB" w:rsidRDefault="004335ED" w:rsidP="000D75B4">
            <w:pPr>
              <w:pStyle w:val="TAL"/>
              <w:rPr>
                <w:lang w:eastAsia="en-US"/>
              </w:rPr>
            </w:pPr>
            <w:r w:rsidRPr="00DD6CFB">
              <w:rPr>
                <w:lang w:eastAsia="en-US"/>
              </w:rPr>
              <w:t>CR of NR 508-1 clause 4.6.2_SIB2, SIB4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131F06" w14:textId="77777777" w:rsidR="004335ED" w:rsidRPr="00DD6CFB" w:rsidRDefault="004335ED" w:rsidP="000D75B4">
            <w:pPr>
              <w:pStyle w:val="TAL"/>
              <w:rPr>
                <w:lang w:eastAsia="en-US"/>
              </w:rPr>
            </w:pPr>
            <w:r w:rsidRPr="00DD6CFB">
              <w:rPr>
                <w:lang w:eastAsia="en-US"/>
              </w:rPr>
              <w:t>15.2.0</w:t>
            </w:r>
          </w:p>
        </w:tc>
      </w:tr>
      <w:tr w:rsidR="004335ED" w:rsidRPr="0031204F" w14:paraId="23B1B8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10137D"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C85D9B"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BBC9D1" w14:textId="77777777" w:rsidR="004335ED" w:rsidRPr="00DD6CFB" w:rsidRDefault="004335ED" w:rsidP="000D75B4">
            <w:pPr>
              <w:pStyle w:val="TAL"/>
              <w:rPr>
                <w:lang w:eastAsia="en-US"/>
              </w:rPr>
            </w:pPr>
            <w:r w:rsidRPr="00DD6CFB">
              <w:rPr>
                <w:lang w:eastAsia="en-US"/>
              </w:rPr>
              <w:t>R5-187674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A2DD7" w14:textId="77777777" w:rsidR="004335ED" w:rsidRPr="00DD6CFB" w:rsidRDefault="004335ED" w:rsidP="000D75B4">
            <w:pPr>
              <w:pStyle w:val="TAL"/>
              <w:rPr>
                <w:lang w:eastAsia="en-US"/>
              </w:rPr>
            </w:pPr>
            <w:r w:rsidRPr="00DD6CFB">
              <w:rPr>
                <w:lang w:eastAsia="en-US"/>
              </w:rPr>
              <w:t>0339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85E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A07690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551786" w14:textId="77777777" w:rsidR="004335ED" w:rsidRPr="00DD6CFB" w:rsidRDefault="004335ED" w:rsidP="000D75B4">
            <w:pPr>
              <w:pStyle w:val="TAL"/>
              <w:rPr>
                <w:lang w:eastAsia="en-US"/>
              </w:rPr>
            </w:pPr>
            <w:r w:rsidRPr="00DD6CFB">
              <w:rPr>
                <w:lang w:eastAsia="en-US"/>
              </w:rPr>
              <w:t>CR of NR 508-1 Table 4.4.2-2_Default NR Cells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2B66" w14:textId="77777777" w:rsidR="004335ED" w:rsidRPr="00DD6CFB" w:rsidRDefault="004335ED" w:rsidP="000D75B4">
            <w:pPr>
              <w:pStyle w:val="TAL"/>
              <w:rPr>
                <w:lang w:eastAsia="en-US"/>
              </w:rPr>
            </w:pPr>
            <w:r w:rsidRPr="00DD6CFB">
              <w:rPr>
                <w:lang w:eastAsia="en-US"/>
              </w:rPr>
              <w:t>15.2.0</w:t>
            </w:r>
          </w:p>
        </w:tc>
      </w:tr>
      <w:tr w:rsidR="004335ED" w:rsidRPr="0031204F" w14:paraId="7EA587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122F40"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ABA1A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66A517" w14:textId="77777777" w:rsidR="004335ED" w:rsidRPr="00DD6CFB" w:rsidRDefault="004335ED" w:rsidP="000D75B4">
            <w:pPr>
              <w:pStyle w:val="TAL"/>
              <w:rPr>
                <w:lang w:eastAsia="en-US"/>
              </w:rPr>
            </w:pPr>
            <w:r w:rsidRPr="00DD6CFB">
              <w:rPr>
                <w:lang w:eastAsia="en-US"/>
              </w:rPr>
              <w:t>R5-187675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8608F" w14:textId="77777777" w:rsidR="004335ED" w:rsidRPr="00DD6CFB" w:rsidRDefault="004335ED" w:rsidP="000D75B4">
            <w:pPr>
              <w:pStyle w:val="TAL"/>
              <w:rPr>
                <w:lang w:eastAsia="en-US"/>
              </w:rPr>
            </w:pPr>
            <w:r w:rsidRPr="00DD6CFB">
              <w:rPr>
                <w:lang w:eastAsia="en-US"/>
              </w:rPr>
              <w:t>0341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FD3BD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EE9F6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5C72C" w14:textId="77777777" w:rsidR="004335ED" w:rsidRPr="00DD6CFB" w:rsidRDefault="004335ED" w:rsidP="000D75B4">
            <w:pPr>
              <w:pStyle w:val="TAL"/>
              <w:rPr>
                <w:lang w:eastAsia="en-US"/>
              </w:rPr>
            </w:pPr>
            <w:r w:rsidRPr="00DD6CFB">
              <w:rPr>
                <w:lang w:eastAsia="en-US"/>
              </w:rPr>
              <w:t>Update RLC-Config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6C8E3" w14:textId="77777777" w:rsidR="004335ED" w:rsidRPr="00DD6CFB" w:rsidRDefault="004335ED" w:rsidP="000D75B4">
            <w:pPr>
              <w:pStyle w:val="TAL"/>
              <w:rPr>
                <w:lang w:eastAsia="en-US"/>
              </w:rPr>
            </w:pPr>
            <w:r w:rsidRPr="00DD6CFB">
              <w:rPr>
                <w:lang w:eastAsia="en-US"/>
              </w:rPr>
              <w:t>15.2.0</w:t>
            </w:r>
          </w:p>
        </w:tc>
      </w:tr>
      <w:tr w:rsidR="004335ED" w:rsidRPr="0031204F" w14:paraId="7E655A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4C2DF1"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8B3485"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6A8E1C" w14:textId="77777777" w:rsidR="004335ED" w:rsidRPr="00DD6CFB" w:rsidRDefault="004335ED" w:rsidP="000D75B4">
            <w:pPr>
              <w:pStyle w:val="TAL"/>
              <w:rPr>
                <w:lang w:eastAsia="en-US"/>
              </w:rPr>
            </w:pPr>
            <w:r w:rsidRPr="00DD6CFB">
              <w:rPr>
                <w:lang w:eastAsia="en-US"/>
              </w:rPr>
              <w:t>R5-187676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DAA011" w14:textId="77777777" w:rsidR="004335ED" w:rsidRPr="00DD6CFB" w:rsidRDefault="004335ED" w:rsidP="000D75B4">
            <w:pPr>
              <w:pStyle w:val="TAL"/>
              <w:rPr>
                <w:lang w:eastAsia="en-US"/>
              </w:rPr>
            </w:pPr>
            <w:r w:rsidRPr="00DD6CFB">
              <w:rPr>
                <w:lang w:eastAsia="en-US"/>
              </w:rPr>
              <w:t>0357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3B622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30371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D9863" w14:textId="77777777" w:rsidR="004335ED" w:rsidRPr="00DD6CFB" w:rsidRDefault="004335ED" w:rsidP="000D75B4">
            <w:pPr>
              <w:pStyle w:val="TAL"/>
              <w:rPr>
                <w:lang w:eastAsia="en-US"/>
              </w:rPr>
            </w:pPr>
            <w:r w:rsidRPr="00DD6CFB">
              <w:rPr>
                <w:lang w:eastAsia="en-US"/>
              </w:rPr>
              <w:t>Specifying Test procedure to check that UE is camped on a new NR cell belonging to a new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BE88D" w14:textId="77777777" w:rsidR="004335ED" w:rsidRPr="00DD6CFB" w:rsidRDefault="004335ED" w:rsidP="000D75B4">
            <w:pPr>
              <w:pStyle w:val="TAL"/>
              <w:rPr>
                <w:lang w:eastAsia="en-US"/>
              </w:rPr>
            </w:pPr>
            <w:r w:rsidRPr="00DD6CFB">
              <w:rPr>
                <w:lang w:eastAsia="en-US"/>
              </w:rPr>
              <w:t>15.2.0</w:t>
            </w:r>
          </w:p>
        </w:tc>
      </w:tr>
      <w:tr w:rsidR="004335ED" w:rsidRPr="0031204F" w14:paraId="5D12C6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687"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C6D4BA"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DBB970" w14:textId="77777777" w:rsidR="004335ED" w:rsidRPr="00DD6CFB" w:rsidRDefault="004335ED" w:rsidP="000D75B4">
            <w:pPr>
              <w:pStyle w:val="TAL"/>
              <w:rPr>
                <w:lang w:eastAsia="en-US"/>
              </w:rPr>
            </w:pPr>
            <w:r w:rsidRPr="00DD6CFB">
              <w:rPr>
                <w:lang w:eastAsia="en-US"/>
              </w:rPr>
              <w:t>R5-187677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5DDAB" w14:textId="77777777" w:rsidR="004335ED" w:rsidRPr="00DD6CFB" w:rsidRDefault="004335ED" w:rsidP="000D75B4">
            <w:pPr>
              <w:pStyle w:val="TAL"/>
              <w:rPr>
                <w:lang w:eastAsia="en-US"/>
              </w:rPr>
            </w:pPr>
            <w:r w:rsidRPr="00DD6CFB">
              <w:rPr>
                <w:lang w:eastAsia="en-US"/>
              </w:rPr>
              <w:t>0360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F5DD2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333BC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903C1" w14:textId="77777777" w:rsidR="004335ED" w:rsidRPr="00DD6CFB" w:rsidRDefault="004335ED" w:rsidP="000D75B4">
            <w:pPr>
              <w:pStyle w:val="TAL"/>
              <w:rPr>
                <w:lang w:eastAsia="en-US"/>
              </w:rPr>
            </w:pPr>
            <w:r w:rsidRPr="00DD6CFB">
              <w:rPr>
                <w:lang w:eastAsia="en-US"/>
              </w:rPr>
              <w:t>Updates to Authentication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1E174" w14:textId="77777777" w:rsidR="004335ED" w:rsidRPr="00DD6CFB" w:rsidRDefault="004335ED" w:rsidP="000D75B4">
            <w:pPr>
              <w:pStyle w:val="TAL"/>
              <w:rPr>
                <w:lang w:eastAsia="en-US"/>
              </w:rPr>
            </w:pPr>
            <w:r w:rsidRPr="00DD6CFB">
              <w:rPr>
                <w:lang w:eastAsia="en-US"/>
              </w:rPr>
              <w:t>15.2.0</w:t>
            </w:r>
          </w:p>
        </w:tc>
      </w:tr>
      <w:tr w:rsidR="004335ED" w:rsidRPr="0031204F" w14:paraId="74B7B3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57FDE5"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B3F888"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52580A" w14:textId="77777777" w:rsidR="004335ED" w:rsidRPr="00DD6CFB" w:rsidRDefault="004335ED" w:rsidP="000D75B4">
            <w:pPr>
              <w:pStyle w:val="TAL"/>
              <w:rPr>
                <w:lang w:eastAsia="en-US"/>
              </w:rPr>
            </w:pPr>
            <w:r w:rsidRPr="00DD6CFB">
              <w:rPr>
                <w:lang w:eastAsia="en-US"/>
              </w:rPr>
              <w:t>R5-187678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86147" w14:textId="77777777" w:rsidR="004335ED" w:rsidRPr="00DD6CFB" w:rsidRDefault="004335ED" w:rsidP="000D75B4">
            <w:pPr>
              <w:pStyle w:val="TAL"/>
              <w:rPr>
                <w:lang w:eastAsia="en-US"/>
              </w:rPr>
            </w:pPr>
            <w:r w:rsidRPr="00DD6CFB">
              <w:rPr>
                <w:lang w:eastAsia="en-US"/>
              </w:rPr>
              <w:t>0369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88E55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D320E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A1559E" w14:textId="77777777" w:rsidR="004335ED" w:rsidRPr="00DD6CFB" w:rsidRDefault="004335ED" w:rsidP="000D75B4">
            <w:pPr>
              <w:pStyle w:val="TAL"/>
              <w:rPr>
                <w:lang w:eastAsia="en-US"/>
              </w:rPr>
            </w:pPr>
            <w:r w:rsidRPr="00DD6CFB">
              <w:rPr>
                <w:lang w:eastAsia="en-US"/>
              </w:rPr>
              <w:t>Updates to PDU session release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E6E3B" w14:textId="77777777" w:rsidR="004335ED" w:rsidRPr="00DD6CFB" w:rsidRDefault="004335ED" w:rsidP="000D75B4">
            <w:pPr>
              <w:pStyle w:val="TAL"/>
              <w:rPr>
                <w:lang w:eastAsia="en-US"/>
              </w:rPr>
            </w:pPr>
            <w:r w:rsidRPr="00DD6CFB">
              <w:rPr>
                <w:lang w:eastAsia="en-US"/>
              </w:rPr>
              <w:t>15.2.0</w:t>
            </w:r>
          </w:p>
        </w:tc>
      </w:tr>
      <w:tr w:rsidR="004335ED" w:rsidRPr="0031204F" w14:paraId="11A170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6D8505"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94FD16"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BE20E3" w14:textId="77777777" w:rsidR="004335ED" w:rsidRPr="00DD6CFB" w:rsidRDefault="004335ED" w:rsidP="000D75B4">
            <w:pPr>
              <w:pStyle w:val="TAL"/>
              <w:rPr>
                <w:lang w:eastAsia="en-US"/>
              </w:rPr>
            </w:pPr>
            <w:r w:rsidRPr="00DD6CFB">
              <w:rPr>
                <w:lang w:eastAsia="en-US"/>
              </w:rPr>
              <w:t>R5-187679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093E3" w14:textId="77777777" w:rsidR="004335ED" w:rsidRPr="00DD6CFB" w:rsidRDefault="004335ED" w:rsidP="000D75B4">
            <w:pPr>
              <w:pStyle w:val="TAL"/>
              <w:rPr>
                <w:lang w:eastAsia="en-US"/>
              </w:rPr>
            </w:pPr>
            <w:r w:rsidRPr="00DD6CFB">
              <w:rPr>
                <w:lang w:eastAsia="en-US"/>
              </w:rPr>
              <w:t>0371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3622C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06EA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0DD86" w14:textId="77777777" w:rsidR="004335ED" w:rsidRPr="00DD6CFB" w:rsidRDefault="004335ED" w:rsidP="000D75B4">
            <w:pPr>
              <w:pStyle w:val="TAL"/>
              <w:rPr>
                <w:lang w:eastAsia="en-US"/>
              </w:rPr>
            </w:pPr>
            <w:r w:rsidRPr="00DD6CFB">
              <w:rPr>
                <w:lang w:eastAsia="en-US"/>
              </w:rPr>
              <w:t>Updates to Security mode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F18A5" w14:textId="77777777" w:rsidR="004335ED" w:rsidRPr="00DD6CFB" w:rsidRDefault="004335ED" w:rsidP="000D75B4">
            <w:pPr>
              <w:pStyle w:val="TAL"/>
              <w:rPr>
                <w:lang w:eastAsia="en-US"/>
              </w:rPr>
            </w:pPr>
            <w:r w:rsidRPr="00DD6CFB">
              <w:rPr>
                <w:lang w:eastAsia="en-US"/>
              </w:rPr>
              <w:t>15.2.0</w:t>
            </w:r>
          </w:p>
        </w:tc>
      </w:tr>
      <w:tr w:rsidR="004335ED" w:rsidRPr="0031204F" w14:paraId="2DFF53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5CEA58"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9725A8"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C8941" w14:textId="77777777" w:rsidR="004335ED" w:rsidRPr="00DD6CFB" w:rsidRDefault="004335ED" w:rsidP="000D75B4">
            <w:pPr>
              <w:pStyle w:val="TAL"/>
              <w:rPr>
                <w:lang w:eastAsia="en-US"/>
              </w:rPr>
            </w:pPr>
            <w:r w:rsidRPr="00DD6CFB">
              <w:rPr>
                <w:lang w:eastAsia="en-US"/>
              </w:rPr>
              <w:t>R5-187680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A59C2" w14:textId="77777777" w:rsidR="004335ED" w:rsidRPr="00DD6CFB" w:rsidRDefault="004335ED" w:rsidP="000D75B4">
            <w:pPr>
              <w:pStyle w:val="TAL"/>
              <w:rPr>
                <w:lang w:eastAsia="en-US"/>
              </w:rPr>
            </w:pPr>
            <w:r w:rsidRPr="00DD6CFB">
              <w:rPr>
                <w:lang w:eastAsia="en-US"/>
              </w:rPr>
              <w:t>0375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D2247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CDE3E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AC6291" w14:textId="77777777" w:rsidR="004335ED" w:rsidRPr="00DD6CFB" w:rsidRDefault="004335ED" w:rsidP="000D75B4">
            <w:pPr>
              <w:pStyle w:val="TAL"/>
              <w:rPr>
                <w:lang w:eastAsia="en-US"/>
              </w:rPr>
            </w:pPr>
            <w:r w:rsidRPr="00DD6CFB">
              <w:rPr>
                <w:lang w:eastAsia="en-US"/>
              </w:rPr>
              <w:t>Addition of new Information Elements in section 4.6.3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E2C1F" w14:textId="77777777" w:rsidR="004335ED" w:rsidRPr="00DD6CFB" w:rsidRDefault="004335ED" w:rsidP="000D75B4">
            <w:pPr>
              <w:pStyle w:val="TAL"/>
              <w:rPr>
                <w:lang w:eastAsia="en-US"/>
              </w:rPr>
            </w:pPr>
            <w:r w:rsidRPr="00DD6CFB">
              <w:rPr>
                <w:lang w:eastAsia="en-US"/>
              </w:rPr>
              <w:t>15.2.0</w:t>
            </w:r>
          </w:p>
        </w:tc>
      </w:tr>
      <w:tr w:rsidR="004335ED" w:rsidRPr="0031204F" w14:paraId="32D096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3D4A04"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4D3DB1"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478A8" w14:textId="77777777" w:rsidR="004335ED" w:rsidRPr="00DD6CFB" w:rsidRDefault="004335ED" w:rsidP="000D75B4">
            <w:pPr>
              <w:pStyle w:val="TAL"/>
              <w:rPr>
                <w:lang w:eastAsia="en-US"/>
              </w:rPr>
            </w:pPr>
            <w:r w:rsidRPr="00DD6CFB">
              <w:rPr>
                <w:lang w:eastAsia="en-US"/>
              </w:rPr>
              <w:t>R5-187681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59834" w14:textId="77777777" w:rsidR="004335ED" w:rsidRPr="00DD6CFB" w:rsidRDefault="004335ED" w:rsidP="000D75B4">
            <w:pPr>
              <w:pStyle w:val="TAL"/>
              <w:rPr>
                <w:lang w:eastAsia="en-US"/>
              </w:rPr>
            </w:pPr>
            <w:r w:rsidRPr="00DD6CFB">
              <w:rPr>
                <w:lang w:eastAsia="en-US"/>
              </w:rPr>
              <w:t>0379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3CCE3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BF1CB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CABE9" w14:textId="77777777" w:rsidR="004335ED" w:rsidRPr="00DD6CFB" w:rsidRDefault="004335ED" w:rsidP="000D75B4">
            <w:pPr>
              <w:pStyle w:val="TAL"/>
              <w:rPr>
                <w:lang w:eastAsia="en-US"/>
              </w:rPr>
            </w:pPr>
            <w:r w:rsidRPr="00DD6CFB">
              <w:rPr>
                <w:lang w:eastAsia="en-US"/>
              </w:rPr>
              <w:t>Updates to SIG OTA Calibration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BDBEA" w14:textId="77777777" w:rsidR="004335ED" w:rsidRPr="00DD6CFB" w:rsidRDefault="004335ED" w:rsidP="000D75B4">
            <w:pPr>
              <w:pStyle w:val="TAL"/>
              <w:rPr>
                <w:lang w:eastAsia="en-US"/>
              </w:rPr>
            </w:pPr>
            <w:r w:rsidRPr="00DD6CFB">
              <w:rPr>
                <w:lang w:eastAsia="en-US"/>
              </w:rPr>
              <w:t>15.2.0</w:t>
            </w:r>
          </w:p>
        </w:tc>
      </w:tr>
      <w:tr w:rsidR="004335ED" w:rsidRPr="0031204F" w14:paraId="4CC043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20BA7E"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9F31D1"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6E1B0" w14:textId="77777777" w:rsidR="004335ED" w:rsidRPr="00DD6CFB" w:rsidRDefault="004335ED" w:rsidP="000D75B4">
            <w:pPr>
              <w:pStyle w:val="TAL"/>
              <w:rPr>
                <w:lang w:eastAsia="en-US"/>
              </w:rPr>
            </w:pPr>
            <w:r w:rsidRPr="00DD6CFB">
              <w:rPr>
                <w:lang w:eastAsia="en-US"/>
              </w:rPr>
              <w:t>R5-187682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CF0B5" w14:textId="77777777" w:rsidR="004335ED" w:rsidRPr="00DD6CFB" w:rsidRDefault="004335ED" w:rsidP="000D75B4">
            <w:pPr>
              <w:pStyle w:val="TAL"/>
              <w:rPr>
                <w:lang w:eastAsia="en-US"/>
              </w:rPr>
            </w:pPr>
            <w:r w:rsidRPr="00DD6CFB">
              <w:rPr>
                <w:lang w:eastAsia="en-US"/>
              </w:rPr>
              <w:t>0394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B2C7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A4B8F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92511" w14:textId="77777777" w:rsidR="004335ED" w:rsidRPr="00DD6CFB" w:rsidRDefault="004335ED" w:rsidP="000D75B4">
            <w:pPr>
              <w:pStyle w:val="TAL"/>
              <w:rPr>
                <w:lang w:eastAsia="en-US"/>
              </w:rPr>
            </w:pPr>
            <w:r w:rsidRPr="00DD6CFB">
              <w:rPr>
                <w:lang w:eastAsia="en-US"/>
              </w:rPr>
              <w:t>Addition of default QoS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FB358" w14:textId="77777777" w:rsidR="004335ED" w:rsidRPr="00DD6CFB" w:rsidRDefault="004335ED" w:rsidP="000D75B4">
            <w:pPr>
              <w:pStyle w:val="TAL"/>
              <w:rPr>
                <w:lang w:eastAsia="en-US"/>
              </w:rPr>
            </w:pPr>
            <w:r w:rsidRPr="00DD6CFB">
              <w:rPr>
                <w:lang w:eastAsia="en-US"/>
              </w:rPr>
              <w:t>15.2.0</w:t>
            </w:r>
          </w:p>
        </w:tc>
      </w:tr>
      <w:tr w:rsidR="004335ED" w:rsidRPr="0031204F" w14:paraId="3221D7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F16F36"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42DE6"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1D51B" w14:textId="77777777" w:rsidR="004335ED" w:rsidRPr="00DD6CFB" w:rsidRDefault="004335ED" w:rsidP="000D75B4">
            <w:pPr>
              <w:pStyle w:val="TAL"/>
              <w:rPr>
                <w:lang w:eastAsia="en-US"/>
              </w:rPr>
            </w:pPr>
            <w:r w:rsidRPr="00DD6CFB">
              <w:rPr>
                <w:lang w:eastAsia="en-US"/>
              </w:rPr>
              <w:t>R5-187720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92CBA" w14:textId="77777777" w:rsidR="004335ED" w:rsidRPr="00DD6CFB" w:rsidRDefault="004335ED" w:rsidP="000D75B4">
            <w:pPr>
              <w:pStyle w:val="TAL"/>
              <w:rPr>
                <w:lang w:eastAsia="en-US"/>
              </w:rPr>
            </w:pPr>
            <w:r w:rsidRPr="00DD6CFB">
              <w:rPr>
                <w:lang w:eastAsia="en-US"/>
              </w:rPr>
              <w:t>0319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B58CBA"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E4750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AE6B0" w14:textId="77777777" w:rsidR="004335ED" w:rsidRPr="00DD6CFB" w:rsidRDefault="004335ED" w:rsidP="000D75B4">
            <w:pPr>
              <w:pStyle w:val="TAL"/>
              <w:rPr>
                <w:lang w:eastAsia="en-US"/>
              </w:rPr>
            </w:pPr>
            <w:r w:rsidRPr="00DD6CFB">
              <w:rPr>
                <w:lang w:eastAsia="en-US"/>
              </w:rPr>
              <w:t>Uplink PTRS disable for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0B08C" w14:textId="77777777" w:rsidR="004335ED" w:rsidRPr="00DD6CFB" w:rsidRDefault="004335ED" w:rsidP="000D75B4">
            <w:pPr>
              <w:pStyle w:val="TAL"/>
              <w:rPr>
                <w:lang w:eastAsia="en-US"/>
              </w:rPr>
            </w:pPr>
            <w:r w:rsidRPr="00DD6CFB">
              <w:rPr>
                <w:lang w:eastAsia="en-US"/>
              </w:rPr>
              <w:t>15.2.0</w:t>
            </w:r>
          </w:p>
        </w:tc>
      </w:tr>
      <w:tr w:rsidR="004335ED" w:rsidRPr="0031204F" w14:paraId="5D6A94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903"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07BA1"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13ACC6" w14:textId="77777777" w:rsidR="004335ED" w:rsidRPr="00DD6CFB" w:rsidRDefault="004335ED" w:rsidP="000D75B4">
            <w:pPr>
              <w:pStyle w:val="TAL"/>
              <w:rPr>
                <w:lang w:eastAsia="en-US"/>
              </w:rPr>
            </w:pPr>
            <w:r w:rsidRPr="00DD6CFB">
              <w:rPr>
                <w:lang w:eastAsia="en-US"/>
              </w:rPr>
              <w:t>R5-188238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8073D" w14:textId="77777777" w:rsidR="004335ED" w:rsidRPr="00DD6CFB" w:rsidRDefault="004335ED" w:rsidP="000D75B4">
            <w:pPr>
              <w:pStyle w:val="TAL"/>
              <w:rPr>
                <w:lang w:eastAsia="en-US"/>
              </w:rPr>
            </w:pPr>
            <w:r w:rsidRPr="00DD6CFB">
              <w:rPr>
                <w:lang w:eastAsia="en-US"/>
              </w:rPr>
              <w:t>0242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9A8ACD"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CB939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E90B40" w14:textId="77777777" w:rsidR="004335ED" w:rsidRPr="00DD6CFB" w:rsidRDefault="004335ED" w:rsidP="000D75B4">
            <w:pPr>
              <w:pStyle w:val="TAL"/>
              <w:rPr>
                <w:lang w:eastAsia="en-US"/>
              </w:rPr>
            </w:pPr>
            <w:r w:rsidRPr="00DD6CFB">
              <w:rPr>
                <w:lang w:eastAsia="en-US"/>
              </w:rPr>
              <w:t>Addition to E-UTRA test frequencies for intra-band contiguous configuration for band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178F8" w14:textId="77777777" w:rsidR="004335ED" w:rsidRPr="00DD6CFB" w:rsidRDefault="004335ED" w:rsidP="000D75B4">
            <w:pPr>
              <w:pStyle w:val="TAL"/>
              <w:rPr>
                <w:lang w:eastAsia="en-US"/>
              </w:rPr>
            </w:pPr>
            <w:r w:rsidRPr="00DD6CFB">
              <w:rPr>
                <w:lang w:eastAsia="en-US"/>
              </w:rPr>
              <w:t>15.2.0</w:t>
            </w:r>
          </w:p>
        </w:tc>
      </w:tr>
      <w:tr w:rsidR="004335ED" w:rsidRPr="0031204F" w14:paraId="6C4094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D61E0A"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4B4F22"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79B99" w14:textId="77777777" w:rsidR="004335ED" w:rsidRPr="00DD6CFB" w:rsidRDefault="004335ED" w:rsidP="000D75B4">
            <w:pPr>
              <w:pStyle w:val="TAL"/>
              <w:rPr>
                <w:lang w:eastAsia="en-US"/>
              </w:rPr>
            </w:pPr>
            <w:r w:rsidRPr="00DD6CFB">
              <w:rPr>
                <w:lang w:eastAsia="en-US"/>
              </w:rPr>
              <w:t>R5-187723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92B07" w14:textId="77777777" w:rsidR="004335ED" w:rsidRPr="00DD6CFB" w:rsidRDefault="004335ED" w:rsidP="000D75B4">
            <w:pPr>
              <w:pStyle w:val="TAL"/>
              <w:rPr>
                <w:lang w:eastAsia="en-US"/>
              </w:rPr>
            </w:pPr>
            <w:r w:rsidRPr="00DD6CFB">
              <w:rPr>
                <w:lang w:eastAsia="en-US"/>
              </w:rPr>
              <w:t>0303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447B7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42635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A0741" w14:textId="77777777" w:rsidR="004335ED" w:rsidRPr="00DD6CFB" w:rsidRDefault="004335ED" w:rsidP="000D75B4">
            <w:pPr>
              <w:pStyle w:val="TAL"/>
              <w:rPr>
                <w:lang w:eastAsia="en-US"/>
              </w:rPr>
            </w:pPr>
            <w:r w:rsidRPr="00DD6CFB">
              <w:rPr>
                <w:lang w:eastAsia="en-US"/>
              </w:rPr>
              <w:t>Correction of test frequencies for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50BC1" w14:textId="77777777" w:rsidR="004335ED" w:rsidRPr="00DD6CFB" w:rsidRDefault="004335ED" w:rsidP="000D75B4">
            <w:pPr>
              <w:pStyle w:val="TAL"/>
              <w:rPr>
                <w:lang w:eastAsia="en-US"/>
              </w:rPr>
            </w:pPr>
            <w:r w:rsidRPr="00DD6CFB">
              <w:rPr>
                <w:lang w:eastAsia="en-US"/>
              </w:rPr>
              <w:t>15.2.0</w:t>
            </w:r>
          </w:p>
        </w:tc>
      </w:tr>
      <w:tr w:rsidR="004335ED" w:rsidRPr="0031204F" w14:paraId="5F14D3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A0E916"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1A9A94"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A8F257" w14:textId="77777777" w:rsidR="004335ED" w:rsidRPr="00DD6CFB" w:rsidRDefault="004335ED" w:rsidP="000D75B4">
            <w:pPr>
              <w:pStyle w:val="TAL"/>
              <w:rPr>
                <w:lang w:eastAsia="en-US"/>
              </w:rPr>
            </w:pPr>
            <w:r w:rsidRPr="00DD6CFB">
              <w:rPr>
                <w:lang w:eastAsia="en-US"/>
              </w:rPr>
              <w:t>R5-187724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5AD86" w14:textId="77777777" w:rsidR="004335ED" w:rsidRPr="00DD6CFB" w:rsidRDefault="004335ED" w:rsidP="000D75B4">
            <w:pPr>
              <w:pStyle w:val="TAL"/>
              <w:rPr>
                <w:lang w:eastAsia="en-US"/>
              </w:rPr>
            </w:pPr>
            <w:r w:rsidRPr="00DD6CFB">
              <w:rPr>
                <w:lang w:eastAsia="en-US"/>
              </w:rPr>
              <w:t>0269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BED72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A51CFF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3D886" w14:textId="77777777" w:rsidR="004335ED" w:rsidRPr="00DD6CFB" w:rsidRDefault="004335ED" w:rsidP="000D75B4">
            <w:pPr>
              <w:pStyle w:val="TAL"/>
              <w:rPr>
                <w:lang w:eastAsia="en-US"/>
              </w:rPr>
            </w:pPr>
            <w:r w:rsidRPr="00DD6CFB">
              <w:rPr>
                <w:lang w:eastAsia="en-US"/>
              </w:rPr>
              <w:t>New annex for NR test frequency calculations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66386" w14:textId="77777777" w:rsidR="004335ED" w:rsidRPr="00DD6CFB" w:rsidRDefault="004335ED" w:rsidP="000D75B4">
            <w:pPr>
              <w:pStyle w:val="TAL"/>
              <w:rPr>
                <w:lang w:eastAsia="en-US"/>
              </w:rPr>
            </w:pPr>
            <w:r w:rsidRPr="00DD6CFB">
              <w:rPr>
                <w:lang w:eastAsia="en-US"/>
              </w:rPr>
              <w:t>15.2.0</w:t>
            </w:r>
          </w:p>
        </w:tc>
      </w:tr>
      <w:tr w:rsidR="004335ED" w:rsidRPr="0031204F" w14:paraId="4FB5AE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F5B0A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879C17"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7BDD85" w14:textId="77777777" w:rsidR="004335ED" w:rsidRPr="00DD6CFB" w:rsidRDefault="004335ED" w:rsidP="000D75B4">
            <w:pPr>
              <w:pStyle w:val="TAL"/>
              <w:rPr>
                <w:lang w:eastAsia="en-US"/>
              </w:rPr>
            </w:pPr>
            <w:r w:rsidRPr="00DD6CFB">
              <w:rPr>
                <w:lang w:eastAsia="en-US"/>
              </w:rPr>
              <w:t>R5-187725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E15E0" w14:textId="77777777" w:rsidR="004335ED" w:rsidRPr="00DD6CFB" w:rsidRDefault="004335ED" w:rsidP="000D75B4">
            <w:pPr>
              <w:pStyle w:val="TAL"/>
              <w:rPr>
                <w:lang w:eastAsia="en-US"/>
              </w:rPr>
            </w:pPr>
            <w:r w:rsidRPr="00DD6CFB">
              <w:rPr>
                <w:lang w:eastAsia="en-US"/>
              </w:rPr>
              <w:t>0297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CA150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969C6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FA8E28" w14:textId="77777777" w:rsidR="004335ED" w:rsidRPr="00DD6CFB" w:rsidRDefault="004335ED" w:rsidP="000D75B4">
            <w:pPr>
              <w:pStyle w:val="TAL"/>
              <w:rPr>
                <w:lang w:eastAsia="en-US"/>
              </w:rPr>
            </w:pPr>
            <w:r w:rsidRPr="00DD6CFB">
              <w:rPr>
                <w:lang w:eastAsia="en-US"/>
              </w:rPr>
              <w:t>Correction of test frequencies for NR band 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C6899" w14:textId="77777777" w:rsidR="004335ED" w:rsidRPr="00DD6CFB" w:rsidRDefault="004335ED" w:rsidP="000D75B4">
            <w:pPr>
              <w:pStyle w:val="TAL"/>
              <w:rPr>
                <w:lang w:eastAsia="en-US"/>
              </w:rPr>
            </w:pPr>
            <w:r w:rsidRPr="00DD6CFB">
              <w:rPr>
                <w:lang w:eastAsia="en-US"/>
              </w:rPr>
              <w:t>15.2.0</w:t>
            </w:r>
          </w:p>
        </w:tc>
      </w:tr>
      <w:tr w:rsidR="004335ED" w:rsidRPr="0031204F" w14:paraId="33F6BC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E67EF6"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A15BB7"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4845BC" w14:textId="77777777" w:rsidR="004335ED" w:rsidRPr="00DD6CFB" w:rsidRDefault="004335ED" w:rsidP="000D75B4">
            <w:pPr>
              <w:pStyle w:val="TAL"/>
              <w:rPr>
                <w:lang w:eastAsia="en-US"/>
              </w:rPr>
            </w:pPr>
            <w:r w:rsidRPr="00DD6CFB">
              <w:rPr>
                <w:lang w:eastAsia="en-US"/>
              </w:rPr>
              <w:t>R5-187745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8175D" w14:textId="77777777" w:rsidR="004335ED" w:rsidRPr="00DD6CFB" w:rsidRDefault="004335ED" w:rsidP="000D75B4">
            <w:pPr>
              <w:pStyle w:val="TAL"/>
              <w:rPr>
                <w:lang w:eastAsia="en-US"/>
              </w:rPr>
            </w:pPr>
            <w:r w:rsidRPr="00DD6CFB">
              <w:rPr>
                <w:lang w:eastAsia="en-US"/>
              </w:rPr>
              <w:t>0238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950AF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D3CC0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46F7E5" w14:textId="77777777" w:rsidR="004335ED" w:rsidRPr="00DD6CFB" w:rsidRDefault="004335ED" w:rsidP="000D75B4">
            <w:pPr>
              <w:pStyle w:val="TAL"/>
              <w:rPr>
                <w:lang w:eastAsia="en-US"/>
              </w:rPr>
            </w:pPr>
            <w:r w:rsidRPr="00DD6CFB">
              <w:rPr>
                <w:lang w:eastAsia="en-US"/>
              </w:rPr>
              <w:t>Update SIB1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CD75" w14:textId="77777777" w:rsidR="004335ED" w:rsidRPr="00DD6CFB" w:rsidRDefault="004335ED" w:rsidP="000D75B4">
            <w:pPr>
              <w:pStyle w:val="TAL"/>
              <w:rPr>
                <w:lang w:eastAsia="en-US"/>
              </w:rPr>
            </w:pPr>
            <w:r w:rsidRPr="00DD6CFB">
              <w:rPr>
                <w:lang w:eastAsia="en-US"/>
              </w:rPr>
              <w:t>15.2.0</w:t>
            </w:r>
          </w:p>
        </w:tc>
      </w:tr>
      <w:tr w:rsidR="004335ED" w:rsidRPr="0031204F" w14:paraId="520A83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BD6505"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942C0"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29E58" w14:textId="77777777" w:rsidR="004335ED" w:rsidRPr="00DD6CFB" w:rsidRDefault="004335ED" w:rsidP="000D75B4">
            <w:pPr>
              <w:pStyle w:val="TAL"/>
              <w:rPr>
                <w:lang w:eastAsia="en-US"/>
              </w:rPr>
            </w:pPr>
            <w:r w:rsidRPr="00DD6CFB">
              <w:rPr>
                <w:lang w:eastAsia="en-US"/>
              </w:rPr>
              <w:t>R5-187747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18F5A" w14:textId="77777777" w:rsidR="004335ED" w:rsidRPr="00DD6CFB" w:rsidRDefault="004335ED" w:rsidP="000D75B4">
            <w:pPr>
              <w:pStyle w:val="TAL"/>
              <w:rPr>
                <w:lang w:eastAsia="en-US"/>
              </w:rPr>
            </w:pPr>
            <w:r w:rsidRPr="00DD6CFB">
              <w:rPr>
                <w:lang w:eastAsia="en-US"/>
              </w:rPr>
              <w:t>0257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45536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9E4D5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B0801" w14:textId="77777777" w:rsidR="004335ED" w:rsidRPr="00DD6CFB" w:rsidRDefault="004335ED" w:rsidP="000D75B4">
            <w:pPr>
              <w:pStyle w:val="TAL"/>
              <w:rPr>
                <w:lang w:eastAsia="en-US"/>
              </w:rPr>
            </w:pPr>
            <w:r w:rsidRPr="00DD6CFB">
              <w:rPr>
                <w:lang w:eastAsia="en-US"/>
              </w:rPr>
              <w:t>Correction to Signal levels for conducted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F0E0B" w14:textId="77777777" w:rsidR="004335ED" w:rsidRPr="00DD6CFB" w:rsidRDefault="004335ED" w:rsidP="000D75B4">
            <w:pPr>
              <w:pStyle w:val="TAL"/>
              <w:rPr>
                <w:lang w:eastAsia="en-US"/>
              </w:rPr>
            </w:pPr>
            <w:r w:rsidRPr="00DD6CFB">
              <w:rPr>
                <w:lang w:eastAsia="en-US"/>
              </w:rPr>
              <w:t>15.2.0</w:t>
            </w:r>
          </w:p>
        </w:tc>
      </w:tr>
      <w:tr w:rsidR="004335ED" w:rsidRPr="0031204F" w14:paraId="3B1C18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5A247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369B04"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E5A692" w14:textId="77777777" w:rsidR="004335ED" w:rsidRPr="00DD6CFB" w:rsidRDefault="004335ED" w:rsidP="000D75B4">
            <w:pPr>
              <w:pStyle w:val="TAL"/>
              <w:rPr>
                <w:lang w:eastAsia="en-US"/>
              </w:rPr>
            </w:pPr>
            <w:r w:rsidRPr="00DD6CFB">
              <w:rPr>
                <w:lang w:eastAsia="en-US"/>
              </w:rPr>
              <w:t>R5-187748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3F8C5" w14:textId="77777777" w:rsidR="004335ED" w:rsidRPr="00DD6CFB" w:rsidRDefault="004335ED" w:rsidP="000D75B4">
            <w:pPr>
              <w:pStyle w:val="TAL"/>
              <w:rPr>
                <w:lang w:eastAsia="en-US"/>
              </w:rPr>
            </w:pPr>
            <w:r w:rsidRPr="00DD6CFB">
              <w:rPr>
                <w:lang w:eastAsia="en-US"/>
              </w:rPr>
              <w:t>0270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DB6D3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F9B40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CD466" w14:textId="77777777" w:rsidR="004335ED" w:rsidRPr="00DD6CFB" w:rsidRDefault="004335ED" w:rsidP="000D75B4">
            <w:pPr>
              <w:pStyle w:val="TAL"/>
              <w:rPr>
                <w:lang w:eastAsia="en-US"/>
              </w:rPr>
            </w:pPr>
            <w:r w:rsidRPr="00DD6CFB">
              <w:rPr>
                <w:lang w:eastAsia="en-US"/>
              </w:rPr>
              <w:t>Updates to E-UTRA RRC_CONNECTED generic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D3522" w14:textId="77777777" w:rsidR="004335ED" w:rsidRPr="00DD6CFB" w:rsidRDefault="004335ED" w:rsidP="000D75B4">
            <w:pPr>
              <w:pStyle w:val="TAL"/>
              <w:rPr>
                <w:lang w:eastAsia="en-US"/>
              </w:rPr>
            </w:pPr>
            <w:r w:rsidRPr="00DD6CFB">
              <w:rPr>
                <w:lang w:eastAsia="en-US"/>
              </w:rPr>
              <w:t>15.2.0</w:t>
            </w:r>
          </w:p>
        </w:tc>
      </w:tr>
      <w:tr w:rsidR="004335ED" w:rsidRPr="0031204F" w14:paraId="029F79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DCBEE7"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46C9A"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170AC3" w14:textId="77777777" w:rsidR="004335ED" w:rsidRPr="00DD6CFB" w:rsidRDefault="004335ED" w:rsidP="000D75B4">
            <w:pPr>
              <w:pStyle w:val="TAL"/>
              <w:rPr>
                <w:lang w:eastAsia="en-US"/>
              </w:rPr>
            </w:pPr>
            <w:r w:rsidRPr="00DD6CFB">
              <w:rPr>
                <w:lang w:eastAsia="en-US"/>
              </w:rPr>
              <w:t>R5-187750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4CB3C" w14:textId="77777777" w:rsidR="004335ED" w:rsidRPr="00DD6CFB" w:rsidRDefault="004335ED" w:rsidP="000D75B4">
            <w:pPr>
              <w:pStyle w:val="TAL"/>
              <w:rPr>
                <w:lang w:eastAsia="en-US"/>
              </w:rPr>
            </w:pPr>
            <w:r w:rsidRPr="00DD6CFB">
              <w:rPr>
                <w:lang w:eastAsia="en-US"/>
              </w:rPr>
              <w:t>0275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F581F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87609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0009"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RRCResumeComplete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B1848" w14:textId="77777777" w:rsidR="004335ED" w:rsidRPr="00DD6CFB" w:rsidRDefault="004335ED" w:rsidP="000D75B4">
            <w:pPr>
              <w:pStyle w:val="TAL"/>
              <w:rPr>
                <w:lang w:eastAsia="en-US"/>
              </w:rPr>
            </w:pPr>
            <w:r w:rsidRPr="00DD6CFB">
              <w:rPr>
                <w:lang w:eastAsia="en-US"/>
              </w:rPr>
              <w:t>15.2.0</w:t>
            </w:r>
          </w:p>
        </w:tc>
      </w:tr>
      <w:tr w:rsidR="004335ED" w:rsidRPr="0031204F" w14:paraId="65A2CC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F74500"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EF28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4C3576" w14:textId="77777777" w:rsidR="004335ED" w:rsidRPr="00DD6CFB" w:rsidRDefault="004335ED" w:rsidP="000D75B4">
            <w:pPr>
              <w:pStyle w:val="TAL"/>
              <w:rPr>
                <w:lang w:eastAsia="en-US"/>
              </w:rPr>
            </w:pPr>
            <w:r w:rsidRPr="00DD6CFB">
              <w:rPr>
                <w:lang w:eastAsia="en-US"/>
              </w:rPr>
              <w:t>R5-187751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BBDB7" w14:textId="77777777" w:rsidR="004335ED" w:rsidRPr="00DD6CFB" w:rsidRDefault="004335ED" w:rsidP="000D75B4">
            <w:pPr>
              <w:pStyle w:val="TAL"/>
              <w:rPr>
                <w:lang w:eastAsia="en-US"/>
              </w:rPr>
            </w:pPr>
            <w:r w:rsidRPr="00DD6CFB">
              <w:rPr>
                <w:lang w:eastAsia="en-US"/>
              </w:rPr>
              <w:t>0278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9A0B1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A95E7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A73B2" w14:textId="77777777" w:rsidR="004335ED" w:rsidRPr="00DD6CFB" w:rsidRDefault="004335ED" w:rsidP="000D75B4">
            <w:pPr>
              <w:pStyle w:val="TAL"/>
              <w:rPr>
                <w:lang w:eastAsia="en-US"/>
              </w:rPr>
            </w:pPr>
            <w:r w:rsidRPr="00DD6CFB">
              <w:rPr>
                <w:lang w:eastAsia="en-US"/>
              </w:rPr>
              <w:t>Update chapter 4.5.3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5336E" w14:textId="77777777" w:rsidR="004335ED" w:rsidRPr="00DD6CFB" w:rsidRDefault="004335ED" w:rsidP="000D75B4">
            <w:pPr>
              <w:pStyle w:val="TAL"/>
              <w:rPr>
                <w:lang w:eastAsia="en-US"/>
              </w:rPr>
            </w:pPr>
            <w:r w:rsidRPr="00DD6CFB">
              <w:rPr>
                <w:lang w:eastAsia="en-US"/>
              </w:rPr>
              <w:t>15.2.0</w:t>
            </w:r>
          </w:p>
        </w:tc>
      </w:tr>
      <w:tr w:rsidR="004335ED" w:rsidRPr="0031204F" w14:paraId="57FC89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8DB236"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FA808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2B79A" w14:textId="77777777" w:rsidR="004335ED" w:rsidRPr="00DD6CFB" w:rsidRDefault="004335ED" w:rsidP="000D75B4">
            <w:pPr>
              <w:pStyle w:val="TAL"/>
              <w:rPr>
                <w:lang w:eastAsia="en-US"/>
              </w:rPr>
            </w:pPr>
            <w:r w:rsidRPr="00DD6CFB">
              <w:rPr>
                <w:lang w:eastAsia="en-US"/>
              </w:rPr>
              <w:t>R5-187752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7DFD" w14:textId="77777777" w:rsidR="004335ED" w:rsidRPr="00DD6CFB" w:rsidRDefault="004335ED" w:rsidP="000D75B4">
            <w:pPr>
              <w:pStyle w:val="TAL"/>
              <w:rPr>
                <w:lang w:eastAsia="en-US"/>
              </w:rPr>
            </w:pPr>
            <w:r w:rsidRPr="00DD6CFB">
              <w:rPr>
                <w:lang w:eastAsia="en-US"/>
              </w:rPr>
              <w:t>0307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F0341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0B46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5F8EA" w14:textId="77777777" w:rsidR="004335ED" w:rsidRPr="00DD6CFB" w:rsidRDefault="004335ED" w:rsidP="000D75B4">
            <w:pPr>
              <w:pStyle w:val="TAL"/>
              <w:rPr>
                <w:lang w:eastAsia="en-US"/>
              </w:rPr>
            </w:pPr>
            <w:r w:rsidRPr="00DD6CFB">
              <w:rPr>
                <w:lang w:eastAsia="en-US"/>
              </w:rPr>
              <w:t>Correction of test frequencies for signalling testing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ACF39" w14:textId="77777777" w:rsidR="004335ED" w:rsidRPr="00DD6CFB" w:rsidRDefault="004335ED" w:rsidP="000D75B4">
            <w:pPr>
              <w:pStyle w:val="TAL"/>
              <w:rPr>
                <w:lang w:eastAsia="en-US"/>
              </w:rPr>
            </w:pPr>
            <w:r w:rsidRPr="00DD6CFB">
              <w:rPr>
                <w:lang w:eastAsia="en-US"/>
              </w:rPr>
              <w:t>15.2.0</w:t>
            </w:r>
          </w:p>
        </w:tc>
      </w:tr>
      <w:tr w:rsidR="004335ED" w:rsidRPr="0031204F" w14:paraId="6F61BA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37FF97"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54F623"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34B9E" w14:textId="77777777" w:rsidR="004335ED" w:rsidRPr="00DD6CFB" w:rsidRDefault="004335ED" w:rsidP="000D75B4">
            <w:pPr>
              <w:pStyle w:val="TAL"/>
              <w:rPr>
                <w:lang w:eastAsia="en-US"/>
              </w:rPr>
            </w:pPr>
            <w:r w:rsidRPr="00DD6CFB">
              <w:rPr>
                <w:lang w:eastAsia="en-US"/>
              </w:rPr>
              <w:t>R5-187753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8E15D" w14:textId="77777777" w:rsidR="004335ED" w:rsidRPr="00DD6CFB" w:rsidRDefault="004335ED" w:rsidP="000D75B4">
            <w:pPr>
              <w:pStyle w:val="TAL"/>
              <w:rPr>
                <w:lang w:eastAsia="en-US"/>
              </w:rPr>
            </w:pPr>
            <w:r w:rsidRPr="00DD6CFB">
              <w:rPr>
                <w:lang w:eastAsia="en-US"/>
              </w:rPr>
              <w:t>0317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A751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AD80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F9616" w14:textId="77777777" w:rsidR="004335ED" w:rsidRPr="00DD6CFB" w:rsidRDefault="004335ED" w:rsidP="000D75B4">
            <w:pPr>
              <w:pStyle w:val="TAL"/>
              <w:rPr>
                <w:lang w:eastAsia="en-US"/>
              </w:rPr>
            </w:pPr>
            <w:r w:rsidRPr="00DD6CFB">
              <w:rPr>
                <w:lang w:eastAsia="en-US"/>
              </w:rPr>
              <w:t>Specifying Test procedure to check that UE is in RRC_IDLE state on a certain NR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D8D47" w14:textId="77777777" w:rsidR="004335ED" w:rsidRPr="00DD6CFB" w:rsidRDefault="004335ED" w:rsidP="000D75B4">
            <w:pPr>
              <w:pStyle w:val="TAL"/>
              <w:rPr>
                <w:lang w:eastAsia="en-US"/>
              </w:rPr>
            </w:pPr>
            <w:r w:rsidRPr="00DD6CFB">
              <w:rPr>
                <w:lang w:eastAsia="en-US"/>
              </w:rPr>
              <w:t>15.2.0</w:t>
            </w:r>
          </w:p>
        </w:tc>
      </w:tr>
      <w:tr w:rsidR="004335ED" w:rsidRPr="0031204F" w14:paraId="198705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4EEF07"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3489BA"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948887" w14:textId="77777777" w:rsidR="004335ED" w:rsidRPr="00DD6CFB" w:rsidRDefault="004335ED" w:rsidP="000D75B4">
            <w:pPr>
              <w:pStyle w:val="TAL"/>
              <w:rPr>
                <w:lang w:eastAsia="en-US"/>
              </w:rPr>
            </w:pPr>
            <w:r w:rsidRPr="00DD6CFB">
              <w:rPr>
                <w:lang w:eastAsia="en-US"/>
              </w:rPr>
              <w:t>R5-187754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625C" w14:textId="77777777" w:rsidR="004335ED" w:rsidRPr="00DD6CFB" w:rsidRDefault="004335ED" w:rsidP="000D75B4">
            <w:pPr>
              <w:pStyle w:val="TAL"/>
              <w:rPr>
                <w:lang w:eastAsia="en-US"/>
              </w:rPr>
            </w:pPr>
            <w:r w:rsidRPr="00DD6CFB">
              <w:rPr>
                <w:lang w:eastAsia="en-US"/>
              </w:rPr>
              <w:t>0329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8298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9F070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DD543C" w14:textId="77777777" w:rsidR="004335ED" w:rsidRPr="00DD6CFB" w:rsidRDefault="004335ED" w:rsidP="000D75B4">
            <w:pPr>
              <w:pStyle w:val="TAL"/>
              <w:rPr>
                <w:lang w:eastAsia="en-US"/>
              </w:rPr>
            </w:pPr>
            <w:r w:rsidRPr="00DD6CFB">
              <w:rPr>
                <w:lang w:eastAsia="en-US"/>
              </w:rPr>
              <w:t>Update IE RLF-</w:t>
            </w:r>
            <w:proofErr w:type="spellStart"/>
            <w:r w:rsidRPr="00DD6CFB">
              <w:rPr>
                <w:lang w:eastAsia="en-US"/>
              </w:rPr>
              <w:t>TimersAndConstants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56096" w14:textId="77777777" w:rsidR="004335ED" w:rsidRPr="00DD6CFB" w:rsidRDefault="004335ED" w:rsidP="000D75B4">
            <w:pPr>
              <w:pStyle w:val="TAL"/>
              <w:rPr>
                <w:lang w:eastAsia="en-US"/>
              </w:rPr>
            </w:pPr>
            <w:r w:rsidRPr="00DD6CFB">
              <w:rPr>
                <w:lang w:eastAsia="en-US"/>
              </w:rPr>
              <w:t>15.2.0</w:t>
            </w:r>
          </w:p>
        </w:tc>
      </w:tr>
      <w:tr w:rsidR="004335ED" w:rsidRPr="0031204F" w14:paraId="625265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E523A3"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950B2A"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A3A48" w14:textId="77777777" w:rsidR="004335ED" w:rsidRPr="00DD6CFB" w:rsidRDefault="004335ED" w:rsidP="000D75B4">
            <w:pPr>
              <w:pStyle w:val="TAL"/>
              <w:rPr>
                <w:lang w:eastAsia="en-US"/>
              </w:rPr>
            </w:pPr>
            <w:r w:rsidRPr="00DD6CFB">
              <w:rPr>
                <w:lang w:eastAsia="en-US"/>
              </w:rPr>
              <w:t>R5-187755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A7E79" w14:textId="77777777" w:rsidR="004335ED" w:rsidRPr="00DD6CFB" w:rsidRDefault="004335ED" w:rsidP="000D75B4">
            <w:pPr>
              <w:pStyle w:val="TAL"/>
              <w:rPr>
                <w:lang w:eastAsia="en-US"/>
              </w:rPr>
            </w:pPr>
            <w:r w:rsidRPr="00DD6CFB">
              <w:rPr>
                <w:lang w:eastAsia="en-US"/>
              </w:rPr>
              <w:t>0346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2C92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7B3F9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2A79F"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RRCSetup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54199" w14:textId="77777777" w:rsidR="004335ED" w:rsidRPr="00DD6CFB" w:rsidRDefault="004335ED" w:rsidP="000D75B4">
            <w:pPr>
              <w:pStyle w:val="TAL"/>
              <w:rPr>
                <w:lang w:eastAsia="en-US"/>
              </w:rPr>
            </w:pPr>
            <w:r w:rsidRPr="00DD6CFB">
              <w:rPr>
                <w:lang w:eastAsia="en-US"/>
              </w:rPr>
              <w:t>15.2.0</w:t>
            </w:r>
          </w:p>
        </w:tc>
      </w:tr>
      <w:tr w:rsidR="004335ED" w:rsidRPr="0031204F" w14:paraId="66317D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05D35C"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8A185D"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55425" w14:textId="77777777" w:rsidR="004335ED" w:rsidRPr="00DD6CFB" w:rsidRDefault="004335ED" w:rsidP="000D75B4">
            <w:pPr>
              <w:pStyle w:val="TAL"/>
              <w:rPr>
                <w:lang w:eastAsia="en-US"/>
              </w:rPr>
            </w:pPr>
            <w:r w:rsidRPr="00DD6CFB">
              <w:rPr>
                <w:lang w:eastAsia="en-US"/>
              </w:rPr>
              <w:t>R5-187756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D74C" w14:textId="77777777" w:rsidR="004335ED" w:rsidRPr="00DD6CFB" w:rsidRDefault="004335ED" w:rsidP="000D75B4">
            <w:pPr>
              <w:pStyle w:val="TAL"/>
              <w:rPr>
                <w:lang w:eastAsia="en-US"/>
              </w:rPr>
            </w:pPr>
            <w:r w:rsidRPr="00DD6CFB">
              <w:rPr>
                <w:lang w:eastAsia="en-US"/>
              </w:rPr>
              <w:t>0347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955FD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8B98A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BD96A" w14:textId="77777777" w:rsidR="004335ED" w:rsidRPr="00DD6CFB" w:rsidRDefault="004335ED" w:rsidP="000D75B4">
            <w:pPr>
              <w:pStyle w:val="TAL"/>
              <w:rPr>
                <w:lang w:eastAsia="en-US"/>
              </w:rPr>
            </w:pPr>
            <w:r w:rsidRPr="00DD6CFB">
              <w:rPr>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0B1CA" w14:textId="77777777" w:rsidR="004335ED" w:rsidRPr="00DD6CFB" w:rsidRDefault="004335ED" w:rsidP="000D75B4">
            <w:pPr>
              <w:pStyle w:val="TAL"/>
              <w:rPr>
                <w:lang w:eastAsia="en-US"/>
              </w:rPr>
            </w:pPr>
            <w:r w:rsidRPr="00DD6CFB">
              <w:rPr>
                <w:lang w:eastAsia="en-US"/>
              </w:rPr>
              <w:t>15.2.0</w:t>
            </w:r>
          </w:p>
        </w:tc>
      </w:tr>
      <w:tr w:rsidR="004335ED" w:rsidRPr="0031204F" w14:paraId="4F07EF0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957B6A"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AC4222"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720E22" w14:textId="77777777" w:rsidR="004335ED" w:rsidRPr="00DD6CFB" w:rsidRDefault="004335ED" w:rsidP="000D75B4">
            <w:pPr>
              <w:pStyle w:val="TAL"/>
              <w:rPr>
                <w:lang w:eastAsia="en-US"/>
              </w:rPr>
            </w:pPr>
            <w:r w:rsidRPr="00DD6CFB">
              <w:rPr>
                <w:lang w:eastAsia="en-US"/>
              </w:rPr>
              <w:t>R5-187757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50AE4" w14:textId="77777777" w:rsidR="004335ED" w:rsidRPr="00DD6CFB" w:rsidRDefault="004335ED" w:rsidP="000D75B4">
            <w:pPr>
              <w:pStyle w:val="TAL"/>
              <w:rPr>
                <w:lang w:eastAsia="en-US"/>
              </w:rPr>
            </w:pPr>
            <w:r w:rsidRPr="00DD6CFB">
              <w:rPr>
                <w:lang w:eastAsia="en-US"/>
              </w:rPr>
              <w:t>0356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CF8CD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5A0C6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9AF3DB" w14:textId="77777777" w:rsidR="004335ED" w:rsidRPr="00DD6CFB" w:rsidRDefault="004335ED" w:rsidP="000D75B4">
            <w:pPr>
              <w:pStyle w:val="TAL"/>
              <w:rPr>
                <w:lang w:eastAsia="en-US"/>
              </w:rPr>
            </w:pPr>
            <w:r w:rsidRPr="00DD6CFB">
              <w:rPr>
                <w:lang w:eastAsia="en-US"/>
              </w:rPr>
              <w:t>Update IE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9FEFC" w14:textId="77777777" w:rsidR="004335ED" w:rsidRPr="00DD6CFB" w:rsidRDefault="004335ED" w:rsidP="000D75B4">
            <w:pPr>
              <w:pStyle w:val="TAL"/>
              <w:rPr>
                <w:lang w:eastAsia="en-US"/>
              </w:rPr>
            </w:pPr>
            <w:r w:rsidRPr="00DD6CFB">
              <w:rPr>
                <w:lang w:eastAsia="en-US"/>
              </w:rPr>
              <w:t>15.2.0</w:t>
            </w:r>
          </w:p>
        </w:tc>
      </w:tr>
      <w:tr w:rsidR="004335ED" w:rsidRPr="0031204F" w14:paraId="0490F1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68AA96"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6549A9"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C793F7" w14:textId="77777777" w:rsidR="004335ED" w:rsidRPr="00DD6CFB" w:rsidRDefault="004335ED" w:rsidP="000D75B4">
            <w:pPr>
              <w:pStyle w:val="TAL"/>
              <w:rPr>
                <w:lang w:eastAsia="en-US"/>
              </w:rPr>
            </w:pPr>
            <w:r w:rsidRPr="00DD6CFB">
              <w:rPr>
                <w:lang w:eastAsia="en-US"/>
              </w:rPr>
              <w:t>R5-187759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42DB8" w14:textId="77777777" w:rsidR="004335ED" w:rsidRPr="00DD6CFB" w:rsidRDefault="004335ED" w:rsidP="000D75B4">
            <w:pPr>
              <w:pStyle w:val="TAL"/>
              <w:rPr>
                <w:lang w:eastAsia="en-US"/>
              </w:rPr>
            </w:pPr>
            <w:r w:rsidRPr="00DD6CFB">
              <w:rPr>
                <w:lang w:eastAsia="en-US"/>
              </w:rPr>
              <w:t>0370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DAAE2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5804D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F149C" w14:textId="77777777" w:rsidR="004335ED" w:rsidRPr="00DD6CFB" w:rsidRDefault="004335ED" w:rsidP="000D75B4">
            <w:pPr>
              <w:pStyle w:val="TAL"/>
              <w:rPr>
                <w:lang w:eastAsia="en-US"/>
              </w:rPr>
            </w:pPr>
            <w:r w:rsidRPr="00DD6CFB">
              <w:rPr>
                <w:lang w:eastAsia="en-US"/>
              </w:rPr>
              <w:t>Updates to Registration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6705A" w14:textId="77777777" w:rsidR="004335ED" w:rsidRPr="00DD6CFB" w:rsidRDefault="004335ED" w:rsidP="000D75B4">
            <w:pPr>
              <w:pStyle w:val="TAL"/>
              <w:rPr>
                <w:lang w:eastAsia="en-US"/>
              </w:rPr>
            </w:pPr>
            <w:r w:rsidRPr="00DD6CFB">
              <w:rPr>
                <w:lang w:eastAsia="en-US"/>
              </w:rPr>
              <w:t>15.2.0</w:t>
            </w:r>
          </w:p>
        </w:tc>
      </w:tr>
      <w:tr w:rsidR="004335ED" w:rsidRPr="0031204F" w14:paraId="4DAFF8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956B65"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45D5D6"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294BE7" w14:textId="77777777" w:rsidR="004335ED" w:rsidRPr="00DD6CFB" w:rsidRDefault="004335ED" w:rsidP="000D75B4">
            <w:pPr>
              <w:pStyle w:val="TAL"/>
              <w:rPr>
                <w:lang w:eastAsia="en-US"/>
              </w:rPr>
            </w:pPr>
            <w:r w:rsidRPr="00DD6CFB">
              <w:rPr>
                <w:lang w:eastAsia="en-US"/>
              </w:rPr>
              <w:t>R5-187760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1E2F6" w14:textId="77777777" w:rsidR="004335ED" w:rsidRPr="00DD6CFB" w:rsidRDefault="004335ED" w:rsidP="000D75B4">
            <w:pPr>
              <w:pStyle w:val="TAL"/>
              <w:rPr>
                <w:lang w:eastAsia="en-US"/>
              </w:rPr>
            </w:pPr>
            <w:r w:rsidRPr="00DD6CFB">
              <w:rPr>
                <w:lang w:eastAsia="en-US"/>
              </w:rPr>
              <w:t>0372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7CF5E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F330A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D7EC9" w14:textId="77777777" w:rsidR="004335ED" w:rsidRPr="00DD6CFB" w:rsidRDefault="004335ED" w:rsidP="000D75B4">
            <w:pPr>
              <w:pStyle w:val="TAL"/>
              <w:rPr>
                <w:lang w:eastAsia="en-US"/>
              </w:rPr>
            </w:pPr>
            <w:r w:rsidRPr="00DD6CFB">
              <w:rPr>
                <w:lang w:eastAsia="en-US"/>
              </w:rPr>
              <w:t>Updates to Security protected 5GS NAS and 5GMM status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5A6E3" w14:textId="77777777" w:rsidR="004335ED" w:rsidRPr="00DD6CFB" w:rsidRDefault="004335ED" w:rsidP="000D75B4">
            <w:pPr>
              <w:pStyle w:val="TAL"/>
              <w:rPr>
                <w:lang w:eastAsia="en-US"/>
              </w:rPr>
            </w:pPr>
            <w:r w:rsidRPr="00DD6CFB">
              <w:rPr>
                <w:lang w:eastAsia="en-US"/>
              </w:rPr>
              <w:t>15.2.0</w:t>
            </w:r>
          </w:p>
        </w:tc>
      </w:tr>
      <w:tr w:rsidR="004335ED" w:rsidRPr="0031204F" w14:paraId="442A25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EF7698"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A59502"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526E3A" w14:textId="77777777" w:rsidR="004335ED" w:rsidRPr="00DD6CFB" w:rsidRDefault="004335ED" w:rsidP="000D75B4">
            <w:pPr>
              <w:pStyle w:val="TAL"/>
              <w:rPr>
                <w:lang w:eastAsia="en-US"/>
              </w:rPr>
            </w:pPr>
            <w:r w:rsidRPr="00DD6CFB">
              <w:rPr>
                <w:lang w:eastAsia="en-US"/>
              </w:rPr>
              <w:t>R5-187761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B949E" w14:textId="77777777" w:rsidR="004335ED" w:rsidRPr="00DD6CFB" w:rsidRDefault="004335ED" w:rsidP="000D75B4">
            <w:pPr>
              <w:pStyle w:val="TAL"/>
              <w:rPr>
                <w:lang w:eastAsia="en-US"/>
              </w:rPr>
            </w:pPr>
            <w:r w:rsidRPr="00DD6CFB">
              <w:rPr>
                <w:lang w:eastAsia="en-US"/>
              </w:rPr>
              <w:t>0373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613A4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06920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1E2D7A" w14:textId="77777777" w:rsidR="004335ED" w:rsidRPr="00DD6CFB" w:rsidRDefault="004335ED" w:rsidP="000D75B4">
            <w:pPr>
              <w:pStyle w:val="TAL"/>
              <w:rPr>
                <w:lang w:eastAsia="en-US"/>
              </w:rPr>
            </w:pPr>
            <w:r w:rsidRPr="00DD6CFB">
              <w:rPr>
                <w:lang w:eastAsia="en-US"/>
              </w:rPr>
              <w:t>Updates to Service Request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8DF8" w14:textId="77777777" w:rsidR="004335ED" w:rsidRPr="00DD6CFB" w:rsidRDefault="004335ED" w:rsidP="000D75B4">
            <w:pPr>
              <w:pStyle w:val="TAL"/>
              <w:rPr>
                <w:lang w:eastAsia="en-US"/>
              </w:rPr>
            </w:pPr>
            <w:r w:rsidRPr="00DD6CFB">
              <w:rPr>
                <w:lang w:eastAsia="en-US"/>
              </w:rPr>
              <w:t>15.2.0</w:t>
            </w:r>
          </w:p>
        </w:tc>
      </w:tr>
      <w:tr w:rsidR="004335ED" w:rsidRPr="0031204F" w14:paraId="0F09D5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DE57A0"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D44E4C"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CC83C9" w14:textId="77777777" w:rsidR="004335ED" w:rsidRPr="00DD6CFB" w:rsidRDefault="004335ED" w:rsidP="000D75B4">
            <w:pPr>
              <w:pStyle w:val="TAL"/>
              <w:rPr>
                <w:lang w:eastAsia="en-US"/>
              </w:rPr>
            </w:pPr>
            <w:r w:rsidRPr="00DD6CFB">
              <w:rPr>
                <w:lang w:eastAsia="en-US"/>
              </w:rPr>
              <w:t>R5-187762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8AF7B" w14:textId="77777777" w:rsidR="004335ED" w:rsidRPr="00DD6CFB" w:rsidRDefault="004335ED" w:rsidP="000D75B4">
            <w:pPr>
              <w:pStyle w:val="TAL"/>
              <w:rPr>
                <w:lang w:eastAsia="en-US"/>
              </w:rPr>
            </w:pPr>
            <w:r w:rsidRPr="00DD6CFB">
              <w:rPr>
                <w:lang w:eastAsia="en-US"/>
              </w:rPr>
              <w:t>0376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A0C61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DC5A5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28A5A" w14:textId="77777777" w:rsidR="004335ED" w:rsidRPr="00DD6CFB" w:rsidRDefault="004335ED" w:rsidP="000D75B4">
            <w:pPr>
              <w:pStyle w:val="TAL"/>
              <w:rPr>
                <w:lang w:eastAsia="en-US"/>
              </w:rPr>
            </w:pPr>
            <w:r w:rsidRPr="00DD6CFB">
              <w:rPr>
                <w:lang w:eastAsia="en-US"/>
              </w:rPr>
              <w:t>Addition and updates to Information Elements in section 4.6.4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029B3A" w14:textId="77777777" w:rsidR="004335ED" w:rsidRPr="00DD6CFB" w:rsidRDefault="004335ED" w:rsidP="000D75B4">
            <w:pPr>
              <w:pStyle w:val="TAL"/>
              <w:rPr>
                <w:lang w:eastAsia="en-US"/>
              </w:rPr>
            </w:pPr>
            <w:r w:rsidRPr="00DD6CFB">
              <w:rPr>
                <w:lang w:eastAsia="en-US"/>
              </w:rPr>
              <w:t>15.2.0</w:t>
            </w:r>
          </w:p>
        </w:tc>
      </w:tr>
      <w:tr w:rsidR="004335ED" w:rsidRPr="0031204F" w14:paraId="6C46BF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52D8D2"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54AC29"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5D5965" w14:textId="77777777" w:rsidR="004335ED" w:rsidRPr="00DD6CFB" w:rsidRDefault="004335ED" w:rsidP="000D75B4">
            <w:pPr>
              <w:pStyle w:val="TAL"/>
              <w:rPr>
                <w:lang w:eastAsia="en-US"/>
              </w:rPr>
            </w:pPr>
            <w:r w:rsidRPr="00DD6CFB">
              <w:rPr>
                <w:lang w:eastAsia="en-US"/>
              </w:rPr>
              <w:t>R5-187763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B2984" w14:textId="77777777" w:rsidR="004335ED" w:rsidRPr="00DD6CFB" w:rsidRDefault="004335ED" w:rsidP="000D75B4">
            <w:pPr>
              <w:pStyle w:val="TAL"/>
              <w:rPr>
                <w:lang w:eastAsia="en-US"/>
              </w:rPr>
            </w:pPr>
            <w:r w:rsidRPr="00DD6CFB">
              <w:rPr>
                <w:lang w:eastAsia="en-US"/>
              </w:rPr>
              <w:t>0388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B4A52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30170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F0C6FA" w14:textId="77777777" w:rsidR="004335ED" w:rsidRPr="00DD6CFB" w:rsidRDefault="004335ED" w:rsidP="000D75B4">
            <w:pPr>
              <w:pStyle w:val="TAL"/>
              <w:rPr>
                <w:lang w:eastAsia="en-US"/>
              </w:rPr>
            </w:pPr>
            <w:r w:rsidRPr="00DD6CFB">
              <w:rPr>
                <w:lang w:eastAsia="en-US"/>
              </w:rPr>
              <w:t>Addition of 5GS related new EFs to Test UICC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E57B0" w14:textId="77777777" w:rsidR="004335ED" w:rsidRPr="00DD6CFB" w:rsidRDefault="004335ED" w:rsidP="000D75B4">
            <w:pPr>
              <w:pStyle w:val="TAL"/>
              <w:rPr>
                <w:lang w:eastAsia="en-US"/>
              </w:rPr>
            </w:pPr>
            <w:r w:rsidRPr="00DD6CFB">
              <w:rPr>
                <w:lang w:eastAsia="en-US"/>
              </w:rPr>
              <w:t>15.2.0</w:t>
            </w:r>
          </w:p>
        </w:tc>
      </w:tr>
      <w:tr w:rsidR="004335ED" w:rsidRPr="0031204F" w14:paraId="556FF6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3BAC0B"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4420B4"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A752DC" w14:textId="77777777" w:rsidR="004335ED" w:rsidRPr="00DD6CFB" w:rsidRDefault="004335ED" w:rsidP="000D75B4">
            <w:pPr>
              <w:pStyle w:val="TAL"/>
              <w:rPr>
                <w:lang w:eastAsia="en-US"/>
              </w:rPr>
            </w:pPr>
            <w:r w:rsidRPr="00DD6CFB">
              <w:rPr>
                <w:lang w:eastAsia="en-US"/>
              </w:rPr>
              <w:t>R5-187764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2A7F9" w14:textId="77777777" w:rsidR="004335ED" w:rsidRPr="00DD6CFB" w:rsidRDefault="004335ED" w:rsidP="000D75B4">
            <w:pPr>
              <w:pStyle w:val="TAL"/>
              <w:rPr>
                <w:lang w:eastAsia="en-US"/>
              </w:rPr>
            </w:pPr>
            <w:r w:rsidRPr="00DD6CFB">
              <w:rPr>
                <w:lang w:eastAsia="en-US"/>
              </w:rPr>
              <w:t>0395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92E46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523C2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DAAF75" w14:textId="77777777" w:rsidR="004335ED" w:rsidRPr="00DD6CFB" w:rsidRDefault="004335ED" w:rsidP="000D75B4">
            <w:pPr>
              <w:pStyle w:val="TAL"/>
              <w:rPr>
                <w:lang w:eastAsia="en-US"/>
              </w:rPr>
            </w:pPr>
            <w:r w:rsidRPr="00DD6CFB">
              <w:rPr>
                <w:lang w:eastAsia="en-US"/>
              </w:rPr>
              <w:t>Update IE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A0F0C" w14:textId="77777777" w:rsidR="004335ED" w:rsidRPr="00DD6CFB" w:rsidRDefault="004335ED" w:rsidP="000D75B4">
            <w:pPr>
              <w:pStyle w:val="TAL"/>
              <w:rPr>
                <w:lang w:eastAsia="en-US"/>
              </w:rPr>
            </w:pPr>
            <w:r w:rsidRPr="00DD6CFB">
              <w:rPr>
                <w:lang w:eastAsia="en-US"/>
              </w:rPr>
              <w:t>15.2.0</w:t>
            </w:r>
          </w:p>
        </w:tc>
      </w:tr>
      <w:tr w:rsidR="004335ED" w:rsidRPr="0031204F" w14:paraId="0527B50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480777"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533BDE"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2C931C" w14:textId="77777777" w:rsidR="004335ED" w:rsidRPr="00DD6CFB" w:rsidRDefault="004335ED" w:rsidP="000D75B4">
            <w:pPr>
              <w:pStyle w:val="TAL"/>
              <w:rPr>
                <w:lang w:eastAsia="en-US"/>
              </w:rPr>
            </w:pPr>
            <w:r w:rsidRPr="00DD6CFB">
              <w:rPr>
                <w:lang w:eastAsia="en-US"/>
              </w:rPr>
              <w:t>R5-187802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45C61" w14:textId="77777777" w:rsidR="004335ED" w:rsidRPr="00DD6CFB" w:rsidRDefault="004335ED" w:rsidP="000D75B4">
            <w:pPr>
              <w:pStyle w:val="TAL"/>
              <w:rPr>
                <w:lang w:eastAsia="en-US"/>
              </w:rPr>
            </w:pPr>
            <w:r w:rsidRPr="00DD6CFB">
              <w:rPr>
                <w:lang w:eastAsia="en-US"/>
              </w:rPr>
              <w:t>0384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8F2D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F8264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E0356D" w14:textId="77777777" w:rsidR="004335ED" w:rsidRPr="00DD6CFB" w:rsidRDefault="004335ED" w:rsidP="000D75B4">
            <w:pPr>
              <w:pStyle w:val="TAL"/>
              <w:rPr>
                <w:lang w:eastAsia="en-US"/>
              </w:rPr>
            </w:pPr>
            <w:r w:rsidRPr="00DD6CFB">
              <w:rPr>
                <w:lang w:eastAsia="en-US"/>
              </w:rPr>
              <w:t>Updating power levels for LTE Anchor 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E57B6" w14:textId="77777777" w:rsidR="004335ED" w:rsidRPr="00DD6CFB" w:rsidRDefault="004335ED" w:rsidP="000D75B4">
            <w:pPr>
              <w:pStyle w:val="TAL"/>
              <w:rPr>
                <w:lang w:eastAsia="en-US"/>
              </w:rPr>
            </w:pPr>
            <w:r w:rsidRPr="00DD6CFB">
              <w:rPr>
                <w:lang w:eastAsia="en-US"/>
              </w:rPr>
              <w:t>15.2.0</w:t>
            </w:r>
          </w:p>
        </w:tc>
      </w:tr>
      <w:tr w:rsidR="004335ED" w:rsidRPr="0031204F" w14:paraId="4E5F3F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5904E4"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1D8ADF"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58A5F" w14:textId="77777777" w:rsidR="004335ED" w:rsidRPr="00DD6CFB" w:rsidRDefault="004335ED" w:rsidP="000D75B4">
            <w:pPr>
              <w:pStyle w:val="TAL"/>
              <w:rPr>
                <w:lang w:eastAsia="en-US"/>
              </w:rPr>
            </w:pPr>
            <w:r w:rsidRPr="00DD6CFB">
              <w:rPr>
                <w:lang w:eastAsia="en-US"/>
              </w:rPr>
              <w:t>R5-187887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A0DA5" w14:textId="77777777" w:rsidR="004335ED" w:rsidRPr="00DD6CFB" w:rsidRDefault="004335ED" w:rsidP="000D75B4">
            <w:pPr>
              <w:pStyle w:val="TAL"/>
              <w:rPr>
                <w:lang w:eastAsia="en-US"/>
              </w:rPr>
            </w:pPr>
            <w:r w:rsidRPr="00DD6CFB">
              <w:rPr>
                <w:lang w:eastAsia="en-US"/>
              </w:rPr>
              <w:t>0351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A301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C377D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A11C9" w14:textId="77777777" w:rsidR="004335ED" w:rsidRPr="00DD6CFB" w:rsidRDefault="004335ED" w:rsidP="000D75B4">
            <w:pPr>
              <w:pStyle w:val="TAL"/>
              <w:rPr>
                <w:lang w:eastAsia="en-US"/>
              </w:rPr>
            </w:pPr>
            <w:r w:rsidRPr="00DD6CFB">
              <w:rPr>
                <w:lang w:eastAsia="en-US"/>
              </w:rPr>
              <w:t>Addition of test frequencies for SUL band n81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8FDD8" w14:textId="77777777" w:rsidR="004335ED" w:rsidRPr="00DD6CFB" w:rsidRDefault="004335ED" w:rsidP="000D75B4">
            <w:pPr>
              <w:pStyle w:val="TAL"/>
              <w:rPr>
                <w:lang w:eastAsia="en-US"/>
              </w:rPr>
            </w:pPr>
            <w:r w:rsidRPr="00DD6CFB">
              <w:rPr>
                <w:lang w:eastAsia="en-US"/>
              </w:rPr>
              <w:t>15.2.0</w:t>
            </w:r>
          </w:p>
        </w:tc>
      </w:tr>
      <w:tr w:rsidR="004335ED" w:rsidRPr="0031204F" w14:paraId="721E3F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19D0FF"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738C9E"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E67C44" w14:textId="77777777" w:rsidR="004335ED" w:rsidRPr="00DD6CFB" w:rsidRDefault="004335ED" w:rsidP="000D75B4">
            <w:pPr>
              <w:pStyle w:val="TAL"/>
              <w:rPr>
                <w:lang w:eastAsia="en-US"/>
              </w:rPr>
            </w:pPr>
            <w:r w:rsidRPr="00DD6CFB">
              <w:rPr>
                <w:lang w:eastAsia="en-US"/>
              </w:rPr>
              <w:t>R5-188031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A01B7" w14:textId="77777777" w:rsidR="004335ED" w:rsidRPr="00DD6CFB" w:rsidRDefault="004335ED" w:rsidP="000D75B4">
            <w:pPr>
              <w:pStyle w:val="TAL"/>
              <w:rPr>
                <w:lang w:eastAsia="en-US"/>
              </w:rPr>
            </w:pPr>
            <w:r w:rsidRPr="00DD6CFB">
              <w:rPr>
                <w:lang w:eastAsia="en-US"/>
              </w:rPr>
              <w:t>0391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0882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52E16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9E2BF2" w14:textId="77777777" w:rsidR="004335ED" w:rsidRPr="00DD6CFB" w:rsidRDefault="004335ED" w:rsidP="000D75B4">
            <w:pPr>
              <w:pStyle w:val="TAL"/>
              <w:rPr>
                <w:lang w:eastAsia="en-US"/>
              </w:rPr>
            </w:pPr>
            <w:r w:rsidRPr="00DD6CFB">
              <w:rPr>
                <w:lang w:eastAsia="en-US"/>
              </w:rPr>
              <w:t>Addition of 2TX_UL_MIMO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8C299" w14:textId="77777777" w:rsidR="004335ED" w:rsidRPr="00DD6CFB" w:rsidRDefault="004335ED" w:rsidP="000D75B4">
            <w:pPr>
              <w:pStyle w:val="TAL"/>
              <w:rPr>
                <w:lang w:eastAsia="en-US"/>
              </w:rPr>
            </w:pPr>
            <w:r w:rsidRPr="00DD6CFB">
              <w:rPr>
                <w:lang w:eastAsia="en-US"/>
              </w:rPr>
              <w:t>15.2.0</w:t>
            </w:r>
          </w:p>
        </w:tc>
      </w:tr>
      <w:tr w:rsidR="004335ED" w:rsidRPr="0031204F" w14:paraId="5CB674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7E80E2"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232343"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0C8DEA" w14:textId="77777777" w:rsidR="004335ED" w:rsidRPr="00DD6CFB" w:rsidRDefault="004335ED" w:rsidP="000D75B4">
            <w:pPr>
              <w:pStyle w:val="TAL"/>
              <w:rPr>
                <w:lang w:eastAsia="en-US"/>
              </w:rPr>
            </w:pPr>
            <w:r w:rsidRPr="00DD6CFB">
              <w:rPr>
                <w:lang w:eastAsia="en-US"/>
              </w:rPr>
              <w:t>R5-188107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D3C46" w14:textId="77777777" w:rsidR="004335ED" w:rsidRPr="00DD6CFB" w:rsidRDefault="004335ED" w:rsidP="000D75B4">
            <w:pPr>
              <w:pStyle w:val="TAL"/>
              <w:rPr>
                <w:lang w:eastAsia="en-US"/>
              </w:rPr>
            </w:pPr>
            <w:r w:rsidRPr="00DD6CFB">
              <w:rPr>
                <w:lang w:eastAsia="en-US"/>
              </w:rPr>
              <w:t>0367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EE2359"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CEBF9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9998F1" w14:textId="77777777" w:rsidR="004335ED" w:rsidRPr="00DD6CFB" w:rsidRDefault="004335ED" w:rsidP="000D75B4">
            <w:pPr>
              <w:pStyle w:val="TAL"/>
              <w:rPr>
                <w:lang w:eastAsia="en-US"/>
              </w:rPr>
            </w:pPr>
            <w:r w:rsidRPr="00DD6CFB">
              <w:rPr>
                <w:lang w:eastAsia="en-US"/>
              </w:rPr>
              <w:t>Updates to PDU session establishment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D244D" w14:textId="77777777" w:rsidR="004335ED" w:rsidRPr="00DD6CFB" w:rsidRDefault="004335ED" w:rsidP="000D75B4">
            <w:pPr>
              <w:pStyle w:val="TAL"/>
              <w:rPr>
                <w:lang w:eastAsia="en-US"/>
              </w:rPr>
            </w:pPr>
            <w:r w:rsidRPr="00DD6CFB">
              <w:rPr>
                <w:lang w:eastAsia="en-US"/>
              </w:rPr>
              <w:t>15.2.0</w:t>
            </w:r>
          </w:p>
        </w:tc>
      </w:tr>
      <w:tr w:rsidR="004335ED" w:rsidRPr="0031204F" w14:paraId="3F3B11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925E92"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42EA8C"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CB8BB" w14:textId="77777777" w:rsidR="004335ED" w:rsidRPr="00DD6CFB" w:rsidRDefault="004335ED" w:rsidP="000D75B4">
            <w:pPr>
              <w:pStyle w:val="TAL"/>
              <w:rPr>
                <w:lang w:eastAsia="en-US"/>
              </w:rPr>
            </w:pPr>
            <w:r w:rsidRPr="00DD6CFB">
              <w:rPr>
                <w:lang w:eastAsia="en-US"/>
              </w:rPr>
              <w:t>R5-188122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7966E" w14:textId="77777777" w:rsidR="004335ED" w:rsidRPr="00DD6CFB" w:rsidRDefault="004335ED" w:rsidP="000D75B4">
            <w:pPr>
              <w:pStyle w:val="TAL"/>
              <w:rPr>
                <w:lang w:eastAsia="en-US"/>
              </w:rPr>
            </w:pPr>
            <w:r w:rsidRPr="00DD6CFB">
              <w:rPr>
                <w:lang w:eastAsia="en-US"/>
              </w:rPr>
              <w:t>0260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12D228"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14F3F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1183D" w14:textId="77777777" w:rsidR="004335ED" w:rsidRPr="00DD6CFB" w:rsidRDefault="004335ED" w:rsidP="000D75B4">
            <w:pPr>
              <w:pStyle w:val="TAL"/>
              <w:rPr>
                <w:lang w:eastAsia="en-US"/>
              </w:rPr>
            </w:pPr>
            <w:r w:rsidRPr="00DD6CFB">
              <w:rPr>
                <w:lang w:eastAsia="en-US"/>
              </w:rPr>
              <w:t>Update chapter 4.5.2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BA237" w14:textId="77777777" w:rsidR="004335ED" w:rsidRPr="00DD6CFB" w:rsidRDefault="004335ED" w:rsidP="000D75B4">
            <w:pPr>
              <w:pStyle w:val="TAL"/>
              <w:rPr>
                <w:lang w:eastAsia="en-US"/>
              </w:rPr>
            </w:pPr>
            <w:r w:rsidRPr="00DD6CFB">
              <w:rPr>
                <w:lang w:eastAsia="en-US"/>
              </w:rPr>
              <w:t>15.2.0</w:t>
            </w:r>
          </w:p>
        </w:tc>
      </w:tr>
      <w:tr w:rsidR="004335ED" w:rsidRPr="0031204F" w14:paraId="29056A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273FBD" w14:textId="77777777" w:rsidR="004335ED" w:rsidRPr="00DD6CFB" w:rsidRDefault="004335ED" w:rsidP="000D75B4">
            <w:pPr>
              <w:pStyle w:val="TAL"/>
              <w:rPr>
                <w:lang w:eastAsia="en-US"/>
              </w:rPr>
            </w:pPr>
            <w:r w:rsidRPr="00DD6CFB">
              <w:rPr>
                <w:lang w:eastAsia="en-US"/>
              </w:rPr>
              <w:t>2018-12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C51411" w14:textId="77777777" w:rsidR="004335ED" w:rsidRPr="00DD6CFB" w:rsidRDefault="004335ED" w:rsidP="000D75B4">
            <w:pPr>
              <w:pStyle w:val="TAL"/>
              <w:rPr>
                <w:lang w:eastAsia="en-US"/>
              </w:rPr>
            </w:pPr>
            <w:r w:rsidRPr="00DD6CFB">
              <w:rPr>
                <w:lang w:eastAsia="en-US"/>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9FCB48" w14:textId="77777777" w:rsidR="004335ED" w:rsidRPr="00DD6CFB" w:rsidRDefault="004335ED" w:rsidP="000D75B4">
            <w:pPr>
              <w:pStyle w:val="TAL"/>
              <w:rPr>
                <w:lang w:eastAsia="en-US"/>
              </w:rPr>
            </w:pPr>
            <w:r w:rsidRPr="00DD6CFB">
              <w:rPr>
                <w:lang w:eastAsia="en-US"/>
              </w:rPr>
              <w:t>R5-188123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73C7" w14:textId="77777777" w:rsidR="004335ED" w:rsidRPr="00DD6CFB" w:rsidRDefault="004335ED" w:rsidP="000D75B4">
            <w:pPr>
              <w:pStyle w:val="TAL"/>
              <w:rPr>
                <w:lang w:eastAsia="en-US"/>
              </w:rPr>
            </w:pPr>
            <w:r w:rsidRPr="00DD6CFB">
              <w:rPr>
                <w:lang w:eastAsia="en-US"/>
              </w:rPr>
              <w:t>0250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4855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0C319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78FFF" w14:textId="77777777" w:rsidR="004335ED" w:rsidRPr="00DD6CFB" w:rsidRDefault="004335ED" w:rsidP="000D75B4">
            <w:pPr>
              <w:pStyle w:val="TAL"/>
              <w:rPr>
                <w:lang w:eastAsia="en-US"/>
              </w:rPr>
            </w:pPr>
            <w:r w:rsidRPr="00DD6CFB">
              <w:rPr>
                <w:lang w:eastAsia="en-US"/>
              </w:rPr>
              <w:t>Update chapter 4.5.4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C2C8A" w14:textId="77777777" w:rsidR="004335ED" w:rsidRPr="00DD6CFB" w:rsidRDefault="004335ED" w:rsidP="000D75B4">
            <w:pPr>
              <w:pStyle w:val="TAL"/>
              <w:rPr>
                <w:lang w:eastAsia="en-US"/>
              </w:rPr>
            </w:pPr>
            <w:r w:rsidRPr="00DD6CFB">
              <w:rPr>
                <w:lang w:eastAsia="en-US"/>
              </w:rPr>
              <w:t>15.2.0</w:t>
            </w:r>
          </w:p>
        </w:tc>
      </w:tr>
      <w:tr w:rsidR="004335ED" w:rsidRPr="0031204F" w14:paraId="6AE4B1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C7E59E"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C0B5FD"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291B5" w14:textId="77777777" w:rsidR="004335ED" w:rsidRPr="00DD6CFB" w:rsidRDefault="004335ED" w:rsidP="000D75B4">
            <w:pPr>
              <w:pStyle w:val="TAL"/>
              <w:rPr>
                <w:lang w:eastAsia="en-US"/>
              </w:rPr>
            </w:pPr>
            <w:r w:rsidRPr="00DD6CFB">
              <w:rPr>
                <w:lang w:eastAsia="en-US"/>
              </w:rPr>
              <w:t>R5-191047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CD50C" w14:textId="77777777" w:rsidR="004335ED" w:rsidRPr="00DD6CFB" w:rsidRDefault="004335ED" w:rsidP="000D75B4">
            <w:pPr>
              <w:pStyle w:val="TAL"/>
              <w:rPr>
                <w:lang w:eastAsia="en-US"/>
              </w:rPr>
            </w:pPr>
            <w:r w:rsidRPr="00DD6CFB">
              <w:rPr>
                <w:lang w:eastAsia="en-US"/>
              </w:rPr>
              <w:t>0526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3616C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14E64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D3E42C" w14:textId="77777777" w:rsidR="004335ED" w:rsidRPr="00DD6CFB" w:rsidRDefault="004335ED" w:rsidP="000D75B4">
            <w:pPr>
              <w:pStyle w:val="TAL"/>
              <w:rPr>
                <w:lang w:eastAsia="en-US"/>
              </w:rPr>
            </w:pPr>
            <w:r w:rsidRPr="00DD6CFB">
              <w:rPr>
                <w:lang w:eastAsia="en-US"/>
              </w:rPr>
              <w:t>Update IE PDCCH-</w:t>
            </w:r>
            <w:proofErr w:type="spellStart"/>
            <w:r w:rsidRPr="00DD6CFB">
              <w:rPr>
                <w:lang w:eastAsia="en-US"/>
              </w:rPr>
              <w:t>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561C6" w14:textId="77777777" w:rsidR="004335ED" w:rsidRPr="00DD6CFB" w:rsidRDefault="004335ED" w:rsidP="000D75B4">
            <w:pPr>
              <w:pStyle w:val="TAL"/>
              <w:rPr>
                <w:lang w:eastAsia="en-US"/>
              </w:rPr>
            </w:pPr>
            <w:r w:rsidRPr="00DD6CFB">
              <w:rPr>
                <w:lang w:eastAsia="en-US"/>
              </w:rPr>
              <w:t>15.3.0</w:t>
            </w:r>
          </w:p>
        </w:tc>
      </w:tr>
      <w:tr w:rsidR="004335ED" w:rsidRPr="0031204F" w14:paraId="0BE40C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6A6FC2"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4E4C81"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D9C156" w14:textId="77777777" w:rsidR="004335ED" w:rsidRPr="00DD6CFB" w:rsidRDefault="004335ED" w:rsidP="000D75B4">
            <w:pPr>
              <w:pStyle w:val="TAL"/>
              <w:rPr>
                <w:lang w:eastAsia="en-US"/>
              </w:rPr>
            </w:pPr>
            <w:r w:rsidRPr="00DD6CFB">
              <w:rPr>
                <w:lang w:eastAsia="en-US"/>
              </w:rPr>
              <w:t>R5-191048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ADD3A" w14:textId="77777777" w:rsidR="004335ED" w:rsidRPr="00DD6CFB" w:rsidRDefault="004335ED" w:rsidP="000D75B4">
            <w:pPr>
              <w:pStyle w:val="TAL"/>
              <w:rPr>
                <w:lang w:eastAsia="en-US"/>
              </w:rPr>
            </w:pPr>
            <w:r w:rsidRPr="00DD6CFB">
              <w:rPr>
                <w:lang w:eastAsia="en-US"/>
              </w:rPr>
              <w:t>0527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65E3E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E3A7C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80E88" w14:textId="77777777" w:rsidR="004335ED" w:rsidRPr="00DD6CFB" w:rsidRDefault="004335ED" w:rsidP="000D75B4">
            <w:pPr>
              <w:pStyle w:val="TAL"/>
              <w:rPr>
                <w:lang w:eastAsia="en-US"/>
              </w:rPr>
            </w:pPr>
            <w:r w:rsidRPr="00DD6CFB">
              <w:rPr>
                <w:lang w:eastAsia="en-US"/>
              </w:rPr>
              <w:t>Update IE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22DCE" w14:textId="77777777" w:rsidR="004335ED" w:rsidRPr="00DD6CFB" w:rsidRDefault="004335ED" w:rsidP="000D75B4">
            <w:pPr>
              <w:pStyle w:val="TAL"/>
              <w:rPr>
                <w:lang w:eastAsia="en-US"/>
              </w:rPr>
            </w:pPr>
            <w:r w:rsidRPr="00DD6CFB">
              <w:rPr>
                <w:lang w:eastAsia="en-US"/>
              </w:rPr>
              <w:t>15.3.0</w:t>
            </w:r>
          </w:p>
        </w:tc>
      </w:tr>
      <w:tr w:rsidR="004335ED" w:rsidRPr="0031204F" w14:paraId="3183B68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C9340E"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DED9EC"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B0E99" w14:textId="77777777" w:rsidR="004335ED" w:rsidRPr="00DD6CFB" w:rsidRDefault="004335ED" w:rsidP="000D75B4">
            <w:pPr>
              <w:pStyle w:val="TAL"/>
              <w:rPr>
                <w:lang w:eastAsia="en-US"/>
              </w:rPr>
            </w:pPr>
            <w:r w:rsidRPr="00DD6CFB">
              <w:rPr>
                <w:lang w:eastAsia="en-US"/>
              </w:rPr>
              <w:t>R5-191094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BD196" w14:textId="77777777" w:rsidR="004335ED" w:rsidRPr="00DD6CFB" w:rsidRDefault="004335ED" w:rsidP="000D75B4">
            <w:pPr>
              <w:pStyle w:val="TAL"/>
              <w:rPr>
                <w:lang w:eastAsia="en-US"/>
              </w:rPr>
            </w:pPr>
            <w:r w:rsidRPr="00DD6CFB">
              <w:rPr>
                <w:lang w:eastAsia="en-US"/>
              </w:rPr>
              <w:t>0529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B41E5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FCC7F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F6EAC" w14:textId="77777777" w:rsidR="004335ED" w:rsidRPr="00DD6CFB" w:rsidRDefault="004335ED" w:rsidP="000D75B4">
            <w:pPr>
              <w:pStyle w:val="TAL"/>
              <w:rPr>
                <w:lang w:eastAsia="en-US"/>
              </w:rPr>
            </w:pPr>
            <w:r w:rsidRPr="00DD6CFB">
              <w:rPr>
                <w:lang w:eastAsia="en-US"/>
              </w:rPr>
              <w:t>Updates of test channel bandwidth in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59BB8" w14:textId="77777777" w:rsidR="004335ED" w:rsidRPr="00DD6CFB" w:rsidRDefault="004335ED" w:rsidP="000D75B4">
            <w:pPr>
              <w:pStyle w:val="TAL"/>
              <w:rPr>
                <w:lang w:eastAsia="en-US"/>
              </w:rPr>
            </w:pPr>
            <w:r w:rsidRPr="00DD6CFB">
              <w:rPr>
                <w:lang w:eastAsia="en-US"/>
              </w:rPr>
              <w:t>15.3.0</w:t>
            </w:r>
          </w:p>
        </w:tc>
      </w:tr>
      <w:tr w:rsidR="004335ED" w:rsidRPr="0031204F" w14:paraId="24FA7E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FDA32C"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6991D2"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C0007" w14:textId="77777777" w:rsidR="004335ED" w:rsidRPr="00DD6CFB" w:rsidRDefault="004335ED" w:rsidP="000D75B4">
            <w:pPr>
              <w:pStyle w:val="TAL"/>
              <w:rPr>
                <w:lang w:eastAsia="en-US"/>
              </w:rPr>
            </w:pPr>
            <w:r w:rsidRPr="00DD6CFB">
              <w:rPr>
                <w:lang w:eastAsia="en-US"/>
              </w:rPr>
              <w:t>R5-191129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9E51B" w14:textId="77777777" w:rsidR="004335ED" w:rsidRPr="00DD6CFB" w:rsidRDefault="004335ED" w:rsidP="000D75B4">
            <w:pPr>
              <w:pStyle w:val="TAL"/>
              <w:rPr>
                <w:lang w:eastAsia="en-US"/>
              </w:rPr>
            </w:pPr>
            <w:r w:rsidRPr="00DD6CFB">
              <w:rPr>
                <w:lang w:eastAsia="en-US"/>
              </w:rPr>
              <w:t>0530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87317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81C1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F2D804" w14:textId="77777777" w:rsidR="004335ED" w:rsidRPr="00DD6CFB" w:rsidRDefault="004335ED" w:rsidP="000D75B4">
            <w:pPr>
              <w:pStyle w:val="TAL"/>
              <w:rPr>
                <w:lang w:eastAsia="en-US"/>
              </w:rPr>
            </w:pPr>
            <w:r w:rsidRPr="00DD6CFB">
              <w:rPr>
                <w:lang w:eastAsia="en-US"/>
              </w:rPr>
              <w:t>Update IE SDAP-Config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5CF33" w14:textId="77777777" w:rsidR="004335ED" w:rsidRPr="00DD6CFB" w:rsidRDefault="004335ED" w:rsidP="000D75B4">
            <w:pPr>
              <w:pStyle w:val="TAL"/>
              <w:rPr>
                <w:lang w:eastAsia="en-US"/>
              </w:rPr>
            </w:pPr>
            <w:r w:rsidRPr="00DD6CFB">
              <w:rPr>
                <w:lang w:eastAsia="en-US"/>
              </w:rPr>
              <w:t>15.3.0</w:t>
            </w:r>
          </w:p>
        </w:tc>
      </w:tr>
      <w:tr w:rsidR="004335ED" w:rsidRPr="0031204F" w14:paraId="69899C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D08CC3"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4F007"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69188E" w14:textId="77777777" w:rsidR="004335ED" w:rsidRPr="00DD6CFB" w:rsidRDefault="004335ED" w:rsidP="000D75B4">
            <w:pPr>
              <w:pStyle w:val="TAL"/>
              <w:rPr>
                <w:lang w:eastAsia="en-US"/>
              </w:rPr>
            </w:pPr>
            <w:r w:rsidRPr="00DD6CFB">
              <w:rPr>
                <w:lang w:eastAsia="en-US"/>
              </w:rPr>
              <w:t>R5-191145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FDB86" w14:textId="77777777" w:rsidR="004335ED" w:rsidRPr="00DD6CFB" w:rsidRDefault="004335ED" w:rsidP="000D75B4">
            <w:pPr>
              <w:pStyle w:val="TAL"/>
              <w:rPr>
                <w:lang w:eastAsia="en-US"/>
              </w:rPr>
            </w:pPr>
            <w:r w:rsidRPr="00DD6CFB">
              <w:rPr>
                <w:lang w:eastAsia="en-US"/>
              </w:rPr>
              <w:t>0531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F578A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22516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96869"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CellGroupId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73A06" w14:textId="77777777" w:rsidR="004335ED" w:rsidRPr="00DD6CFB" w:rsidRDefault="004335ED" w:rsidP="000D75B4">
            <w:pPr>
              <w:pStyle w:val="TAL"/>
              <w:rPr>
                <w:lang w:eastAsia="en-US"/>
              </w:rPr>
            </w:pPr>
            <w:r w:rsidRPr="00DD6CFB">
              <w:rPr>
                <w:lang w:eastAsia="en-US"/>
              </w:rPr>
              <w:t>15.3.0</w:t>
            </w:r>
          </w:p>
        </w:tc>
      </w:tr>
      <w:tr w:rsidR="004335ED" w:rsidRPr="0031204F" w14:paraId="437828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3DD837"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9C9031"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49C51" w14:textId="77777777" w:rsidR="004335ED" w:rsidRPr="00DD6CFB" w:rsidRDefault="004335ED" w:rsidP="000D75B4">
            <w:pPr>
              <w:pStyle w:val="TAL"/>
              <w:rPr>
                <w:lang w:eastAsia="en-US"/>
              </w:rPr>
            </w:pPr>
            <w:r w:rsidRPr="00DD6CFB">
              <w:rPr>
                <w:lang w:eastAsia="en-US"/>
              </w:rPr>
              <w:t>R5-191155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D9435" w14:textId="77777777" w:rsidR="004335ED" w:rsidRPr="00DD6CFB" w:rsidRDefault="004335ED" w:rsidP="000D75B4">
            <w:pPr>
              <w:pStyle w:val="TAL"/>
              <w:rPr>
                <w:lang w:eastAsia="en-US"/>
              </w:rPr>
            </w:pPr>
            <w:r w:rsidRPr="00DD6CFB">
              <w:rPr>
                <w:lang w:eastAsia="en-US"/>
              </w:rPr>
              <w:t>0532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2BABB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676BF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6A0F4" w14:textId="77777777" w:rsidR="004335ED" w:rsidRPr="00DD6CFB" w:rsidRDefault="004335ED" w:rsidP="000D75B4">
            <w:pPr>
              <w:pStyle w:val="TAL"/>
              <w:rPr>
                <w:lang w:eastAsia="en-US"/>
              </w:rPr>
            </w:pPr>
            <w:r w:rsidRPr="00DD6CFB">
              <w:rPr>
                <w:lang w:eastAsia="en-US"/>
              </w:rPr>
              <w:t>Correction to temperature and voltage of Common test environments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97486" w14:textId="77777777" w:rsidR="004335ED" w:rsidRPr="00DD6CFB" w:rsidRDefault="004335ED" w:rsidP="000D75B4">
            <w:pPr>
              <w:pStyle w:val="TAL"/>
              <w:rPr>
                <w:lang w:eastAsia="en-US"/>
              </w:rPr>
            </w:pPr>
            <w:r w:rsidRPr="00DD6CFB">
              <w:rPr>
                <w:lang w:eastAsia="en-US"/>
              </w:rPr>
              <w:t>15.3.0</w:t>
            </w:r>
          </w:p>
        </w:tc>
      </w:tr>
      <w:tr w:rsidR="004335ED" w:rsidRPr="0031204F" w14:paraId="6E8FDF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ACE48E"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C91C76"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55C4E5" w14:textId="77777777" w:rsidR="004335ED" w:rsidRPr="00DD6CFB" w:rsidRDefault="004335ED" w:rsidP="000D75B4">
            <w:pPr>
              <w:pStyle w:val="TAL"/>
              <w:rPr>
                <w:lang w:eastAsia="en-US"/>
              </w:rPr>
            </w:pPr>
            <w:r w:rsidRPr="00DD6CFB">
              <w:rPr>
                <w:lang w:eastAsia="en-US"/>
              </w:rPr>
              <w:t>R5-191187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F397F" w14:textId="77777777" w:rsidR="004335ED" w:rsidRPr="00DD6CFB" w:rsidRDefault="004335ED" w:rsidP="000D75B4">
            <w:pPr>
              <w:pStyle w:val="TAL"/>
              <w:rPr>
                <w:lang w:eastAsia="en-US"/>
              </w:rPr>
            </w:pPr>
            <w:r w:rsidRPr="00DD6CFB">
              <w:rPr>
                <w:lang w:eastAsia="en-US"/>
              </w:rPr>
              <w:t>0534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D685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99D6E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7612D" w14:textId="77777777" w:rsidR="004335ED" w:rsidRPr="00DD6CFB" w:rsidRDefault="004335ED" w:rsidP="000D75B4">
            <w:pPr>
              <w:pStyle w:val="TAL"/>
              <w:rPr>
                <w:lang w:eastAsia="en-US"/>
              </w:rPr>
            </w:pPr>
            <w:r w:rsidRPr="00DD6CFB">
              <w:rPr>
                <w:lang w:eastAsia="en-US"/>
              </w:rPr>
              <w:t>Updates for Other SI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7A05D" w14:textId="77777777" w:rsidR="004335ED" w:rsidRPr="00DD6CFB" w:rsidRDefault="004335ED" w:rsidP="000D75B4">
            <w:pPr>
              <w:pStyle w:val="TAL"/>
              <w:rPr>
                <w:lang w:eastAsia="en-US"/>
              </w:rPr>
            </w:pPr>
            <w:r w:rsidRPr="00DD6CFB">
              <w:rPr>
                <w:lang w:eastAsia="en-US"/>
              </w:rPr>
              <w:t>15.3.0</w:t>
            </w:r>
          </w:p>
        </w:tc>
      </w:tr>
      <w:tr w:rsidR="004335ED" w:rsidRPr="0031204F" w14:paraId="339646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75D9A6"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2B7EF5"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B26C0B" w14:textId="77777777" w:rsidR="004335ED" w:rsidRPr="00DD6CFB" w:rsidRDefault="004335ED" w:rsidP="000D75B4">
            <w:pPr>
              <w:pStyle w:val="TAL"/>
              <w:rPr>
                <w:lang w:eastAsia="en-US"/>
              </w:rPr>
            </w:pPr>
            <w:r w:rsidRPr="00DD6CFB">
              <w:rPr>
                <w:lang w:eastAsia="en-US"/>
              </w:rPr>
              <w:t>R5-191189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7E98B" w14:textId="77777777" w:rsidR="004335ED" w:rsidRPr="00DD6CFB" w:rsidRDefault="004335ED" w:rsidP="000D75B4">
            <w:pPr>
              <w:pStyle w:val="TAL"/>
              <w:rPr>
                <w:lang w:eastAsia="en-US"/>
              </w:rPr>
            </w:pPr>
            <w:r w:rsidRPr="00DD6CFB">
              <w:rPr>
                <w:lang w:eastAsia="en-US"/>
              </w:rPr>
              <w:t>0536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F7439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E9371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29C5C" w14:textId="77777777" w:rsidR="004335ED" w:rsidRPr="00DD6CFB" w:rsidRDefault="004335ED" w:rsidP="000D75B4">
            <w:pPr>
              <w:pStyle w:val="TAL"/>
              <w:rPr>
                <w:lang w:eastAsia="en-US"/>
              </w:rPr>
            </w:pPr>
            <w:r w:rsidRPr="00DD6CFB">
              <w:rPr>
                <w:lang w:eastAsia="en-US"/>
              </w:rPr>
              <w:t>Correction to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541B3" w14:textId="77777777" w:rsidR="004335ED" w:rsidRPr="00DD6CFB" w:rsidRDefault="004335ED" w:rsidP="000D75B4">
            <w:pPr>
              <w:pStyle w:val="TAL"/>
              <w:rPr>
                <w:lang w:eastAsia="en-US"/>
              </w:rPr>
            </w:pPr>
            <w:r w:rsidRPr="00DD6CFB">
              <w:rPr>
                <w:lang w:eastAsia="en-US"/>
              </w:rPr>
              <w:t>15.3.0</w:t>
            </w:r>
          </w:p>
        </w:tc>
      </w:tr>
      <w:tr w:rsidR="004335ED" w:rsidRPr="0031204F" w14:paraId="44A125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186145"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586B35"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5B39B" w14:textId="77777777" w:rsidR="004335ED" w:rsidRPr="00DD6CFB" w:rsidRDefault="004335ED" w:rsidP="000D75B4">
            <w:pPr>
              <w:pStyle w:val="TAL"/>
              <w:rPr>
                <w:lang w:eastAsia="en-US"/>
              </w:rPr>
            </w:pPr>
            <w:r w:rsidRPr="00DD6CFB">
              <w:rPr>
                <w:lang w:eastAsia="en-US"/>
              </w:rPr>
              <w:t>R5-191191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83C1D" w14:textId="77777777" w:rsidR="004335ED" w:rsidRPr="00DD6CFB" w:rsidRDefault="004335ED" w:rsidP="000D75B4">
            <w:pPr>
              <w:pStyle w:val="TAL"/>
              <w:rPr>
                <w:lang w:eastAsia="en-US"/>
              </w:rPr>
            </w:pPr>
            <w:r w:rsidRPr="00DD6CFB">
              <w:rPr>
                <w:lang w:eastAsia="en-US"/>
              </w:rPr>
              <w:t>0538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719A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AFCB8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09652"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SystemInformation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3A72C" w14:textId="77777777" w:rsidR="004335ED" w:rsidRPr="00DD6CFB" w:rsidRDefault="004335ED" w:rsidP="000D75B4">
            <w:pPr>
              <w:pStyle w:val="TAL"/>
              <w:rPr>
                <w:lang w:eastAsia="en-US"/>
              </w:rPr>
            </w:pPr>
            <w:r w:rsidRPr="00DD6CFB">
              <w:rPr>
                <w:lang w:eastAsia="en-US"/>
              </w:rPr>
              <w:t>15.3.0</w:t>
            </w:r>
          </w:p>
        </w:tc>
      </w:tr>
      <w:tr w:rsidR="004335ED" w:rsidRPr="0031204F" w14:paraId="329CAF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D10"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7DC4A4"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D9BB9" w14:textId="77777777" w:rsidR="004335ED" w:rsidRPr="00DD6CFB" w:rsidRDefault="004335ED" w:rsidP="000D75B4">
            <w:pPr>
              <w:pStyle w:val="TAL"/>
              <w:rPr>
                <w:lang w:eastAsia="en-US"/>
              </w:rPr>
            </w:pPr>
            <w:r w:rsidRPr="00DD6CFB">
              <w:rPr>
                <w:lang w:eastAsia="en-US"/>
              </w:rPr>
              <w:t>R5-191192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BE15F" w14:textId="77777777" w:rsidR="004335ED" w:rsidRPr="00DD6CFB" w:rsidRDefault="004335ED" w:rsidP="000D75B4">
            <w:pPr>
              <w:pStyle w:val="TAL"/>
              <w:rPr>
                <w:lang w:eastAsia="en-US"/>
              </w:rPr>
            </w:pPr>
            <w:r w:rsidRPr="00DD6CFB">
              <w:rPr>
                <w:lang w:eastAsia="en-US"/>
              </w:rPr>
              <w:t>0539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81D93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762B4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73403" w14:textId="77777777" w:rsidR="004335ED" w:rsidRPr="00DD6CFB" w:rsidRDefault="004335ED" w:rsidP="000D75B4">
            <w:pPr>
              <w:pStyle w:val="TAL"/>
              <w:rPr>
                <w:lang w:eastAsia="en-US"/>
              </w:rPr>
            </w:pPr>
            <w:r w:rsidRPr="00DD6CFB">
              <w:rPr>
                <w:lang w:eastAsia="en-US"/>
              </w:rPr>
              <w:t>Correction to PUCCH-Config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31C2D" w14:textId="77777777" w:rsidR="004335ED" w:rsidRPr="00DD6CFB" w:rsidRDefault="004335ED" w:rsidP="000D75B4">
            <w:pPr>
              <w:pStyle w:val="TAL"/>
              <w:rPr>
                <w:lang w:eastAsia="en-US"/>
              </w:rPr>
            </w:pPr>
            <w:r w:rsidRPr="00DD6CFB">
              <w:rPr>
                <w:lang w:eastAsia="en-US"/>
              </w:rPr>
              <w:t>15.3.0</w:t>
            </w:r>
          </w:p>
        </w:tc>
      </w:tr>
      <w:tr w:rsidR="004335ED" w:rsidRPr="0031204F" w14:paraId="6964F7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171A07"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4E5815"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95F9CA" w14:textId="77777777" w:rsidR="004335ED" w:rsidRPr="00DD6CFB" w:rsidRDefault="004335ED" w:rsidP="000D75B4">
            <w:pPr>
              <w:pStyle w:val="TAL"/>
              <w:rPr>
                <w:lang w:eastAsia="en-US"/>
              </w:rPr>
            </w:pPr>
            <w:r w:rsidRPr="00DD6CFB">
              <w:rPr>
                <w:lang w:eastAsia="en-US"/>
              </w:rPr>
              <w:t>R5-191193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CA442" w14:textId="77777777" w:rsidR="004335ED" w:rsidRPr="00DD6CFB" w:rsidRDefault="004335ED" w:rsidP="000D75B4">
            <w:pPr>
              <w:pStyle w:val="TAL"/>
              <w:rPr>
                <w:lang w:eastAsia="en-US"/>
              </w:rPr>
            </w:pPr>
            <w:r w:rsidRPr="00DD6CFB">
              <w:rPr>
                <w:lang w:eastAsia="en-US"/>
              </w:rPr>
              <w:t>0540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644B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96873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EB41A" w14:textId="77777777" w:rsidR="004335ED" w:rsidRPr="00DD6CFB" w:rsidRDefault="004335ED" w:rsidP="000D75B4">
            <w:pPr>
              <w:pStyle w:val="TAL"/>
              <w:rPr>
                <w:lang w:eastAsia="en-US"/>
              </w:rPr>
            </w:pPr>
            <w:r w:rsidRPr="00DD6CFB">
              <w:rPr>
                <w:lang w:eastAsia="en-US"/>
              </w:rPr>
              <w:t>Correction to SIB3 and SIB4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04932" w14:textId="77777777" w:rsidR="004335ED" w:rsidRPr="00DD6CFB" w:rsidRDefault="004335ED" w:rsidP="000D75B4">
            <w:pPr>
              <w:pStyle w:val="TAL"/>
              <w:rPr>
                <w:lang w:eastAsia="en-US"/>
              </w:rPr>
            </w:pPr>
            <w:r w:rsidRPr="00DD6CFB">
              <w:rPr>
                <w:lang w:eastAsia="en-US"/>
              </w:rPr>
              <w:t>15.3.0</w:t>
            </w:r>
          </w:p>
        </w:tc>
      </w:tr>
      <w:tr w:rsidR="004335ED" w:rsidRPr="0031204F" w14:paraId="1A45F6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8452BC"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66E485"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597D37" w14:textId="77777777" w:rsidR="004335ED" w:rsidRPr="00DD6CFB" w:rsidRDefault="004335ED" w:rsidP="000D75B4">
            <w:pPr>
              <w:pStyle w:val="TAL"/>
              <w:rPr>
                <w:lang w:eastAsia="en-US"/>
              </w:rPr>
            </w:pPr>
            <w:r w:rsidRPr="00DD6CFB">
              <w:rPr>
                <w:lang w:eastAsia="en-US"/>
              </w:rPr>
              <w:t>R5-191194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5519D" w14:textId="77777777" w:rsidR="004335ED" w:rsidRPr="00DD6CFB" w:rsidRDefault="004335ED" w:rsidP="000D75B4">
            <w:pPr>
              <w:pStyle w:val="TAL"/>
              <w:rPr>
                <w:lang w:eastAsia="en-US"/>
              </w:rPr>
            </w:pPr>
            <w:r w:rsidRPr="00DD6CFB">
              <w:rPr>
                <w:lang w:eastAsia="en-US"/>
              </w:rPr>
              <w:t>0541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8DB7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C73BA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47E842" w14:textId="77777777" w:rsidR="004335ED" w:rsidRPr="00DD6CFB" w:rsidRDefault="004335ED" w:rsidP="000D75B4">
            <w:pPr>
              <w:pStyle w:val="TAL"/>
              <w:rPr>
                <w:lang w:eastAsia="en-US"/>
              </w:rPr>
            </w:pPr>
            <w:r w:rsidRPr="00DD6CFB">
              <w:rPr>
                <w:lang w:eastAsia="en-US"/>
              </w:rPr>
              <w:t>Correction of PUSCH-</w:t>
            </w:r>
            <w:proofErr w:type="spellStart"/>
            <w:r w:rsidRPr="00DD6CFB">
              <w:rPr>
                <w:lang w:eastAsia="en-US"/>
              </w:rPr>
              <w:t>TimeDomainResourceAllocationList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5F21D" w14:textId="77777777" w:rsidR="004335ED" w:rsidRPr="00DD6CFB" w:rsidRDefault="004335ED" w:rsidP="000D75B4">
            <w:pPr>
              <w:pStyle w:val="TAL"/>
              <w:rPr>
                <w:lang w:eastAsia="en-US"/>
              </w:rPr>
            </w:pPr>
            <w:r w:rsidRPr="00DD6CFB">
              <w:rPr>
                <w:lang w:eastAsia="en-US"/>
              </w:rPr>
              <w:t>15.3.0</w:t>
            </w:r>
          </w:p>
        </w:tc>
      </w:tr>
      <w:tr w:rsidR="004335ED" w:rsidRPr="0031204F" w14:paraId="713140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12A1BB"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D33B5B"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98E349" w14:textId="77777777" w:rsidR="004335ED" w:rsidRPr="00DD6CFB" w:rsidRDefault="004335ED" w:rsidP="000D75B4">
            <w:pPr>
              <w:pStyle w:val="TAL"/>
              <w:rPr>
                <w:lang w:eastAsia="en-US"/>
              </w:rPr>
            </w:pPr>
            <w:r w:rsidRPr="00DD6CFB">
              <w:rPr>
                <w:lang w:eastAsia="en-US"/>
              </w:rPr>
              <w:t>R5-191195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41719" w14:textId="77777777" w:rsidR="004335ED" w:rsidRPr="00DD6CFB" w:rsidRDefault="004335ED" w:rsidP="000D75B4">
            <w:pPr>
              <w:pStyle w:val="TAL"/>
              <w:rPr>
                <w:lang w:eastAsia="en-US"/>
              </w:rPr>
            </w:pPr>
            <w:r w:rsidRPr="00DD6CFB">
              <w:rPr>
                <w:lang w:eastAsia="en-US"/>
              </w:rPr>
              <w:t>0542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07010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BF7FE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B6FC7" w14:textId="77777777" w:rsidR="004335ED" w:rsidRPr="00DD6CFB" w:rsidRDefault="004335ED" w:rsidP="000D75B4">
            <w:pPr>
              <w:pStyle w:val="TAL"/>
              <w:rPr>
                <w:lang w:eastAsia="en-US"/>
              </w:rPr>
            </w:pPr>
            <w:r w:rsidRPr="00DD6CFB">
              <w:rPr>
                <w:lang w:eastAsia="en-US"/>
              </w:rPr>
              <w:t>Corrections and clarifications regarding DCI formats 0_1 and 1_1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0679" w14:textId="77777777" w:rsidR="004335ED" w:rsidRPr="00DD6CFB" w:rsidRDefault="004335ED" w:rsidP="000D75B4">
            <w:pPr>
              <w:pStyle w:val="TAL"/>
              <w:rPr>
                <w:lang w:eastAsia="en-US"/>
              </w:rPr>
            </w:pPr>
            <w:r w:rsidRPr="00DD6CFB">
              <w:rPr>
                <w:lang w:eastAsia="en-US"/>
              </w:rPr>
              <w:t>15.3.0</w:t>
            </w:r>
          </w:p>
        </w:tc>
      </w:tr>
      <w:tr w:rsidR="004335ED" w:rsidRPr="0031204F" w14:paraId="656CA7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8161CE"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91C4F9"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3E5395" w14:textId="77777777" w:rsidR="004335ED" w:rsidRPr="00DD6CFB" w:rsidRDefault="004335ED" w:rsidP="000D75B4">
            <w:pPr>
              <w:pStyle w:val="TAL"/>
              <w:rPr>
                <w:lang w:eastAsia="en-US"/>
              </w:rPr>
            </w:pPr>
            <w:r w:rsidRPr="00DD6CFB">
              <w:rPr>
                <w:lang w:eastAsia="en-US"/>
              </w:rPr>
              <w:t>R5-191219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4DC6" w14:textId="77777777" w:rsidR="004335ED" w:rsidRPr="00DD6CFB" w:rsidRDefault="004335ED" w:rsidP="000D75B4">
            <w:pPr>
              <w:pStyle w:val="TAL"/>
              <w:rPr>
                <w:lang w:eastAsia="en-US"/>
              </w:rPr>
            </w:pPr>
            <w:r w:rsidRPr="00DD6CFB">
              <w:rPr>
                <w:lang w:eastAsia="en-US"/>
              </w:rPr>
              <w:t>0545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C98C2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13A61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790FB" w14:textId="77777777" w:rsidR="004335ED" w:rsidRPr="00DD6CFB" w:rsidRDefault="004335ED" w:rsidP="000D75B4">
            <w:pPr>
              <w:pStyle w:val="TAL"/>
              <w:rPr>
                <w:lang w:eastAsia="en-US"/>
              </w:rPr>
            </w:pPr>
            <w:r w:rsidRPr="00DD6CFB">
              <w:rPr>
                <w:lang w:eastAsia="en-US"/>
              </w:rPr>
              <w:t>Updates to Authentication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B1BE" w14:textId="77777777" w:rsidR="004335ED" w:rsidRPr="00DD6CFB" w:rsidRDefault="004335ED" w:rsidP="000D75B4">
            <w:pPr>
              <w:pStyle w:val="TAL"/>
              <w:rPr>
                <w:lang w:eastAsia="en-US"/>
              </w:rPr>
            </w:pPr>
            <w:r w:rsidRPr="00DD6CFB">
              <w:rPr>
                <w:lang w:eastAsia="en-US"/>
              </w:rPr>
              <w:t>15.3.0</w:t>
            </w:r>
          </w:p>
        </w:tc>
      </w:tr>
      <w:tr w:rsidR="004335ED" w:rsidRPr="0031204F" w14:paraId="0B549AA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65C5A4"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5BD522"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C47CE" w14:textId="77777777" w:rsidR="004335ED" w:rsidRPr="00DD6CFB" w:rsidRDefault="004335ED" w:rsidP="000D75B4">
            <w:pPr>
              <w:pStyle w:val="TAL"/>
              <w:rPr>
                <w:lang w:eastAsia="en-US"/>
              </w:rPr>
            </w:pPr>
            <w:r w:rsidRPr="00DD6CFB">
              <w:rPr>
                <w:lang w:eastAsia="en-US"/>
              </w:rPr>
              <w:t>R5-191220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B6421" w14:textId="77777777" w:rsidR="004335ED" w:rsidRPr="00DD6CFB" w:rsidRDefault="004335ED" w:rsidP="000D75B4">
            <w:pPr>
              <w:pStyle w:val="TAL"/>
              <w:rPr>
                <w:lang w:eastAsia="en-US"/>
              </w:rPr>
            </w:pPr>
            <w:r w:rsidRPr="00DD6CFB">
              <w:rPr>
                <w:lang w:eastAsia="en-US"/>
              </w:rPr>
              <w:t>0546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AD2BF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7C84D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FF090" w14:textId="77777777" w:rsidR="004335ED" w:rsidRPr="00DD6CFB" w:rsidRDefault="004335ED" w:rsidP="000D75B4">
            <w:pPr>
              <w:pStyle w:val="TAL"/>
              <w:rPr>
                <w:lang w:eastAsia="en-US"/>
              </w:rPr>
            </w:pPr>
            <w:r w:rsidRPr="00DD6CFB">
              <w:rPr>
                <w:lang w:eastAsia="en-US"/>
              </w:rPr>
              <w:t>Updates to Configuration Update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C8559" w14:textId="77777777" w:rsidR="004335ED" w:rsidRPr="00DD6CFB" w:rsidRDefault="004335ED" w:rsidP="000D75B4">
            <w:pPr>
              <w:pStyle w:val="TAL"/>
              <w:rPr>
                <w:lang w:eastAsia="en-US"/>
              </w:rPr>
            </w:pPr>
            <w:r w:rsidRPr="00DD6CFB">
              <w:rPr>
                <w:lang w:eastAsia="en-US"/>
              </w:rPr>
              <w:t>15.3.0</w:t>
            </w:r>
          </w:p>
        </w:tc>
      </w:tr>
      <w:tr w:rsidR="004335ED" w:rsidRPr="0031204F" w14:paraId="553FFE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BD9AC3"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E6F71E"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104A" w14:textId="77777777" w:rsidR="004335ED" w:rsidRPr="00DD6CFB" w:rsidRDefault="004335ED" w:rsidP="000D75B4">
            <w:pPr>
              <w:pStyle w:val="TAL"/>
              <w:rPr>
                <w:lang w:eastAsia="en-US"/>
              </w:rPr>
            </w:pPr>
            <w:r w:rsidRPr="00DD6CFB">
              <w:rPr>
                <w:lang w:eastAsia="en-US"/>
              </w:rPr>
              <w:t>R5-191221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4D149" w14:textId="77777777" w:rsidR="004335ED" w:rsidRPr="00DD6CFB" w:rsidRDefault="004335ED" w:rsidP="000D75B4">
            <w:pPr>
              <w:pStyle w:val="TAL"/>
              <w:rPr>
                <w:lang w:eastAsia="en-US"/>
              </w:rPr>
            </w:pPr>
            <w:r w:rsidRPr="00DD6CFB">
              <w:rPr>
                <w:lang w:eastAsia="en-US"/>
              </w:rPr>
              <w:t>0547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CD8E4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8DCF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1C407" w14:textId="77777777" w:rsidR="004335ED" w:rsidRPr="00DD6CFB" w:rsidRDefault="004335ED" w:rsidP="000D75B4">
            <w:pPr>
              <w:pStyle w:val="TAL"/>
              <w:rPr>
                <w:lang w:eastAsia="en-US"/>
              </w:rPr>
            </w:pPr>
            <w:r w:rsidRPr="00DD6CFB">
              <w:rPr>
                <w:lang w:eastAsia="en-US"/>
              </w:rPr>
              <w:t>Updates to De-registration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A0148" w14:textId="77777777" w:rsidR="004335ED" w:rsidRPr="00DD6CFB" w:rsidRDefault="004335ED" w:rsidP="000D75B4">
            <w:pPr>
              <w:pStyle w:val="TAL"/>
              <w:rPr>
                <w:lang w:eastAsia="en-US"/>
              </w:rPr>
            </w:pPr>
            <w:r w:rsidRPr="00DD6CFB">
              <w:rPr>
                <w:lang w:eastAsia="en-US"/>
              </w:rPr>
              <w:t>15.3.0</w:t>
            </w:r>
          </w:p>
        </w:tc>
      </w:tr>
      <w:tr w:rsidR="004335ED" w:rsidRPr="0031204F" w14:paraId="64B1A9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170C73"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455B96"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77217" w14:textId="77777777" w:rsidR="004335ED" w:rsidRPr="00DD6CFB" w:rsidRDefault="004335ED" w:rsidP="000D75B4">
            <w:pPr>
              <w:pStyle w:val="TAL"/>
              <w:rPr>
                <w:lang w:eastAsia="en-US"/>
              </w:rPr>
            </w:pPr>
            <w:r w:rsidRPr="00DD6CFB">
              <w:rPr>
                <w:lang w:eastAsia="en-US"/>
              </w:rPr>
              <w:t>R5-191222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0CC13" w14:textId="77777777" w:rsidR="004335ED" w:rsidRPr="00DD6CFB" w:rsidRDefault="004335ED" w:rsidP="000D75B4">
            <w:pPr>
              <w:pStyle w:val="TAL"/>
              <w:rPr>
                <w:lang w:eastAsia="en-US"/>
              </w:rPr>
            </w:pPr>
            <w:r w:rsidRPr="00DD6CFB">
              <w:rPr>
                <w:lang w:eastAsia="en-US"/>
              </w:rPr>
              <w:t>0548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E1C81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C54C3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955CA" w14:textId="77777777" w:rsidR="004335ED" w:rsidRPr="00DD6CFB" w:rsidRDefault="004335ED" w:rsidP="000D75B4">
            <w:pPr>
              <w:pStyle w:val="TAL"/>
              <w:rPr>
                <w:lang w:eastAsia="en-US"/>
              </w:rPr>
            </w:pPr>
            <w:r w:rsidRPr="00DD6CFB">
              <w:rPr>
                <w:lang w:eastAsia="en-US"/>
              </w:rPr>
              <w:t>Updates to NAS transport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CD344" w14:textId="77777777" w:rsidR="004335ED" w:rsidRPr="00DD6CFB" w:rsidRDefault="004335ED" w:rsidP="000D75B4">
            <w:pPr>
              <w:pStyle w:val="TAL"/>
              <w:rPr>
                <w:lang w:eastAsia="en-US"/>
              </w:rPr>
            </w:pPr>
            <w:r w:rsidRPr="00DD6CFB">
              <w:rPr>
                <w:lang w:eastAsia="en-US"/>
              </w:rPr>
              <w:t>15.3.0</w:t>
            </w:r>
          </w:p>
        </w:tc>
      </w:tr>
      <w:tr w:rsidR="004335ED" w:rsidRPr="0031204F" w14:paraId="70CDE1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D2A03C" w14:textId="77777777" w:rsidR="004335ED" w:rsidRPr="00DD6CFB" w:rsidRDefault="004335ED" w:rsidP="000D75B4">
            <w:pPr>
              <w:pStyle w:val="TAL"/>
              <w:rPr>
                <w:lang w:eastAsia="en-US"/>
              </w:rPr>
            </w:pPr>
            <w:r w:rsidRPr="00DD6CFB">
              <w:rPr>
                <w:lang w:eastAsia="en-US"/>
              </w:rPr>
              <w:lastRenderedPageBreak/>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59CB0E"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CFA6D6" w14:textId="77777777" w:rsidR="004335ED" w:rsidRPr="00DD6CFB" w:rsidRDefault="004335ED" w:rsidP="000D75B4">
            <w:pPr>
              <w:pStyle w:val="TAL"/>
              <w:rPr>
                <w:lang w:eastAsia="en-US"/>
              </w:rPr>
            </w:pPr>
            <w:r w:rsidRPr="00DD6CFB">
              <w:rPr>
                <w:lang w:eastAsia="en-US"/>
              </w:rPr>
              <w:t>R5-191223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035E9" w14:textId="77777777" w:rsidR="004335ED" w:rsidRPr="00DD6CFB" w:rsidRDefault="004335ED" w:rsidP="000D75B4">
            <w:pPr>
              <w:pStyle w:val="TAL"/>
              <w:rPr>
                <w:lang w:eastAsia="en-US"/>
              </w:rPr>
            </w:pPr>
            <w:r w:rsidRPr="00DD6CFB">
              <w:rPr>
                <w:lang w:eastAsia="en-US"/>
              </w:rPr>
              <w:t>0549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1012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757F3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9E6993" w14:textId="77777777" w:rsidR="004335ED" w:rsidRPr="00DD6CFB" w:rsidRDefault="004335ED" w:rsidP="000D75B4">
            <w:pPr>
              <w:pStyle w:val="TAL"/>
              <w:rPr>
                <w:lang w:eastAsia="en-US"/>
              </w:rPr>
            </w:pPr>
            <w:r w:rsidRPr="00DD6CFB">
              <w:rPr>
                <w:lang w:eastAsia="en-US"/>
              </w:rPr>
              <w:t>Updates to PDU session establishment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50B44" w14:textId="77777777" w:rsidR="004335ED" w:rsidRPr="00DD6CFB" w:rsidRDefault="004335ED" w:rsidP="000D75B4">
            <w:pPr>
              <w:pStyle w:val="TAL"/>
              <w:rPr>
                <w:lang w:eastAsia="en-US"/>
              </w:rPr>
            </w:pPr>
            <w:r w:rsidRPr="00DD6CFB">
              <w:rPr>
                <w:lang w:eastAsia="en-US"/>
              </w:rPr>
              <w:t>15.3.0</w:t>
            </w:r>
          </w:p>
        </w:tc>
      </w:tr>
      <w:tr w:rsidR="004335ED" w:rsidRPr="0031204F" w14:paraId="44A42D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51F03B"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79C865"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09B70B" w14:textId="77777777" w:rsidR="004335ED" w:rsidRPr="00DD6CFB" w:rsidRDefault="004335ED" w:rsidP="000D75B4">
            <w:pPr>
              <w:pStyle w:val="TAL"/>
              <w:rPr>
                <w:lang w:eastAsia="en-US"/>
              </w:rPr>
            </w:pPr>
            <w:r w:rsidRPr="00DD6CFB">
              <w:rPr>
                <w:lang w:eastAsia="en-US"/>
              </w:rPr>
              <w:t>R5-191224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FC722" w14:textId="77777777" w:rsidR="004335ED" w:rsidRPr="00DD6CFB" w:rsidRDefault="004335ED" w:rsidP="000D75B4">
            <w:pPr>
              <w:pStyle w:val="TAL"/>
              <w:rPr>
                <w:lang w:eastAsia="en-US"/>
              </w:rPr>
            </w:pPr>
            <w:r w:rsidRPr="00DD6CFB">
              <w:rPr>
                <w:lang w:eastAsia="en-US"/>
              </w:rPr>
              <w:t>0550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74EA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A12B5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89E2B" w14:textId="77777777" w:rsidR="004335ED" w:rsidRPr="00DD6CFB" w:rsidRDefault="004335ED" w:rsidP="000D75B4">
            <w:pPr>
              <w:pStyle w:val="TAL"/>
              <w:rPr>
                <w:lang w:eastAsia="en-US"/>
              </w:rPr>
            </w:pPr>
            <w:r w:rsidRPr="00DD6CFB">
              <w:rPr>
                <w:lang w:eastAsia="en-US"/>
              </w:rPr>
              <w:t>Updates to PDU session modification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8B13C" w14:textId="77777777" w:rsidR="004335ED" w:rsidRPr="00DD6CFB" w:rsidRDefault="004335ED" w:rsidP="000D75B4">
            <w:pPr>
              <w:pStyle w:val="TAL"/>
              <w:rPr>
                <w:lang w:eastAsia="en-US"/>
              </w:rPr>
            </w:pPr>
            <w:r w:rsidRPr="00DD6CFB">
              <w:rPr>
                <w:lang w:eastAsia="en-US"/>
              </w:rPr>
              <w:t>15.3.0</w:t>
            </w:r>
          </w:p>
        </w:tc>
      </w:tr>
      <w:tr w:rsidR="004335ED" w:rsidRPr="0031204F" w14:paraId="5EBD0B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82C2D9"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79F24C"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5123ED" w14:textId="77777777" w:rsidR="004335ED" w:rsidRPr="00DD6CFB" w:rsidRDefault="004335ED" w:rsidP="000D75B4">
            <w:pPr>
              <w:pStyle w:val="TAL"/>
              <w:rPr>
                <w:lang w:eastAsia="en-US"/>
              </w:rPr>
            </w:pPr>
            <w:r w:rsidRPr="00DD6CFB">
              <w:rPr>
                <w:lang w:eastAsia="en-US"/>
              </w:rPr>
              <w:t>R5-191225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C1E88" w14:textId="77777777" w:rsidR="004335ED" w:rsidRPr="00DD6CFB" w:rsidRDefault="004335ED" w:rsidP="000D75B4">
            <w:pPr>
              <w:pStyle w:val="TAL"/>
              <w:rPr>
                <w:lang w:eastAsia="en-US"/>
              </w:rPr>
            </w:pPr>
            <w:r w:rsidRPr="00DD6CFB">
              <w:rPr>
                <w:lang w:eastAsia="en-US"/>
              </w:rPr>
              <w:t>0551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8BFC4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5B1F5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D3E3D" w14:textId="77777777" w:rsidR="004335ED" w:rsidRPr="00DD6CFB" w:rsidRDefault="004335ED" w:rsidP="000D75B4">
            <w:pPr>
              <w:pStyle w:val="TAL"/>
              <w:rPr>
                <w:lang w:eastAsia="en-US"/>
              </w:rPr>
            </w:pPr>
            <w:r w:rsidRPr="00DD6CFB">
              <w:rPr>
                <w:lang w:eastAsia="en-US"/>
              </w:rPr>
              <w:t>Updates to PDU session release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9A5DD" w14:textId="77777777" w:rsidR="004335ED" w:rsidRPr="00DD6CFB" w:rsidRDefault="004335ED" w:rsidP="000D75B4">
            <w:pPr>
              <w:pStyle w:val="TAL"/>
              <w:rPr>
                <w:lang w:eastAsia="en-US"/>
              </w:rPr>
            </w:pPr>
            <w:r w:rsidRPr="00DD6CFB">
              <w:rPr>
                <w:lang w:eastAsia="en-US"/>
              </w:rPr>
              <w:t>15.3.0</w:t>
            </w:r>
          </w:p>
        </w:tc>
      </w:tr>
      <w:tr w:rsidR="004335ED" w:rsidRPr="0031204F" w14:paraId="7D4402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670754"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90D525"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DA5B0" w14:textId="77777777" w:rsidR="004335ED" w:rsidRPr="00DD6CFB" w:rsidRDefault="004335ED" w:rsidP="000D75B4">
            <w:pPr>
              <w:pStyle w:val="TAL"/>
              <w:rPr>
                <w:lang w:eastAsia="en-US"/>
              </w:rPr>
            </w:pPr>
            <w:r w:rsidRPr="00DD6CFB">
              <w:rPr>
                <w:lang w:eastAsia="en-US"/>
              </w:rPr>
              <w:t>R5-191226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A2215" w14:textId="77777777" w:rsidR="004335ED" w:rsidRPr="00DD6CFB" w:rsidRDefault="004335ED" w:rsidP="000D75B4">
            <w:pPr>
              <w:pStyle w:val="TAL"/>
              <w:rPr>
                <w:lang w:eastAsia="en-US"/>
              </w:rPr>
            </w:pPr>
            <w:r w:rsidRPr="00DD6CFB">
              <w:rPr>
                <w:lang w:eastAsia="en-US"/>
              </w:rPr>
              <w:t>0552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5A74F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4612F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F1B5" w14:textId="77777777" w:rsidR="004335ED" w:rsidRPr="00DD6CFB" w:rsidRDefault="004335ED" w:rsidP="000D75B4">
            <w:pPr>
              <w:pStyle w:val="TAL"/>
              <w:rPr>
                <w:lang w:eastAsia="en-US"/>
              </w:rPr>
            </w:pPr>
            <w:r w:rsidRPr="00DD6CFB">
              <w:rPr>
                <w:lang w:eastAsia="en-US"/>
              </w:rPr>
              <w:t>Updates to Registration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28925" w14:textId="77777777" w:rsidR="004335ED" w:rsidRPr="00DD6CFB" w:rsidRDefault="004335ED" w:rsidP="000D75B4">
            <w:pPr>
              <w:pStyle w:val="TAL"/>
              <w:rPr>
                <w:lang w:eastAsia="en-US"/>
              </w:rPr>
            </w:pPr>
            <w:r w:rsidRPr="00DD6CFB">
              <w:rPr>
                <w:lang w:eastAsia="en-US"/>
              </w:rPr>
              <w:t>15.3.0</w:t>
            </w:r>
          </w:p>
        </w:tc>
      </w:tr>
      <w:tr w:rsidR="004335ED" w:rsidRPr="0031204F" w14:paraId="51611D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208280"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3B438A"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9AD335" w14:textId="77777777" w:rsidR="004335ED" w:rsidRPr="00DD6CFB" w:rsidRDefault="004335ED" w:rsidP="000D75B4">
            <w:pPr>
              <w:pStyle w:val="TAL"/>
              <w:rPr>
                <w:lang w:eastAsia="en-US"/>
              </w:rPr>
            </w:pPr>
            <w:r w:rsidRPr="00DD6CFB">
              <w:rPr>
                <w:lang w:eastAsia="en-US"/>
              </w:rPr>
              <w:t>R5-191227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57C6F" w14:textId="77777777" w:rsidR="004335ED" w:rsidRPr="00DD6CFB" w:rsidRDefault="004335ED" w:rsidP="000D75B4">
            <w:pPr>
              <w:pStyle w:val="TAL"/>
              <w:rPr>
                <w:lang w:eastAsia="en-US"/>
              </w:rPr>
            </w:pPr>
            <w:r w:rsidRPr="00DD6CFB">
              <w:rPr>
                <w:lang w:eastAsia="en-US"/>
              </w:rPr>
              <w:t>0553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A3829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6CE8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BCDBF1" w14:textId="77777777" w:rsidR="004335ED" w:rsidRPr="00DD6CFB" w:rsidRDefault="004335ED" w:rsidP="000D75B4">
            <w:pPr>
              <w:pStyle w:val="TAL"/>
              <w:rPr>
                <w:lang w:eastAsia="en-US"/>
              </w:rPr>
            </w:pPr>
            <w:r w:rsidRPr="00DD6CFB">
              <w:rPr>
                <w:lang w:eastAsia="en-US"/>
              </w:rPr>
              <w:t>Updates to Security Mode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856B" w14:textId="77777777" w:rsidR="004335ED" w:rsidRPr="00DD6CFB" w:rsidRDefault="004335ED" w:rsidP="000D75B4">
            <w:pPr>
              <w:pStyle w:val="TAL"/>
              <w:rPr>
                <w:lang w:eastAsia="en-US"/>
              </w:rPr>
            </w:pPr>
            <w:r w:rsidRPr="00DD6CFB">
              <w:rPr>
                <w:lang w:eastAsia="en-US"/>
              </w:rPr>
              <w:t>15.3.0</w:t>
            </w:r>
          </w:p>
        </w:tc>
      </w:tr>
      <w:tr w:rsidR="004335ED" w:rsidRPr="0031204F" w14:paraId="119302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BC84D0"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3FE8EA"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7528B" w14:textId="77777777" w:rsidR="004335ED" w:rsidRPr="00DD6CFB" w:rsidRDefault="004335ED" w:rsidP="000D75B4">
            <w:pPr>
              <w:pStyle w:val="TAL"/>
              <w:rPr>
                <w:lang w:eastAsia="en-US"/>
              </w:rPr>
            </w:pPr>
            <w:r w:rsidRPr="00DD6CFB">
              <w:rPr>
                <w:lang w:eastAsia="en-US"/>
              </w:rPr>
              <w:t>R5-191228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669F2" w14:textId="77777777" w:rsidR="004335ED" w:rsidRPr="00DD6CFB" w:rsidRDefault="004335ED" w:rsidP="000D75B4">
            <w:pPr>
              <w:pStyle w:val="TAL"/>
              <w:rPr>
                <w:lang w:eastAsia="en-US"/>
              </w:rPr>
            </w:pPr>
            <w:r w:rsidRPr="00DD6CFB">
              <w:rPr>
                <w:lang w:eastAsia="en-US"/>
              </w:rPr>
              <w:t>0554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9B65B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9B1B8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C5E17" w14:textId="77777777" w:rsidR="004335ED" w:rsidRPr="00DD6CFB" w:rsidRDefault="004335ED" w:rsidP="000D75B4">
            <w:pPr>
              <w:pStyle w:val="TAL"/>
              <w:rPr>
                <w:lang w:eastAsia="en-US"/>
              </w:rPr>
            </w:pPr>
            <w:r w:rsidRPr="00DD6CFB">
              <w:rPr>
                <w:lang w:eastAsia="en-US"/>
              </w:rPr>
              <w:t>Updates to Security Protected 5GS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273D9" w14:textId="77777777" w:rsidR="004335ED" w:rsidRPr="00DD6CFB" w:rsidRDefault="004335ED" w:rsidP="000D75B4">
            <w:pPr>
              <w:pStyle w:val="TAL"/>
              <w:rPr>
                <w:lang w:eastAsia="en-US"/>
              </w:rPr>
            </w:pPr>
            <w:r w:rsidRPr="00DD6CFB">
              <w:rPr>
                <w:lang w:eastAsia="en-US"/>
              </w:rPr>
              <w:t>15.3.0</w:t>
            </w:r>
          </w:p>
        </w:tc>
      </w:tr>
      <w:tr w:rsidR="004335ED" w:rsidRPr="0031204F" w14:paraId="773072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D205F0"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3AB44F"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2418A9" w14:textId="77777777" w:rsidR="004335ED" w:rsidRPr="00DD6CFB" w:rsidRDefault="004335ED" w:rsidP="000D75B4">
            <w:pPr>
              <w:pStyle w:val="TAL"/>
              <w:rPr>
                <w:lang w:eastAsia="en-US"/>
              </w:rPr>
            </w:pPr>
            <w:r w:rsidRPr="00DD6CFB">
              <w:rPr>
                <w:lang w:eastAsia="en-US"/>
              </w:rPr>
              <w:t>R5-191229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2DCB1" w14:textId="77777777" w:rsidR="004335ED" w:rsidRPr="00DD6CFB" w:rsidRDefault="004335ED" w:rsidP="000D75B4">
            <w:pPr>
              <w:pStyle w:val="TAL"/>
              <w:rPr>
                <w:lang w:eastAsia="en-US"/>
              </w:rPr>
            </w:pPr>
            <w:r w:rsidRPr="00DD6CFB">
              <w:rPr>
                <w:lang w:eastAsia="en-US"/>
              </w:rPr>
              <w:t>0555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94F3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10AD7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ADEA8" w14:textId="77777777" w:rsidR="004335ED" w:rsidRPr="00DD6CFB" w:rsidRDefault="004335ED" w:rsidP="000D75B4">
            <w:pPr>
              <w:pStyle w:val="TAL"/>
              <w:rPr>
                <w:lang w:eastAsia="en-US"/>
              </w:rPr>
            </w:pPr>
            <w:r w:rsidRPr="00DD6CFB">
              <w:rPr>
                <w:lang w:eastAsia="en-US"/>
              </w:rPr>
              <w:t>Updates to Service Request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CB09E" w14:textId="77777777" w:rsidR="004335ED" w:rsidRPr="00DD6CFB" w:rsidRDefault="004335ED" w:rsidP="000D75B4">
            <w:pPr>
              <w:pStyle w:val="TAL"/>
              <w:rPr>
                <w:lang w:eastAsia="en-US"/>
              </w:rPr>
            </w:pPr>
            <w:r w:rsidRPr="00DD6CFB">
              <w:rPr>
                <w:lang w:eastAsia="en-US"/>
              </w:rPr>
              <w:t>15.3.0</w:t>
            </w:r>
          </w:p>
        </w:tc>
      </w:tr>
      <w:tr w:rsidR="004335ED" w:rsidRPr="0031204F" w14:paraId="434974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9A9980"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FF7E2A"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981A14" w14:textId="77777777" w:rsidR="004335ED" w:rsidRPr="00DD6CFB" w:rsidRDefault="004335ED" w:rsidP="000D75B4">
            <w:pPr>
              <w:pStyle w:val="TAL"/>
              <w:rPr>
                <w:lang w:eastAsia="en-US"/>
              </w:rPr>
            </w:pPr>
            <w:r w:rsidRPr="00DD6CFB">
              <w:rPr>
                <w:lang w:eastAsia="en-US"/>
              </w:rPr>
              <w:t>R5-191233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D3ED1" w14:textId="77777777" w:rsidR="004335ED" w:rsidRPr="00DD6CFB" w:rsidRDefault="004335ED" w:rsidP="000D75B4">
            <w:pPr>
              <w:pStyle w:val="TAL"/>
              <w:rPr>
                <w:lang w:eastAsia="en-US"/>
              </w:rPr>
            </w:pPr>
            <w:r w:rsidRPr="00DD6CFB">
              <w:rPr>
                <w:lang w:eastAsia="en-US"/>
              </w:rPr>
              <w:t>0556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CFB1B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E09E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A69E0" w14:textId="77777777" w:rsidR="004335ED" w:rsidRPr="00DD6CFB" w:rsidRDefault="004335ED" w:rsidP="000D75B4">
            <w:pPr>
              <w:pStyle w:val="TAL"/>
              <w:rPr>
                <w:lang w:eastAsia="en-US"/>
              </w:rPr>
            </w:pPr>
            <w:r w:rsidRPr="00DD6CFB">
              <w:rPr>
                <w:lang w:eastAsia="en-US"/>
              </w:rPr>
              <w:t>Update IE BWP-Id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C843A" w14:textId="77777777" w:rsidR="004335ED" w:rsidRPr="00DD6CFB" w:rsidRDefault="004335ED" w:rsidP="000D75B4">
            <w:pPr>
              <w:pStyle w:val="TAL"/>
              <w:rPr>
                <w:lang w:eastAsia="en-US"/>
              </w:rPr>
            </w:pPr>
            <w:r w:rsidRPr="00DD6CFB">
              <w:rPr>
                <w:lang w:eastAsia="en-US"/>
              </w:rPr>
              <w:t>15.3.0</w:t>
            </w:r>
          </w:p>
        </w:tc>
      </w:tr>
      <w:tr w:rsidR="004335ED" w:rsidRPr="0031204F" w14:paraId="387548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01348C"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49E43B"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C59190" w14:textId="77777777" w:rsidR="004335ED" w:rsidRPr="00DD6CFB" w:rsidRDefault="004335ED" w:rsidP="000D75B4">
            <w:pPr>
              <w:pStyle w:val="TAL"/>
              <w:rPr>
                <w:lang w:eastAsia="en-US"/>
              </w:rPr>
            </w:pPr>
            <w:r w:rsidRPr="00DD6CFB">
              <w:rPr>
                <w:lang w:eastAsia="en-US"/>
              </w:rPr>
              <w:t>R5-191234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0AF8" w14:textId="77777777" w:rsidR="004335ED" w:rsidRPr="00DD6CFB" w:rsidRDefault="004335ED" w:rsidP="000D75B4">
            <w:pPr>
              <w:pStyle w:val="TAL"/>
              <w:rPr>
                <w:lang w:eastAsia="en-US"/>
              </w:rPr>
            </w:pPr>
            <w:r w:rsidRPr="00DD6CFB">
              <w:rPr>
                <w:lang w:eastAsia="en-US"/>
              </w:rPr>
              <w:t>0557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A794C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511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4B8F90"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RejectWaitTime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72D6" w14:textId="77777777" w:rsidR="004335ED" w:rsidRPr="00DD6CFB" w:rsidRDefault="004335ED" w:rsidP="000D75B4">
            <w:pPr>
              <w:pStyle w:val="TAL"/>
              <w:rPr>
                <w:lang w:eastAsia="en-US"/>
              </w:rPr>
            </w:pPr>
            <w:r w:rsidRPr="00DD6CFB">
              <w:rPr>
                <w:lang w:eastAsia="en-US"/>
              </w:rPr>
              <w:t>15.3.0</w:t>
            </w:r>
          </w:p>
        </w:tc>
      </w:tr>
      <w:tr w:rsidR="004335ED" w:rsidRPr="0031204F" w14:paraId="4D4402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671D91"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E5F31B"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AC2BD2" w14:textId="77777777" w:rsidR="004335ED" w:rsidRPr="00DD6CFB" w:rsidRDefault="004335ED" w:rsidP="000D75B4">
            <w:pPr>
              <w:pStyle w:val="TAL"/>
              <w:rPr>
                <w:lang w:eastAsia="en-US"/>
              </w:rPr>
            </w:pPr>
            <w:r w:rsidRPr="00DD6CFB">
              <w:rPr>
                <w:lang w:eastAsia="en-US"/>
              </w:rPr>
              <w:t>R5-191235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A0F66" w14:textId="77777777" w:rsidR="004335ED" w:rsidRPr="00DD6CFB" w:rsidRDefault="004335ED" w:rsidP="000D75B4">
            <w:pPr>
              <w:pStyle w:val="TAL"/>
              <w:rPr>
                <w:lang w:eastAsia="en-US"/>
              </w:rPr>
            </w:pPr>
            <w:r w:rsidRPr="00DD6CFB">
              <w:rPr>
                <w:lang w:eastAsia="en-US"/>
              </w:rPr>
              <w:t>0558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D9C6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F6589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24B2A"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ShortMAC</w:t>
            </w:r>
            <w:proofErr w:type="spellEnd"/>
            <w:r w:rsidRPr="00DD6CFB">
              <w:rPr>
                <w:lang w:eastAsia="en-US"/>
              </w:rPr>
              <w: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A52B6" w14:textId="77777777" w:rsidR="004335ED" w:rsidRPr="00DD6CFB" w:rsidRDefault="004335ED" w:rsidP="000D75B4">
            <w:pPr>
              <w:pStyle w:val="TAL"/>
              <w:rPr>
                <w:lang w:eastAsia="en-US"/>
              </w:rPr>
            </w:pPr>
            <w:r w:rsidRPr="00DD6CFB">
              <w:rPr>
                <w:lang w:eastAsia="en-US"/>
              </w:rPr>
              <w:t>15.3.0</w:t>
            </w:r>
          </w:p>
        </w:tc>
      </w:tr>
      <w:tr w:rsidR="004335ED" w:rsidRPr="0031204F" w14:paraId="5B6336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2AA305"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BCC8CB"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FBC48" w14:textId="77777777" w:rsidR="004335ED" w:rsidRPr="00DD6CFB" w:rsidRDefault="004335ED" w:rsidP="000D75B4">
            <w:pPr>
              <w:pStyle w:val="TAL"/>
              <w:rPr>
                <w:lang w:eastAsia="en-US"/>
              </w:rPr>
            </w:pPr>
            <w:r w:rsidRPr="00DD6CFB">
              <w:rPr>
                <w:lang w:eastAsia="en-US"/>
              </w:rPr>
              <w:t>R5-191236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6FA42" w14:textId="77777777" w:rsidR="004335ED" w:rsidRPr="00DD6CFB" w:rsidRDefault="004335ED" w:rsidP="000D75B4">
            <w:pPr>
              <w:pStyle w:val="TAL"/>
              <w:rPr>
                <w:lang w:eastAsia="en-US"/>
              </w:rPr>
            </w:pPr>
            <w:r w:rsidRPr="00DD6CFB">
              <w:rPr>
                <w:lang w:eastAsia="en-US"/>
              </w:rPr>
              <w:t>0559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BA99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75EA1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30F5C" w14:textId="77777777" w:rsidR="004335ED" w:rsidRPr="00DD6CFB" w:rsidRDefault="004335ED" w:rsidP="000D75B4">
            <w:pPr>
              <w:pStyle w:val="TAL"/>
              <w:rPr>
                <w:lang w:eastAsia="en-US"/>
              </w:rPr>
            </w:pPr>
            <w:r w:rsidRPr="00DD6CFB">
              <w:rPr>
                <w:lang w:eastAsia="en-US"/>
              </w:rPr>
              <w:t>Update IE UE-</w:t>
            </w:r>
            <w:proofErr w:type="spellStart"/>
            <w:r w:rsidRPr="00DD6CFB">
              <w:rPr>
                <w:lang w:eastAsia="en-US"/>
              </w:rPr>
              <w:t>TimersAndConstants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1186E" w14:textId="77777777" w:rsidR="004335ED" w:rsidRPr="00DD6CFB" w:rsidRDefault="004335ED" w:rsidP="000D75B4">
            <w:pPr>
              <w:pStyle w:val="TAL"/>
              <w:rPr>
                <w:lang w:eastAsia="en-US"/>
              </w:rPr>
            </w:pPr>
            <w:r w:rsidRPr="00DD6CFB">
              <w:rPr>
                <w:lang w:eastAsia="en-US"/>
              </w:rPr>
              <w:t>15.3.0</w:t>
            </w:r>
          </w:p>
        </w:tc>
      </w:tr>
      <w:tr w:rsidR="004335ED" w:rsidRPr="0031204F" w14:paraId="5E80F1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257D50"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4518CB"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D4D618" w14:textId="77777777" w:rsidR="004335ED" w:rsidRPr="00DD6CFB" w:rsidRDefault="004335ED" w:rsidP="000D75B4">
            <w:pPr>
              <w:pStyle w:val="TAL"/>
              <w:rPr>
                <w:lang w:eastAsia="en-US"/>
              </w:rPr>
            </w:pPr>
            <w:r w:rsidRPr="00DD6CFB">
              <w:rPr>
                <w:lang w:eastAsia="en-US"/>
              </w:rPr>
              <w:t>R5-191237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65951" w14:textId="77777777" w:rsidR="004335ED" w:rsidRPr="00DD6CFB" w:rsidRDefault="004335ED" w:rsidP="000D75B4">
            <w:pPr>
              <w:pStyle w:val="TAL"/>
              <w:rPr>
                <w:lang w:eastAsia="en-US"/>
              </w:rPr>
            </w:pPr>
            <w:r w:rsidRPr="00DD6CFB">
              <w:rPr>
                <w:lang w:eastAsia="en-US"/>
              </w:rPr>
              <w:t>0560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D695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FF248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9BE96" w14:textId="77777777" w:rsidR="004335ED" w:rsidRPr="00DD6CFB" w:rsidRDefault="004335ED" w:rsidP="000D75B4">
            <w:pPr>
              <w:pStyle w:val="TAL"/>
              <w:rPr>
                <w:lang w:eastAsia="en-US"/>
              </w:rPr>
            </w:pPr>
            <w:r w:rsidRPr="00DD6CFB">
              <w:rPr>
                <w:lang w:eastAsia="en-US"/>
              </w:rPr>
              <w:t>Update IE PUCCH-</w:t>
            </w:r>
            <w:proofErr w:type="spellStart"/>
            <w:r w:rsidRPr="00DD6CFB">
              <w:rPr>
                <w:lang w:eastAsia="en-US"/>
              </w:rPr>
              <w:t>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17562" w14:textId="77777777" w:rsidR="004335ED" w:rsidRPr="00DD6CFB" w:rsidRDefault="004335ED" w:rsidP="000D75B4">
            <w:pPr>
              <w:pStyle w:val="TAL"/>
              <w:rPr>
                <w:lang w:eastAsia="en-US"/>
              </w:rPr>
            </w:pPr>
            <w:r w:rsidRPr="00DD6CFB">
              <w:rPr>
                <w:lang w:eastAsia="en-US"/>
              </w:rPr>
              <w:t>15.3.0</w:t>
            </w:r>
          </w:p>
        </w:tc>
      </w:tr>
      <w:tr w:rsidR="004335ED" w:rsidRPr="0031204F" w14:paraId="3F9129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D25"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28BED"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EC184" w14:textId="77777777" w:rsidR="004335ED" w:rsidRPr="00DD6CFB" w:rsidRDefault="004335ED" w:rsidP="000D75B4">
            <w:pPr>
              <w:pStyle w:val="TAL"/>
              <w:rPr>
                <w:lang w:eastAsia="en-US"/>
              </w:rPr>
            </w:pPr>
            <w:r w:rsidRPr="00DD6CFB">
              <w:rPr>
                <w:lang w:eastAsia="en-US"/>
              </w:rPr>
              <w:t>R5-191242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2A432" w14:textId="77777777" w:rsidR="004335ED" w:rsidRPr="00DD6CFB" w:rsidRDefault="004335ED" w:rsidP="000D75B4">
            <w:pPr>
              <w:pStyle w:val="TAL"/>
              <w:rPr>
                <w:lang w:eastAsia="en-US"/>
              </w:rPr>
            </w:pPr>
            <w:r w:rsidRPr="00DD6CFB">
              <w:rPr>
                <w:lang w:eastAsia="en-US"/>
              </w:rPr>
              <w:t>0561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1E85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9ADA5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85205" w14:textId="77777777" w:rsidR="004335ED" w:rsidRPr="00DD6CFB" w:rsidRDefault="004335ED" w:rsidP="000D75B4">
            <w:pPr>
              <w:pStyle w:val="TAL"/>
              <w:rPr>
                <w:lang w:eastAsia="en-US"/>
              </w:rPr>
            </w:pPr>
            <w:r w:rsidRPr="00DD6CFB">
              <w:rPr>
                <w:lang w:eastAsia="en-US"/>
              </w:rPr>
              <w:t>Addition of Positioning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F45AF" w14:textId="77777777" w:rsidR="004335ED" w:rsidRPr="00DD6CFB" w:rsidRDefault="004335ED" w:rsidP="000D75B4">
            <w:pPr>
              <w:pStyle w:val="TAL"/>
              <w:rPr>
                <w:lang w:eastAsia="en-US"/>
              </w:rPr>
            </w:pPr>
            <w:r w:rsidRPr="00DD6CFB">
              <w:rPr>
                <w:lang w:eastAsia="en-US"/>
              </w:rPr>
              <w:t>15.3.0</w:t>
            </w:r>
          </w:p>
        </w:tc>
      </w:tr>
      <w:tr w:rsidR="004335ED" w:rsidRPr="0031204F" w14:paraId="3AD217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EF5F84"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301CC7"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CCBF41" w14:textId="77777777" w:rsidR="004335ED" w:rsidRPr="00DD6CFB" w:rsidRDefault="004335ED" w:rsidP="000D75B4">
            <w:pPr>
              <w:pStyle w:val="TAL"/>
              <w:rPr>
                <w:lang w:eastAsia="en-US"/>
              </w:rPr>
            </w:pPr>
            <w:r w:rsidRPr="00DD6CFB">
              <w:rPr>
                <w:lang w:eastAsia="en-US"/>
              </w:rPr>
              <w:t>R5-191243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20CF6" w14:textId="77777777" w:rsidR="004335ED" w:rsidRPr="00DD6CFB" w:rsidRDefault="004335ED" w:rsidP="000D75B4">
            <w:pPr>
              <w:pStyle w:val="TAL"/>
              <w:rPr>
                <w:lang w:eastAsia="en-US"/>
              </w:rPr>
            </w:pPr>
            <w:r w:rsidRPr="00DD6CFB">
              <w:rPr>
                <w:lang w:eastAsia="en-US"/>
              </w:rPr>
              <w:t>0562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8144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3DE81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FE8CF4" w14:textId="77777777" w:rsidR="004335ED" w:rsidRPr="00DD6CFB" w:rsidRDefault="004335ED" w:rsidP="000D75B4">
            <w:pPr>
              <w:pStyle w:val="TAL"/>
              <w:rPr>
                <w:lang w:eastAsia="en-US"/>
              </w:rPr>
            </w:pPr>
            <w:r w:rsidRPr="00DD6CFB">
              <w:rPr>
                <w:lang w:eastAsia="en-US"/>
              </w:rPr>
              <w:t>Update AS security Algorithm for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2667A" w14:textId="77777777" w:rsidR="004335ED" w:rsidRPr="00DD6CFB" w:rsidRDefault="004335ED" w:rsidP="000D75B4">
            <w:pPr>
              <w:pStyle w:val="TAL"/>
              <w:rPr>
                <w:lang w:eastAsia="en-US"/>
              </w:rPr>
            </w:pPr>
            <w:r w:rsidRPr="00DD6CFB">
              <w:rPr>
                <w:lang w:eastAsia="en-US"/>
              </w:rPr>
              <w:t>15.3.0</w:t>
            </w:r>
          </w:p>
        </w:tc>
      </w:tr>
      <w:tr w:rsidR="004335ED" w:rsidRPr="0031204F" w14:paraId="33B89F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CE51C3"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237A96"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2290AE" w14:textId="77777777" w:rsidR="004335ED" w:rsidRPr="00DD6CFB" w:rsidRDefault="004335ED" w:rsidP="000D75B4">
            <w:pPr>
              <w:pStyle w:val="TAL"/>
              <w:rPr>
                <w:lang w:eastAsia="en-US"/>
              </w:rPr>
            </w:pPr>
            <w:r w:rsidRPr="00DD6CFB">
              <w:rPr>
                <w:lang w:eastAsia="en-US"/>
              </w:rPr>
              <w:t>R5-191274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521EE" w14:textId="77777777" w:rsidR="004335ED" w:rsidRPr="00DD6CFB" w:rsidRDefault="004335ED" w:rsidP="000D75B4">
            <w:pPr>
              <w:pStyle w:val="TAL"/>
              <w:rPr>
                <w:lang w:eastAsia="en-US"/>
              </w:rPr>
            </w:pPr>
            <w:r w:rsidRPr="00DD6CFB">
              <w:rPr>
                <w:lang w:eastAsia="en-US"/>
              </w:rPr>
              <w:t>0563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35C3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B56FA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975BE" w14:textId="77777777" w:rsidR="004335ED" w:rsidRPr="00DD6CFB" w:rsidRDefault="004335ED" w:rsidP="000D75B4">
            <w:pPr>
              <w:pStyle w:val="TAL"/>
              <w:rPr>
                <w:lang w:eastAsia="en-US"/>
              </w:rPr>
            </w:pPr>
            <w:r w:rsidRPr="00DD6CFB">
              <w:rPr>
                <w:lang w:eastAsia="en-US"/>
              </w:rPr>
              <w:t>Update of structure of test frequency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6E192" w14:textId="77777777" w:rsidR="004335ED" w:rsidRPr="00DD6CFB" w:rsidRDefault="004335ED" w:rsidP="000D75B4">
            <w:pPr>
              <w:pStyle w:val="TAL"/>
              <w:rPr>
                <w:lang w:eastAsia="en-US"/>
              </w:rPr>
            </w:pPr>
            <w:r w:rsidRPr="00DD6CFB">
              <w:rPr>
                <w:lang w:eastAsia="en-US"/>
              </w:rPr>
              <w:t>15.3.0</w:t>
            </w:r>
          </w:p>
        </w:tc>
      </w:tr>
      <w:tr w:rsidR="004335ED" w:rsidRPr="0031204F" w14:paraId="4C6797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C3C062"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B85C07"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F25A7" w14:textId="77777777" w:rsidR="004335ED" w:rsidRPr="00DD6CFB" w:rsidRDefault="004335ED" w:rsidP="000D75B4">
            <w:pPr>
              <w:pStyle w:val="TAL"/>
              <w:rPr>
                <w:lang w:eastAsia="en-US"/>
              </w:rPr>
            </w:pPr>
            <w:r w:rsidRPr="00DD6CFB">
              <w:rPr>
                <w:lang w:eastAsia="en-US"/>
              </w:rPr>
              <w:t>R5-191280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4387B" w14:textId="77777777" w:rsidR="004335ED" w:rsidRPr="00DD6CFB" w:rsidRDefault="004335ED" w:rsidP="000D75B4">
            <w:pPr>
              <w:pStyle w:val="TAL"/>
              <w:rPr>
                <w:lang w:eastAsia="en-US"/>
              </w:rPr>
            </w:pPr>
            <w:r w:rsidRPr="00DD6CFB">
              <w:rPr>
                <w:lang w:eastAsia="en-US"/>
              </w:rPr>
              <w:t>0564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37A51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C55E7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5BF6A" w14:textId="77777777" w:rsidR="004335ED" w:rsidRPr="00DD6CFB" w:rsidRDefault="004335ED" w:rsidP="000D75B4">
            <w:pPr>
              <w:pStyle w:val="TAL"/>
              <w:rPr>
                <w:lang w:eastAsia="en-US"/>
              </w:rPr>
            </w:pPr>
            <w:r w:rsidRPr="00DD6CFB">
              <w:rPr>
                <w:lang w:eastAsia="en-US"/>
              </w:rPr>
              <w:t>Correction to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D2A97" w14:textId="77777777" w:rsidR="004335ED" w:rsidRPr="00DD6CFB" w:rsidRDefault="004335ED" w:rsidP="000D75B4">
            <w:pPr>
              <w:pStyle w:val="TAL"/>
              <w:rPr>
                <w:lang w:eastAsia="en-US"/>
              </w:rPr>
            </w:pPr>
            <w:r w:rsidRPr="00DD6CFB">
              <w:rPr>
                <w:lang w:eastAsia="en-US"/>
              </w:rPr>
              <w:t>15.3.0</w:t>
            </w:r>
          </w:p>
        </w:tc>
      </w:tr>
      <w:tr w:rsidR="004335ED" w:rsidRPr="0031204F" w14:paraId="4A5B0B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2FEA5A"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3E5EC0"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C5E6B5" w14:textId="77777777" w:rsidR="004335ED" w:rsidRPr="00DD6CFB" w:rsidRDefault="004335ED" w:rsidP="000D75B4">
            <w:pPr>
              <w:pStyle w:val="TAL"/>
              <w:rPr>
                <w:lang w:eastAsia="en-US"/>
              </w:rPr>
            </w:pPr>
            <w:r w:rsidRPr="00DD6CFB">
              <w:rPr>
                <w:lang w:eastAsia="en-US"/>
              </w:rPr>
              <w:t>R5-191281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08A72" w14:textId="77777777" w:rsidR="004335ED" w:rsidRPr="00DD6CFB" w:rsidRDefault="004335ED" w:rsidP="000D75B4">
            <w:pPr>
              <w:pStyle w:val="TAL"/>
              <w:rPr>
                <w:lang w:eastAsia="en-US"/>
              </w:rPr>
            </w:pPr>
            <w:r w:rsidRPr="00DD6CFB">
              <w:rPr>
                <w:lang w:eastAsia="en-US"/>
              </w:rPr>
              <w:t>0565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3BDEF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E5F31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A8946" w14:textId="77777777" w:rsidR="004335ED" w:rsidRPr="00DD6CFB" w:rsidRDefault="004335ED" w:rsidP="000D75B4">
            <w:pPr>
              <w:pStyle w:val="TAL"/>
              <w:rPr>
                <w:lang w:eastAsia="en-US"/>
              </w:rPr>
            </w:pPr>
            <w:r w:rsidRPr="00DD6CFB">
              <w:rPr>
                <w:lang w:eastAsia="en-US"/>
              </w:rPr>
              <w:t>Correction to default value of IE’s in PDSCH-Config in Table 4.6.3-75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121D1" w14:textId="77777777" w:rsidR="004335ED" w:rsidRPr="00DD6CFB" w:rsidRDefault="004335ED" w:rsidP="000D75B4">
            <w:pPr>
              <w:pStyle w:val="TAL"/>
              <w:rPr>
                <w:lang w:eastAsia="en-US"/>
              </w:rPr>
            </w:pPr>
            <w:r w:rsidRPr="00DD6CFB">
              <w:rPr>
                <w:lang w:eastAsia="en-US"/>
              </w:rPr>
              <w:t>15.3.0</w:t>
            </w:r>
          </w:p>
        </w:tc>
      </w:tr>
      <w:tr w:rsidR="004335ED" w:rsidRPr="0031204F" w14:paraId="401FFC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C84BF6"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16DFF4"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9A6756" w14:textId="77777777" w:rsidR="004335ED" w:rsidRPr="00DD6CFB" w:rsidRDefault="004335ED" w:rsidP="000D75B4">
            <w:pPr>
              <w:pStyle w:val="TAL"/>
              <w:rPr>
                <w:lang w:eastAsia="en-US"/>
              </w:rPr>
            </w:pPr>
            <w:r w:rsidRPr="00DD6CFB">
              <w:rPr>
                <w:lang w:eastAsia="en-US"/>
              </w:rPr>
              <w:t>R5-191301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B23F6" w14:textId="77777777" w:rsidR="004335ED" w:rsidRPr="00DD6CFB" w:rsidRDefault="004335ED" w:rsidP="000D75B4">
            <w:pPr>
              <w:pStyle w:val="TAL"/>
              <w:rPr>
                <w:lang w:eastAsia="en-US"/>
              </w:rPr>
            </w:pPr>
            <w:r w:rsidRPr="00DD6CFB">
              <w:rPr>
                <w:lang w:eastAsia="en-US"/>
              </w:rPr>
              <w:t>0568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1F666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A8C65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CF30DD" w14:textId="77777777" w:rsidR="004335ED" w:rsidRPr="00DD6CFB" w:rsidRDefault="004335ED" w:rsidP="000D75B4">
            <w:pPr>
              <w:pStyle w:val="TAL"/>
              <w:rPr>
                <w:lang w:eastAsia="en-US"/>
              </w:rPr>
            </w:pPr>
            <w:r w:rsidRPr="00DD6CFB">
              <w:rPr>
                <w:lang w:eastAsia="en-US"/>
              </w:rPr>
              <w:t>Correction of test frequencies for signalling testing in clause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92359F" w14:textId="77777777" w:rsidR="004335ED" w:rsidRPr="00DD6CFB" w:rsidRDefault="004335ED" w:rsidP="000D75B4">
            <w:pPr>
              <w:pStyle w:val="TAL"/>
              <w:rPr>
                <w:lang w:eastAsia="en-US"/>
              </w:rPr>
            </w:pPr>
            <w:r w:rsidRPr="00DD6CFB">
              <w:rPr>
                <w:lang w:eastAsia="en-US"/>
              </w:rPr>
              <w:t>15.3.0</w:t>
            </w:r>
          </w:p>
        </w:tc>
      </w:tr>
      <w:tr w:rsidR="004335ED" w:rsidRPr="0031204F" w14:paraId="23C20C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2523B2"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D71B8F"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492A1F" w14:textId="77777777" w:rsidR="004335ED" w:rsidRPr="00DD6CFB" w:rsidRDefault="004335ED" w:rsidP="000D75B4">
            <w:pPr>
              <w:pStyle w:val="TAL"/>
              <w:rPr>
                <w:lang w:eastAsia="en-US"/>
              </w:rPr>
            </w:pPr>
            <w:r w:rsidRPr="00DD6CFB">
              <w:rPr>
                <w:lang w:eastAsia="en-US"/>
              </w:rPr>
              <w:t>R5-191302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1B3C4" w14:textId="77777777" w:rsidR="004335ED" w:rsidRPr="00DD6CFB" w:rsidRDefault="004335ED" w:rsidP="000D75B4">
            <w:pPr>
              <w:pStyle w:val="TAL"/>
              <w:rPr>
                <w:lang w:eastAsia="en-US"/>
              </w:rPr>
            </w:pPr>
            <w:r w:rsidRPr="00DD6CFB">
              <w:rPr>
                <w:lang w:eastAsia="en-US"/>
              </w:rPr>
              <w:t>0569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A2B2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15BBB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D08D04" w14:textId="77777777" w:rsidR="004335ED" w:rsidRPr="00DD6CFB" w:rsidRDefault="004335ED" w:rsidP="000D75B4">
            <w:pPr>
              <w:pStyle w:val="TAL"/>
              <w:rPr>
                <w:lang w:eastAsia="en-US"/>
              </w:rPr>
            </w:pPr>
            <w:r w:rsidRPr="00DD6CFB">
              <w:rPr>
                <w:lang w:eastAsia="en-US"/>
              </w:rPr>
              <w:t>Correction of test frequencies for EN-DC configuration DC_(n)41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AB64" w14:textId="77777777" w:rsidR="004335ED" w:rsidRPr="00DD6CFB" w:rsidRDefault="004335ED" w:rsidP="000D75B4">
            <w:pPr>
              <w:pStyle w:val="TAL"/>
              <w:rPr>
                <w:lang w:eastAsia="en-US"/>
              </w:rPr>
            </w:pPr>
            <w:r w:rsidRPr="00DD6CFB">
              <w:rPr>
                <w:lang w:eastAsia="en-US"/>
              </w:rPr>
              <w:t>15.3.0</w:t>
            </w:r>
          </w:p>
        </w:tc>
      </w:tr>
      <w:tr w:rsidR="004335ED" w:rsidRPr="0031204F" w14:paraId="66CC79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653C38"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C42E5F"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33E049" w14:textId="77777777" w:rsidR="004335ED" w:rsidRPr="00DD6CFB" w:rsidRDefault="004335ED" w:rsidP="000D75B4">
            <w:pPr>
              <w:pStyle w:val="TAL"/>
              <w:rPr>
                <w:lang w:eastAsia="en-US"/>
              </w:rPr>
            </w:pPr>
            <w:r w:rsidRPr="00DD6CFB">
              <w:rPr>
                <w:lang w:eastAsia="en-US"/>
              </w:rPr>
              <w:t>R5-191304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007F8" w14:textId="77777777" w:rsidR="004335ED" w:rsidRPr="00DD6CFB" w:rsidRDefault="004335ED" w:rsidP="000D75B4">
            <w:pPr>
              <w:pStyle w:val="TAL"/>
              <w:rPr>
                <w:lang w:eastAsia="en-US"/>
              </w:rPr>
            </w:pPr>
            <w:r w:rsidRPr="00DD6CFB">
              <w:rPr>
                <w:lang w:eastAsia="en-US"/>
              </w:rPr>
              <w:t>0571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E787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4FDF4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227A" w14:textId="77777777" w:rsidR="004335ED" w:rsidRPr="00DD6CFB" w:rsidRDefault="004335ED" w:rsidP="000D75B4">
            <w:pPr>
              <w:pStyle w:val="TAL"/>
              <w:rPr>
                <w:lang w:eastAsia="en-US"/>
              </w:rPr>
            </w:pPr>
            <w:r w:rsidRPr="00DD6CFB">
              <w:rPr>
                <w:lang w:eastAsia="en-US"/>
              </w:rPr>
              <w:t>Correction of test frequencies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58141" w14:textId="77777777" w:rsidR="004335ED" w:rsidRPr="00DD6CFB" w:rsidRDefault="004335ED" w:rsidP="000D75B4">
            <w:pPr>
              <w:pStyle w:val="TAL"/>
              <w:rPr>
                <w:lang w:eastAsia="en-US"/>
              </w:rPr>
            </w:pPr>
            <w:r w:rsidRPr="00DD6CFB">
              <w:rPr>
                <w:lang w:eastAsia="en-US"/>
              </w:rPr>
              <w:t>15.3.0</w:t>
            </w:r>
          </w:p>
        </w:tc>
      </w:tr>
      <w:tr w:rsidR="004335ED" w:rsidRPr="0031204F" w14:paraId="6309C7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686EA1"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68FE31"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C6043" w14:textId="77777777" w:rsidR="004335ED" w:rsidRPr="00DD6CFB" w:rsidRDefault="004335ED" w:rsidP="000D75B4">
            <w:pPr>
              <w:pStyle w:val="TAL"/>
              <w:rPr>
                <w:lang w:eastAsia="en-US"/>
              </w:rPr>
            </w:pPr>
            <w:r w:rsidRPr="00DD6CFB">
              <w:rPr>
                <w:lang w:eastAsia="en-US"/>
              </w:rPr>
              <w:t>R5-191305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5C899" w14:textId="77777777" w:rsidR="004335ED" w:rsidRPr="00DD6CFB" w:rsidRDefault="004335ED" w:rsidP="000D75B4">
            <w:pPr>
              <w:pStyle w:val="TAL"/>
              <w:rPr>
                <w:lang w:eastAsia="en-US"/>
              </w:rPr>
            </w:pPr>
            <w:r w:rsidRPr="00DD6CFB">
              <w:rPr>
                <w:lang w:eastAsia="en-US"/>
              </w:rPr>
              <w:t>0572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5D82C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6DF28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E7C75" w14:textId="77777777" w:rsidR="004335ED" w:rsidRPr="00DD6CFB" w:rsidRDefault="004335ED" w:rsidP="000D75B4">
            <w:pPr>
              <w:pStyle w:val="TAL"/>
              <w:rPr>
                <w:lang w:eastAsia="en-US"/>
              </w:rPr>
            </w:pPr>
            <w:r w:rsidRPr="00DD6CFB">
              <w:rPr>
                <w:lang w:eastAsia="en-US"/>
              </w:rPr>
              <w:t>Correction of test frequencies for NR band n2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99D06" w14:textId="77777777" w:rsidR="004335ED" w:rsidRPr="00DD6CFB" w:rsidRDefault="004335ED" w:rsidP="000D75B4">
            <w:pPr>
              <w:pStyle w:val="TAL"/>
              <w:rPr>
                <w:lang w:eastAsia="en-US"/>
              </w:rPr>
            </w:pPr>
            <w:r w:rsidRPr="00DD6CFB">
              <w:rPr>
                <w:lang w:eastAsia="en-US"/>
              </w:rPr>
              <w:t>15.3.0</w:t>
            </w:r>
          </w:p>
        </w:tc>
      </w:tr>
      <w:tr w:rsidR="004335ED" w:rsidRPr="0031204F" w14:paraId="009C48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2C9999"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0D256D"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618BD6" w14:textId="77777777" w:rsidR="004335ED" w:rsidRPr="00DD6CFB" w:rsidRDefault="004335ED" w:rsidP="000D75B4">
            <w:pPr>
              <w:pStyle w:val="TAL"/>
              <w:rPr>
                <w:lang w:eastAsia="en-US"/>
              </w:rPr>
            </w:pPr>
            <w:r w:rsidRPr="00DD6CFB">
              <w:rPr>
                <w:lang w:eastAsia="en-US"/>
              </w:rPr>
              <w:t>R5-191306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E3DEC" w14:textId="77777777" w:rsidR="004335ED" w:rsidRPr="00DD6CFB" w:rsidRDefault="004335ED" w:rsidP="000D75B4">
            <w:pPr>
              <w:pStyle w:val="TAL"/>
              <w:rPr>
                <w:lang w:eastAsia="en-US"/>
              </w:rPr>
            </w:pPr>
            <w:r w:rsidRPr="00DD6CFB">
              <w:rPr>
                <w:lang w:eastAsia="en-US"/>
              </w:rPr>
              <w:t>0573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DA74E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C2B60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DFFA9" w14:textId="77777777" w:rsidR="004335ED" w:rsidRPr="00DD6CFB" w:rsidRDefault="004335ED" w:rsidP="000D75B4">
            <w:pPr>
              <w:pStyle w:val="TAL"/>
              <w:rPr>
                <w:lang w:eastAsia="en-US"/>
              </w:rPr>
            </w:pPr>
            <w:r w:rsidRPr="00DD6CFB">
              <w:rPr>
                <w:lang w:eastAsia="en-US"/>
              </w:rPr>
              <w:t>Correction of test frequencies for NR band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5DD6C" w14:textId="77777777" w:rsidR="004335ED" w:rsidRPr="00DD6CFB" w:rsidRDefault="004335ED" w:rsidP="000D75B4">
            <w:pPr>
              <w:pStyle w:val="TAL"/>
              <w:rPr>
                <w:lang w:eastAsia="en-US"/>
              </w:rPr>
            </w:pPr>
            <w:r w:rsidRPr="00DD6CFB">
              <w:rPr>
                <w:lang w:eastAsia="en-US"/>
              </w:rPr>
              <w:t>15.3.0</w:t>
            </w:r>
          </w:p>
        </w:tc>
      </w:tr>
      <w:tr w:rsidR="004335ED" w:rsidRPr="0031204F" w14:paraId="2D31FC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9E24BE"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F45075"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F901F" w14:textId="77777777" w:rsidR="004335ED" w:rsidRPr="00DD6CFB" w:rsidRDefault="004335ED" w:rsidP="000D75B4">
            <w:pPr>
              <w:pStyle w:val="TAL"/>
              <w:rPr>
                <w:lang w:eastAsia="en-US"/>
              </w:rPr>
            </w:pPr>
            <w:r w:rsidRPr="00DD6CFB">
              <w:rPr>
                <w:lang w:eastAsia="en-US"/>
              </w:rPr>
              <w:t>R5-191307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8DA57" w14:textId="77777777" w:rsidR="004335ED" w:rsidRPr="00DD6CFB" w:rsidRDefault="004335ED" w:rsidP="000D75B4">
            <w:pPr>
              <w:pStyle w:val="TAL"/>
              <w:rPr>
                <w:lang w:eastAsia="en-US"/>
              </w:rPr>
            </w:pPr>
            <w:r w:rsidRPr="00DD6CFB">
              <w:rPr>
                <w:lang w:eastAsia="en-US"/>
              </w:rPr>
              <w:t>0574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D16B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4D65E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A9585" w14:textId="77777777" w:rsidR="004335ED" w:rsidRPr="00DD6CFB" w:rsidRDefault="004335ED" w:rsidP="000D75B4">
            <w:pPr>
              <w:pStyle w:val="TAL"/>
              <w:rPr>
                <w:lang w:eastAsia="en-US"/>
              </w:rPr>
            </w:pPr>
            <w:r w:rsidRPr="00DD6CFB">
              <w:rPr>
                <w:lang w:eastAsia="en-US"/>
              </w:rPr>
              <w:t>Correction of test frequencies for NR band n5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70A46" w14:textId="77777777" w:rsidR="004335ED" w:rsidRPr="00DD6CFB" w:rsidRDefault="004335ED" w:rsidP="000D75B4">
            <w:pPr>
              <w:pStyle w:val="TAL"/>
              <w:rPr>
                <w:lang w:eastAsia="en-US"/>
              </w:rPr>
            </w:pPr>
            <w:r w:rsidRPr="00DD6CFB">
              <w:rPr>
                <w:lang w:eastAsia="en-US"/>
              </w:rPr>
              <w:t>15.3.0</w:t>
            </w:r>
          </w:p>
        </w:tc>
      </w:tr>
      <w:tr w:rsidR="004335ED" w:rsidRPr="0031204F" w14:paraId="66350B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9EF8F3"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300"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B9999" w14:textId="77777777" w:rsidR="004335ED" w:rsidRPr="00DD6CFB" w:rsidRDefault="004335ED" w:rsidP="000D75B4">
            <w:pPr>
              <w:pStyle w:val="TAL"/>
              <w:rPr>
                <w:lang w:eastAsia="en-US"/>
              </w:rPr>
            </w:pPr>
            <w:r w:rsidRPr="00DD6CFB">
              <w:rPr>
                <w:lang w:eastAsia="en-US"/>
              </w:rPr>
              <w:t>R5-191308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0737F" w14:textId="77777777" w:rsidR="004335ED" w:rsidRPr="00DD6CFB" w:rsidRDefault="004335ED" w:rsidP="000D75B4">
            <w:pPr>
              <w:pStyle w:val="TAL"/>
              <w:rPr>
                <w:lang w:eastAsia="en-US"/>
              </w:rPr>
            </w:pPr>
            <w:r w:rsidRPr="00DD6CFB">
              <w:rPr>
                <w:lang w:eastAsia="en-US"/>
              </w:rPr>
              <w:t>0575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EBC52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F71FD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E520E" w14:textId="77777777" w:rsidR="004335ED" w:rsidRPr="00DD6CFB" w:rsidRDefault="004335ED" w:rsidP="000D75B4">
            <w:pPr>
              <w:pStyle w:val="TAL"/>
              <w:rPr>
                <w:lang w:eastAsia="en-US"/>
              </w:rPr>
            </w:pPr>
            <w:r w:rsidRPr="00DD6CFB">
              <w:rPr>
                <w:lang w:eastAsia="en-US"/>
              </w:rPr>
              <w:t>Correction of test frequencies for NR band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EA4CD" w14:textId="77777777" w:rsidR="004335ED" w:rsidRPr="00DD6CFB" w:rsidRDefault="004335ED" w:rsidP="000D75B4">
            <w:pPr>
              <w:pStyle w:val="TAL"/>
              <w:rPr>
                <w:lang w:eastAsia="en-US"/>
              </w:rPr>
            </w:pPr>
            <w:r w:rsidRPr="00DD6CFB">
              <w:rPr>
                <w:lang w:eastAsia="en-US"/>
              </w:rPr>
              <w:t>15.3.0</w:t>
            </w:r>
          </w:p>
        </w:tc>
      </w:tr>
      <w:tr w:rsidR="004335ED" w:rsidRPr="0031204F" w14:paraId="446D5F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03C22B"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CAB3C"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1FECD" w14:textId="77777777" w:rsidR="004335ED" w:rsidRPr="00DD6CFB" w:rsidRDefault="004335ED" w:rsidP="000D75B4">
            <w:pPr>
              <w:pStyle w:val="TAL"/>
              <w:rPr>
                <w:lang w:eastAsia="en-US"/>
              </w:rPr>
            </w:pPr>
            <w:r w:rsidRPr="00DD6CFB">
              <w:rPr>
                <w:lang w:eastAsia="en-US"/>
              </w:rPr>
              <w:t>R5-191309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8EECB" w14:textId="77777777" w:rsidR="004335ED" w:rsidRPr="00DD6CFB" w:rsidRDefault="004335ED" w:rsidP="000D75B4">
            <w:pPr>
              <w:pStyle w:val="TAL"/>
              <w:rPr>
                <w:lang w:eastAsia="en-US"/>
              </w:rPr>
            </w:pPr>
            <w:r w:rsidRPr="00DD6CFB">
              <w:rPr>
                <w:lang w:eastAsia="en-US"/>
              </w:rPr>
              <w:t>0576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8D9FF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3D8AE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5F1FD" w14:textId="77777777" w:rsidR="004335ED" w:rsidRPr="00DD6CFB" w:rsidRDefault="004335ED" w:rsidP="000D75B4">
            <w:pPr>
              <w:pStyle w:val="TAL"/>
              <w:rPr>
                <w:lang w:eastAsia="en-US"/>
              </w:rPr>
            </w:pPr>
            <w:r w:rsidRPr="00DD6CFB">
              <w:rPr>
                <w:lang w:eastAsia="en-US"/>
              </w:rPr>
              <w:t>Correction of test frequencies for NR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17AB5" w14:textId="77777777" w:rsidR="004335ED" w:rsidRPr="00DD6CFB" w:rsidRDefault="004335ED" w:rsidP="000D75B4">
            <w:pPr>
              <w:pStyle w:val="TAL"/>
              <w:rPr>
                <w:lang w:eastAsia="en-US"/>
              </w:rPr>
            </w:pPr>
            <w:r w:rsidRPr="00DD6CFB">
              <w:rPr>
                <w:lang w:eastAsia="en-US"/>
              </w:rPr>
              <w:t>15.3.0</w:t>
            </w:r>
          </w:p>
        </w:tc>
      </w:tr>
      <w:tr w:rsidR="004335ED" w:rsidRPr="0031204F" w14:paraId="1F6893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E53644"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5FAACB"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7EA49" w14:textId="77777777" w:rsidR="004335ED" w:rsidRPr="00DD6CFB" w:rsidRDefault="004335ED" w:rsidP="000D75B4">
            <w:pPr>
              <w:pStyle w:val="TAL"/>
              <w:rPr>
                <w:lang w:eastAsia="en-US"/>
              </w:rPr>
            </w:pPr>
            <w:r w:rsidRPr="00DD6CFB">
              <w:rPr>
                <w:lang w:eastAsia="en-US"/>
              </w:rPr>
              <w:t>R5-191310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3E9BB" w14:textId="77777777" w:rsidR="004335ED" w:rsidRPr="00DD6CFB" w:rsidRDefault="004335ED" w:rsidP="000D75B4">
            <w:pPr>
              <w:pStyle w:val="TAL"/>
              <w:rPr>
                <w:lang w:eastAsia="en-US"/>
              </w:rPr>
            </w:pPr>
            <w:r w:rsidRPr="00DD6CFB">
              <w:rPr>
                <w:lang w:eastAsia="en-US"/>
              </w:rPr>
              <w:t>0577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3A846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F6124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6E8F6" w14:textId="77777777" w:rsidR="004335ED" w:rsidRPr="00DD6CFB" w:rsidRDefault="004335ED" w:rsidP="000D75B4">
            <w:pPr>
              <w:pStyle w:val="TAL"/>
              <w:rPr>
                <w:lang w:eastAsia="en-US"/>
              </w:rPr>
            </w:pPr>
            <w:r w:rsidRPr="00DD6CFB">
              <w:rPr>
                <w:lang w:eastAsia="en-US"/>
              </w:rPr>
              <w:t>Correction of test frequencies for NR band n12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D254" w14:textId="77777777" w:rsidR="004335ED" w:rsidRPr="00DD6CFB" w:rsidRDefault="004335ED" w:rsidP="000D75B4">
            <w:pPr>
              <w:pStyle w:val="TAL"/>
              <w:rPr>
                <w:lang w:eastAsia="en-US"/>
              </w:rPr>
            </w:pPr>
            <w:r w:rsidRPr="00DD6CFB">
              <w:rPr>
                <w:lang w:eastAsia="en-US"/>
              </w:rPr>
              <w:t>15.3.0</w:t>
            </w:r>
          </w:p>
        </w:tc>
      </w:tr>
      <w:tr w:rsidR="004335ED" w:rsidRPr="0031204F" w14:paraId="6F862B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EB49FC"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81F62E"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CE0DF0" w14:textId="77777777" w:rsidR="004335ED" w:rsidRPr="00DD6CFB" w:rsidRDefault="004335ED" w:rsidP="000D75B4">
            <w:pPr>
              <w:pStyle w:val="TAL"/>
              <w:rPr>
                <w:lang w:eastAsia="en-US"/>
              </w:rPr>
            </w:pPr>
            <w:r w:rsidRPr="00DD6CFB">
              <w:rPr>
                <w:lang w:eastAsia="en-US"/>
              </w:rPr>
              <w:t>R5-191311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9981C" w14:textId="77777777" w:rsidR="004335ED" w:rsidRPr="00DD6CFB" w:rsidRDefault="004335ED" w:rsidP="000D75B4">
            <w:pPr>
              <w:pStyle w:val="TAL"/>
              <w:rPr>
                <w:lang w:eastAsia="en-US"/>
              </w:rPr>
            </w:pPr>
            <w:r w:rsidRPr="00DD6CFB">
              <w:rPr>
                <w:lang w:eastAsia="en-US"/>
              </w:rPr>
              <w:t>0578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4D67F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9ABAC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FB959E" w14:textId="77777777" w:rsidR="004335ED" w:rsidRPr="00DD6CFB" w:rsidRDefault="004335ED" w:rsidP="000D75B4">
            <w:pPr>
              <w:pStyle w:val="TAL"/>
              <w:rPr>
                <w:lang w:eastAsia="en-US"/>
              </w:rPr>
            </w:pPr>
            <w:r w:rsidRPr="00DD6CFB">
              <w:rPr>
                <w:lang w:eastAsia="en-US"/>
              </w:rPr>
              <w:t>Correction of test frequencies for NR band n20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7B2E0" w14:textId="77777777" w:rsidR="004335ED" w:rsidRPr="00DD6CFB" w:rsidRDefault="004335ED" w:rsidP="000D75B4">
            <w:pPr>
              <w:pStyle w:val="TAL"/>
              <w:rPr>
                <w:lang w:eastAsia="en-US"/>
              </w:rPr>
            </w:pPr>
            <w:r w:rsidRPr="00DD6CFB">
              <w:rPr>
                <w:lang w:eastAsia="en-US"/>
              </w:rPr>
              <w:t>15.3.0</w:t>
            </w:r>
          </w:p>
        </w:tc>
      </w:tr>
      <w:tr w:rsidR="004335ED" w:rsidRPr="0031204F" w14:paraId="0EA85E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414A1E"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C5137A"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8FA1A" w14:textId="77777777" w:rsidR="004335ED" w:rsidRPr="00DD6CFB" w:rsidRDefault="004335ED" w:rsidP="000D75B4">
            <w:pPr>
              <w:pStyle w:val="TAL"/>
              <w:rPr>
                <w:lang w:eastAsia="en-US"/>
              </w:rPr>
            </w:pPr>
            <w:r w:rsidRPr="00DD6CFB">
              <w:rPr>
                <w:lang w:eastAsia="en-US"/>
              </w:rPr>
              <w:t>R5-191312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F7590" w14:textId="77777777" w:rsidR="004335ED" w:rsidRPr="00DD6CFB" w:rsidRDefault="004335ED" w:rsidP="000D75B4">
            <w:pPr>
              <w:pStyle w:val="TAL"/>
              <w:rPr>
                <w:lang w:eastAsia="en-US"/>
              </w:rPr>
            </w:pPr>
            <w:r w:rsidRPr="00DD6CFB">
              <w:rPr>
                <w:lang w:eastAsia="en-US"/>
              </w:rPr>
              <w:t>0579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DDF0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E278A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B2F01" w14:textId="77777777" w:rsidR="004335ED" w:rsidRPr="00DD6CFB" w:rsidRDefault="004335ED" w:rsidP="000D75B4">
            <w:pPr>
              <w:pStyle w:val="TAL"/>
              <w:rPr>
                <w:lang w:eastAsia="en-US"/>
              </w:rPr>
            </w:pPr>
            <w:r w:rsidRPr="00DD6CFB">
              <w:rPr>
                <w:lang w:eastAsia="en-US"/>
              </w:rPr>
              <w:t>Correction of test frequencies for NR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03C5" w14:textId="77777777" w:rsidR="004335ED" w:rsidRPr="00DD6CFB" w:rsidRDefault="004335ED" w:rsidP="000D75B4">
            <w:pPr>
              <w:pStyle w:val="TAL"/>
              <w:rPr>
                <w:lang w:eastAsia="en-US"/>
              </w:rPr>
            </w:pPr>
            <w:r w:rsidRPr="00DD6CFB">
              <w:rPr>
                <w:lang w:eastAsia="en-US"/>
              </w:rPr>
              <w:t>15.3.0</w:t>
            </w:r>
          </w:p>
        </w:tc>
      </w:tr>
      <w:tr w:rsidR="004335ED" w:rsidRPr="0031204F" w14:paraId="6962AB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32CF39"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44B1D8"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79A4B" w14:textId="77777777" w:rsidR="004335ED" w:rsidRPr="00DD6CFB" w:rsidRDefault="004335ED" w:rsidP="000D75B4">
            <w:pPr>
              <w:pStyle w:val="TAL"/>
              <w:rPr>
                <w:lang w:eastAsia="en-US"/>
              </w:rPr>
            </w:pPr>
            <w:r w:rsidRPr="00DD6CFB">
              <w:rPr>
                <w:lang w:eastAsia="en-US"/>
              </w:rPr>
              <w:t>R5-191313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D53C" w14:textId="77777777" w:rsidR="004335ED" w:rsidRPr="00DD6CFB" w:rsidRDefault="004335ED" w:rsidP="000D75B4">
            <w:pPr>
              <w:pStyle w:val="TAL"/>
              <w:rPr>
                <w:lang w:eastAsia="en-US"/>
              </w:rPr>
            </w:pPr>
            <w:r w:rsidRPr="00DD6CFB">
              <w:rPr>
                <w:lang w:eastAsia="en-US"/>
              </w:rPr>
              <w:t>0580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7F3C2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3B0D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2CCB7" w14:textId="77777777" w:rsidR="004335ED" w:rsidRPr="00DD6CFB" w:rsidRDefault="004335ED" w:rsidP="000D75B4">
            <w:pPr>
              <w:pStyle w:val="TAL"/>
              <w:rPr>
                <w:lang w:eastAsia="en-US"/>
              </w:rPr>
            </w:pPr>
            <w:r w:rsidRPr="00DD6CFB">
              <w:rPr>
                <w:lang w:eastAsia="en-US"/>
              </w:rPr>
              <w:t>Correction of test frequencies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46850" w14:textId="77777777" w:rsidR="004335ED" w:rsidRPr="00DD6CFB" w:rsidRDefault="004335ED" w:rsidP="000D75B4">
            <w:pPr>
              <w:pStyle w:val="TAL"/>
              <w:rPr>
                <w:lang w:eastAsia="en-US"/>
              </w:rPr>
            </w:pPr>
            <w:r w:rsidRPr="00DD6CFB">
              <w:rPr>
                <w:lang w:eastAsia="en-US"/>
              </w:rPr>
              <w:t>15.3.0</w:t>
            </w:r>
          </w:p>
        </w:tc>
      </w:tr>
      <w:tr w:rsidR="004335ED" w:rsidRPr="0031204F" w14:paraId="76BF44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4B6083"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C2476D"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ADF29" w14:textId="77777777" w:rsidR="004335ED" w:rsidRPr="00DD6CFB" w:rsidRDefault="004335ED" w:rsidP="000D75B4">
            <w:pPr>
              <w:pStyle w:val="TAL"/>
              <w:rPr>
                <w:lang w:eastAsia="en-US"/>
              </w:rPr>
            </w:pPr>
            <w:r w:rsidRPr="00DD6CFB">
              <w:rPr>
                <w:lang w:eastAsia="en-US"/>
              </w:rPr>
              <w:t>R5-191314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01B70" w14:textId="77777777" w:rsidR="004335ED" w:rsidRPr="00DD6CFB" w:rsidRDefault="004335ED" w:rsidP="000D75B4">
            <w:pPr>
              <w:pStyle w:val="TAL"/>
              <w:rPr>
                <w:lang w:eastAsia="en-US"/>
              </w:rPr>
            </w:pPr>
            <w:r w:rsidRPr="00DD6CFB">
              <w:rPr>
                <w:lang w:eastAsia="en-US"/>
              </w:rPr>
              <w:t>0581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94E9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C995F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B99D3" w14:textId="77777777" w:rsidR="004335ED" w:rsidRPr="00DD6CFB" w:rsidRDefault="004335ED" w:rsidP="000D75B4">
            <w:pPr>
              <w:pStyle w:val="TAL"/>
              <w:rPr>
                <w:lang w:eastAsia="en-US"/>
              </w:rPr>
            </w:pPr>
            <w:r w:rsidRPr="00DD6CFB">
              <w:rPr>
                <w:lang w:eastAsia="en-US"/>
              </w:rPr>
              <w:t>Correction of test frequencies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8ECC0" w14:textId="77777777" w:rsidR="004335ED" w:rsidRPr="00DD6CFB" w:rsidRDefault="004335ED" w:rsidP="000D75B4">
            <w:pPr>
              <w:pStyle w:val="TAL"/>
              <w:rPr>
                <w:lang w:eastAsia="en-US"/>
              </w:rPr>
            </w:pPr>
            <w:r w:rsidRPr="00DD6CFB">
              <w:rPr>
                <w:lang w:eastAsia="en-US"/>
              </w:rPr>
              <w:t>15.3.0</w:t>
            </w:r>
          </w:p>
        </w:tc>
      </w:tr>
      <w:tr w:rsidR="004335ED" w:rsidRPr="0031204F" w14:paraId="3DD6D60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C56896"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4A0675"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E66050" w14:textId="77777777" w:rsidR="004335ED" w:rsidRPr="00DD6CFB" w:rsidRDefault="004335ED" w:rsidP="000D75B4">
            <w:pPr>
              <w:pStyle w:val="TAL"/>
              <w:rPr>
                <w:lang w:eastAsia="en-US"/>
              </w:rPr>
            </w:pPr>
            <w:r w:rsidRPr="00DD6CFB">
              <w:rPr>
                <w:lang w:eastAsia="en-US"/>
              </w:rPr>
              <w:t>R5-191315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9C48A" w14:textId="77777777" w:rsidR="004335ED" w:rsidRPr="00DD6CFB" w:rsidRDefault="004335ED" w:rsidP="000D75B4">
            <w:pPr>
              <w:pStyle w:val="TAL"/>
              <w:rPr>
                <w:lang w:eastAsia="en-US"/>
              </w:rPr>
            </w:pPr>
            <w:r w:rsidRPr="00DD6CFB">
              <w:rPr>
                <w:lang w:eastAsia="en-US"/>
              </w:rPr>
              <w:t>0582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C5B60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E5FB5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84B05" w14:textId="77777777" w:rsidR="004335ED" w:rsidRPr="00DD6CFB" w:rsidRDefault="004335ED" w:rsidP="000D75B4">
            <w:pPr>
              <w:pStyle w:val="TAL"/>
              <w:rPr>
                <w:lang w:eastAsia="en-US"/>
              </w:rPr>
            </w:pPr>
            <w:r w:rsidRPr="00DD6CFB">
              <w:rPr>
                <w:lang w:eastAsia="en-US"/>
              </w:rPr>
              <w:t>Correction of test frequencies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2C685" w14:textId="77777777" w:rsidR="004335ED" w:rsidRPr="00DD6CFB" w:rsidRDefault="004335ED" w:rsidP="000D75B4">
            <w:pPr>
              <w:pStyle w:val="TAL"/>
              <w:rPr>
                <w:lang w:eastAsia="en-US"/>
              </w:rPr>
            </w:pPr>
            <w:r w:rsidRPr="00DD6CFB">
              <w:rPr>
                <w:lang w:eastAsia="en-US"/>
              </w:rPr>
              <w:t>15.3.0</w:t>
            </w:r>
          </w:p>
        </w:tc>
      </w:tr>
      <w:tr w:rsidR="004335ED" w:rsidRPr="0031204F" w14:paraId="33E4FC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DC973D"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A2E5D0"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730B5" w14:textId="77777777" w:rsidR="004335ED" w:rsidRPr="00DD6CFB" w:rsidRDefault="004335ED" w:rsidP="000D75B4">
            <w:pPr>
              <w:pStyle w:val="TAL"/>
              <w:rPr>
                <w:lang w:eastAsia="en-US"/>
              </w:rPr>
            </w:pPr>
            <w:r w:rsidRPr="00DD6CFB">
              <w:rPr>
                <w:lang w:eastAsia="en-US"/>
              </w:rPr>
              <w:t>R5-191316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468EC" w14:textId="77777777" w:rsidR="004335ED" w:rsidRPr="00DD6CFB" w:rsidRDefault="004335ED" w:rsidP="000D75B4">
            <w:pPr>
              <w:pStyle w:val="TAL"/>
              <w:rPr>
                <w:lang w:eastAsia="en-US"/>
              </w:rPr>
            </w:pPr>
            <w:r w:rsidRPr="00DD6CFB">
              <w:rPr>
                <w:lang w:eastAsia="en-US"/>
              </w:rPr>
              <w:t>0583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69DF0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9EF43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B39BE" w14:textId="77777777" w:rsidR="004335ED" w:rsidRPr="00DD6CFB" w:rsidRDefault="004335ED" w:rsidP="000D75B4">
            <w:pPr>
              <w:pStyle w:val="TAL"/>
              <w:rPr>
                <w:lang w:eastAsia="en-US"/>
              </w:rPr>
            </w:pPr>
            <w:r w:rsidRPr="00DD6CFB">
              <w:rPr>
                <w:lang w:eastAsia="en-US"/>
              </w:rPr>
              <w:t>Correction of test frequencies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31979" w14:textId="77777777" w:rsidR="004335ED" w:rsidRPr="00DD6CFB" w:rsidRDefault="004335ED" w:rsidP="000D75B4">
            <w:pPr>
              <w:pStyle w:val="TAL"/>
              <w:rPr>
                <w:lang w:eastAsia="en-US"/>
              </w:rPr>
            </w:pPr>
            <w:r w:rsidRPr="00DD6CFB">
              <w:rPr>
                <w:lang w:eastAsia="en-US"/>
              </w:rPr>
              <w:t>15.3.0</w:t>
            </w:r>
          </w:p>
        </w:tc>
      </w:tr>
      <w:tr w:rsidR="004335ED" w:rsidRPr="0031204F" w14:paraId="6DF7C0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BA16B2"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05AA91"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6D58EA" w14:textId="77777777" w:rsidR="004335ED" w:rsidRPr="00DD6CFB" w:rsidRDefault="004335ED" w:rsidP="000D75B4">
            <w:pPr>
              <w:pStyle w:val="TAL"/>
              <w:rPr>
                <w:lang w:eastAsia="en-US"/>
              </w:rPr>
            </w:pPr>
            <w:r w:rsidRPr="00DD6CFB">
              <w:rPr>
                <w:lang w:eastAsia="en-US"/>
              </w:rPr>
              <w:t>R5-191317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D37C" w14:textId="77777777" w:rsidR="004335ED" w:rsidRPr="00DD6CFB" w:rsidRDefault="004335ED" w:rsidP="000D75B4">
            <w:pPr>
              <w:pStyle w:val="TAL"/>
              <w:rPr>
                <w:lang w:eastAsia="en-US"/>
              </w:rPr>
            </w:pPr>
            <w:r w:rsidRPr="00DD6CFB">
              <w:rPr>
                <w:lang w:eastAsia="en-US"/>
              </w:rPr>
              <w:t>0584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D62B0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3D12A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1F846" w14:textId="77777777" w:rsidR="004335ED" w:rsidRPr="00DD6CFB" w:rsidRDefault="004335ED" w:rsidP="000D75B4">
            <w:pPr>
              <w:pStyle w:val="TAL"/>
              <w:rPr>
                <w:lang w:eastAsia="en-US"/>
              </w:rPr>
            </w:pPr>
            <w:r w:rsidRPr="00DD6CFB">
              <w:rPr>
                <w:lang w:eastAsia="en-US"/>
              </w:rPr>
              <w:t>Correction of test frequencies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E5A36" w14:textId="77777777" w:rsidR="004335ED" w:rsidRPr="00DD6CFB" w:rsidRDefault="004335ED" w:rsidP="000D75B4">
            <w:pPr>
              <w:pStyle w:val="TAL"/>
              <w:rPr>
                <w:lang w:eastAsia="en-US"/>
              </w:rPr>
            </w:pPr>
            <w:r w:rsidRPr="00DD6CFB">
              <w:rPr>
                <w:lang w:eastAsia="en-US"/>
              </w:rPr>
              <w:t>15.3.0</w:t>
            </w:r>
          </w:p>
        </w:tc>
      </w:tr>
      <w:tr w:rsidR="004335ED" w:rsidRPr="0031204F" w14:paraId="08D239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909FD9"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5126EA"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4ECC1C" w14:textId="77777777" w:rsidR="004335ED" w:rsidRPr="00DD6CFB" w:rsidRDefault="004335ED" w:rsidP="000D75B4">
            <w:pPr>
              <w:pStyle w:val="TAL"/>
              <w:rPr>
                <w:lang w:eastAsia="en-US"/>
              </w:rPr>
            </w:pPr>
            <w:r w:rsidRPr="00DD6CFB">
              <w:rPr>
                <w:lang w:eastAsia="en-US"/>
              </w:rPr>
              <w:t>R5-191318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8ED45" w14:textId="77777777" w:rsidR="004335ED" w:rsidRPr="00DD6CFB" w:rsidRDefault="004335ED" w:rsidP="000D75B4">
            <w:pPr>
              <w:pStyle w:val="TAL"/>
              <w:rPr>
                <w:lang w:eastAsia="en-US"/>
              </w:rPr>
            </w:pPr>
            <w:r w:rsidRPr="00DD6CFB">
              <w:rPr>
                <w:lang w:eastAsia="en-US"/>
              </w:rPr>
              <w:t>0585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B3322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FAF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2FB85" w14:textId="77777777" w:rsidR="004335ED" w:rsidRPr="00DD6CFB" w:rsidRDefault="004335ED" w:rsidP="000D75B4">
            <w:pPr>
              <w:pStyle w:val="TAL"/>
              <w:rPr>
                <w:lang w:eastAsia="en-US"/>
              </w:rPr>
            </w:pPr>
            <w:r w:rsidRPr="00DD6CFB">
              <w:rPr>
                <w:lang w:eastAsia="en-US"/>
              </w:rPr>
              <w:t>Correction of test frequencies for NR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7DC7B" w14:textId="77777777" w:rsidR="004335ED" w:rsidRPr="00DD6CFB" w:rsidRDefault="004335ED" w:rsidP="000D75B4">
            <w:pPr>
              <w:pStyle w:val="TAL"/>
              <w:rPr>
                <w:lang w:eastAsia="en-US"/>
              </w:rPr>
            </w:pPr>
            <w:r w:rsidRPr="00DD6CFB">
              <w:rPr>
                <w:lang w:eastAsia="en-US"/>
              </w:rPr>
              <w:t>15.3.0</w:t>
            </w:r>
          </w:p>
        </w:tc>
      </w:tr>
      <w:tr w:rsidR="004335ED" w:rsidRPr="0031204F" w14:paraId="0CDD96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EAE235"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F4C732"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8AAEFE" w14:textId="77777777" w:rsidR="004335ED" w:rsidRPr="00DD6CFB" w:rsidRDefault="004335ED" w:rsidP="000D75B4">
            <w:pPr>
              <w:pStyle w:val="TAL"/>
              <w:rPr>
                <w:lang w:eastAsia="en-US"/>
              </w:rPr>
            </w:pPr>
            <w:r w:rsidRPr="00DD6CFB">
              <w:rPr>
                <w:lang w:eastAsia="en-US"/>
              </w:rPr>
              <w:t>R5-191319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81A57" w14:textId="77777777" w:rsidR="004335ED" w:rsidRPr="00DD6CFB" w:rsidRDefault="004335ED" w:rsidP="000D75B4">
            <w:pPr>
              <w:pStyle w:val="TAL"/>
              <w:rPr>
                <w:lang w:eastAsia="en-US"/>
              </w:rPr>
            </w:pPr>
            <w:r w:rsidRPr="00DD6CFB">
              <w:rPr>
                <w:lang w:eastAsia="en-US"/>
              </w:rPr>
              <w:t>0586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C7742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C0532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24480" w14:textId="77777777" w:rsidR="004335ED" w:rsidRPr="00DD6CFB" w:rsidRDefault="004335ED" w:rsidP="000D75B4">
            <w:pPr>
              <w:pStyle w:val="TAL"/>
              <w:rPr>
                <w:lang w:eastAsia="en-US"/>
              </w:rPr>
            </w:pPr>
            <w:r w:rsidRPr="00DD6CFB">
              <w:rPr>
                <w:lang w:eastAsia="en-US"/>
              </w:rPr>
              <w:t>Introduction of test frequencies for NR band n50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AB3B9" w14:textId="77777777" w:rsidR="004335ED" w:rsidRPr="00DD6CFB" w:rsidRDefault="004335ED" w:rsidP="000D75B4">
            <w:pPr>
              <w:pStyle w:val="TAL"/>
              <w:rPr>
                <w:lang w:eastAsia="en-US"/>
              </w:rPr>
            </w:pPr>
            <w:r w:rsidRPr="00DD6CFB">
              <w:rPr>
                <w:lang w:eastAsia="en-US"/>
              </w:rPr>
              <w:t>15.3.0</w:t>
            </w:r>
          </w:p>
        </w:tc>
      </w:tr>
      <w:tr w:rsidR="004335ED" w:rsidRPr="0031204F" w14:paraId="14A823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D616C2"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33D9FB"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E534B" w14:textId="77777777" w:rsidR="004335ED" w:rsidRPr="00DD6CFB" w:rsidRDefault="004335ED" w:rsidP="000D75B4">
            <w:pPr>
              <w:pStyle w:val="TAL"/>
              <w:rPr>
                <w:lang w:eastAsia="en-US"/>
              </w:rPr>
            </w:pPr>
            <w:r w:rsidRPr="00DD6CFB">
              <w:rPr>
                <w:lang w:eastAsia="en-US"/>
              </w:rPr>
              <w:t>R5-191320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E274E" w14:textId="77777777" w:rsidR="004335ED" w:rsidRPr="00DD6CFB" w:rsidRDefault="004335ED" w:rsidP="000D75B4">
            <w:pPr>
              <w:pStyle w:val="TAL"/>
              <w:rPr>
                <w:lang w:eastAsia="en-US"/>
              </w:rPr>
            </w:pPr>
            <w:r w:rsidRPr="00DD6CFB">
              <w:rPr>
                <w:lang w:eastAsia="en-US"/>
              </w:rPr>
              <w:t>0587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6CAF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A5CB6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86463" w14:textId="77777777" w:rsidR="004335ED" w:rsidRPr="00DD6CFB" w:rsidRDefault="004335ED" w:rsidP="000D75B4">
            <w:pPr>
              <w:pStyle w:val="TAL"/>
              <w:rPr>
                <w:lang w:eastAsia="en-US"/>
              </w:rPr>
            </w:pPr>
            <w:r w:rsidRPr="00DD6CFB">
              <w:rPr>
                <w:lang w:eastAsia="en-US"/>
              </w:rPr>
              <w:t>Correction of test frequencies for NR band n51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0187D" w14:textId="77777777" w:rsidR="004335ED" w:rsidRPr="00DD6CFB" w:rsidRDefault="004335ED" w:rsidP="000D75B4">
            <w:pPr>
              <w:pStyle w:val="TAL"/>
              <w:rPr>
                <w:lang w:eastAsia="en-US"/>
              </w:rPr>
            </w:pPr>
            <w:r w:rsidRPr="00DD6CFB">
              <w:rPr>
                <w:lang w:eastAsia="en-US"/>
              </w:rPr>
              <w:t>15.3.0</w:t>
            </w:r>
          </w:p>
        </w:tc>
      </w:tr>
      <w:tr w:rsidR="004335ED" w:rsidRPr="0031204F" w14:paraId="61F926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75A950"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ED207A"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03CDEC" w14:textId="77777777" w:rsidR="004335ED" w:rsidRPr="00DD6CFB" w:rsidRDefault="004335ED" w:rsidP="000D75B4">
            <w:pPr>
              <w:pStyle w:val="TAL"/>
              <w:rPr>
                <w:lang w:eastAsia="en-US"/>
              </w:rPr>
            </w:pPr>
            <w:r w:rsidRPr="00DD6CFB">
              <w:rPr>
                <w:lang w:eastAsia="en-US"/>
              </w:rPr>
              <w:t>R5-191321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FBC43" w14:textId="77777777" w:rsidR="004335ED" w:rsidRPr="00DD6CFB" w:rsidRDefault="004335ED" w:rsidP="000D75B4">
            <w:pPr>
              <w:pStyle w:val="TAL"/>
              <w:rPr>
                <w:lang w:eastAsia="en-US"/>
              </w:rPr>
            </w:pPr>
            <w:r w:rsidRPr="00DD6CFB">
              <w:rPr>
                <w:lang w:eastAsia="en-US"/>
              </w:rPr>
              <w:t>0588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634E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883E3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8661B" w14:textId="77777777" w:rsidR="004335ED" w:rsidRPr="00DD6CFB" w:rsidRDefault="004335ED" w:rsidP="000D75B4">
            <w:pPr>
              <w:pStyle w:val="TAL"/>
              <w:rPr>
                <w:lang w:eastAsia="en-US"/>
              </w:rPr>
            </w:pPr>
            <w:r w:rsidRPr="00DD6CFB">
              <w:rPr>
                <w:lang w:eastAsia="en-US"/>
              </w:rPr>
              <w:t>Correction of test frequencies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D947" w14:textId="77777777" w:rsidR="004335ED" w:rsidRPr="00DD6CFB" w:rsidRDefault="004335ED" w:rsidP="000D75B4">
            <w:pPr>
              <w:pStyle w:val="TAL"/>
              <w:rPr>
                <w:lang w:eastAsia="en-US"/>
              </w:rPr>
            </w:pPr>
            <w:r w:rsidRPr="00DD6CFB">
              <w:rPr>
                <w:lang w:eastAsia="en-US"/>
              </w:rPr>
              <w:t>15.3.0</w:t>
            </w:r>
          </w:p>
        </w:tc>
      </w:tr>
      <w:tr w:rsidR="004335ED" w:rsidRPr="0031204F" w14:paraId="2767FC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46E5B2"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79E"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B93CF3" w14:textId="77777777" w:rsidR="004335ED" w:rsidRPr="00DD6CFB" w:rsidRDefault="004335ED" w:rsidP="000D75B4">
            <w:pPr>
              <w:pStyle w:val="TAL"/>
              <w:rPr>
                <w:lang w:eastAsia="en-US"/>
              </w:rPr>
            </w:pPr>
            <w:r w:rsidRPr="00DD6CFB">
              <w:rPr>
                <w:lang w:eastAsia="en-US"/>
              </w:rPr>
              <w:t>R5-191322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42D7C" w14:textId="77777777" w:rsidR="004335ED" w:rsidRPr="00DD6CFB" w:rsidRDefault="004335ED" w:rsidP="000D75B4">
            <w:pPr>
              <w:pStyle w:val="TAL"/>
              <w:rPr>
                <w:lang w:eastAsia="en-US"/>
              </w:rPr>
            </w:pPr>
            <w:r w:rsidRPr="00DD6CFB">
              <w:rPr>
                <w:lang w:eastAsia="en-US"/>
              </w:rPr>
              <w:t>0589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31EDE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7F7FB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38B69" w14:textId="77777777" w:rsidR="004335ED" w:rsidRPr="00DD6CFB" w:rsidRDefault="004335ED" w:rsidP="000D75B4">
            <w:pPr>
              <w:pStyle w:val="TAL"/>
              <w:rPr>
                <w:lang w:eastAsia="en-US"/>
              </w:rPr>
            </w:pPr>
            <w:r w:rsidRPr="00DD6CFB">
              <w:rPr>
                <w:lang w:eastAsia="en-US"/>
              </w:rPr>
              <w:t>Correction of test frequencies for NR band 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259E" w14:textId="77777777" w:rsidR="004335ED" w:rsidRPr="00DD6CFB" w:rsidRDefault="004335ED" w:rsidP="000D75B4">
            <w:pPr>
              <w:pStyle w:val="TAL"/>
              <w:rPr>
                <w:lang w:eastAsia="en-US"/>
              </w:rPr>
            </w:pPr>
            <w:r w:rsidRPr="00DD6CFB">
              <w:rPr>
                <w:lang w:eastAsia="en-US"/>
              </w:rPr>
              <w:t>15.3.0</w:t>
            </w:r>
          </w:p>
        </w:tc>
      </w:tr>
      <w:tr w:rsidR="004335ED" w:rsidRPr="0031204F" w14:paraId="58FC8C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4EE676"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EC1188"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69985A" w14:textId="77777777" w:rsidR="004335ED" w:rsidRPr="00DD6CFB" w:rsidRDefault="004335ED" w:rsidP="000D75B4">
            <w:pPr>
              <w:pStyle w:val="TAL"/>
              <w:rPr>
                <w:lang w:eastAsia="en-US"/>
              </w:rPr>
            </w:pPr>
            <w:r w:rsidRPr="00DD6CFB">
              <w:rPr>
                <w:lang w:eastAsia="en-US"/>
              </w:rPr>
              <w:t>R5-191323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6779A" w14:textId="77777777" w:rsidR="004335ED" w:rsidRPr="00DD6CFB" w:rsidRDefault="004335ED" w:rsidP="000D75B4">
            <w:pPr>
              <w:pStyle w:val="TAL"/>
              <w:rPr>
                <w:lang w:eastAsia="en-US"/>
              </w:rPr>
            </w:pPr>
            <w:r w:rsidRPr="00DD6CFB">
              <w:rPr>
                <w:lang w:eastAsia="en-US"/>
              </w:rPr>
              <w:t>0590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7570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4208E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C2E3B" w14:textId="77777777" w:rsidR="004335ED" w:rsidRPr="00DD6CFB" w:rsidRDefault="004335ED" w:rsidP="000D75B4">
            <w:pPr>
              <w:pStyle w:val="TAL"/>
              <w:rPr>
                <w:lang w:eastAsia="en-US"/>
              </w:rPr>
            </w:pPr>
            <w:r w:rsidRPr="00DD6CFB">
              <w:rPr>
                <w:lang w:eastAsia="en-US"/>
              </w:rPr>
              <w:t>Correction of test frequencies for NR band 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65CA3" w14:textId="77777777" w:rsidR="004335ED" w:rsidRPr="00DD6CFB" w:rsidRDefault="004335ED" w:rsidP="000D75B4">
            <w:pPr>
              <w:pStyle w:val="TAL"/>
              <w:rPr>
                <w:lang w:eastAsia="en-US"/>
              </w:rPr>
            </w:pPr>
            <w:r w:rsidRPr="00DD6CFB">
              <w:rPr>
                <w:lang w:eastAsia="en-US"/>
              </w:rPr>
              <w:t>15.3.0</w:t>
            </w:r>
          </w:p>
        </w:tc>
      </w:tr>
      <w:tr w:rsidR="004335ED" w:rsidRPr="0031204F" w14:paraId="18E93A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A5945C"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39732D"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4529A" w14:textId="77777777" w:rsidR="004335ED" w:rsidRPr="00DD6CFB" w:rsidRDefault="004335ED" w:rsidP="000D75B4">
            <w:pPr>
              <w:pStyle w:val="TAL"/>
              <w:rPr>
                <w:lang w:eastAsia="en-US"/>
              </w:rPr>
            </w:pPr>
            <w:r w:rsidRPr="00DD6CFB">
              <w:rPr>
                <w:lang w:eastAsia="en-US"/>
              </w:rPr>
              <w:t>R5-191324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9BD6" w14:textId="77777777" w:rsidR="004335ED" w:rsidRPr="00DD6CFB" w:rsidRDefault="004335ED" w:rsidP="000D75B4">
            <w:pPr>
              <w:pStyle w:val="TAL"/>
              <w:rPr>
                <w:lang w:eastAsia="en-US"/>
              </w:rPr>
            </w:pPr>
            <w:r w:rsidRPr="00DD6CFB">
              <w:rPr>
                <w:lang w:eastAsia="en-US"/>
              </w:rPr>
              <w:t>0591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243BE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1BF57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4FEE4" w14:textId="77777777" w:rsidR="004335ED" w:rsidRPr="00DD6CFB" w:rsidRDefault="004335ED" w:rsidP="000D75B4">
            <w:pPr>
              <w:pStyle w:val="TAL"/>
              <w:rPr>
                <w:lang w:eastAsia="en-US"/>
              </w:rPr>
            </w:pPr>
            <w:r w:rsidRPr="00DD6CFB">
              <w:rPr>
                <w:lang w:eastAsia="en-US"/>
              </w:rPr>
              <w:t>Introduction of test frequencies for NR band n74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36C2A" w14:textId="77777777" w:rsidR="004335ED" w:rsidRPr="00DD6CFB" w:rsidRDefault="004335ED" w:rsidP="000D75B4">
            <w:pPr>
              <w:pStyle w:val="TAL"/>
              <w:rPr>
                <w:lang w:eastAsia="en-US"/>
              </w:rPr>
            </w:pPr>
            <w:r w:rsidRPr="00DD6CFB">
              <w:rPr>
                <w:lang w:eastAsia="en-US"/>
              </w:rPr>
              <w:t>15.3.0</w:t>
            </w:r>
          </w:p>
        </w:tc>
      </w:tr>
      <w:tr w:rsidR="004335ED" w:rsidRPr="0031204F" w14:paraId="29ADDF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681101"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61275C"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2FBFA7" w14:textId="77777777" w:rsidR="004335ED" w:rsidRPr="00DD6CFB" w:rsidRDefault="004335ED" w:rsidP="000D75B4">
            <w:pPr>
              <w:pStyle w:val="TAL"/>
              <w:rPr>
                <w:lang w:eastAsia="en-US"/>
              </w:rPr>
            </w:pPr>
            <w:r w:rsidRPr="00DD6CFB">
              <w:rPr>
                <w:lang w:eastAsia="en-US"/>
              </w:rPr>
              <w:t>R5-191325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82B3A" w14:textId="77777777" w:rsidR="004335ED" w:rsidRPr="00DD6CFB" w:rsidRDefault="004335ED" w:rsidP="000D75B4">
            <w:pPr>
              <w:pStyle w:val="TAL"/>
              <w:rPr>
                <w:lang w:eastAsia="en-US"/>
              </w:rPr>
            </w:pPr>
            <w:r w:rsidRPr="00DD6CFB">
              <w:rPr>
                <w:lang w:eastAsia="en-US"/>
              </w:rPr>
              <w:t>0592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F4DC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58838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A5B2E" w14:textId="77777777" w:rsidR="004335ED" w:rsidRPr="00DD6CFB" w:rsidRDefault="004335ED" w:rsidP="000D75B4">
            <w:pPr>
              <w:pStyle w:val="TAL"/>
              <w:rPr>
                <w:lang w:eastAsia="en-US"/>
              </w:rPr>
            </w:pPr>
            <w:r w:rsidRPr="00DD6CFB">
              <w:rPr>
                <w:lang w:eastAsia="en-US"/>
              </w:rPr>
              <w:t>Correction of test frequencies for NR band n75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8FA0F" w14:textId="77777777" w:rsidR="004335ED" w:rsidRPr="00DD6CFB" w:rsidRDefault="004335ED" w:rsidP="000D75B4">
            <w:pPr>
              <w:pStyle w:val="TAL"/>
              <w:rPr>
                <w:lang w:eastAsia="en-US"/>
              </w:rPr>
            </w:pPr>
            <w:r w:rsidRPr="00DD6CFB">
              <w:rPr>
                <w:lang w:eastAsia="en-US"/>
              </w:rPr>
              <w:t>15.3.0</w:t>
            </w:r>
          </w:p>
        </w:tc>
      </w:tr>
      <w:tr w:rsidR="004335ED" w:rsidRPr="0031204F" w14:paraId="2854C2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569C82"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BEE9B1"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17E332" w14:textId="77777777" w:rsidR="004335ED" w:rsidRPr="00DD6CFB" w:rsidRDefault="004335ED" w:rsidP="000D75B4">
            <w:pPr>
              <w:pStyle w:val="TAL"/>
              <w:rPr>
                <w:lang w:eastAsia="en-US"/>
              </w:rPr>
            </w:pPr>
            <w:r w:rsidRPr="00DD6CFB">
              <w:rPr>
                <w:lang w:eastAsia="en-US"/>
              </w:rPr>
              <w:t>R5-191326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3E255" w14:textId="77777777" w:rsidR="004335ED" w:rsidRPr="00DD6CFB" w:rsidRDefault="004335ED" w:rsidP="000D75B4">
            <w:pPr>
              <w:pStyle w:val="TAL"/>
              <w:rPr>
                <w:lang w:eastAsia="en-US"/>
              </w:rPr>
            </w:pPr>
            <w:r w:rsidRPr="00DD6CFB">
              <w:rPr>
                <w:lang w:eastAsia="en-US"/>
              </w:rPr>
              <w:t>0593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EC9A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4B897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4E2EE" w14:textId="77777777" w:rsidR="004335ED" w:rsidRPr="00DD6CFB" w:rsidRDefault="004335ED" w:rsidP="000D75B4">
            <w:pPr>
              <w:pStyle w:val="TAL"/>
              <w:rPr>
                <w:lang w:eastAsia="en-US"/>
              </w:rPr>
            </w:pPr>
            <w:r w:rsidRPr="00DD6CFB">
              <w:rPr>
                <w:lang w:eastAsia="en-US"/>
              </w:rPr>
              <w:t>Correction of test frequencies for NR band n76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2C2B7" w14:textId="77777777" w:rsidR="004335ED" w:rsidRPr="00DD6CFB" w:rsidRDefault="004335ED" w:rsidP="000D75B4">
            <w:pPr>
              <w:pStyle w:val="TAL"/>
              <w:rPr>
                <w:lang w:eastAsia="en-US"/>
              </w:rPr>
            </w:pPr>
            <w:r w:rsidRPr="00DD6CFB">
              <w:rPr>
                <w:lang w:eastAsia="en-US"/>
              </w:rPr>
              <w:t>15.3.0</w:t>
            </w:r>
          </w:p>
        </w:tc>
      </w:tr>
      <w:tr w:rsidR="004335ED" w:rsidRPr="0031204F" w14:paraId="37E814E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C49710"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E4278A"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CDB419" w14:textId="77777777" w:rsidR="004335ED" w:rsidRPr="00DD6CFB" w:rsidRDefault="004335ED" w:rsidP="000D75B4">
            <w:pPr>
              <w:pStyle w:val="TAL"/>
              <w:rPr>
                <w:lang w:eastAsia="en-US"/>
              </w:rPr>
            </w:pPr>
            <w:r w:rsidRPr="00DD6CFB">
              <w:rPr>
                <w:lang w:eastAsia="en-US"/>
              </w:rPr>
              <w:t>R5-191327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2EA30" w14:textId="77777777" w:rsidR="004335ED" w:rsidRPr="00DD6CFB" w:rsidRDefault="004335ED" w:rsidP="000D75B4">
            <w:pPr>
              <w:pStyle w:val="TAL"/>
              <w:rPr>
                <w:lang w:eastAsia="en-US"/>
              </w:rPr>
            </w:pPr>
            <w:r w:rsidRPr="00DD6CFB">
              <w:rPr>
                <w:lang w:eastAsia="en-US"/>
              </w:rPr>
              <w:t>0594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F1BB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B7F58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23985" w14:textId="77777777" w:rsidR="004335ED" w:rsidRPr="00DD6CFB" w:rsidRDefault="004335ED" w:rsidP="000D75B4">
            <w:pPr>
              <w:pStyle w:val="TAL"/>
              <w:rPr>
                <w:lang w:eastAsia="en-US"/>
              </w:rPr>
            </w:pPr>
            <w:r w:rsidRPr="00DD6CFB">
              <w:rPr>
                <w:lang w:eastAsia="en-US"/>
              </w:rPr>
              <w:t>Correction of test frequencies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56D1F" w14:textId="77777777" w:rsidR="004335ED" w:rsidRPr="00DD6CFB" w:rsidRDefault="004335ED" w:rsidP="000D75B4">
            <w:pPr>
              <w:pStyle w:val="TAL"/>
              <w:rPr>
                <w:lang w:eastAsia="en-US"/>
              </w:rPr>
            </w:pPr>
            <w:r w:rsidRPr="00DD6CFB">
              <w:rPr>
                <w:lang w:eastAsia="en-US"/>
              </w:rPr>
              <w:t>15.3.0</w:t>
            </w:r>
          </w:p>
        </w:tc>
      </w:tr>
      <w:tr w:rsidR="004335ED" w:rsidRPr="0031204F" w14:paraId="297430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75D4AD"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6CE1FE"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268B64" w14:textId="77777777" w:rsidR="004335ED" w:rsidRPr="00DD6CFB" w:rsidRDefault="004335ED" w:rsidP="000D75B4">
            <w:pPr>
              <w:pStyle w:val="TAL"/>
              <w:rPr>
                <w:lang w:eastAsia="en-US"/>
              </w:rPr>
            </w:pPr>
            <w:r w:rsidRPr="00DD6CFB">
              <w:rPr>
                <w:lang w:eastAsia="en-US"/>
              </w:rPr>
              <w:t>R5-191328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4510" w14:textId="77777777" w:rsidR="004335ED" w:rsidRPr="00DD6CFB" w:rsidRDefault="004335ED" w:rsidP="000D75B4">
            <w:pPr>
              <w:pStyle w:val="TAL"/>
              <w:rPr>
                <w:lang w:eastAsia="en-US"/>
              </w:rPr>
            </w:pPr>
            <w:r w:rsidRPr="00DD6CFB">
              <w:rPr>
                <w:lang w:eastAsia="en-US"/>
              </w:rPr>
              <w:t>0595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6C201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183C2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821D9" w14:textId="77777777" w:rsidR="004335ED" w:rsidRPr="00DD6CFB" w:rsidRDefault="004335ED" w:rsidP="000D75B4">
            <w:pPr>
              <w:pStyle w:val="TAL"/>
              <w:rPr>
                <w:lang w:eastAsia="en-US"/>
              </w:rPr>
            </w:pPr>
            <w:r w:rsidRPr="00DD6CFB">
              <w:rPr>
                <w:lang w:eastAsia="en-US"/>
              </w:rPr>
              <w:t>Correction of test frequencies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74378" w14:textId="77777777" w:rsidR="004335ED" w:rsidRPr="00DD6CFB" w:rsidRDefault="004335ED" w:rsidP="000D75B4">
            <w:pPr>
              <w:pStyle w:val="TAL"/>
              <w:rPr>
                <w:lang w:eastAsia="en-US"/>
              </w:rPr>
            </w:pPr>
            <w:r w:rsidRPr="00DD6CFB">
              <w:rPr>
                <w:lang w:eastAsia="en-US"/>
              </w:rPr>
              <w:t>15.3.0</w:t>
            </w:r>
          </w:p>
        </w:tc>
      </w:tr>
      <w:tr w:rsidR="004335ED" w:rsidRPr="0031204F" w14:paraId="3CB0DA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85E83C"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2B3477"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889DF0" w14:textId="77777777" w:rsidR="004335ED" w:rsidRPr="00DD6CFB" w:rsidRDefault="004335ED" w:rsidP="000D75B4">
            <w:pPr>
              <w:pStyle w:val="TAL"/>
              <w:rPr>
                <w:lang w:eastAsia="en-US"/>
              </w:rPr>
            </w:pPr>
            <w:r w:rsidRPr="00DD6CFB">
              <w:rPr>
                <w:lang w:eastAsia="en-US"/>
              </w:rPr>
              <w:t>R5-191329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1FB875" w14:textId="77777777" w:rsidR="004335ED" w:rsidRPr="00DD6CFB" w:rsidRDefault="004335ED" w:rsidP="000D75B4">
            <w:pPr>
              <w:pStyle w:val="TAL"/>
              <w:rPr>
                <w:lang w:eastAsia="en-US"/>
              </w:rPr>
            </w:pPr>
            <w:r w:rsidRPr="00DD6CFB">
              <w:rPr>
                <w:lang w:eastAsia="en-US"/>
              </w:rPr>
              <w:t>0596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F44A2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CDA3E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546FC" w14:textId="77777777" w:rsidR="004335ED" w:rsidRPr="00DD6CFB" w:rsidRDefault="004335ED" w:rsidP="000D75B4">
            <w:pPr>
              <w:pStyle w:val="TAL"/>
              <w:rPr>
                <w:lang w:eastAsia="en-US"/>
              </w:rPr>
            </w:pPr>
            <w:r w:rsidRPr="00DD6CFB">
              <w:rPr>
                <w:lang w:eastAsia="en-US"/>
              </w:rPr>
              <w:t>Correction of test frequencies for NR band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0ED69" w14:textId="77777777" w:rsidR="004335ED" w:rsidRPr="00DD6CFB" w:rsidRDefault="004335ED" w:rsidP="000D75B4">
            <w:pPr>
              <w:pStyle w:val="TAL"/>
              <w:rPr>
                <w:lang w:eastAsia="en-US"/>
              </w:rPr>
            </w:pPr>
            <w:r w:rsidRPr="00DD6CFB">
              <w:rPr>
                <w:lang w:eastAsia="en-US"/>
              </w:rPr>
              <w:t>15.3.0</w:t>
            </w:r>
          </w:p>
        </w:tc>
      </w:tr>
      <w:tr w:rsidR="004335ED" w:rsidRPr="0031204F" w14:paraId="60F6A8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B6207D"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093B2B"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2FBFB4" w14:textId="77777777" w:rsidR="004335ED" w:rsidRPr="00DD6CFB" w:rsidRDefault="004335ED" w:rsidP="000D75B4">
            <w:pPr>
              <w:pStyle w:val="TAL"/>
              <w:rPr>
                <w:lang w:eastAsia="en-US"/>
              </w:rPr>
            </w:pPr>
            <w:r w:rsidRPr="00DD6CFB">
              <w:rPr>
                <w:lang w:eastAsia="en-US"/>
              </w:rPr>
              <w:t>R5-191330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A497C" w14:textId="77777777" w:rsidR="004335ED" w:rsidRPr="00DD6CFB" w:rsidRDefault="004335ED" w:rsidP="000D75B4">
            <w:pPr>
              <w:pStyle w:val="TAL"/>
              <w:rPr>
                <w:lang w:eastAsia="en-US"/>
              </w:rPr>
            </w:pPr>
            <w:r w:rsidRPr="00DD6CFB">
              <w:rPr>
                <w:lang w:eastAsia="en-US"/>
              </w:rPr>
              <w:t>0597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4205D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E7FE1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E6DC" w14:textId="77777777" w:rsidR="004335ED" w:rsidRPr="00DD6CFB" w:rsidRDefault="004335ED" w:rsidP="000D75B4">
            <w:pPr>
              <w:pStyle w:val="TAL"/>
              <w:rPr>
                <w:lang w:eastAsia="en-US"/>
              </w:rPr>
            </w:pPr>
            <w:r w:rsidRPr="00DD6CFB">
              <w:rPr>
                <w:lang w:eastAsia="en-US"/>
              </w:rPr>
              <w:t>Correction of test frequencies for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487B3" w14:textId="77777777" w:rsidR="004335ED" w:rsidRPr="00DD6CFB" w:rsidRDefault="004335ED" w:rsidP="000D75B4">
            <w:pPr>
              <w:pStyle w:val="TAL"/>
              <w:rPr>
                <w:lang w:eastAsia="en-US"/>
              </w:rPr>
            </w:pPr>
            <w:r w:rsidRPr="00DD6CFB">
              <w:rPr>
                <w:lang w:eastAsia="en-US"/>
              </w:rPr>
              <w:t>15.3.0</w:t>
            </w:r>
          </w:p>
        </w:tc>
      </w:tr>
      <w:tr w:rsidR="004335ED" w:rsidRPr="0031204F" w14:paraId="5B8C06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AE2BB3"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CF6E7C"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CE59A5" w14:textId="77777777" w:rsidR="004335ED" w:rsidRPr="00DD6CFB" w:rsidRDefault="004335ED" w:rsidP="000D75B4">
            <w:pPr>
              <w:pStyle w:val="TAL"/>
              <w:rPr>
                <w:lang w:eastAsia="en-US"/>
              </w:rPr>
            </w:pPr>
            <w:r w:rsidRPr="00DD6CFB">
              <w:rPr>
                <w:lang w:eastAsia="en-US"/>
              </w:rPr>
              <w:t>R5-191331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1FD8A" w14:textId="77777777" w:rsidR="004335ED" w:rsidRPr="00DD6CFB" w:rsidRDefault="004335ED" w:rsidP="000D75B4">
            <w:pPr>
              <w:pStyle w:val="TAL"/>
              <w:rPr>
                <w:lang w:eastAsia="en-US"/>
              </w:rPr>
            </w:pPr>
            <w:r w:rsidRPr="00DD6CFB">
              <w:rPr>
                <w:lang w:eastAsia="en-US"/>
              </w:rPr>
              <w:t>0598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784E8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88D9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DDE10" w14:textId="77777777" w:rsidR="004335ED" w:rsidRPr="00DD6CFB" w:rsidRDefault="004335ED" w:rsidP="000D75B4">
            <w:pPr>
              <w:pStyle w:val="TAL"/>
              <w:rPr>
                <w:lang w:eastAsia="en-US"/>
              </w:rPr>
            </w:pPr>
            <w:r w:rsidRPr="00DD6CFB">
              <w:rPr>
                <w:lang w:eastAsia="en-US"/>
              </w:rPr>
              <w:t>Correction of test frequencies for NR band n258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CC26F" w14:textId="77777777" w:rsidR="004335ED" w:rsidRPr="00DD6CFB" w:rsidRDefault="004335ED" w:rsidP="000D75B4">
            <w:pPr>
              <w:pStyle w:val="TAL"/>
              <w:rPr>
                <w:lang w:eastAsia="en-US"/>
              </w:rPr>
            </w:pPr>
            <w:r w:rsidRPr="00DD6CFB">
              <w:rPr>
                <w:lang w:eastAsia="en-US"/>
              </w:rPr>
              <w:t>15.3.0</w:t>
            </w:r>
          </w:p>
        </w:tc>
      </w:tr>
      <w:tr w:rsidR="004335ED" w:rsidRPr="0031204F" w14:paraId="6219E8A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D3BF63"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61F090"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6959D" w14:textId="77777777" w:rsidR="004335ED" w:rsidRPr="00DD6CFB" w:rsidRDefault="004335ED" w:rsidP="000D75B4">
            <w:pPr>
              <w:pStyle w:val="TAL"/>
              <w:rPr>
                <w:lang w:eastAsia="en-US"/>
              </w:rPr>
            </w:pPr>
            <w:r w:rsidRPr="00DD6CFB">
              <w:rPr>
                <w:lang w:eastAsia="en-US"/>
              </w:rPr>
              <w:t>R5-191332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65E94" w14:textId="77777777" w:rsidR="004335ED" w:rsidRPr="00DD6CFB" w:rsidRDefault="004335ED" w:rsidP="000D75B4">
            <w:pPr>
              <w:pStyle w:val="TAL"/>
              <w:rPr>
                <w:lang w:eastAsia="en-US"/>
              </w:rPr>
            </w:pPr>
            <w:r w:rsidRPr="00DD6CFB">
              <w:rPr>
                <w:lang w:eastAsia="en-US"/>
              </w:rPr>
              <w:t>0599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575CF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96135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01558" w14:textId="77777777" w:rsidR="004335ED" w:rsidRPr="00DD6CFB" w:rsidRDefault="004335ED" w:rsidP="000D75B4">
            <w:pPr>
              <w:pStyle w:val="TAL"/>
              <w:rPr>
                <w:lang w:eastAsia="en-US"/>
              </w:rPr>
            </w:pPr>
            <w:r w:rsidRPr="00DD6CFB">
              <w:rPr>
                <w:lang w:eastAsia="en-US"/>
              </w:rPr>
              <w:t>Correction of test frequencies for NR band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FA1AA" w14:textId="77777777" w:rsidR="004335ED" w:rsidRPr="00DD6CFB" w:rsidRDefault="004335ED" w:rsidP="000D75B4">
            <w:pPr>
              <w:pStyle w:val="TAL"/>
              <w:rPr>
                <w:lang w:eastAsia="en-US"/>
              </w:rPr>
            </w:pPr>
            <w:r w:rsidRPr="00DD6CFB">
              <w:rPr>
                <w:lang w:eastAsia="en-US"/>
              </w:rPr>
              <w:t>15.3.0</w:t>
            </w:r>
          </w:p>
        </w:tc>
      </w:tr>
      <w:tr w:rsidR="004335ED" w:rsidRPr="0031204F" w14:paraId="59826BF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FF05BE"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8C10E8"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167AE" w14:textId="77777777" w:rsidR="004335ED" w:rsidRPr="00DD6CFB" w:rsidRDefault="004335ED" w:rsidP="000D75B4">
            <w:pPr>
              <w:pStyle w:val="TAL"/>
              <w:rPr>
                <w:lang w:eastAsia="en-US"/>
              </w:rPr>
            </w:pPr>
            <w:r w:rsidRPr="00DD6CFB">
              <w:rPr>
                <w:lang w:eastAsia="en-US"/>
              </w:rPr>
              <w:t>R5-191333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3380F" w14:textId="77777777" w:rsidR="004335ED" w:rsidRPr="00DD6CFB" w:rsidRDefault="004335ED" w:rsidP="000D75B4">
            <w:pPr>
              <w:pStyle w:val="TAL"/>
              <w:rPr>
                <w:lang w:eastAsia="en-US"/>
              </w:rPr>
            </w:pPr>
            <w:r w:rsidRPr="00DD6CFB">
              <w:rPr>
                <w:lang w:eastAsia="en-US"/>
              </w:rPr>
              <w:t>0600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AA539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56A8C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55546" w14:textId="77777777" w:rsidR="004335ED" w:rsidRPr="00DD6CFB" w:rsidRDefault="004335ED" w:rsidP="000D75B4">
            <w:pPr>
              <w:pStyle w:val="TAL"/>
              <w:rPr>
                <w:lang w:eastAsia="en-US"/>
              </w:rPr>
            </w:pPr>
            <w:r w:rsidRPr="00DD6CFB">
              <w:rPr>
                <w:lang w:eastAsia="en-US"/>
              </w:rPr>
              <w:t>Correction of test frequencies for NR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531C1" w14:textId="77777777" w:rsidR="004335ED" w:rsidRPr="00DD6CFB" w:rsidRDefault="004335ED" w:rsidP="000D75B4">
            <w:pPr>
              <w:pStyle w:val="TAL"/>
              <w:rPr>
                <w:lang w:eastAsia="en-US"/>
              </w:rPr>
            </w:pPr>
            <w:r w:rsidRPr="00DD6CFB">
              <w:rPr>
                <w:lang w:eastAsia="en-US"/>
              </w:rPr>
              <w:t>15.3.0</w:t>
            </w:r>
          </w:p>
        </w:tc>
      </w:tr>
      <w:tr w:rsidR="004335ED" w:rsidRPr="0031204F" w14:paraId="10B492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75AF8F"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DD06C5"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599D4A" w14:textId="77777777" w:rsidR="004335ED" w:rsidRPr="00DD6CFB" w:rsidRDefault="004335ED" w:rsidP="000D75B4">
            <w:pPr>
              <w:pStyle w:val="TAL"/>
              <w:rPr>
                <w:lang w:eastAsia="en-US"/>
              </w:rPr>
            </w:pPr>
            <w:r w:rsidRPr="00DD6CFB">
              <w:rPr>
                <w:lang w:eastAsia="en-US"/>
              </w:rPr>
              <w:t>R5-191334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4051C" w14:textId="77777777" w:rsidR="004335ED" w:rsidRPr="00DD6CFB" w:rsidRDefault="004335ED" w:rsidP="000D75B4">
            <w:pPr>
              <w:pStyle w:val="TAL"/>
              <w:rPr>
                <w:lang w:eastAsia="en-US"/>
              </w:rPr>
            </w:pPr>
            <w:r w:rsidRPr="00DD6CFB">
              <w:rPr>
                <w:lang w:eastAsia="en-US"/>
              </w:rPr>
              <w:t>0601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4EC4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99F36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AACEC" w14:textId="77777777" w:rsidR="004335ED" w:rsidRPr="00DD6CFB" w:rsidRDefault="004335ED" w:rsidP="000D75B4">
            <w:pPr>
              <w:pStyle w:val="TAL"/>
              <w:rPr>
                <w:lang w:eastAsia="en-US"/>
              </w:rPr>
            </w:pPr>
            <w:r w:rsidRPr="00DD6CFB">
              <w:rPr>
                <w:lang w:eastAsia="en-US"/>
              </w:rPr>
              <w:t>Correction of DCI format 1_0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8CE06" w14:textId="77777777" w:rsidR="004335ED" w:rsidRPr="00DD6CFB" w:rsidRDefault="004335ED" w:rsidP="000D75B4">
            <w:pPr>
              <w:pStyle w:val="TAL"/>
              <w:rPr>
                <w:lang w:eastAsia="en-US"/>
              </w:rPr>
            </w:pPr>
            <w:r w:rsidRPr="00DD6CFB">
              <w:rPr>
                <w:lang w:eastAsia="en-US"/>
              </w:rPr>
              <w:t>15.3.0</w:t>
            </w:r>
          </w:p>
        </w:tc>
      </w:tr>
      <w:tr w:rsidR="004335ED" w:rsidRPr="0031204F" w14:paraId="58B824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6215B1"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E72D0D"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B8080B" w14:textId="77777777" w:rsidR="004335ED" w:rsidRPr="00DD6CFB" w:rsidRDefault="004335ED" w:rsidP="000D75B4">
            <w:pPr>
              <w:pStyle w:val="TAL"/>
              <w:rPr>
                <w:lang w:eastAsia="en-US"/>
              </w:rPr>
            </w:pPr>
            <w:r w:rsidRPr="00DD6CFB">
              <w:rPr>
                <w:lang w:eastAsia="en-US"/>
              </w:rPr>
              <w:t>R5-191352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49F0" w14:textId="77777777" w:rsidR="004335ED" w:rsidRPr="00DD6CFB" w:rsidRDefault="004335ED" w:rsidP="000D75B4">
            <w:pPr>
              <w:pStyle w:val="TAL"/>
              <w:rPr>
                <w:lang w:eastAsia="en-US"/>
              </w:rPr>
            </w:pPr>
            <w:r w:rsidRPr="00DD6CFB">
              <w:rPr>
                <w:lang w:eastAsia="en-US"/>
              </w:rPr>
              <w:t>0603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6620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5B1E8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EEA2C"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CounterCheckResponse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A7E9E" w14:textId="77777777" w:rsidR="004335ED" w:rsidRPr="00DD6CFB" w:rsidRDefault="004335ED" w:rsidP="000D75B4">
            <w:pPr>
              <w:pStyle w:val="TAL"/>
              <w:rPr>
                <w:lang w:eastAsia="en-US"/>
              </w:rPr>
            </w:pPr>
            <w:r w:rsidRPr="00DD6CFB">
              <w:rPr>
                <w:lang w:eastAsia="en-US"/>
              </w:rPr>
              <w:t>15.3.0</w:t>
            </w:r>
          </w:p>
        </w:tc>
      </w:tr>
      <w:tr w:rsidR="004335ED" w:rsidRPr="0031204F" w14:paraId="7AD826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64D4CD"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4473EB"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1FE819" w14:textId="77777777" w:rsidR="004335ED" w:rsidRPr="00DD6CFB" w:rsidRDefault="004335ED" w:rsidP="000D75B4">
            <w:pPr>
              <w:pStyle w:val="TAL"/>
              <w:rPr>
                <w:lang w:eastAsia="en-US"/>
              </w:rPr>
            </w:pPr>
            <w:r w:rsidRPr="00DD6CFB">
              <w:rPr>
                <w:lang w:eastAsia="en-US"/>
              </w:rPr>
              <w:t>R5-191354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C5E0" w14:textId="77777777" w:rsidR="004335ED" w:rsidRPr="00DD6CFB" w:rsidRDefault="004335ED" w:rsidP="000D75B4">
            <w:pPr>
              <w:pStyle w:val="TAL"/>
              <w:rPr>
                <w:lang w:eastAsia="en-US"/>
              </w:rPr>
            </w:pPr>
            <w:r w:rsidRPr="00DD6CFB">
              <w:rPr>
                <w:lang w:eastAsia="en-US"/>
              </w:rPr>
              <w:t>0604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EDE1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6B0FA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43E703"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FailureInformation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22F29" w14:textId="77777777" w:rsidR="004335ED" w:rsidRPr="00DD6CFB" w:rsidRDefault="004335ED" w:rsidP="000D75B4">
            <w:pPr>
              <w:pStyle w:val="TAL"/>
              <w:rPr>
                <w:lang w:eastAsia="en-US"/>
              </w:rPr>
            </w:pPr>
            <w:r w:rsidRPr="00DD6CFB">
              <w:rPr>
                <w:lang w:eastAsia="en-US"/>
              </w:rPr>
              <w:t>15.3.0</w:t>
            </w:r>
          </w:p>
        </w:tc>
      </w:tr>
      <w:tr w:rsidR="004335ED" w:rsidRPr="0031204F" w14:paraId="2B88E1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40C79C"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367B79"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2B9597" w14:textId="77777777" w:rsidR="004335ED" w:rsidRPr="00DD6CFB" w:rsidRDefault="004335ED" w:rsidP="000D75B4">
            <w:pPr>
              <w:pStyle w:val="TAL"/>
              <w:rPr>
                <w:lang w:eastAsia="en-US"/>
              </w:rPr>
            </w:pPr>
            <w:r w:rsidRPr="00DD6CFB">
              <w:rPr>
                <w:lang w:eastAsia="en-US"/>
              </w:rPr>
              <w:t>R5-191355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6AA62" w14:textId="77777777" w:rsidR="004335ED" w:rsidRPr="00DD6CFB" w:rsidRDefault="004335ED" w:rsidP="000D75B4">
            <w:pPr>
              <w:pStyle w:val="TAL"/>
              <w:rPr>
                <w:lang w:eastAsia="en-US"/>
              </w:rPr>
            </w:pPr>
            <w:r w:rsidRPr="00DD6CFB">
              <w:rPr>
                <w:lang w:eastAsia="en-US"/>
              </w:rPr>
              <w:t>0605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3341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41281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B27B6"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LocationMeasurementIndication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F3D8B" w14:textId="77777777" w:rsidR="004335ED" w:rsidRPr="00DD6CFB" w:rsidRDefault="004335ED" w:rsidP="000D75B4">
            <w:pPr>
              <w:pStyle w:val="TAL"/>
              <w:rPr>
                <w:lang w:eastAsia="en-US"/>
              </w:rPr>
            </w:pPr>
            <w:r w:rsidRPr="00DD6CFB">
              <w:rPr>
                <w:lang w:eastAsia="en-US"/>
              </w:rPr>
              <w:t>15.3.0</w:t>
            </w:r>
          </w:p>
        </w:tc>
      </w:tr>
      <w:tr w:rsidR="004335ED" w:rsidRPr="0031204F" w14:paraId="280F66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4C3DCF"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EC0617"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B27CAA" w14:textId="77777777" w:rsidR="004335ED" w:rsidRPr="00DD6CFB" w:rsidRDefault="004335ED" w:rsidP="000D75B4">
            <w:pPr>
              <w:pStyle w:val="TAL"/>
              <w:rPr>
                <w:lang w:eastAsia="en-US"/>
              </w:rPr>
            </w:pPr>
            <w:r w:rsidRPr="00DD6CFB">
              <w:rPr>
                <w:lang w:eastAsia="en-US"/>
              </w:rPr>
              <w:t>R5-191356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57D91" w14:textId="77777777" w:rsidR="004335ED" w:rsidRPr="00DD6CFB" w:rsidRDefault="004335ED" w:rsidP="000D75B4">
            <w:pPr>
              <w:pStyle w:val="TAL"/>
              <w:rPr>
                <w:lang w:eastAsia="en-US"/>
              </w:rPr>
            </w:pPr>
            <w:r w:rsidRPr="00DD6CFB">
              <w:rPr>
                <w:lang w:eastAsia="en-US"/>
              </w:rPr>
              <w:t>0606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8F0E8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2D056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5B283" w14:textId="77777777" w:rsidR="004335ED" w:rsidRPr="00DD6CFB" w:rsidRDefault="004335ED" w:rsidP="000D75B4">
            <w:pPr>
              <w:pStyle w:val="TAL"/>
              <w:rPr>
                <w:lang w:eastAsia="en-US"/>
              </w:rPr>
            </w:pPr>
            <w:r w:rsidRPr="00DD6CFB">
              <w:rPr>
                <w:lang w:eastAsia="en-US"/>
              </w:rPr>
              <w:t>Updates to section 4.8.3 (test USIM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E20DC" w14:textId="77777777" w:rsidR="004335ED" w:rsidRPr="00DD6CFB" w:rsidRDefault="004335ED" w:rsidP="000D75B4">
            <w:pPr>
              <w:pStyle w:val="TAL"/>
              <w:rPr>
                <w:lang w:eastAsia="en-US"/>
              </w:rPr>
            </w:pPr>
            <w:r w:rsidRPr="00DD6CFB">
              <w:rPr>
                <w:lang w:eastAsia="en-US"/>
              </w:rPr>
              <w:t>15.3.0</w:t>
            </w:r>
          </w:p>
        </w:tc>
      </w:tr>
      <w:tr w:rsidR="004335ED" w:rsidRPr="0031204F" w14:paraId="022099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AE8"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2CCA61"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CCE12" w14:textId="77777777" w:rsidR="004335ED" w:rsidRPr="00DD6CFB" w:rsidRDefault="004335ED" w:rsidP="000D75B4">
            <w:pPr>
              <w:pStyle w:val="TAL"/>
              <w:rPr>
                <w:lang w:eastAsia="en-US"/>
              </w:rPr>
            </w:pPr>
            <w:r w:rsidRPr="00DD6CFB">
              <w:rPr>
                <w:lang w:eastAsia="en-US"/>
              </w:rPr>
              <w:t>R5-191360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A526C" w14:textId="77777777" w:rsidR="004335ED" w:rsidRPr="00DD6CFB" w:rsidRDefault="004335ED" w:rsidP="000D75B4">
            <w:pPr>
              <w:pStyle w:val="TAL"/>
              <w:rPr>
                <w:lang w:eastAsia="en-US"/>
              </w:rPr>
            </w:pPr>
            <w:r w:rsidRPr="00DD6CFB">
              <w:rPr>
                <w:lang w:eastAsia="en-US"/>
              </w:rPr>
              <w:t>0607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8B07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364D5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1344F"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MeasurementReport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0754B" w14:textId="77777777" w:rsidR="004335ED" w:rsidRPr="00DD6CFB" w:rsidRDefault="004335ED" w:rsidP="000D75B4">
            <w:pPr>
              <w:pStyle w:val="TAL"/>
              <w:rPr>
                <w:lang w:eastAsia="en-US"/>
              </w:rPr>
            </w:pPr>
            <w:r w:rsidRPr="00DD6CFB">
              <w:rPr>
                <w:lang w:eastAsia="en-US"/>
              </w:rPr>
              <w:t>15.3.0</w:t>
            </w:r>
          </w:p>
        </w:tc>
      </w:tr>
      <w:tr w:rsidR="004335ED" w:rsidRPr="0031204F" w14:paraId="7D781A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B692D2"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2B4DBE"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525F7F" w14:textId="77777777" w:rsidR="004335ED" w:rsidRPr="00DD6CFB" w:rsidRDefault="004335ED" w:rsidP="000D75B4">
            <w:pPr>
              <w:pStyle w:val="TAL"/>
              <w:rPr>
                <w:lang w:eastAsia="en-US"/>
              </w:rPr>
            </w:pPr>
            <w:r w:rsidRPr="00DD6CFB">
              <w:rPr>
                <w:lang w:eastAsia="en-US"/>
              </w:rPr>
              <w:t>R5-191361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64D26" w14:textId="77777777" w:rsidR="004335ED" w:rsidRPr="00DD6CFB" w:rsidRDefault="004335ED" w:rsidP="000D75B4">
            <w:pPr>
              <w:pStyle w:val="TAL"/>
              <w:rPr>
                <w:lang w:eastAsia="en-US"/>
              </w:rPr>
            </w:pPr>
            <w:r w:rsidRPr="00DD6CFB">
              <w:rPr>
                <w:lang w:eastAsia="en-US"/>
              </w:rPr>
              <w:t>0608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6A859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94F4E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855C4E"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MobilityFromNRCommand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2C9E4" w14:textId="77777777" w:rsidR="004335ED" w:rsidRPr="00DD6CFB" w:rsidRDefault="004335ED" w:rsidP="000D75B4">
            <w:pPr>
              <w:pStyle w:val="TAL"/>
              <w:rPr>
                <w:lang w:eastAsia="en-US"/>
              </w:rPr>
            </w:pPr>
            <w:r w:rsidRPr="00DD6CFB">
              <w:rPr>
                <w:lang w:eastAsia="en-US"/>
              </w:rPr>
              <w:t>15.3.0</w:t>
            </w:r>
          </w:p>
        </w:tc>
      </w:tr>
      <w:tr w:rsidR="004335ED" w:rsidRPr="0031204F" w14:paraId="38D1126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9B99E7"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6BEA98"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137B1F" w14:textId="77777777" w:rsidR="004335ED" w:rsidRPr="00DD6CFB" w:rsidRDefault="004335ED" w:rsidP="000D75B4">
            <w:pPr>
              <w:pStyle w:val="TAL"/>
              <w:rPr>
                <w:lang w:eastAsia="en-US"/>
              </w:rPr>
            </w:pPr>
            <w:r w:rsidRPr="00DD6CFB">
              <w:rPr>
                <w:lang w:eastAsia="en-US"/>
              </w:rPr>
              <w:t>R5-191364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72D0E" w14:textId="77777777" w:rsidR="004335ED" w:rsidRPr="00DD6CFB" w:rsidRDefault="004335ED" w:rsidP="000D75B4">
            <w:pPr>
              <w:pStyle w:val="TAL"/>
              <w:rPr>
                <w:lang w:eastAsia="en-US"/>
              </w:rPr>
            </w:pPr>
            <w:r w:rsidRPr="00DD6CFB">
              <w:rPr>
                <w:lang w:eastAsia="en-US"/>
              </w:rPr>
              <w:t>0609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82EE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6D26D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70F45" w14:textId="77777777" w:rsidR="004335ED" w:rsidRPr="00DD6CFB" w:rsidRDefault="004335ED" w:rsidP="000D75B4">
            <w:pPr>
              <w:pStyle w:val="TAL"/>
              <w:rPr>
                <w:lang w:eastAsia="en-US"/>
              </w:rPr>
            </w:pPr>
            <w:r w:rsidRPr="00DD6CFB">
              <w:rPr>
                <w:lang w:eastAsia="en-US"/>
              </w:rPr>
              <w:t>Update Paging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1A0C2" w14:textId="77777777" w:rsidR="004335ED" w:rsidRPr="00DD6CFB" w:rsidRDefault="004335ED" w:rsidP="000D75B4">
            <w:pPr>
              <w:pStyle w:val="TAL"/>
              <w:rPr>
                <w:lang w:eastAsia="en-US"/>
              </w:rPr>
            </w:pPr>
            <w:r w:rsidRPr="00DD6CFB">
              <w:rPr>
                <w:lang w:eastAsia="en-US"/>
              </w:rPr>
              <w:t>15.3.0</w:t>
            </w:r>
          </w:p>
        </w:tc>
      </w:tr>
      <w:tr w:rsidR="004335ED" w:rsidRPr="0031204F" w14:paraId="381F62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BB269F"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C5869D"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CA219B" w14:textId="77777777" w:rsidR="004335ED" w:rsidRPr="00DD6CFB" w:rsidRDefault="004335ED" w:rsidP="000D75B4">
            <w:pPr>
              <w:pStyle w:val="TAL"/>
              <w:rPr>
                <w:lang w:eastAsia="en-US"/>
              </w:rPr>
            </w:pPr>
            <w:r w:rsidRPr="00DD6CFB">
              <w:rPr>
                <w:lang w:eastAsia="en-US"/>
              </w:rPr>
              <w:t>R5-191366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818CB" w14:textId="77777777" w:rsidR="004335ED" w:rsidRPr="00DD6CFB" w:rsidRDefault="004335ED" w:rsidP="000D75B4">
            <w:pPr>
              <w:pStyle w:val="TAL"/>
              <w:rPr>
                <w:lang w:eastAsia="en-US"/>
              </w:rPr>
            </w:pPr>
            <w:r w:rsidRPr="00DD6CFB">
              <w:rPr>
                <w:lang w:eastAsia="en-US"/>
              </w:rPr>
              <w:t>0610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BE34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2B428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54D06" w14:textId="77777777" w:rsidR="004335ED" w:rsidRPr="00DD6CFB" w:rsidRDefault="004335ED" w:rsidP="000D75B4">
            <w:pPr>
              <w:pStyle w:val="TAL"/>
              <w:rPr>
                <w:lang w:eastAsia="en-US"/>
              </w:rPr>
            </w:pPr>
            <w:r w:rsidRPr="00DD6CFB">
              <w:rPr>
                <w:lang w:eastAsia="en-US"/>
              </w:rPr>
              <w:t>Update RRCSetupComplete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8E0A7" w14:textId="77777777" w:rsidR="004335ED" w:rsidRPr="00DD6CFB" w:rsidRDefault="004335ED" w:rsidP="000D75B4">
            <w:pPr>
              <w:pStyle w:val="TAL"/>
              <w:rPr>
                <w:lang w:eastAsia="en-US"/>
              </w:rPr>
            </w:pPr>
            <w:r w:rsidRPr="00DD6CFB">
              <w:rPr>
                <w:lang w:eastAsia="en-US"/>
              </w:rPr>
              <w:t>15.3.0</w:t>
            </w:r>
          </w:p>
        </w:tc>
      </w:tr>
      <w:tr w:rsidR="004335ED" w:rsidRPr="0031204F" w14:paraId="7D69D9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0252F6"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357BF7"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168FA" w14:textId="77777777" w:rsidR="004335ED" w:rsidRPr="00DD6CFB" w:rsidRDefault="004335ED" w:rsidP="000D75B4">
            <w:pPr>
              <w:pStyle w:val="TAL"/>
              <w:rPr>
                <w:lang w:eastAsia="en-US"/>
              </w:rPr>
            </w:pPr>
            <w:r w:rsidRPr="00DD6CFB">
              <w:rPr>
                <w:lang w:eastAsia="en-US"/>
              </w:rPr>
              <w:t>R5-191368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52C25" w14:textId="77777777" w:rsidR="004335ED" w:rsidRPr="00DD6CFB" w:rsidRDefault="004335ED" w:rsidP="000D75B4">
            <w:pPr>
              <w:pStyle w:val="TAL"/>
              <w:rPr>
                <w:lang w:eastAsia="en-US"/>
              </w:rPr>
            </w:pPr>
            <w:r w:rsidRPr="00DD6CFB">
              <w:rPr>
                <w:lang w:eastAsia="en-US"/>
              </w:rPr>
              <w:t>0611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FB3B7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243A2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733A0"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SecurityModeComplete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42B9B" w14:textId="77777777" w:rsidR="004335ED" w:rsidRPr="00DD6CFB" w:rsidRDefault="004335ED" w:rsidP="000D75B4">
            <w:pPr>
              <w:pStyle w:val="TAL"/>
              <w:rPr>
                <w:lang w:eastAsia="en-US"/>
              </w:rPr>
            </w:pPr>
            <w:r w:rsidRPr="00DD6CFB">
              <w:rPr>
                <w:lang w:eastAsia="en-US"/>
              </w:rPr>
              <w:t>15.3.0</w:t>
            </w:r>
          </w:p>
        </w:tc>
      </w:tr>
      <w:tr w:rsidR="004335ED" w:rsidRPr="0031204F" w14:paraId="019900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BBE8E8"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E2FA5A"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AB2204" w14:textId="77777777" w:rsidR="004335ED" w:rsidRPr="00DD6CFB" w:rsidRDefault="004335ED" w:rsidP="000D75B4">
            <w:pPr>
              <w:pStyle w:val="TAL"/>
              <w:rPr>
                <w:lang w:eastAsia="en-US"/>
              </w:rPr>
            </w:pPr>
            <w:r w:rsidRPr="00DD6CFB">
              <w:rPr>
                <w:lang w:eastAsia="en-US"/>
              </w:rPr>
              <w:t>R5-191370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4CCB2" w14:textId="77777777" w:rsidR="004335ED" w:rsidRPr="00DD6CFB" w:rsidRDefault="004335ED" w:rsidP="000D75B4">
            <w:pPr>
              <w:pStyle w:val="TAL"/>
              <w:rPr>
                <w:lang w:eastAsia="en-US"/>
              </w:rPr>
            </w:pPr>
            <w:r w:rsidRPr="00DD6CFB">
              <w:rPr>
                <w:lang w:eastAsia="en-US"/>
              </w:rPr>
              <w:t>0612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D88F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2BCCA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565471"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SecurityModeFailure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25AFB" w14:textId="77777777" w:rsidR="004335ED" w:rsidRPr="00DD6CFB" w:rsidRDefault="004335ED" w:rsidP="000D75B4">
            <w:pPr>
              <w:pStyle w:val="TAL"/>
              <w:rPr>
                <w:lang w:eastAsia="en-US"/>
              </w:rPr>
            </w:pPr>
            <w:r w:rsidRPr="00DD6CFB">
              <w:rPr>
                <w:lang w:eastAsia="en-US"/>
              </w:rPr>
              <w:t>15.3.0</w:t>
            </w:r>
          </w:p>
        </w:tc>
      </w:tr>
      <w:tr w:rsidR="004335ED" w:rsidRPr="0031204F" w14:paraId="7E3541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A90355"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F1C22D"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305AD" w14:textId="77777777" w:rsidR="004335ED" w:rsidRPr="00DD6CFB" w:rsidRDefault="004335ED" w:rsidP="000D75B4">
            <w:pPr>
              <w:pStyle w:val="TAL"/>
              <w:rPr>
                <w:lang w:eastAsia="en-US"/>
              </w:rPr>
            </w:pPr>
            <w:r w:rsidRPr="00DD6CFB">
              <w:rPr>
                <w:lang w:eastAsia="en-US"/>
              </w:rPr>
              <w:t>R5-191371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82B5" w14:textId="77777777" w:rsidR="004335ED" w:rsidRPr="00DD6CFB" w:rsidRDefault="004335ED" w:rsidP="000D75B4">
            <w:pPr>
              <w:pStyle w:val="TAL"/>
              <w:rPr>
                <w:lang w:eastAsia="en-US"/>
              </w:rPr>
            </w:pPr>
            <w:r w:rsidRPr="00DD6CFB">
              <w:rPr>
                <w:lang w:eastAsia="en-US"/>
              </w:rPr>
              <w:t>0613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BC30D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A9C4A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AF943"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UEAssistanceInformation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697189" w14:textId="77777777" w:rsidR="004335ED" w:rsidRPr="00DD6CFB" w:rsidRDefault="004335ED" w:rsidP="000D75B4">
            <w:pPr>
              <w:pStyle w:val="TAL"/>
              <w:rPr>
                <w:lang w:eastAsia="en-US"/>
              </w:rPr>
            </w:pPr>
            <w:r w:rsidRPr="00DD6CFB">
              <w:rPr>
                <w:lang w:eastAsia="en-US"/>
              </w:rPr>
              <w:t>15.3.0</w:t>
            </w:r>
          </w:p>
        </w:tc>
      </w:tr>
      <w:tr w:rsidR="004335ED" w:rsidRPr="0031204F" w14:paraId="63654B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18F675" w14:textId="77777777" w:rsidR="004335ED" w:rsidRPr="00DD6CFB" w:rsidRDefault="004335ED" w:rsidP="000D75B4">
            <w:pPr>
              <w:pStyle w:val="TAL"/>
              <w:rPr>
                <w:lang w:eastAsia="en-US"/>
              </w:rPr>
            </w:pPr>
            <w:r w:rsidRPr="00DD6CFB">
              <w:rPr>
                <w:lang w:eastAsia="en-US"/>
              </w:rPr>
              <w:lastRenderedPageBreak/>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B3BB8C"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EC9EB" w14:textId="77777777" w:rsidR="004335ED" w:rsidRPr="00DD6CFB" w:rsidRDefault="004335ED" w:rsidP="000D75B4">
            <w:pPr>
              <w:pStyle w:val="TAL"/>
              <w:rPr>
                <w:lang w:eastAsia="en-US"/>
              </w:rPr>
            </w:pPr>
            <w:r w:rsidRPr="00DD6CFB">
              <w:rPr>
                <w:lang w:eastAsia="en-US"/>
              </w:rPr>
              <w:t>R5-191372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510F8" w14:textId="77777777" w:rsidR="004335ED" w:rsidRPr="00DD6CFB" w:rsidRDefault="004335ED" w:rsidP="000D75B4">
            <w:pPr>
              <w:pStyle w:val="TAL"/>
              <w:rPr>
                <w:lang w:eastAsia="en-US"/>
              </w:rPr>
            </w:pPr>
            <w:r w:rsidRPr="00DD6CFB">
              <w:rPr>
                <w:lang w:eastAsia="en-US"/>
              </w:rPr>
              <w:t>0614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68B05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41E6E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4EC89"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UECapabilityInformation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326D3" w14:textId="77777777" w:rsidR="004335ED" w:rsidRPr="00DD6CFB" w:rsidRDefault="004335ED" w:rsidP="000D75B4">
            <w:pPr>
              <w:pStyle w:val="TAL"/>
              <w:rPr>
                <w:lang w:eastAsia="en-US"/>
              </w:rPr>
            </w:pPr>
            <w:r w:rsidRPr="00DD6CFB">
              <w:rPr>
                <w:lang w:eastAsia="en-US"/>
              </w:rPr>
              <w:t>15.3.0</w:t>
            </w:r>
          </w:p>
        </w:tc>
      </w:tr>
      <w:tr w:rsidR="004335ED" w:rsidRPr="0031204F" w14:paraId="52B8E0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1198A7"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0C5D"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959D9" w14:textId="77777777" w:rsidR="004335ED" w:rsidRPr="00DD6CFB" w:rsidRDefault="004335ED" w:rsidP="000D75B4">
            <w:pPr>
              <w:pStyle w:val="TAL"/>
              <w:rPr>
                <w:lang w:eastAsia="en-US"/>
              </w:rPr>
            </w:pPr>
            <w:r w:rsidRPr="00DD6CFB">
              <w:rPr>
                <w:lang w:eastAsia="en-US"/>
              </w:rPr>
              <w:t>R5-191384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8C2A9" w14:textId="77777777" w:rsidR="004335ED" w:rsidRPr="00DD6CFB" w:rsidRDefault="004335ED" w:rsidP="000D75B4">
            <w:pPr>
              <w:pStyle w:val="TAL"/>
              <w:rPr>
                <w:lang w:eastAsia="en-US"/>
              </w:rPr>
            </w:pPr>
            <w:r w:rsidRPr="00DD6CFB">
              <w:rPr>
                <w:lang w:eastAsia="en-US"/>
              </w:rPr>
              <w:t>0616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0854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F6550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9C684"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SecurityConfig</w:t>
            </w:r>
            <w:proofErr w:type="spellEnd"/>
            <w:r w:rsidRPr="00DD6CFB">
              <w:rPr>
                <w:lang w:eastAsia="en-US"/>
              </w:rPr>
              <w:t xml:space="preserve"> of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173EC" w14:textId="77777777" w:rsidR="004335ED" w:rsidRPr="00DD6CFB" w:rsidRDefault="004335ED" w:rsidP="000D75B4">
            <w:pPr>
              <w:pStyle w:val="TAL"/>
              <w:rPr>
                <w:lang w:eastAsia="en-US"/>
              </w:rPr>
            </w:pPr>
            <w:r w:rsidRPr="00DD6CFB">
              <w:rPr>
                <w:lang w:eastAsia="en-US"/>
              </w:rPr>
              <w:t>15.3.0</w:t>
            </w:r>
          </w:p>
        </w:tc>
      </w:tr>
      <w:tr w:rsidR="004335ED" w:rsidRPr="0031204F" w14:paraId="2045E2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8A72F0"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681722"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C6B2A" w14:textId="77777777" w:rsidR="004335ED" w:rsidRPr="00DD6CFB" w:rsidRDefault="004335ED" w:rsidP="000D75B4">
            <w:pPr>
              <w:pStyle w:val="TAL"/>
              <w:rPr>
                <w:lang w:eastAsia="en-US"/>
              </w:rPr>
            </w:pPr>
            <w:r w:rsidRPr="00DD6CFB">
              <w:rPr>
                <w:lang w:eastAsia="en-US"/>
              </w:rPr>
              <w:t>R5-191385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7EED2" w14:textId="77777777" w:rsidR="004335ED" w:rsidRPr="00DD6CFB" w:rsidRDefault="004335ED" w:rsidP="000D75B4">
            <w:pPr>
              <w:pStyle w:val="TAL"/>
              <w:rPr>
                <w:lang w:eastAsia="en-US"/>
              </w:rPr>
            </w:pPr>
            <w:r w:rsidRPr="00DD6CFB">
              <w:rPr>
                <w:lang w:eastAsia="en-US"/>
              </w:rPr>
              <w:t>0617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51A97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DFC08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ADE80" w14:textId="77777777" w:rsidR="004335ED" w:rsidRPr="00DD6CFB" w:rsidRDefault="004335ED" w:rsidP="000D75B4">
            <w:pPr>
              <w:pStyle w:val="TAL"/>
              <w:rPr>
                <w:lang w:eastAsia="en-US"/>
              </w:rPr>
            </w:pPr>
            <w:r w:rsidRPr="00DD6CFB">
              <w:rPr>
                <w:lang w:eastAsia="en-US"/>
              </w:rPr>
              <w:t>Correction to SIB9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6C950" w14:textId="77777777" w:rsidR="004335ED" w:rsidRPr="00DD6CFB" w:rsidRDefault="004335ED" w:rsidP="000D75B4">
            <w:pPr>
              <w:pStyle w:val="TAL"/>
              <w:rPr>
                <w:lang w:eastAsia="en-US"/>
              </w:rPr>
            </w:pPr>
            <w:r w:rsidRPr="00DD6CFB">
              <w:rPr>
                <w:lang w:eastAsia="en-US"/>
              </w:rPr>
              <w:t>15.3.0</w:t>
            </w:r>
          </w:p>
        </w:tc>
      </w:tr>
      <w:tr w:rsidR="004335ED" w:rsidRPr="0031204F" w14:paraId="1CF658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1A72B1"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AECE2F"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8D1C4" w14:textId="77777777" w:rsidR="004335ED" w:rsidRPr="00DD6CFB" w:rsidRDefault="004335ED" w:rsidP="000D75B4">
            <w:pPr>
              <w:pStyle w:val="TAL"/>
              <w:rPr>
                <w:lang w:eastAsia="en-US"/>
              </w:rPr>
            </w:pPr>
            <w:r w:rsidRPr="00DD6CFB">
              <w:rPr>
                <w:lang w:eastAsia="en-US"/>
              </w:rPr>
              <w:t>R5-191386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42D3D" w14:textId="77777777" w:rsidR="004335ED" w:rsidRPr="00DD6CFB" w:rsidRDefault="004335ED" w:rsidP="000D75B4">
            <w:pPr>
              <w:pStyle w:val="TAL"/>
              <w:rPr>
                <w:lang w:eastAsia="en-US"/>
              </w:rPr>
            </w:pPr>
            <w:r w:rsidRPr="00DD6CFB">
              <w:rPr>
                <w:lang w:eastAsia="en-US"/>
              </w:rPr>
              <w:t>0618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394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C9400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A9A547" w14:textId="77777777" w:rsidR="004335ED" w:rsidRPr="00DD6CFB" w:rsidRDefault="004335ED" w:rsidP="000D75B4">
            <w:pPr>
              <w:pStyle w:val="TAL"/>
              <w:rPr>
                <w:lang w:eastAsia="en-US"/>
              </w:rPr>
            </w:pPr>
            <w:r w:rsidRPr="00DD6CFB">
              <w:rPr>
                <w:lang w:eastAsia="en-US"/>
              </w:rPr>
              <w:t>Correction to SRS-Config of BWP-</w:t>
            </w:r>
            <w:proofErr w:type="spellStart"/>
            <w:r w:rsidRPr="00DD6CFB">
              <w:rPr>
                <w:lang w:eastAsia="en-US"/>
              </w:rPr>
              <w:t>UplinkDedicated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68E1A" w14:textId="77777777" w:rsidR="004335ED" w:rsidRPr="00DD6CFB" w:rsidRDefault="004335ED" w:rsidP="000D75B4">
            <w:pPr>
              <w:pStyle w:val="TAL"/>
              <w:rPr>
                <w:lang w:eastAsia="en-US"/>
              </w:rPr>
            </w:pPr>
            <w:r w:rsidRPr="00DD6CFB">
              <w:rPr>
                <w:lang w:eastAsia="en-US"/>
              </w:rPr>
              <w:t>15.3.0</w:t>
            </w:r>
          </w:p>
        </w:tc>
      </w:tr>
      <w:tr w:rsidR="004335ED" w:rsidRPr="0031204F" w14:paraId="114444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A59E05"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ABF3D1"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B57624" w14:textId="77777777" w:rsidR="004335ED" w:rsidRPr="00DD6CFB" w:rsidRDefault="004335ED" w:rsidP="000D75B4">
            <w:pPr>
              <w:pStyle w:val="TAL"/>
              <w:rPr>
                <w:lang w:eastAsia="en-US"/>
              </w:rPr>
            </w:pPr>
            <w:r w:rsidRPr="00DD6CFB">
              <w:rPr>
                <w:lang w:eastAsia="en-US"/>
              </w:rPr>
              <w:t>R5-191446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F50F" w14:textId="77777777" w:rsidR="004335ED" w:rsidRPr="00DD6CFB" w:rsidRDefault="004335ED" w:rsidP="000D75B4">
            <w:pPr>
              <w:pStyle w:val="TAL"/>
              <w:rPr>
                <w:lang w:eastAsia="en-US"/>
              </w:rPr>
            </w:pPr>
            <w:r w:rsidRPr="00DD6CFB">
              <w:rPr>
                <w:lang w:eastAsia="en-US"/>
              </w:rPr>
              <w:t>0620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A2F9D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57B28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69B851" w14:textId="77777777" w:rsidR="004335ED" w:rsidRPr="00DD6CFB" w:rsidRDefault="004335ED" w:rsidP="000D75B4">
            <w:pPr>
              <w:pStyle w:val="TAL"/>
              <w:rPr>
                <w:lang w:eastAsia="en-US"/>
              </w:rPr>
            </w:pPr>
            <w:r w:rsidRPr="00DD6CFB">
              <w:rPr>
                <w:lang w:eastAsia="en-US"/>
              </w:rPr>
              <w:t>Correction of default configuration of RRC IEs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0E73F" w14:textId="77777777" w:rsidR="004335ED" w:rsidRPr="00DD6CFB" w:rsidRDefault="004335ED" w:rsidP="000D75B4">
            <w:pPr>
              <w:pStyle w:val="TAL"/>
              <w:rPr>
                <w:lang w:eastAsia="en-US"/>
              </w:rPr>
            </w:pPr>
            <w:r w:rsidRPr="00DD6CFB">
              <w:rPr>
                <w:lang w:eastAsia="en-US"/>
              </w:rPr>
              <w:t>15.3.0</w:t>
            </w:r>
          </w:p>
        </w:tc>
      </w:tr>
      <w:tr w:rsidR="004335ED" w:rsidRPr="0031204F" w14:paraId="4A80D4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907"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75B697"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EAAFC6" w14:textId="77777777" w:rsidR="004335ED" w:rsidRPr="00DD6CFB" w:rsidRDefault="004335ED" w:rsidP="000D75B4">
            <w:pPr>
              <w:pStyle w:val="TAL"/>
              <w:rPr>
                <w:lang w:eastAsia="en-US"/>
              </w:rPr>
            </w:pPr>
            <w:r w:rsidRPr="00DD6CFB">
              <w:rPr>
                <w:lang w:eastAsia="en-US"/>
              </w:rPr>
              <w:t>R5-191450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62582" w14:textId="77777777" w:rsidR="004335ED" w:rsidRPr="00DD6CFB" w:rsidRDefault="004335ED" w:rsidP="000D75B4">
            <w:pPr>
              <w:pStyle w:val="TAL"/>
              <w:rPr>
                <w:lang w:eastAsia="en-US"/>
              </w:rPr>
            </w:pPr>
            <w:r w:rsidRPr="00DD6CFB">
              <w:rPr>
                <w:lang w:eastAsia="en-US"/>
              </w:rPr>
              <w:t>0621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9B95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07A1D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84BD0" w14:textId="77777777" w:rsidR="004335ED" w:rsidRPr="00DD6CFB" w:rsidRDefault="004335ED" w:rsidP="000D75B4">
            <w:pPr>
              <w:pStyle w:val="TAL"/>
              <w:rPr>
                <w:lang w:eastAsia="en-US"/>
              </w:rPr>
            </w:pPr>
            <w:r w:rsidRPr="00DD6CFB">
              <w:rPr>
                <w:lang w:eastAsia="en-US"/>
              </w:rPr>
              <w:t>Addition of NR system information combination SIB6, SIB7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11F77" w14:textId="77777777" w:rsidR="004335ED" w:rsidRPr="00DD6CFB" w:rsidRDefault="004335ED" w:rsidP="000D75B4">
            <w:pPr>
              <w:pStyle w:val="TAL"/>
              <w:rPr>
                <w:lang w:eastAsia="en-US"/>
              </w:rPr>
            </w:pPr>
            <w:r w:rsidRPr="00DD6CFB">
              <w:rPr>
                <w:lang w:eastAsia="en-US"/>
              </w:rPr>
              <w:t>15.3.0</w:t>
            </w:r>
          </w:p>
        </w:tc>
      </w:tr>
      <w:tr w:rsidR="004335ED" w:rsidRPr="0031204F" w14:paraId="05083B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7260A6"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F295A5"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63D6DF" w14:textId="77777777" w:rsidR="004335ED" w:rsidRPr="00DD6CFB" w:rsidRDefault="004335ED" w:rsidP="000D75B4">
            <w:pPr>
              <w:pStyle w:val="TAL"/>
              <w:rPr>
                <w:lang w:eastAsia="en-US"/>
              </w:rPr>
            </w:pPr>
            <w:r w:rsidRPr="00DD6CFB">
              <w:rPr>
                <w:lang w:eastAsia="en-US"/>
              </w:rPr>
              <w:t>R5-191538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713A3" w14:textId="77777777" w:rsidR="004335ED" w:rsidRPr="00DD6CFB" w:rsidRDefault="004335ED" w:rsidP="000D75B4">
            <w:pPr>
              <w:pStyle w:val="TAL"/>
              <w:rPr>
                <w:lang w:eastAsia="en-US"/>
              </w:rPr>
            </w:pPr>
            <w:r w:rsidRPr="00DD6CFB">
              <w:rPr>
                <w:lang w:eastAsia="en-US"/>
              </w:rPr>
              <w:t>0624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F919E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63638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EC747"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ULInformationTransfer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FCB54" w14:textId="77777777" w:rsidR="004335ED" w:rsidRPr="00DD6CFB" w:rsidRDefault="004335ED" w:rsidP="000D75B4">
            <w:pPr>
              <w:pStyle w:val="TAL"/>
              <w:rPr>
                <w:lang w:eastAsia="en-US"/>
              </w:rPr>
            </w:pPr>
            <w:r w:rsidRPr="00DD6CFB">
              <w:rPr>
                <w:lang w:eastAsia="en-US"/>
              </w:rPr>
              <w:t>15.3.0</w:t>
            </w:r>
          </w:p>
        </w:tc>
      </w:tr>
      <w:tr w:rsidR="004335ED" w:rsidRPr="0031204F" w14:paraId="37132F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ED9223"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0BFE10"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1E923D" w14:textId="77777777" w:rsidR="004335ED" w:rsidRPr="00DD6CFB" w:rsidRDefault="004335ED" w:rsidP="000D75B4">
            <w:pPr>
              <w:pStyle w:val="TAL"/>
              <w:rPr>
                <w:lang w:eastAsia="en-US"/>
              </w:rPr>
            </w:pPr>
            <w:r w:rsidRPr="00DD6CFB">
              <w:rPr>
                <w:lang w:eastAsia="en-US"/>
              </w:rPr>
              <w:t>R5-191539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D139C" w14:textId="77777777" w:rsidR="004335ED" w:rsidRPr="00DD6CFB" w:rsidRDefault="004335ED" w:rsidP="000D75B4">
            <w:pPr>
              <w:pStyle w:val="TAL"/>
              <w:rPr>
                <w:lang w:eastAsia="en-US"/>
              </w:rPr>
            </w:pPr>
            <w:r w:rsidRPr="00DD6CFB">
              <w:rPr>
                <w:lang w:eastAsia="en-US"/>
              </w:rPr>
              <w:t>0625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4645A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E9F20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5D2E7"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QuantityConfig</w:t>
            </w:r>
            <w:proofErr w:type="spellEnd"/>
            <w:r w:rsidRPr="00DD6CFB">
              <w:rPr>
                <w:lang w:eastAsia="en-US"/>
              </w:rPr>
              <w:t xml:space="preserve"> and CSI-</w:t>
            </w:r>
            <w:proofErr w:type="spellStart"/>
            <w:r w:rsidRPr="00DD6CFB">
              <w:rPr>
                <w:lang w:eastAsia="en-US"/>
              </w:rPr>
              <w:t>ReportConfig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8A6C8" w14:textId="77777777" w:rsidR="004335ED" w:rsidRPr="00DD6CFB" w:rsidRDefault="004335ED" w:rsidP="000D75B4">
            <w:pPr>
              <w:pStyle w:val="TAL"/>
              <w:rPr>
                <w:lang w:eastAsia="en-US"/>
              </w:rPr>
            </w:pPr>
            <w:r w:rsidRPr="00DD6CFB">
              <w:rPr>
                <w:lang w:eastAsia="en-US"/>
              </w:rPr>
              <w:t>15.3.0</w:t>
            </w:r>
          </w:p>
        </w:tc>
      </w:tr>
      <w:tr w:rsidR="004335ED" w:rsidRPr="0031204F" w14:paraId="287EC2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1A168E"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E043B0"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91ABBF" w14:textId="77777777" w:rsidR="004335ED" w:rsidRPr="00DD6CFB" w:rsidRDefault="004335ED" w:rsidP="000D75B4">
            <w:pPr>
              <w:pStyle w:val="TAL"/>
              <w:rPr>
                <w:lang w:eastAsia="en-US"/>
              </w:rPr>
            </w:pPr>
            <w:r w:rsidRPr="00DD6CFB">
              <w:rPr>
                <w:lang w:eastAsia="en-US"/>
              </w:rPr>
              <w:t>R5-191620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6C569" w14:textId="77777777" w:rsidR="004335ED" w:rsidRPr="00DD6CFB" w:rsidRDefault="004335ED" w:rsidP="000D75B4">
            <w:pPr>
              <w:pStyle w:val="TAL"/>
              <w:rPr>
                <w:lang w:eastAsia="en-US"/>
              </w:rPr>
            </w:pPr>
            <w:r w:rsidRPr="00DD6CFB">
              <w:rPr>
                <w:lang w:eastAsia="en-US"/>
              </w:rPr>
              <w:t>0629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00CE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7C103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8742C8" w14:textId="77777777" w:rsidR="004335ED" w:rsidRPr="00DD6CFB" w:rsidRDefault="004335ED" w:rsidP="000D75B4">
            <w:pPr>
              <w:pStyle w:val="TAL"/>
              <w:rPr>
                <w:lang w:eastAsia="en-US"/>
              </w:rPr>
            </w:pPr>
            <w:r w:rsidRPr="00DD6CFB">
              <w:rPr>
                <w:lang w:eastAsia="en-US"/>
              </w:rPr>
              <w:t>Clarification for NR inter-band measurement test case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9D7F7" w14:textId="77777777" w:rsidR="004335ED" w:rsidRPr="00DD6CFB" w:rsidRDefault="004335ED" w:rsidP="000D75B4">
            <w:pPr>
              <w:pStyle w:val="TAL"/>
              <w:rPr>
                <w:lang w:eastAsia="en-US"/>
              </w:rPr>
            </w:pPr>
            <w:r w:rsidRPr="00DD6CFB">
              <w:rPr>
                <w:lang w:eastAsia="en-US"/>
              </w:rPr>
              <w:t>15.3.0</w:t>
            </w:r>
          </w:p>
        </w:tc>
      </w:tr>
      <w:tr w:rsidR="004335ED" w:rsidRPr="0031204F" w14:paraId="03058A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E628DD"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BA611B"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2C12D7" w14:textId="77777777" w:rsidR="004335ED" w:rsidRPr="00DD6CFB" w:rsidRDefault="004335ED" w:rsidP="000D75B4">
            <w:pPr>
              <w:pStyle w:val="TAL"/>
              <w:rPr>
                <w:lang w:eastAsia="en-US"/>
              </w:rPr>
            </w:pPr>
            <w:r w:rsidRPr="00DD6CFB">
              <w:rPr>
                <w:lang w:eastAsia="en-US"/>
              </w:rPr>
              <w:t>R5-191762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B8743" w14:textId="77777777" w:rsidR="004335ED" w:rsidRPr="00DD6CFB" w:rsidRDefault="004335ED" w:rsidP="000D75B4">
            <w:pPr>
              <w:pStyle w:val="TAL"/>
              <w:rPr>
                <w:lang w:eastAsia="en-US"/>
              </w:rPr>
            </w:pPr>
            <w:r w:rsidRPr="00DD6CFB">
              <w:rPr>
                <w:lang w:eastAsia="en-US"/>
              </w:rPr>
              <w:t>0637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E1084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077E3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19F1C" w14:textId="77777777" w:rsidR="004335ED" w:rsidRPr="00DD6CFB" w:rsidRDefault="004335ED" w:rsidP="000D75B4">
            <w:pPr>
              <w:pStyle w:val="TAL"/>
              <w:rPr>
                <w:lang w:eastAsia="en-US"/>
              </w:rPr>
            </w:pPr>
            <w:r w:rsidRPr="00DD6CFB">
              <w:rPr>
                <w:lang w:eastAsia="en-US"/>
              </w:rPr>
              <w:t xml:space="preserve">Editorial update in </w:t>
            </w:r>
            <w:proofErr w:type="spellStart"/>
            <w:r w:rsidRPr="00DD6CFB">
              <w:rPr>
                <w:lang w:eastAsia="en-US"/>
              </w:rPr>
              <w:t>MeasObjectNR</w:t>
            </w:r>
            <w:proofErr w:type="spellEnd"/>
            <w:r w:rsidRPr="00DD6CFB">
              <w:rPr>
                <w:lang w:eastAsia="en-US"/>
              </w:rPr>
              <w:t xml:space="preserve"> and ReportConfigNR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19F35" w14:textId="77777777" w:rsidR="004335ED" w:rsidRPr="00DD6CFB" w:rsidRDefault="004335ED" w:rsidP="000D75B4">
            <w:pPr>
              <w:pStyle w:val="TAL"/>
              <w:rPr>
                <w:lang w:eastAsia="en-US"/>
              </w:rPr>
            </w:pPr>
            <w:r w:rsidRPr="00DD6CFB">
              <w:rPr>
                <w:lang w:eastAsia="en-US"/>
              </w:rPr>
              <w:t>15.3.0</w:t>
            </w:r>
          </w:p>
        </w:tc>
      </w:tr>
      <w:tr w:rsidR="004335ED" w:rsidRPr="0031204F" w14:paraId="23CAB8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9666FD"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F9BD4C"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DFDEB8" w14:textId="77777777" w:rsidR="004335ED" w:rsidRPr="00DD6CFB" w:rsidRDefault="004335ED" w:rsidP="000D75B4">
            <w:pPr>
              <w:pStyle w:val="TAL"/>
              <w:rPr>
                <w:lang w:eastAsia="en-US"/>
              </w:rPr>
            </w:pPr>
            <w:r w:rsidRPr="00DD6CFB">
              <w:rPr>
                <w:lang w:eastAsia="en-US"/>
              </w:rPr>
              <w:t>R5-191763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02CC3" w14:textId="77777777" w:rsidR="004335ED" w:rsidRPr="00DD6CFB" w:rsidRDefault="004335ED" w:rsidP="000D75B4">
            <w:pPr>
              <w:pStyle w:val="TAL"/>
              <w:rPr>
                <w:lang w:eastAsia="en-US"/>
              </w:rPr>
            </w:pPr>
            <w:r w:rsidRPr="00DD6CFB">
              <w:rPr>
                <w:lang w:eastAsia="en-US"/>
              </w:rPr>
              <w:t>0638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1E83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E75D3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F05794" w14:textId="77777777" w:rsidR="004335ED" w:rsidRPr="00DD6CFB" w:rsidRDefault="004335ED" w:rsidP="000D75B4">
            <w:pPr>
              <w:pStyle w:val="TAL"/>
              <w:rPr>
                <w:lang w:eastAsia="en-US"/>
              </w:rPr>
            </w:pPr>
            <w:r w:rsidRPr="00DD6CFB">
              <w:rPr>
                <w:lang w:eastAsia="en-US"/>
              </w:rPr>
              <w:t xml:space="preserve">Update ReportConfigNR and </w:t>
            </w:r>
            <w:proofErr w:type="spellStart"/>
            <w:r w:rsidRPr="00DD6CFB">
              <w:rPr>
                <w:lang w:eastAsia="en-US"/>
              </w:rPr>
              <w:t>TimeToTrigger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CBCFA" w14:textId="77777777" w:rsidR="004335ED" w:rsidRPr="00DD6CFB" w:rsidRDefault="004335ED" w:rsidP="000D75B4">
            <w:pPr>
              <w:pStyle w:val="TAL"/>
              <w:rPr>
                <w:lang w:eastAsia="en-US"/>
              </w:rPr>
            </w:pPr>
            <w:r w:rsidRPr="00DD6CFB">
              <w:rPr>
                <w:lang w:eastAsia="en-US"/>
              </w:rPr>
              <w:t>15.3.0</w:t>
            </w:r>
          </w:p>
        </w:tc>
      </w:tr>
      <w:tr w:rsidR="004335ED" w:rsidRPr="0031204F" w14:paraId="6CDB79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13413D"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BA87BF"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F661EA" w14:textId="77777777" w:rsidR="004335ED" w:rsidRPr="00DD6CFB" w:rsidRDefault="004335ED" w:rsidP="000D75B4">
            <w:pPr>
              <w:pStyle w:val="TAL"/>
              <w:rPr>
                <w:lang w:eastAsia="en-US"/>
              </w:rPr>
            </w:pPr>
            <w:r w:rsidRPr="00DD6CFB">
              <w:rPr>
                <w:lang w:eastAsia="en-US"/>
              </w:rPr>
              <w:t>R5-192271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6F1F9" w14:textId="77777777" w:rsidR="004335ED" w:rsidRPr="00DD6CFB" w:rsidRDefault="004335ED" w:rsidP="000D75B4">
            <w:pPr>
              <w:pStyle w:val="TAL"/>
              <w:rPr>
                <w:lang w:eastAsia="en-US"/>
              </w:rPr>
            </w:pPr>
            <w:r w:rsidRPr="00DD6CFB">
              <w:rPr>
                <w:lang w:eastAsia="en-US"/>
              </w:rPr>
              <w:t>0570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DBE7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91BAD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AC158" w14:textId="77777777" w:rsidR="004335ED" w:rsidRPr="00DD6CFB" w:rsidRDefault="004335ED" w:rsidP="000D75B4">
            <w:pPr>
              <w:pStyle w:val="TAL"/>
              <w:rPr>
                <w:lang w:eastAsia="en-US"/>
              </w:rPr>
            </w:pPr>
            <w:r w:rsidRPr="00DD6CFB">
              <w:rPr>
                <w:lang w:eastAsia="en-US"/>
              </w:rPr>
              <w:t>Correction of test frequencies for EN-DC configuration DC_(n)71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83FFB" w14:textId="77777777" w:rsidR="004335ED" w:rsidRPr="00DD6CFB" w:rsidRDefault="004335ED" w:rsidP="000D75B4">
            <w:pPr>
              <w:pStyle w:val="TAL"/>
              <w:rPr>
                <w:lang w:eastAsia="en-US"/>
              </w:rPr>
            </w:pPr>
            <w:r w:rsidRPr="00DD6CFB">
              <w:rPr>
                <w:lang w:eastAsia="en-US"/>
              </w:rPr>
              <w:t>15.3.0</w:t>
            </w:r>
          </w:p>
        </w:tc>
      </w:tr>
      <w:tr w:rsidR="004335ED" w:rsidRPr="0031204F" w14:paraId="144369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D0B39C"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87439B"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398CA4" w14:textId="77777777" w:rsidR="004335ED" w:rsidRPr="00DD6CFB" w:rsidRDefault="004335ED" w:rsidP="000D75B4">
            <w:pPr>
              <w:pStyle w:val="TAL"/>
              <w:rPr>
                <w:lang w:eastAsia="en-US"/>
              </w:rPr>
            </w:pPr>
            <w:r w:rsidRPr="00DD6CFB">
              <w:rPr>
                <w:lang w:eastAsia="en-US"/>
              </w:rPr>
              <w:t>R5-192272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548D1" w14:textId="77777777" w:rsidR="004335ED" w:rsidRPr="00DD6CFB" w:rsidRDefault="004335ED" w:rsidP="000D75B4">
            <w:pPr>
              <w:pStyle w:val="TAL"/>
              <w:rPr>
                <w:lang w:eastAsia="en-US"/>
              </w:rPr>
            </w:pPr>
            <w:r w:rsidRPr="00DD6CFB">
              <w:rPr>
                <w:lang w:eastAsia="en-US"/>
              </w:rPr>
              <w:t>0602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57609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20E1C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1C111" w14:textId="77777777" w:rsidR="004335ED" w:rsidRPr="00DD6CFB" w:rsidRDefault="004335ED" w:rsidP="000D75B4">
            <w:pPr>
              <w:pStyle w:val="TAL"/>
              <w:rPr>
                <w:lang w:eastAsia="en-US"/>
              </w:rPr>
            </w:pPr>
            <w:r w:rsidRPr="00DD6CFB">
              <w:rPr>
                <w:lang w:eastAsia="en-US"/>
              </w:rPr>
              <w:t>Update chapter 4.5 RRC Connected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8911A" w14:textId="77777777" w:rsidR="004335ED" w:rsidRPr="00DD6CFB" w:rsidRDefault="004335ED" w:rsidP="000D75B4">
            <w:pPr>
              <w:pStyle w:val="TAL"/>
              <w:rPr>
                <w:lang w:eastAsia="en-US"/>
              </w:rPr>
            </w:pPr>
            <w:r w:rsidRPr="00DD6CFB">
              <w:rPr>
                <w:lang w:eastAsia="en-US"/>
              </w:rPr>
              <w:t>15.3.0</w:t>
            </w:r>
          </w:p>
        </w:tc>
      </w:tr>
      <w:tr w:rsidR="004335ED" w:rsidRPr="0031204F" w14:paraId="0C78CA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3F2275"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19D0CD"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C0A56" w14:textId="77777777" w:rsidR="004335ED" w:rsidRPr="00DD6CFB" w:rsidRDefault="004335ED" w:rsidP="000D75B4">
            <w:pPr>
              <w:pStyle w:val="TAL"/>
              <w:rPr>
                <w:lang w:eastAsia="en-US"/>
              </w:rPr>
            </w:pPr>
            <w:r w:rsidRPr="00DD6CFB">
              <w:rPr>
                <w:lang w:eastAsia="en-US"/>
              </w:rPr>
              <w:t>R5-192273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5521E" w14:textId="77777777" w:rsidR="004335ED" w:rsidRPr="00DD6CFB" w:rsidRDefault="004335ED" w:rsidP="000D75B4">
            <w:pPr>
              <w:pStyle w:val="TAL"/>
              <w:rPr>
                <w:lang w:eastAsia="en-US"/>
              </w:rPr>
            </w:pPr>
            <w:r w:rsidRPr="00DD6CFB">
              <w:rPr>
                <w:lang w:eastAsia="en-US"/>
              </w:rPr>
              <w:t>0626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BC30A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A4265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02BE0"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RRCRelease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020D7" w14:textId="77777777" w:rsidR="004335ED" w:rsidRPr="00DD6CFB" w:rsidRDefault="004335ED" w:rsidP="000D75B4">
            <w:pPr>
              <w:pStyle w:val="TAL"/>
              <w:rPr>
                <w:lang w:eastAsia="en-US"/>
              </w:rPr>
            </w:pPr>
            <w:r w:rsidRPr="00DD6CFB">
              <w:rPr>
                <w:lang w:eastAsia="en-US"/>
              </w:rPr>
              <w:t>15.3.0</w:t>
            </w:r>
          </w:p>
        </w:tc>
      </w:tr>
      <w:tr w:rsidR="004335ED" w:rsidRPr="0031204F" w14:paraId="24F07C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03F7E9"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4A6DCD"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63283E" w14:textId="77777777" w:rsidR="004335ED" w:rsidRPr="00DD6CFB" w:rsidRDefault="004335ED" w:rsidP="000D75B4">
            <w:pPr>
              <w:pStyle w:val="TAL"/>
              <w:rPr>
                <w:lang w:eastAsia="en-US"/>
              </w:rPr>
            </w:pPr>
            <w:r w:rsidRPr="00DD6CFB">
              <w:rPr>
                <w:lang w:eastAsia="en-US"/>
              </w:rPr>
              <w:t>R5-192274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B9309" w14:textId="77777777" w:rsidR="004335ED" w:rsidRPr="00DD6CFB" w:rsidRDefault="004335ED" w:rsidP="000D75B4">
            <w:pPr>
              <w:pStyle w:val="TAL"/>
              <w:rPr>
                <w:lang w:eastAsia="en-US"/>
              </w:rPr>
            </w:pPr>
            <w:r w:rsidRPr="00DD6CFB">
              <w:rPr>
                <w:lang w:eastAsia="en-US"/>
              </w:rPr>
              <w:t>0615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4A92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AABBD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55CE2" w14:textId="77777777" w:rsidR="004335ED" w:rsidRPr="00DD6CFB" w:rsidRDefault="004335ED" w:rsidP="000D75B4">
            <w:pPr>
              <w:pStyle w:val="TAL"/>
              <w:rPr>
                <w:lang w:eastAsia="en-US"/>
              </w:rPr>
            </w:pPr>
            <w:r w:rsidRPr="00DD6CFB">
              <w:rPr>
                <w:lang w:eastAsia="en-US"/>
              </w:rPr>
              <w:t xml:space="preserve">Correction to NR </w:t>
            </w:r>
            <w:proofErr w:type="spellStart"/>
            <w:r w:rsidRPr="00DD6CFB">
              <w:rPr>
                <w:lang w:eastAsia="en-US"/>
              </w:rPr>
              <w:t>SchedulingRequestResourceConfig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916E8" w14:textId="77777777" w:rsidR="004335ED" w:rsidRPr="00DD6CFB" w:rsidRDefault="004335ED" w:rsidP="000D75B4">
            <w:pPr>
              <w:pStyle w:val="TAL"/>
              <w:rPr>
                <w:lang w:eastAsia="en-US"/>
              </w:rPr>
            </w:pPr>
            <w:r w:rsidRPr="00DD6CFB">
              <w:rPr>
                <w:lang w:eastAsia="en-US"/>
              </w:rPr>
              <w:t>15.3.0</w:t>
            </w:r>
          </w:p>
        </w:tc>
      </w:tr>
      <w:tr w:rsidR="004335ED" w:rsidRPr="0031204F" w14:paraId="17224C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EDB91F"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E3B407"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7E3B3F" w14:textId="77777777" w:rsidR="004335ED" w:rsidRPr="00DD6CFB" w:rsidRDefault="004335ED" w:rsidP="000D75B4">
            <w:pPr>
              <w:pStyle w:val="TAL"/>
              <w:rPr>
                <w:lang w:eastAsia="en-US"/>
              </w:rPr>
            </w:pPr>
            <w:r w:rsidRPr="00DD6CFB">
              <w:rPr>
                <w:lang w:eastAsia="en-US"/>
              </w:rPr>
              <w:t>R5-192275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3BD66" w14:textId="77777777" w:rsidR="004335ED" w:rsidRPr="00DD6CFB" w:rsidRDefault="004335ED" w:rsidP="000D75B4">
            <w:pPr>
              <w:pStyle w:val="TAL"/>
              <w:rPr>
                <w:lang w:eastAsia="en-US"/>
              </w:rPr>
            </w:pPr>
            <w:r w:rsidRPr="00DD6CFB">
              <w:rPr>
                <w:lang w:eastAsia="en-US"/>
              </w:rPr>
              <w:t>0627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75BFE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4FF68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2862B" w14:textId="77777777" w:rsidR="004335ED" w:rsidRPr="00DD6CFB" w:rsidRDefault="004335ED" w:rsidP="000D75B4">
            <w:pPr>
              <w:pStyle w:val="TAL"/>
              <w:rPr>
                <w:lang w:eastAsia="en-US"/>
              </w:rPr>
            </w:pPr>
            <w:r w:rsidRPr="00DD6CFB">
              <w:rPr>
                <w:lang w:eastAsia="en-US"/>
              </w:rPr>
              <w:t>Update IE I-RNTI-Value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1FEA1" w14:textId="77777777" w:rsidR="004335ED" w:rsidRPr="00DD6CFB" w:rsidRDefault="004335ED" w:rsidP="000D75B4">
            <w:pPr>
              <w:pStyle w:val="TAL"/>
              <w:rPr>
                <w:lang w:eastAsia="en-US"/>
              </w:rPr>
            </w:pPr>
            <w:r w:rsidRPr="00DD6CFB">
              <w:rPr>
                <w:lang w:eastAsia="en-US"/>
              </w:rPr>
              <w:t>15.3.0</w:t>
            </w:r>
          </w:p>
        </w:tc>
      </w:tr>
      <w:tr w:rsidR="004335ED" w:rsidRPr="0031204F" w14:paraId="7F749B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E212FB"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FEE8E6"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397E7F" w14:textId="77777777" w:rsidR="004335ED" w:rsidRPr="00DD6CFB" w:rsidRDefault="004335ED" w:rsidP="000D75B4">
            <w:pPr>
              <w:pStyle w:val="TAL"/>
              <w:rPr>
                <w:lang w:eastAsia="en-US"/>
              </w:rPr>
            </w:pPr>
            <w:r w:rsidRPr="00DD6CFB">
              <w:rPr>
                <w:lang w:eastAsia="en-US"/>
              </w:rPr>
              <w:t>R5-192276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697CB" w14:textId="77777777" w:rsidR="004335ED" w:rsidRPr="00DD6CFB" w:rsidRDefault="004335ED" w:rsidP="000D75B4">
            <w:pPr>
              <w:pStyle w:val="TAL"/>
              <w:rPr>
                <w:lang w:eastAsia="en-US"/>
              </w:rPr>
            </w:pPr>
            <w:r w:rsidRPr="00DD6CFB">
              <w:rPr>
                <w:lang w:eastAsia="en-US"/>
              </w:rPr>
              <w:t>0628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A0F6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5EA9C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427B0"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ShortI</w:t>
            </w:r>
            <w:proofErr w:type="spellEnd"/>
            <w:r w:rsidRPr="00DD6CFB">
              <w:rPr>
                <w:lang w:eastAsia="en-US"/>
              </w:rPr>
              <w:t>-RNTI-Value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3501A" w14:textId="77777777" w:rsidR="004335ED" w:rsidRPr="00DD6CFB" w:rsidRDefault="004335ED" w:rsidP="000D75B4">
            <w:pPr>
              <w:pStyle w:val="TAL"/>
              <w:rPr>
                <w:lang w:eastAsia="en-US"/>
              </w:rPr>
            </w:pPr>
            <w:r w:rsidRPr="00DD6CFB">
              <w:rPr>
                <w:lang w:eastAsia="en-US"/>
              </w:rPr>
              <w:t>15.3.0</w:t>
            </w:r>
          </w:p>
        </w:tc>
      </w:tr>
      <w:tr w:rsidR="004335ED" w:rsidRPr="0031204F" w14:paraId="343D14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846E4C"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883399"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305430" w14:textId="77777777" w:rsidR="004335ED" w:rsidRPr="00DD6CFB" w:rsidRDefault="004335ED" w:rsidP="000D75B4">
            <w:pPr>
              <w:pStyle w:val="TAL"/>
              <w:rPr>
                <w:lang w:eastAsia="en-US"/>
              </w:rPr>
            </w:pPr>
            <w:r w:rsidRPr="00DD6CFB">
              <w:rPr>
                <w:lang w:eastAsia="en-US"/>
              </w:rPr>
              <w:t>R5-192277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AACF3" w14:textId="77777777" w:rsidR="004335ED" w:rsidRPr="00DD6CFB" w:rsidRDefault="004335ED" w:rsidP="000D75B4">
            <w:pPr>
              <w:pStyle w:val="TAL"/>
              <w:rPr>
                <w:lang w:eastAsia="en-US"/>
              </w:rPr>
            </w:pPr>
            <w:r w:rsidRPr="00DD6CFB">
              <w:rPr>
                <w:lang w:eastAsia="en-US"/>
              </w:rPr>
              <w:t>0630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9B55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5E233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8FA2C" w14:textId="77777777" w:rsidR="004335ED" w:rsidRPr="00DD6CFB" w:rsidRDefault="004335ED" w:rsidP="000D75B4">
            <w:pPr>
              <w:pStyle w:val="TAL"/>
              <w:rPr>
                <w:lang w:eastAsia="en-US"/>
              </w:rPr>
            </w:pPr>
            <w:r w:rsidRPr="00DD6CFB">
              <w:rPr>
                <w:lang w:eastAsia="en-US"/>
              </w:rPr>
              <w:t>Updates to test environments for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224EFC" w14:textId="77777777" w:rsidR="004335ED" w:rsidRPr="00DD6CFB" w:rsidRDefault="004335ED" w:rsidP="000D75B4">
            <w:pPr>
              <w:pStyle w:val="TAL"/>
              <w:rPr>
                <w:lang w:eastAsia="en-US"/>
              </w:rPr>
            </w:pPr>
            <w:r w:rsidRPr="00DD6CFB">
              <w:rPr>
                <w:lang w:eastAsia="en-US"/>
              </w:rPr>
              <w:t>15.3.0</w:t>
            </w:r>
          </w:p>
        </w:tc>
      </w:tr>
      <w:tr w:rsidR="004335ED" w:rsidRPr="0031204F" w14:paraId="18E669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373654"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2BF4CE"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B56D5" w14:textId="77777777" w:rsidR="004335ED" w:rsidRPr="00DD6CFB" w:rsidRDefault="004335ED" w:rsidP="000D75B4">
            <w:pPr>
              <w:pStyle w:val="TAL"/>
              <w:rPr>
                <w:lang w:eastAsia="en-US"/>
              </w:rPr>
            </w:pPr>
            <w:r w:rsidRPr="00DD6CFB">
              <w:rPr>
                <w:lang w:eastAsia="en-US"/>
              </w:rPr>
              <w:t>R5-192278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EF49A" w14:textId="77777777" w:rsidR="004335ED" w:rsidRPr="00DD6CFB" w:rsidRDefault="004335ED" w:rsidP="000D75B4">
            <w:pPr>
              <w:pStyle w:val="TAL"/>
              <w:rPr>
                <w:lang w:eastAsia="en-US"/>
              </w:rPr>
            </w:pPr>
            <w:r w:rsidRPr="00DD6CFB">
              <w:rPr>
                <w:lang w:eastAsia="en-US"/>
              </w:rPr>
              <w:t>0633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AC63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B3C33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55D406" w14:textId="77777777" w:rsidR="004335ED" w:rsidRPr="00DD6CFB" w:rsidRDefault="004335ED" w:rsidP="000D75B4">
            <w:pPr>
              <w:pStyle w:val="TAL"/>
              <w:rPr>
                <w:lang w:eastAsia="en-US"/>
              </w:rPr>
            </w:pPr>
            <w:r w:rsidRPr="00DD6CFB">
              <w:rPr>
                <w:lang w:eastAsia="en-US"/>
              </w:rPr>
              <w:t xml:space="preserve">Addition of USIM Profiles for </w:t>
            </w:r>
            <w:proofErr w:type="spellStart"/>
            <w:r w:rsidRPr="00DD6CFB">
              <w:rPr>
                <w:lang w:eastAsia="en-US"/>
              </w:rPr>
              <w:t>Signaling</w:t>
            </w:r>
            <w:proofErr w:type="spellEnd"/>
            <w:r w:rsidRPr="00DD6CFB">
              <w:rPr>
                <w:lang w:eastAsia="en-US"/>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45B" w14:textId="77777777" w:rsidR="004335ED" w:rsidRPr="00DD6CFB" w:rsidRDefault="004335ED" w:rsidP="000D75B4">
            <w:pPr>
              <w:pStyle w:val="TAL"/>
              <w:rPr>
                <w:lang w:eastAsia="en-US"/>
              </w:rPr>
            </w:pPr>
            <w:r w:rsidRPr="00DD6CFB">
              <w:rPr>
                <w:lang w:eastAsia="en-US"/>
              </w:rPr>
              <w:t>15.3.0</w:t>
            </w:r>
          </w:p>
        </w:tc>
      </w:tr>
      <w:tr w:rsidR="004335ED" w:rsidRPr="0031204F" w14:paraId="00213B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6251F6"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EF43E8"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0CC038" w14:textId="77777777" w:rsidR="004335ED" w:rsidRPr="00DD6CFB" w:rsidRDefault="004335ED" w:rsidP="000D75B4">
            <w:pPr>
              <w:pStyle w:val="TAL"/>
              <w:rPr>
                <w:lang w:eastAsia="en-US"/>
              </w:rPr>
            </w:pPr>
            <w:r w:rsidRPr="00DD6CFB">
              <w:rPr>
                <w:lang w:eastAsia="en-US"/>
              </w:rPr>
              <w:t>R5-192279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7133D" w14:textId="77777777" w:rsidR="004335ED" w:rsidRPr="00DD6CFB" w:rsidRDefault="004335ED" w:rsidP="000D75B4">
            <w:pPr>
              <w:pStyle w:val="TAL"/>
              <w:rPr>
                <w:lang w:eastAsia="en-US"/>
              </w:rPr>
            </w:pPr>
            <w:r w:rsidRPr="00DD6CFB">
              <w:rPr>
                <w:lang w:eastAsia="en-US"/>
              </w:rPr>
              <w:t>0636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E9DE6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060E0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5F37E" w14:textId="77777777" w:rsidR="004335ED" w:rsidRPr="00DD6CFB" w:rsidRDefault="004335ED" w:rsidP="000D75B4">
            <w:pPr>
              <w:pStyle w:val="TAL"/>
              <w:rPr>
                <w:lang w:eastAsia="en-US"/>
              </w:rPr>
            </w:pPr>
            <w:r w:rsidRPr="00DD6CFB">
              <w:rPr>
                <w:lang w:eastAsia="en-US"/>
              </w:rPr>
              <w:t>Update QoS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B22C2" w14:textId="77777777" w:rsidR="004335ED" w:rsidRPr="00DD6CFB" w:rsidRDefault="004335ED" w:rsidP="000D75B4">
            <w:pPr>
              <w:pStyle w:val="TAL"/>
              <w:rPr>
                <w:lang w:eastAsia="en-US"/>
              </w:rPr>
            </w:pPr>
            <w:r w:rsidRPr="00DD6CFB">
              <w:rPr>
                <w:lang w:eastAsia="en-US"/>
              </w:rPr>
              <w:t>15.3.0</w:t>
            </w:r>
          </w:p>
        </w:tc>
      </w:tr>
      <w:tr w:rsidR="004335ED" w:rsidRPr="0031204F" w14:paraId="132B0A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E9F63E"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857A8"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7938B" w14:textId="77777777" w:rsidR="004335ED" w:rsidRPr="00DD6CFB" w:rsidRDefault="004335ED" w:rsidP="000D75B4">
            <w:pPr>
              <w:pStyle w:val="TAL"/>
              <w:rPr>
                <w:lang w:eastAsia="en-US"/>
              </w:rPr>
            </w:pPr>
            <w:r w:rsidRPr="00DD6CFB">
              <w:rPr>
                <w:lang w:eastAsia="en-US"/>
              </w:rPr>
              <w:t>R5-192280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FA6F" w14:textId="77777777" w:rsidR="004335ED" w:rsidRPr="00DD6CFB" w:rsidRDefault="004335ED" w:rsidP="000D75B4">
            <w:pPr>
              <w:pStyle w:val="TAL"/>
              <w:rPr>
                <w:lang w:eastAsia="en-US"/>
              </w:rPr>
            </w:pPr>
            <w:r w:rsidRPr="00DD6CFB">
              <w:rPr>
                <w:lang w:eastAsia="en-US"/>
              </w:rPr>
              <w:t>0643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FB645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454CA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A5D7D" w14:textId="77777777" w:rsidR="004335ED" w:rsidRPr="00DD6CFB" w:rsidRDefault="004335ED" w:rsidP="000D75B4">
            <w:pPr>
              <w:pStyle w:val="TAL"/>
              <w:rPr>
                <w:lang w:eastAsia="en-US"/>
              </w:rPr>
            </w:pPr>
            <w:r w:rsidRPr="00DD6CFB">
              <w:rPr>
                <w:lang w:eastAsia="en-US"/>
              </w:rPr>
              <w:t>Update to of Generic procedure E-UTRA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14E70" w14:textId="77777777" w:rsidR="004335ED" w:rsidRPr="00DD6CFB" w:rsidRDefault="004335ED" w:rsidP="000D75B4">
            <w:pPr>
              <w:pStyle w:val="TAL"/>
              <w:rPr>
                <w:lang w:eastAsia="en-US"/>
              </w:rPr>
            </w:pPr>
            <w:r w:rsidRPr="00DD6CFB">
              <w:rPr>
                <w:lang w:eastAsia="en-US"/>
              </w:rPr>
              <w:t>15.3.0</w:t>
            </w:r>
          </w:p>
        </w:tc>
      </w:tr>
      <w:tr w:rsidR="004335ED" w:rsidRPr="0031204F" w14:paraId="36AF1F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338644"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B2D7F0"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12E821" w14:textId="77777777" w:rsidR="004335ED" w:rsidRPr="00DD6CFB" w:rsidRDefault="004335ED" w:rsidP="000D75B4">
            <w:pPr>
              <w:pStyle w:val="TAL"/>
              <w:rPr>
                <w:lang w:eastAsia="en-US"/>
              </w:rPr>
            </w:pPr>
            <w:r w:rsidRPr="00DD6CFB">
              <w:rPr>
                <w:lang w:eastAsia="en-US"/>
              </w:rPr>
              <w:t>R5-192281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020F1" w14:textId="77777777" w:rsidR="004335ED" w:rsidRPr="00DD6CFB" w:rsidRDefault="004335ED" w:rsidP="000D75B4">
            <w:pPr>
              <w:pStyle w:val="TAL"/>
              <w:rPr>
                <w:lang w:eastAsia="en-US"/>
              </w:rPr>
            </w:pPr>
            <w:r w:rsidRPr="00DD6CFB">
              <w:rPr>
                <w:lang w:eastAsia="en-US"/>
              </w:rPr>
              <w:t>0644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DC873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3BC4E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EE628" w14:textId="77777777" w:rsidR="004335ED" w:rsidRPr="00DD6CFB" w:rsidRDefault="004335ED" w:rsidP="000D75B4">
            <w:pPr>
              <w:pStyle w:val="TAL"/>
              <w:rPr>
                <w:lang w:eastAsia="en-US"/>
              </w:rPr>
            </w:pPr>
            <w:r w:rsidRPr="00DD6CFB">
              <w:rPr>
                <w:lang w:eastAsia="en-US"/>
              </w:rPr>
              <w:t>Introduction of EAP 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06492" w14:textId="77777777" w:rsidR="004335ED" w:rsidRPr="00DD6CFB" w:rsidRDefault="004335ED" w:rsidP="000D75B4">
            <w:pPr>
              <w:pStyle w:val="TAL"/>
              <w:rPr>
                <w:lang w:eastAsia="en-US"/>
              </w:rPr>
            </w:pPr>
            <w:r w:rsidRPr="00DD6CFB">
              <w:rPr>
                <w:lang w:eastAsia="en-US"/>
              </w:rPr>
              <w:t>15.3.0</w:t>
            </w:r>
          </w:p>
        </w:tc>
      </w:tr>
      <w:tr w:rsidR="004335ED" w:rsidRPr="0031204F" w14:paraId="64E11C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316"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5EEE97"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F3EA66" w14:textId="77777777" w:rsidR="004335ED" w:rsidRPr="00DD6CFB" w:rsidRDefault="004335ED" w:rsidP="000D75B4">
            <w:pPr>
              <w:pStyle w:val="TAL"/>
              <w:rPr>
                <w:lang w:eastAsia="en-US"/>
              </w:rPr>
            </w:pPr>
            <w:r w:rsidRPr="00DD6CFB">
              <w:rPr>
                <w:lang w:eastAsia="en-US"/>
              </w:rPr>
              <w:t>R5-192290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43933" w14:textId="77777777" w:rsidR="004335ED" w:rsidRPr="00DD6CFB" w:rsidRDefault="004335ED" w:rsidP="000D75B4">
            <w:pPr>
              <w:pStyle w:val="TAL"/>
              <w:rPr>
                <w:lang w:eastAsia="en-US"/>
              </w:rPr>
            </w:pPr>
            <w:r w:rsidRPr="00DD6CFB">
              <w:rPr>
                <w:lang w:eastAsia="en-US"/>
              </w:rPr>
              <w:t>0655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333D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A7AE0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CC307" w14:textId="77777777" w:rsidR="004335ED" w:rsidRPr="00DD6CFB" w:rsidRDefault="004335ED" w:rsidP="000D75B4">
            <w:pPr>
              <w:pStyle w:val="TAL"/>
              <w:rPr>
                <w:lang w:eastAsia="en-US"/>
              </w:rPr>
            </w:pPr>
            <w:r w:rsidRPr="00DD6CFB">
              <w:rPr>
                <w:lang w:eastAsia="en-US"/>
              </w:rPr>
              <w:t>Update chapter 4.5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28DA7" w14:textId="77777777" w:rsidR="004335ED" w:rsidRPr="00DD6CFB" w:rsidRDefault="004335ED" w:rsidP="000D75B4">
            <w:pPr>
              <w:pStyle w:val="TAL"/>
              <w:rPr>
                <w:lang w:eastAsia="en-US"/>
              </w:rPr>
            </w:pPr>
            <w:r w:rsidRPr="00DD6CFB">
              <w:rPr>
                <w:lang w:eastAsia="en-US"/>
              </w:rPr>
              <w:t>15.3.0</w:t>
            </w:r>
          </w:p>
        </w:tc>
      </w:tr>
      <w:tr w:rsidR="004335ED" w:rsidRPr="0031204F" w14:paraId="255844F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151C78"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1ED5A"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2B73A8" w14:textId="77777777" w:rsidR="004335ED" w:rsidRPr="00DD6CFB" w:rsidRDefault="004335ED" w:rsidP="000D75B4">
            <w:pPr>
              <w:pStyle w:val="TAL"/>
              <w:rPr>
                <w:lang w:eastAsia="en-US"/>
              </w:rPr>
            </w:pPr>
            <w:r w:rsidRPr="00DD6CFB">
              <w:rPr>
                <w:lang w:eastAsia="en-US"/>
              </w:rPr>
              <w:t>R5-192363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0C554" w14:textId="77777777" w:rsidR="004335ED" w:rsidRPr="00DD6CFB" w:rsidRDefault="004335ED" w:rsidP="000D75B4">
            <w:pPr>
              <w:pStyle w:val="TAL"/>
              <w:rPr>
                <w:lang w:eastAsia="en-US"/>
              </w:rPr>
            </w:pPr>
            <w:r w:rsidRPr="00DD6CFB">
              <w:rPr>
                <w:lang w:eastAsia="en-US"/>
              </w:rPr>
              <w:t>0631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9F046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79AC6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8C1D6" w14:textId="77777777" w:rsidR="004335ED" w:rsidRPr="00DD6CFB" w:rsidRDefault="004335ED" w:rsidP="000D75B4">
            <w:pPr>
              <w:pStyle w:val="TAL"/>
              <w:rPr>
                <w:lang w:eastAsia="en-US"/>
              </w:rPr>
            </w:pPr>
            <w:r w:rsidRPr="00DD6CFB">
              <w:rPr>
                <w:lang w:eastAsia="en-US"/>
              </w:rPr>
              <w:t>Updating P-Max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32D7" w14:textId="77777777" w:rsidR="004335ED" w:rsidRPr="00DD6CFB" w:rsidRDefault="004335ED" w:rsidP="000D75B4">
            <w:pPr>
              <w:pStyle w:val="TAL"/>
              <w:rPr>
                <w:lang w:eastAsia="en-US"/>
              </w:rPr>
            </w:pPr>
            <w:r w:rsidRPr="00DD6CFB">
              <w:rPr>
                <w:lang w:eastAsia="en-US"/>
              </w:rPr>
              <w:t>15.3.0</w:t>
            </w:r>
          </w:p>
        </w:tc>
      </w:tr>
      <w:tr w:rsidR="004335ED" w:rsidRPr="0031204F" w14:paraId="07B922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597511"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CEAC2"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F70FA9" w14:textId="77777777" w:rsidR="004335ED" w:rsidRPr="00DD6CFB" w:rsidRDefault="004335ED" w:rsidP="000D75B4">
            <w:pPr>
              <w:pStyle w:val="TAL"/>
              <w:rPr>
                <w:lang w:eastAsia="en-US"/>
              </w:rPr>
            </w:pPr>
            <w:r w:rsidRPr="00DD6CFB">
              <w:rPr>
                <w:lang w:eastAsia="en-US"/>
              </w:rPr>
              <w:t>R5-192364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0918C" w14:textId="77777777" w:rsidR="004335ED" w:rsidRPr="00DD6CFB" w:rsidRDefault="004335ED" w:rsidP="000D75B4">
            <w:pPr>
              <w:pStyle w:val="TAL"/>
              <w:rPr>
                <w:lang w:eastAsia="en-US"/>
              </w:rPr>
            </w:pPr>
            <w:r w:rsidRPr="00DD6CFB">
              <w:rPr>
                <w:lang w:eastAsia="en-US"/>
              </w:rPr>
              <w:t>0632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7C88D1"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99956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5D508" w14:textId="77777777" w:rsidR="004335ED" w:rsidRPr="00DD6CFB" w:rsidRDefault="004335ED" w:rsidP="000D75B4">
            <w:pPr>
              <w:pStyle w:val="TAL"/>
              <w:rPr>
                <w:lang w:eastAsia="en-US"/>
              </w:rPr>
            </w:pPr>
            <w:r w:rsidRPr="00DD6CFB">
              <w:rPr>
                <w:lang w:eastAsia="en-US"/>
              </w:rPr>
              <w:t xml:space="preserve">Updating IEs part of </w:t>
            </w:r>
            <w:proofErr w:type="spellStart"/>
            <w:r w:rsidRPr="00DD6CFB">
              <w:rPr>
                <w:lang w:eastAsia="en-US"/>
              </w:rPr>
              <w:t>SearchSpace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A5F5B" w14:textId="77777777" w:rsidR="004335ED" w:rsidRPr="00DD6CFB" w:rsidRDefault="004335ED" w:rsidP="000D75B4">
            <w:pPr>
              <w:pStyle w:val="TAL"/>
              <w:rPr>
                <w:lang w:eastAsia="en-US"/>
              </w:rPr>
            </w:pPr>
            <w:r w:rsidRPr="00DD6CFB">
              <w:rPr>
                <w:lang w:eastAsia="en-US"/>
              </w:rPr>
              <w:t>15.3.0</w:t>
            </w:r>
          </w:p>
        </w:tc>
      </w:tr>
      <w:tr w:rsidR="004335ED" w:rsidRPr="0031204F" w14:paraId="0AC1F5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7C4FFB"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153125"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0B0D91" w14:textId="77777777" w:rsidR="004335ED" w:rsidRPr="00DD6CFB" w:rsidRDefault="004335ED" w:rsidP="000D75B4">
            <w:pPr>
              <w:pStyle w:val="TAL"/>
              <w:rPr>
                <w:lang w:eastAsia="en-US"/>
              </w:rPr>
            </w:pPr>
            <w:r w:rsidRPr="00DD6CFB">
              <w:rPr>
                <w:lang w:eastAsia="en-US"/>
              </w:rPr>
              <w:t>R5-192400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44532" w14:textId="77777777" w:rsidR="004335ED" w:rsidRPr="00DD6CFB" w:rsidRDefault="004335ED" w:rsidP="000D75B4">
            <w:pPr>
              <w:pStyle w:val="TAL"/>
              <w:rPr>
                <w:lang w:eastAsia="en-US"/>
              </w:rPr>
            </w:pPr>
            <w:r w:rsidRPr="00DD6CFB">
              <w:rPr>
                <w:lang w:eastAsia="en-US"/>
              </w:rPr>
              <w:t>0528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AF80F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F3F3B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9F88B" w14:textId="77777777" w:rsidR="004335ED" w:rsidRPr="00DD6CFB" w:rsidRDefault="004335ED" w:rsidP="000D75B4">
            <w:pPr>
              <w:pStyle w:val="TAL"/>
              <w:rPr>
                <w:lang w:eastAsia="en-US"/>
              </w:rPr>
            </w:pPr>
            <w:r w:rsidRPr="00DD6CFB">
              <w:rPr>
                <w:lang w:eastAsia="en-US"/>
              </w:rPr>
              <w:t xml:space="preserve">Setup diagram for receiver test using spectrum </w:t>
            </w:r>
            <w:proofErr w:type="spellStart"/>
            <w:r w:rsidRPr="00DD6CFB">
              <w:rPr>
                <w:lang w:eastAsia="en-US"/>
              </w:rPr>
              <w:t>analyzer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0BB66" w14:textId="77777777" w:rsidR="004335ED" w:rsidRPr="00DD6CFB" w:rsidRDefault="004335ED" w:rsidP="000D75B4">
            <w:pPr>
              <w:pStyle w:val="TAL"/>
              <w:rPr>
                <w:lang w:eastAsia="en-US"/>
              </w:rPr>
            </w:pPr>
            <w:r w:rsidRPr="00DD6CFB">
              <w:rPr>
                <w:lang w:eastAsia="en-US"/>
              </w:rPr>
              <w:t>15.3.0</w:t>
            </w:r>
          </w:p>
        </w:tc>
      </w:tr>
      <w:tr w:rsidR="004335ED" w:rsidRPr="0031204F" w14:paraId="536BD3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05C"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208DAD"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80109" w14:textId="77777777" w:rsidR="004335ED" w:rsidRPr="00DD6CFB" w:rsidRDefault="004335ED" w:rsidP="000D75B4">
            <w:pPr>
              <w:pStyle w:val="TAL"/>
              <w:rPr>
                <w:lang w:eastAsia="en-US"/>
              </w:rPr>
            </w:pPr>
            <w:r w:rsidRPr="00DD6CFB">
              <w:rPr>
                <w:lang w:eastAsia="en-US"/>
              </w:rPr>
              <w:t>R5-192541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C9247" w14:textId="77777777" w:rsidR="004335ED" w:rsidRPr="00DD6CFB" w:rsidRDefault="004335ED" w:rsidP="000D75B4">
            <w:pPr>
              <w:pStyle w:val="TAL"/>
              <w:rPr>
                <w:lang w:eastAsia="en-US"/>
              </w:rPr>
            </w:pPr>
            <w:r w:rsidRPr="00DD6CFB">
              <w:rPr>
                <w:lang w:eastAsia="en-US"/>
              </w:rPr>
              <w:t>0622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04B01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E45DC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DE1E6" w14:textId="77777777" w:rsidR="004335ED" w:rsidRPr="00DD6CFB" w:rsidRDefault="004335ED" w:rsidP="000D75B4">
            <w:pPr>
              <w:pStyle w:val="TAL"/>
              <w:rPr>
                <w:lang w:eastAsia="en-US"/>
              </w:rPr>
            </w:pPr>
            <w:r w:rsidRPr="00DD6CFB">
              <w:rPr>
                <w:lang w:eastAsia="en-US"/>
              </w:rPr>
              <w:t>Connection diagrams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00927" w14:textId="77777777" w:rsidR="004335ED" w:rsidRPr="00DD6CFB" w:rsidRDefault="004335ED" w:rsidP="000D75B4">
            <w:pPr>
              <w:pStyle w:val="TAL"/>
              <w:rPr>
                <w:lang w:eastAsia="en-US"/>
              </w:rPr>
            </w:pPr>
            <w:r w:rsidRPr="00DD6CFB">
              <w:rPr>
                <w:lang w:eastAsia="en-US"/>
              </w:rPr>
              <w:t>15.3.0</w:t>
            </w:r>
          </w:p>
        </w:tc>
      </w:tr>
      <w:tr w:rsidR="004335ED" w:rsidRPr="0031204F" w14:paraId="3DD374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9A76D3"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CD7D61"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FCE53" w14:textId="77777777" w:rsidR="004335ED" w:rsidRPr="00DD6CFB" w:rsidRDefault="004335ED" w:rsidP="000D75B4">
            <w:pPr>
              <w:pStyle w:val="TAL"/>
              <w:rPr>
                <w:lang w:eastAsia="en-US"/>
              </w:rPr>
            </w:pPr>
            <w:r w:rsidRPr="00DD6CFB">
              <w:rPr>
                <w:lang w:eastAsia="en-US"/>
              </w:rPr>
              <w:t>R5-192542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B290E" w14:textId="77777777" w:rsidR="004335ED" w:rsidRPr="00DD6CFB" w:rsidRDefault="004335ED" w:rsidP="000D75B4">
            <w:pPr>
              <w:pStyle w:val="TAL"/>
              <w:rPr>
                <w:lang w:eastAsia="en-US"/>
              </w:rPr>
            </w:pPr>
            <w:r w:rsidRPr="00DD6CFB">
              <w:rPr>
                <w:lang w:eastAsia="en-US"/>
              </w:rPr>
              <w:t>0646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2F54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993E2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2140B" w14:textId="77777777" w:rsidR="004335ED" w:rsidRPr="00DD6CFB" w:rsidRDefault="004335ED" w:rsidP="000D75B4">
            <w:pPr>
              <w:pStyle w:val="TAL"/>
              <w:rPr>
                <w:lang w:eastAsia="en-US"/>
              </w:rPr>
            </w:pPr>
            <w:r w:rsidRPr="00DD6CFB">
              <w:rPr>
                <w:lang w:eastAsia="en-US"/>
              </w:rPr>
              <w:t>Antenna Connection diagram for UE part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7B479" w14:textId="77777777" w:rsidR="004335ED" w:rsidRPr="00DD6CFB" w:rsidRDefault="004335ED" w:rsidP="000D75B4">
            <w:pPr>
              <w:pStyle w:val="TAL"/>
              <w:rPr>
                <w:lang w:eastAsia="en-US"/>
              </w:rPr>
            </w:pPr>
            <w:r w:rsidRPr="00DD6CFB">
              <w:rPr>
                <w:lang w:eastAsia="en-US"/>
              </w:rPr>
              <w:t>15.3.0</w:t>
            </w:r>
          </w:p>
        </w:tc>
      </w:tr>
      <w:tr w:rsidR="004335ED" w:rsidRPr="0031204F" w14:paraId="2EBFF3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39824F"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490536"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59D3D7" w14:textId="77777777" w:rsidR="004335ED" w:rsidRPr="00DD6CFB" w:rsidRDefault="004335ED" w:rsidP="000D75B4">
            <w:pPr>
              <w:pStyle w:val="TAL"/>
              <w:rPr>
                <w:lang w:eastAsia="en-US"/>
              </w:rPr>
            </w:pPr>
            <w:r w:rsidRPr="00DD6CFB">
              <w:rPr>
                <w:lang w:eastAsia="en-US"/>
              </w:rPr>
              <w:t>R5-192543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0B62B" w14:textId="77777777" w:rsidR="004335ED" w:rsidRPr="00DD6CFB" w:rsidRDefault="004335ED" w:rsidP="000D75B4">
            <w:pPr>
              <w:pStyle w:val="TAL"/>
              <w:rPr>
                <w:lang w:eastAsia="en-US"/>
              </w:rPr>
            </w:pPr>
            <w:r w:rsidRPr="00DD6CFB">
              <w:rPr>
                <w:lang w:eastAsia="en-US"/>
              </w:rPr>
              <w:t>0649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9925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711F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F30C4" w14:textId="77777777" w:rsidR="004335ED" w:rsidRPr="00DD6CFB" w:rsidRDefault="004335ED" w:rsidP="000D75B4">
            <w:pPr>
              <w:pStyle w:val="TAL"/>
              <w:rPr>
                <w:lang w:eastAsia="en-US"/>
              </w:rPr>
            </w:pPr>
            <w:r w:rsidRPr="00DD6CFB">
              <w:rPr>
                <w:lang w:eastAsia="en-US"/>
              </w:rPr>
              <w:t xml:space="preserve">Connection diagram for FR1 </w:t>
            </w:r>
            <w:proofErr w:type="spellStart"/>
            <w:r w:rsidRPr="00DD6CFB">
              <w:rPr>
                <w:lang w:eastAsia="en-US"/>
              </w:rPr>
              <w:t>demod</w:t>
            </w:r>
            <w:proofErr w:type="spellEnd"/>
            <w:r w:rsidRPr="00DD6CFB">
              <w:rPr>
                <w:lang w:eastAsia="en-US"/>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ED361" w14:textId="77777777" w:rsidR="004335ED" w:rsidRPr="00DD6CFB" w:rsidRDefault="004335ED" w:rsidP="000D75B4">
            <w:pPr>
              <w:pStyle w:val="TAL"/>
              <w:rPr>
                <w:lang w:eastAsia="en-US"/>
              </w:rPr>
            </w:pPr>
            <w:r w:rsidRPr="00DD6CFB">
              <w:rPr>
                <w:lang w:eastAsia="en-US"/>
              </w:rPr>
              <w:t>15.3.0</w:t>
            </w:r>
          </w:p>
        </w:tc>
      </w:tr>
      <w:tr w:rsidR="004335ED" w:rsidRPr="0031204F" w14:paraId="2F3ECD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F119BD"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752362"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DB112A" w14:textId="77777777" w:rsidR="004335ED" w:rsidRPr="00DD6CFB" w:rsidRDefault="004335ED" w:rsidP="000D75B4">
            <w:pPr>
              <w:pStyle w:val="TAL"/>
              <w:rPr>
                <w:lang w:eastAsia="en-US"/>
              </w:rPr>
            </w:pPr>
            <w:r w:rsidRPr="00DD6CFB">
              <w:rPr>
                <w:lang w:eastAsia="en-US"/>
              </w:rPr>
              <w:t>R5-192705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3253" w14:textId="77777777" w:rsidR="004335ED" w:rsidRPr="00DD6CFB" w:rsidRDefault="004335ED" w:rsidP="000D75B4">
            <w:pPr>
              <w:pStyle w:val="TAL"/>
              <w:rPr>
                <w:lang w:eastAsia="en-US"/>
              </w:rPr>
            </w:pPr>
            <w:r w:rsidRPr="00DD6CFB">
              <w:rPr>
                <w:lang w:eastAsia="en-US"/>
              </w:rPr>
              <w:t>0645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4D9D1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90520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A87644" w14:textId="77777777" w:rsidR="004335ED" w:rsidRPr="00DD6CFB" w:rsidRDefault="004335ED" w:rsidP="000D75B4">
            <w:pPr>
              <w:pStyle w:val="TAL"/>
              <w:rPr>
                <w:lang w:eastAsia="en-US"/>
              </w:rPr>
            </w:pPr>
            <w:r w:rsidRPr="00DD6CFB">
              <w:rPr>
                <w:lang w:eastAsia="en-US"/>
              </w:rPr>
              <w:t>Introduction of Non 3GPP Access over WLAN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DFBBA" w14:textId="77777777" w:rsidR="004335ED" w:rsidRPr="00DD6CFB" w:rsidRDefault="004335ED" w:rsidP="000D75B4">
            <w:pPr>
              <w:pStyle w:val="TAL"/>
              <w:rPr>
                <w:lang w:eastAsia="en-US"/>
              </w:rPr>
            </w:pPr>
            <w:r w:rsidRPr="00DD6CFB">
              <w:rPr>
                <w:lang w:eastAsia="en-US"/>
              </w:rPr>
              <w:t>15.3.0</w:t>
            </w:r>
          </w:p>
        </w:tc>
      </w:tr>
      <w:tr w:rsidR="004335ED" w:rsidRPr="0031204F" w14:paraId="25B49E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4DA506"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C0923A"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B673A4" w14:textId="77777777" w:rsidR="004335ED" w:rsidRPr="00DD6CFB" w:rsidRDefault="004335ED" w:rsidP="000D75B4">
            <w:pPr>
              <w:pStyle w:val="TAL"/>
              <w:rPr>
                <w:lang w:eastAsia="en-US"/>
              </w:rPr>
            </w:pPr>
            <w:r w:rsidRPr="00DD6CFB">
              <w:rPr>
                <w:lang w:eastAsia="en-US"/>
              </w:rPr>
              <w:t>R5-192735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F39BD" w14:textId="77777777" w:rsidR="004335ED" w:rsidRPr="00DD6CFB" w:rsidRDefault="004335ED" w:rsidP="000D75B4">
            <w:pPr>
              <w:pStyle w:val="TAL"/>
              <w:rPr>
                <w:lang w:eastAsia="en-US"/>
              </w:rPr>
            </w:pPr>
            <w:r w:rsidRPr="00DD6CFB">
              <w:rPr>
                <w:lang w:eastAsia="en-US"/>
              </w:rPr>
              <w:t>0533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D6D55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C4121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81817" w14:textId="77777777" w:rsidR="004335ED" w:rsidRPr="00DD6CFB" w:rsidRDefault="004335ED" w:rsidP="000D75B4">
            <w:pPr>
              <w:pStyle w:val="TAL"/>
              <w:rPr>
                <w:lang w:eastAsia="en-US"/>
              </w:rPr>
            </w:pPr>
            <w:r w:rsidRPr="00DD6CFB">
              <w:rPr>
                <w:lang w:eastAsia="en-US"/>
              </w:rPr>
              <w:t>Correction to PUSCH-Config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0E240" w14:textId="77777777" w:rsidR="004335ED" w:rsidRPr="00DD6CFB" w:rsidRDefault="004335ED" w:rsidP="000D75B4">
            <w:pPr>
              <w:pStyle w:val="TAL"/>
              <w:rPr>
                <w:lang w:eastAsia="en-US"/>
              </w:rPr>
            </w:pPr>
            <w:r w:rsidRPr="00DD6CFB">
              <w:rPr>
                <w:lang w:eastAsia="en-US"/>
              </w:rPr>
              <w:t>15.3.0</w:t>
            </w:r>
          </w:p>
        </w:tc>
      </w:tr>
      <w:tr w:rsidR="004335ED" w:rsidRPr="0031204F" w14:paraId="6FFCBF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2E61BD"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685499"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822942" w14:textId="77777777" w:rsidR="004335ED" w:rsidRPr="00DD6CFB" w:rsidRDefault="004335ED" w:rsidP="000D75B4">
            <w:pPr>
              <w:pStyle w:val="TAL"/>
              <w:rPr>
                <w:lang w:eastAsia="en-US"/>
              </w:rPr>
            </w:pPr>
            <w:r w:rsidRPr="00DD6CFB">
              <w:rPr>
                <w:lang w:eastAsia="en-US"/>
              </w:rPr>
              <w:t>R5-192736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57AE1" w14:textId="77777777" w:rsidR="004335ED" w:rsidRPr="00DD6CFB" w:rsidRDefault="004335ED" w:rsidP="000D75B4">
            <w:pPr>
              <w:pStyle w:val="TAL"/>
              <w:rPr>
                <w:lang w:eastAsia="en-US"/>
              </w:rPr>
            </w:pPr>
            <w:r w:rsidRPr="00DD6CFB">
              <w:rPr>
                <w:lang w:eastAsia="en-US"/>
              </w:rPr>
              <w:t>0535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F7E28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A383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CB59D" w14:textId="77777777" w:rsidR="004335ED" w:rsidRPr="00DD6CFB" w:rsidRDefault="004335ED" w:rsidP="000D75B4">
            <w:pPr>
              <w:pStyle w:val="TAL"/>
              <w:rPr>
                <w:lang w:eastAsia="en-US"/>
              </w:rPr>
            </w:pPr>
            <w:r w:rsidRPr="00DD6CFB">
              <w:rPr>
                <w:lang w:eastAsia="en-US"/>
              </w:rPr>
              <w:t>Addition of details on Test State 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EAB9" w14:textId="77777777" w:rsidR="004335ED" w:rsidRPr="00DD6CFB" w:rsidRDefault="004335ED" w:rsidP="000D75B4">
            <w:pPr>
              <w:pStyle w:val="TAL"/>
              <w:rPr>
                <w:lang w:eastAsia="en-US"/>
              </w:rPr>
            </w:pPr>
            <w:r w:rsidRPr="00DD6CFB">
              <w:rPr>
                <w:lang w:eastAsia="en-US"/>
              </w:rPr>
              <w:t>15.3.0</w:t>
            </w:r>
          </w:p>
        </w:tc>
      </w:tr>
      <w:tr w:rsidR="004335ED" w:rsidRPr="0031204F" w14:paraId="09A263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41165F"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40F8E"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D59AA4" w14:textId="77777777" w:rsidR="004335ED" w:rsidRPr="00DD6CFB" w:rsidRDefault="004335ED" w:rsidP="000D75B4">
            <w:pPr>
              <w:pStyle w:val="TAL"/>
              <w:rPr>
                <w:lang w:eastAsia="en-US"/>
              </w:rPr>
            </w:pPr>
            <w:r w:rsidRPr="00DD6CFB">
              <w:rPr>
                <w:lang w:eastAsia="en-US"/>
              </w:rPr>
              <w:t>R5-192737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A8088" w14:textId="77777777" w:rsidR="004335ED" w:rsidRPr="00DD6CFB" w:rsidRDefault="004335ED" w:rsidP="000D75B4">
            <w:pPr>
              <w:pStyle w:val="TAL"/>
              <w:rPr>
                <w:lang w:eastAsia="en-US"/>
              </w:rPr>
            </w:pPr>
            <w:r w:rsidRPr="00DD6CFB">
              <w:rPr>
                <w:lang w:eastAsia="en-US"/>
              </w:rPr>
              <w:t>0537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1E46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9E34A9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B02A50" w14:textId="77777777" w:rsidR="004335ED" w:rsidRPr="00DD6CFB" w:rsidRDefault="004335ED" w:rsidP="000D75B4">
            <w:pPr>
              <w:pStyle w:val="TAL"/>
              <w:rPr>
                <w:lang w:eastAsia="en-US"/>
              </w:rPr>
            </w:pPr>
            <w:r w:rsidRPr="00DD6CFB">
              <w:rPr>
                <w:lang w:eastAsia="en-US"/>
              </w:rPr>
              <w:t>Correction of CellGroupConfig tables and logical channel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41B26" w14:textId="77777777" w:rsidR="004335ED" w:rsidRPr="00DD6CFB" w:rsidRDefault="004335ED" w:rsidP="000D75B4">
            <w:pPr>
              <w:pStyle w:val="TAL"/>
              <w:rPr>
                <w:lang w:eastAsia="en-US"/>
              </w:rPr>
            </w:pPr>
            <w:r w:rsidRPr="00DD6CFB">
              <w:rPr>
                <w:lang w:eastAsia="en-US"/>
              </w:rPr>
              <w:t>15.3.0</w:t>
            </w:r>
          </w:p>
        </w:tc>
      </w:tr>
      <w:tr w:rsidR="004335ED" w:rsidRPr="0031204F" w14:paraId="58F134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D80DF7"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9C9632"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3AD15B" w14:textId="77777777" w:rsidR="004335ED" w:rsidRPr="00DD6CFB" w:rsidRDefault="004335ED" w:rsidP="000D75B4">
            <w:pPr>
              <w:pStyle w:val="TAL"/>
              <w:rPr>
                <w:lang w:eastAsia="en-US"/>
              </w:rPr>
            </w:pPr>
            <w:r w:rsidRPr="00DD6CFB">
              <w:rPr>
                <w:lang w:eastAsia="en-US"/>
              </w:rPr>
              <w:t>R5-192738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E7E0E" w14:textId="77777777" w:rsidR="004335ED" w:rsidRPr="00DD6CFB" w:rsidRDefault="004335ED" w:rsidP="000D75B4">
            <w:pPr>
              <w:pStyle w:val="TAL"/>
              <w:rPr>
                <w:lang w:eastAsia="en-US"/>
              </w:rPr>
            </w:pPr>
            <w:r w:rsidRPr="00DD6CFB">
              <w:rPr>
                <w:lang w:eastAsia="en-US"/>
              </w:rPr>
              <w:t>0543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B6AB7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DBC50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2343A2" w14:textId="77777777" w:rsidR="004335ED" w:rsidRPr="00DD6CFB" w:rsidRDefault="004335ED" w:rsidP="000D75B4">
            <w:pPr>
              <w:pStyle w:val="TAL"/>
              <w:rPr>
                <w:lang w:eastAsia="en-US"/>
              </w:rPr>
            </w:pPr>
            <w:r w:rsidRPr="00DD6CFB">
              <w:rPr>
                <w:lang w:eastAsia="en-US"/>
              </w:rPr>
              <w:t>Additions and updates to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69BBA" w14:textId="77777777" w:rsidR="004335ED" w:rsidRPr="00DD6CFB" w:rsidRDefault="004335ED" w:rsidP="000D75B4">
            <w:pPr>
              <w:pStyle w:val="TAL"/>
              <w:rPr>
                <w:lang w:eastAsia="en-US"/>
              </w:rPr>
            </w:pPr>
            <w:r w:rsidRPr="00DD6CFB">
              <w:rPr>
                <w:lang w:eastAsia="en-US"/>
              </w:rPr>
              <w:t>15.3.0</w:t>
            </w:r>
          </w:p>
        </w:tc>
      </w:tr>
      <w:tr w:rsidR="004335ED" w:rsidRPr="0031204F" w14:paraId="121CCA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822955"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786B75"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F4F94" w14:textId="77777777" w:rsidR="004335ED" w:rsidRPr="00DD6CFB" w:rsidRDefault="004335ED" w:rsidP="000D75B4">
            <w:pPr>
              <w:pStyle w:val="TAL"/>
              <w:rPr>
                <w:lang w:eastAsia="en-US"/>
              </w:rPr>
            </w:pPr>
            <w:r w:rsidRPr="00DD6CFB">
              <w:rPr>
                <w:lang w:eastAsia="en-US"/>
              </w:rPr>
              <w:t>R5-192739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CC625" w14:textId="77777777" w:rsidR="004335ED" w:rsidRPr="00DD6CFB" w:rsidRDefault="004335ED" w:rsidP="000D75B4">
            <w:pPr>
              <w:pStyle w:val="TAL"/>
              <w:rPr>
                <w:lang w:eastAsia="en-US"/>
              </w:rPr>
            </w:pPr>
            <w:r w:rsidRPr="00DD6CFB">
              <w:rPr>
                <w:lang w:eastAsia="en-US"/>
              </w:rPr>
              <w:t>0544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A4A1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6832B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6F37DB" w14:textId="77777777" w:rsidR="004335ED" w:rsidRPr="00DD6CFB" w:rsidRDefault="004335ED" w:rsidP="000D75B4">
            <w:pPr>
              <w:pStyle w:val="TAL"/>
              <w:rPr>
                <w:lang w:eastAsia="en-US"/>
              </w:rPr>
            </w:pPr>
            <w:r w:rsidRPr="00DD6CFB">
              <w:rPr>
                <w:lang w:eastAsia="en-US"/>
              </w:rPr>
              <w:t>Updates and additions of default QoS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E9312" w14:textId="77777777" w:rsidR="004335ED" w:rsidRPr="00DD6CFB" w:rsidRDefault="004335ED" w:rsidP="000D75B4">
            <w:pPr>
              <w:pStyle w:val="TAL"/>
              <w:rPr>
                <w:lang w:eastAsia="en-US"/>
              </w:rPr>
            </w:pPr>
            <w:r w:rsidRPr="00DD6CFB">
              <w:rPr>
                <w:lang w:eastAsia="en-US"/>
              </w:rPr>
              <w:t>15.3.0</w:t>
            </w:r>
          </w:p>
        </w:tc>
      </w:tr>
      <w:tr w:rsidR="004335ED" w:rsidRPr="0031204F" w14:paraId="4A9194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81C92A"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0F5748"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9424EB" w14:textId="77777777" w:rsidR="004335ED" w:rsidRPr="00DD6CFB" w:rsidRDefault="004335ED" w:rsidP="000D75B4">
            <w:pPr>
              <w:pStyle w:val="TAL"/>
              <w:rPr>
                <w:lang w:eastAsia="en-US"/>
              </w:rPr>
            </w:pPr>
            <w:r w:rsidRPr="00DD6CFB">
              <w:rPr>
                <w:lang w:eastAsia="en-US"/>
              </w:rPr>
              <w:t>R5-192740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93B51" w14:textId="77777777" w:rsidR="004335ED" w:rsidRPr="00DD6CFB" w:rsidRDefault="004335ED" w:rsidP="000D75B4">
            <w:pPr>
              <w:pStyle w:val="TAL"/>
              <w:rPr>
                <w:lang w:eastAsia="en-US"/>
              </w:rPr>
            </w:pPr>
            <w:r w:rsidRPr="00DD6CFB">
              <w:rPr>
                <w:lang w:eastAsia="en-US"/>
              </w:rPr>
              <w:t>0566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5542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9A80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F9FDB" w14:textId="77777777" w:rsidR="004335ED" w:rsidRPr="00DD6CFB" w:rsidRDefault="004335ED" w:rsidP="000D75B4">
            <w:pPr>
              <w:pStyle w:val="TAL"/>
              <w:rPr>
                <w:lang w:eastAsia="en-US"/>
              </w:rPr>
            </w:pPr>
            <w:r w:rsidRPr="00DD6CFB">
              <w:rPr>
                <w:lang w:eastAsia="en-US"/>
              </w:rPr>
              <w:t>Update chapter 4.5 General for PDUs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47ECF" w14:textId="77777777" w:rsidR="004335ED" w:rsidRPr="00DD6CFB" w:rsidRDefault="004335ED" w:rsidP="000D75B4">
            <w:pPr>
              <w:pStyle w:val="TAL"/>
              <w:rPr>
                <w:lang w:eastAsia="en-US"/>
              </w:rPr>
            </w:pPr>
            <w:r w:rsidRPr="00DD6CFB">
              <w:rPr>
                <w:lang w:eastAsia="en-US"/>
              </w:rPr>
              <w:t>15.3.0</w:t>
            </w:r>
          </w:p>
        </w:tc>
      </w:tr>
      <w:tr w:rsidR="004335ED" w:rsidRPr="0031204F" w14:paraId="5FDCC2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FCDEC1"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FA83C7"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9E5830" w14:textId="77777777" w:rsidR="004335ED" w:rsidRPr="00DD6CFB" w:rsidRDefault="004335ED" w:rsidP="000D75B4">
            <w:pPr>
              <w:pStyle w:val="TAL"/>
              <w:rPr>
                <w:lang w:eastAsia="en-US"/>
              </w:rPr>
            </w:pPr>
            <w:r w:rsidRPr="00DD6CFB">
              <w:rPr>
                <w:lang w:eastAsia="en-US"/>
              </w:rPr>
              <w:t>R5-192741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9FCAE" w14:textId="77777777" w:rsidR="004335ED" w:rsidRPr="00DD6CFB" w:rsidRDefault="004335ED" w:rsidP="000D75B4">
            <w:pPr>
              <w:pStyle w:val="TAL"/>
              <w:rPr>
                <w:lang w:eastAsia="en-US"/>
              </w:rPr>
            </w:pPr>
            <w:r w:rsidRPr="00DD6CFB">
              <w:rPr>
                <w:lang w:eastAsia="en-US"/>
              </w:rPr>
              <w:t>0567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4F97D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81246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DF1E3" w14:textId="77777777" w:rsidR="004335ED" w:rsidRPr="00DD6CFB" w:rsidRDefault="004335ED" w:rsidP="000D75B4">
            <w:pPr>
              <w:pStyle w:val="TAL"/>
              <w:rPr>
                <w:lang w:eastAsia="en-US"/>
              </w:rPr>
            </w:pPr>
            <w:r w:rsidRPr="00DD6CFB">
              <w:rPr>
                <w:lang w:eastAsia="en-US"/>
              </w:rPr>
              <w:t>Update of Annex C on calculation of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557F9" w14:textId="77777777" w:rsidR="004335ED" w:rsidRPr="00DD6CFB" w:rsidRDefault="004335ED" w:rsidP="000D75B4">
            <w:pPr>
              <w:pStyle w:val="TAL"/>
              <w:rPr>
                <w:lang w:eastAsia="en-US"/>
              </w:rPr>
            </w:pPr>
            <w:r w:rsidRPr="00DD6CFB">
              <w:rPr>
                <w:lang w:eastAsia="en-US"/>
              </w:rPr>
              <w:t>15.3.0</w:t>
            </w:r>
          </w:p>
        </w:tc>
      </w:tr>
      <w:tr w:rsidR="004335ED" w:rsidRPr="0031204F" w14:paraId="433DE7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19AB53"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E6FCE"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A43E2D" w14:textId="77777777" w:rsidR="004335ED" w:rsidRPr="00DD6CFB" w:rsidRDefault="004335ED" w:rsidP="000D75B4">
            <w:pPr>
              <w:pStyle w:val="TAL"/>
              <w:rPr>
                <w:lang w:eastAsia="en-US"/>
              </w:rPr>
            </w:pPr>
            <w:r w:rsidRPr="00DD6CFB">
              <w:rPr>
                <w:lang w:eastAsia="en-US"/>
              </w:rPr>
              <w:t>R5-192742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2266E" w14:textId="77777777" w:rsidR="004335ED" w:rsidRPr="00DD6CFB" w:rsidRDefault="004335ED" w:rsidP="000D75B4">
            <w:pPr>
              <w:pStyle w:val="TAL"/>
              <w:rPr>
                <w:lang w:eastAsia="en-US"/>
              </w:rPr>
            </w:pPr>
            <w:r w:rsidRPr="00DD6CFB">
              <w:rPr>
                <w:lang w:eastAsia="en-US"/>
              </w:rPr>
              <w:t>0619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91AE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49308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D7C8D8"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schedulingRequestID</w:t>
            </w:r>
            <w:proofErr w:type="spellEnd"/>
            <w:r w:rsidRPr="00DD6CFB">
              <w:rPr>
                <w:lang w:eastAsia="en-US"/>
              </w:rPr>
              <w:t xml:space="preserv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0CE7A" w14:textId="77777777" w:rsidR="004335ED" w:rsidRPr="00DD6CFB" w:rsidRDefault="004335ED" w:rsidP="000D75B4">
            <w:pPr>
              <w:pStyle w:val="TAL"/>
              <w:rPr>
                <w:lang w:eastAsia="en-US"/>
              </w:rPr>
            </w:pPr>
            <w:r w:rsidRPr="00DD6CFB">
              <w:rPr>
                <w:lang w:eastAsia="en-US"/>
              </w:rPr>
              <w:t>15.3.0</w:t>
            </w:r>
          </w:p>
        </w:tc>
      </w:tr>
      <w:tr w:rsidR="004335ED" w:rsidRPr="0031204F" w14:paraId="6FC7A5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D98BED"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D9C4E3"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62FE60" w14:textId="77777777" w:rsidR="004335ED" w:rsidRPr="00DD6CFB" w:rsidRDefault="004335ED" w:rsidP="000D75B4">
            <w:pPr>
              <w:pStyle w:val="TAL"/>
              <w:rPr>
                <w:lang w:eastAsia="en-US"/>
              </w:rPr>
            </w:pPr>
            <w:r w:rsidRPr="00DD6CFB">
              <w:rPr>
                <w:lang w:eastAsia="en-US"/>
              </w:rPr>
              <w:t>R5-192743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56E6A" w14:textId="77777777" w:rsidR="004335ED" w:rsidRPr="00DD6CFB" w:rsidRDefault="004335ED" w:rsidP="000D75B4">
            <w:pPr>
              <w:pStyle w:val="TAL"/>
              <w:rPr>
                <w:lang w:eastAsia="en-US"/>
              </w:rPr>
            </w:pPr>
            <w:r w:rsidRPr="00DD6CFB">
              <w:rPr>
                <w:lang w:eastAsia="en-US"/>
              </w:rPr>
              <w:t>0639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297B3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68313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3DA3B" w14:textId="77777777" w:rsidR="004335ED" w:rsidRPr="00DD6CFB" w:rsidRDefault="004335ED" w:rsidP="000D75B4">
            <w:pPr>
              <w:pStyle w:val="TAL"/>
              <w:rPr>
                <w:lang w:eastAsia="en-US"/>
              </w:rPr>
            </w:pPr>
            <w:r w:rsidRPr="00DD6CFB">
              <w:rPr>
                <w:lang w:eastAsia="en-US"/>
              </w:rPr>
              <w:t>Addition of Switch/Power UE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7C119" w14:textId="77777777" w:rsidR="004335ED" w:rsidRPr="00DD6CFB" w:rsidRDefault="004335ED" w:rsidP="000D75B4">
            <w:pPr>
              <w:pStyle w:val="TAL"/>
              <w:rPr>
                <w:lang w:eastAsia="en-US"/>
              </w:rPr>
            </w:pPr>
            <w:r w:rsidRPr="00DD6CFB">
              <w:rPr>
                <w:lang w:eastAsia="en-US"/>
              </w:rPr>
              <w:t>15.3.0</w:t>
            </w:r>
          </w:p>
        </w:tc>
      </w:tr>
      <w:tr w:rsidR="004335ED" w:rsidRPr="0031204F" w14:paraId="5EA9FA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159D70"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45C2C1"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4D439F" w14:textId="77777777" w:rsidR="004335ED" w:rsidRPr="00DD6CFB" w:rsidRDefault="004335ED" w:rsidP="000D75B4">
            <w:pPr>
              <w:pStyle w:val="TAL"/>
              <w:rPr>
                <w:lang w:eastAsia="en-US"/>
              </w:rPr>
            </w:pPr>
            <w:r w:rsidRPr="00DD6CFB">
              <w:rPr>
                <w:lang w:eastAsia="en-US"/>
              </w:rPr>
              <w:t>R5-192744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81EF9" w14:textId="77777777" w:rsidR="004335ED" w:rsidRPr="00DD6CFB" w:rsidRDefault="004335ED" w:rsidP="000D75B4">
            <w:pPr>
              <w:pStyle w:val="TAL"/>
              <w:rPr>
                <w:lang w:eastAsia="en-US"/>
              </w:rPr>
            </w:pPr>
            <w:r w:rsidRPr="00DD6CFB">
              <w:rPr>
                <w:lang w:eastAsia="en-US"/>
              </w:rPr>
              <w:t>0640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92C1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5D757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FA9B8" w14:textId="77777777" w:rsidR="004335ED" w:rsidRPr="00DD6CFB" w:rsidRDefault="004335ED" w:rsidP="000D75B4">
            <w:pPr>
              <w:pStyle w:val="TAL"/>
              <w:rPr>
                <w:lang w:eastAsia="en-US"/>
              </w:rPr>
            </w:pPr>
            <w:r w:rsidRPr="00DD6CFB">
              <w:rPr>
                <w:lang w:eastAsia="en-US"/>
              </w:rPr>
              <w:t>Update to Test procedure to check that UE is camped on a new cell belonging to a new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EFC18" w14:textId="77777777" w:rsidR="004335ED" w:rsidRPr="00DD6CFB" w:rsidRDefault="004335ED" w:rsidP="000D75B4">
            <w:pPr>
              <w:pStyle w:val="TAL"/>
              <w:rPr>
                <w:lang w:eastAsia="en-US"/>
              </w:rPr>
            </w:pPr>
            <w:r w:rsidRPr="00DD6CFB">
              <w:rPr>
                <w:lang w:eastAsia="en-US"/>
              </w:rPr>
              <w:t>15.3.0</w:t>
            </w:r>
          </w:p>
        </w:tc>
      </w:tr>
      <w:tr w:rsidR="004335ED" w:rsidRPr="0031204F" w14:paraId="34E30A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020C59"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A07BD5"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BA1D9" w14:textId="77777777" w:rsidR="004335ED" w:rsidRPr="00DD6CFB" w:rsidRDefault="004335ED" w:rsidP="000D75B4">
            <w:pPr>
              <w:pStyle w:val="TAL"/>
              <w:rPr>
                <w:lang w:eastAsia="en-US"/>
              </w:rPr>
            </w:pPr>
            <w:r w:rsidRPr="00DD6CFB">
              <w:rPr>
                <w:lang w:eastAsia="en-US"/>
              </w:rPr>
              <w:t>R5-192745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CEB41" w14:textId="77777777" w:rsidR="004335ED" w:rsidRPr="00DD6CFB" w:rsidRDefault="004335ED" w:rsidP="000D75B4">
            <w:pPr>
              <w:pStyle w:val="TAL"/>
              <w:rPr>
                <w:lang w:eastAsia="en-US"/>
              </w:rPr>
            </w:pPr>
            <w:r w:rsidRPr="00DD6CFB">
              <w:rPr>
                <w:lang w:eastAsia="en-US"/>
              </w:rPr>
              <w:t>0641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1A0C4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550C5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C6CFF5" w14:textId="77777777" w:rsidR="004335ED" w:rsidRPr="00DD6CFB" w:rsidRDefault="004335ED" w:rsidP="000D75B4">
            <w:pPr>
              <w:pStyle w:val="TAL"/>
              <w:rPr>
                <w:lang w:eastAsia="en-US"/>
              </w:rPr>
            </w:pPr>
            <w:r w:rsidRPr="00DD6CFB">
              <w:rPr>
                <w:lang w:eastAsia="en-US"/>
              </w:rPr>
              <w:t>Update to Test procedure to check that UE is in state 5GC RRC_IDLE on a certain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48A86" w14:textId="77777777" w:rsidR="004335ED" w:rsidRPr="00DD6CFB" w:rsidRDefault="004335ED" w:rsidP="000D75B4">
            <w:pPr>
              <w:pStyle w:val="TAL"/>
              <w:rPr>
                <w:lang w:eastAsia="en-US"/>
              </w:rPr>
            </w:pPr>
            <w:r w:rsidRPr="00DD6CFB">
              <w:rPr>
                <w:lang w:eastAsia="en-US"/>
              </w:rPr>
              <w:t>15.3.0</w:t>
            </w:r>
          </w:p>
        </w:tc>
      </w:tr>
      <w:tr w:rsidR="004335ED" w:rsidRPr="0031204F" w14:paraId="34D440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06721E"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549BFF"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F18132" w14:textId="77777777" w:rsidR="004335ED" w:rsidRPr="00DD6CFB" w:rsidRDefault="004335ED" w:rsidP="000D75B4">
            <w:pPr>
              <w:pStyle w:val="TAL"/>
              <w:rPr>
                <w:lang w:eastAsia="en-US"/>
              </w:rPr>
            </w:pPr>
            <w:r w:rsidRPr="00DD6CFB">
              <w:rPr>
                <w:lang w:eastAsia="en-US"/>
              </w:rPr>
              <w:t>R5-192846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622CC" w14:textId="77777777" w:rsidR="004335ED" w:rsidRPr="00DD6CFB" w:rsidRDefault="004335ED" w:rsidP="000D75B4">
            <w:pPr>
              <w:pStyle w:val="TAL"/>
              <w:rPr>
                <w:lang w:eastAsia="en-US"/>
              </w:rPr>
            </w:pPr>
            <w:r w:rsidRPr="00DD6CFB">
              <w:rPr>
                <w:lang w:eastAsia="en-US"/>
              </w:rPr>
              <w:t>0648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A1B87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2E643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C7EB59" w14:textId="77777777" w:rsidR="004335ED" w:rsidRPr="00DD6CFB" w:rsidRDefault="004335ED" w:rsidP="000D75B4">
            <w:pPr>
              <w:pStyle w:val="TAL"/>
              <w:rPr>
                <w:lang w:eastAsia="en-US"/>
              </w:rPr>
            </w:pPr>
            <w:r w:rsidRPr="00DD6CFB">
              <w:rPr>
                <w:lang w:eastAsia="en-US"/>
              </w:rPr>
              <w:t>Updates to Annex B to add Permitted OTA Test Methods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C8CD8" w14:textId="77777777" w:rsidR="004335ED" w:rsidRPr="00DD6CFB" w:rsidRDefault="004335ED" w:rsidP="000D75B4">
            <w:pPr>
              <w:pStyle w:val="TAL"/>
              <w:rPr>
                <w:lang w:eastAsia="en-US"/>
              </w:rPr>
            </w:pPr>
            <w:r w:rsidRPr="00DD6CFB">
              <w:rPr>
                <w:lang w:eastAsia="en-US"/>
              </w:rPr>
              <w:t>15.3.0</w:t>
            </w:r>
          </w:p>
        </w:tc>
      </w:tr>
      <w:tr w:rsidR="004335ED" w:rsidRPr="0031204F" w14:paraId="1C05E6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C19FE2" w14:textId="77777777" w:rsidR="004335ED" w:rsidRPr="00DD6CFB" w:rsidRDefault="004335ED" w:rsidP="000D75B4">
            <w:pPr>
              <w:pStyle w:val="TAL"/>
              <w:rPr>
                <w:lang w:eastAsia="en-US"/>
              </w:rPr>
            </w:pPr>
            <w:r w:rsidRPr="00DD6CFB">
              <w:rPr>
                <w:lang w:eastAsia="en-US"/>
              </w:rPr>
              <w:t>2019-03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1F910C" w14:textId="77777777" w:rsidR="004335ED" w:rsidRPr="00DD6CFB" w:rsidRDefault="004335ED" w:rsidP="000D75B4">
            <w:pPr>
              <w:pStyle w:val="TAL"/>
              <w:rPr>
                <w:lang w:eastAsia="en-US"/>
              </w:rPr>
            </w:pPr>
            <w:r w:rsidRPr="00DD6CFB">
              <w:rPr>
                <w:lang w:eastAsia="en-US"/>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0C3B13" w14:textId="77777777" w:rsidR="004335ED" w:rsidRPr="00DD6CFB" w:rsidRDefault="004335ED" w:rsidP="000D75B4">
            <w:pPr>
              <w:pStyle w:val="TAL"/>
              <w:rPr>
                <w:lang w:eastAsia="en-US"/>
              </w:rPr>
            </w:pPr>
            <w:r w:rsidRPr="00DD6CFB">
              <w:rPr>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306D9"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A561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6D24F"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6EDB84" w14:textId="77777777" w:rsidR="004335ED" w:rsidRPr="00DD6CFB" w:rsidRDefault="004335ED" w:rsidP="000D75B4">
            <w:pPr>
              <w:pStyle w:val="TAL"/>
              <w:rPr>
                <w:lang w:eastAsia="en-US"/>
              </w:rPr>
            </w:pPr>
            <w:r w:rsidRPr="00DD6CFB">
              <w:rPr>
                <w:lang w:eastAsia="en-US"/>
              </w:rPr>
              <w:t>Editorial updates of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84758" w14:textId="77777777" w:rsidR="004335ED" w:rsidRPr="00DD6CFB" w:rsidRDefault="004335ED" w:rsidP="000D75B4">
            <w:pPr>
              <w:pStyle w:val="TAL"/>
              <w:rPr>
                <w:lang w:eastAsia="en-US"/>
              </w:rPr>
            </w:pPr>
            <w:r w:rsidRPr="00DD6CFB">
              <w:rPr>
                <w:lang w:eastAsia="en-US"/>
              </w:rPr>
              <w:t>15.3.0</w:t>
            </w:r>
          </w:p>
        </w:tc>
      </w:tr>
      <w:tr w:rsidR="004335ED" w:rsidRPr="0031204F" w14:paraId="3917A5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683C5A"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E0149A"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830B80" w14:textId="77777777" w:rsidR="004335ED" w:rsidRPr="00DD6CFB" w:rsidRDefault="004335ED" w:rsidP="000D75B4">
            <w:pPr>
              <w:pStyle w:val="TAL"/>
              <w:rPr>
                <w:lang w:eastAsia="en-US"/>
              </w:rPr>
            </w:pPr>
            <w:r w:rsidRPr="00DD6CFB">
              <w:rPr>
                <w:lang w:eastAsia="en-US"/>
              </w:rPr>
              <w:t>R5-193537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CDFC6" w14:textId="77777777" w:rsidR="004335ED" w:rsidRPr="00DD6CFB" w:rsidRDefault="004335ED" w:rsidP="000D75B4">
            <w:pPr>
              <w:pStyle w:val="TAL"/>
              <w:rPr>
                <w:lang w:eastAsia="en-US"/>
              </w:rPr>
            </w:pPr>
            <w:r w:rsidRPr="00DD6CFB">
              <w:rPr>
                <w:lang w:eastAsia="en-US"/>
              </w:rPr>
              <w:t>0680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01AA9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F924E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9ED3D" w14:textId="77777777" w:rsidR="004335ED" w:rsidRPr="00DD6CFB" w:rsidRDefault="004335ED" w:rsidP="000D75B4">
            <w:pPr>
              <w:pStyle w:val="TAL"/>
              <w:rPr>
                <w:lang w:eastAsia="en-US"/>
              </w:rPr>
            </w:pPr>
            <w:r w:rsidRPr="00DD6CFB">
              <w:rPr>
                <w:lang w:eastAsia="en-US"/>
              </w:rPr>
              <w:t>Remove unused DCI formats from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F1AE4" w14:textId="77777777" w:rsidR="004335ED" w:rsidRPr="00DD6CFB" w:rsidRDefault="004335ED" w:rsidP="000D75B4">
            <w:pPr>
              <w:pStyle w:val="TAL"/>
              <w:rPr>
                <w:lang w:eastAsia="en-US"/>
              </w:rPr>
            </w:pPr>
            <w:r w:rsidRPr="00DD6CFB">
              <w:rPr>
                <w:lang w:eastAsia="en-US"/>
              </w:rPr>
              <w:t>15.4.0</w:t>
            </w:r>
          </w:p>
        </w:tc>
      </w:tr>
      <w:tr w:rsidR="004335ED" w:rsidRPr="0031204F" w14:paraId="3D2099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461E56"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06B8E3"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FA8AB" w14:textId="77777777" w:rsidR="004335ED" w:rsidRPr="00DD6CFB" w:rsidRDefault="004335ED" w:rsidP="000D75B4">
            <w:pPr>
              <w:pStyle w:val="TAL"/>
              <w:rPr>
                <w:lang w:eastAsia="en-US"/>
              </w:rPr>
            </w:pPr>
            <w:r w:rsidRPr="00DD6CFB">
              <w:rPr>
                <w:lang w:eastAsia="en-US"/>
              </w:rPr>
              <w:t>R5-193540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6778C" w14:textId="77777777" w:rsidR="004335ED" w:rsidRPr="00DD6CFB" w:rsidRDefault="004335ED" w:rsidP="000D75B4">
            <w:pPr>
              <w:pStyle w:val="TAL"/>
              <w:rPr>
                <w:lang w:eastAsia="en-US"/>
              </w:rPr>
            </w:pPr>
            <w:r w:rsidRPr="00DD6CFB">
              <w:rPr>
                <w:lang w:eastAsia="en-US"/>
              </w:rPr>
              <w:t>0681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4FE0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B63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86938" w14:textId="77777777" w:rsidR="004335ED" w:rsidRPr="00DD6CFB" w:rsidRDefault="004335ED" w:rsidP="000D75B4">
            <w:pPr>
              <w:pStyle w:val="TAL"/>
              <w:rPr>
                <w:lang w:eastAsia="en-US"/>
              </w:rPr>
            </w:pPr>
            <w:r w:rsidRPr="00DD6CFB">
              <w:rPr>
                <w:lang w:eastAsia="en-US"/>
              </w:rPr>
              <w:t>Adding setup diagram for Receiver performance tests 2x2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9723E" w14:textId="77777777" w:rsidR="004335ED" w:rsidRPr="00DD6CFB" w:rsidRDefault="004335ED" w:rsidP="000D75B4">
            <w:pPr>
              <w:pStyle w:val="TAL"/>
              <w:rPr>
                <w:lang w:eastAsia="en-US"/>
              </w:rPr>
            </w:pPr>
            <w:r w:rsidRPr="00DD6CFB">
              <w:rPr>
                <w:lang w:eastAsia="en-US"/>
              </w:rPr>
              <w:t>15.4.0</w:t>
            </w:r>
          </w:p>
        </w:tc>
      </w:tr>
      <w:tr w:rsidR="004335ED" w:rsidRPr="0031204F" w14:paraId="3ECB78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B743CD"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B0DC46"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FF4A3D" w14:textId="77777777" w:rsidR="004335ED" w:rsidRPr="00DD6CFB" w:rsidRDefault="004335ED" w:rsidP="000D75B4">
            <w:pPr>
              <w:pStyle w:val="TAL"/>
              <w:rPr>
                <w:lang w:eastAsia="en-US"/>
              </w:rPr>
            </w:pPr>
            <w:r w:rsidRPr="00DD6CFB">
              <w:rPr>
                <w:lang w:eastAsia="en-US"/>
              </w:rPr>
              <w:t>R5-193542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FD3B6" w14:textId="77777777" w:rsidR="004335ED" w:rsidRPr="00DD6CFB" w:rsidRDefault="004335ED" w:rsidP="000D75B4">
            <w:pPr>
              <w:pStyle w:val="TAL"/>
              <w:rPr>
                <w:lang w:eastAsia="en-US"/>
              </w:rPr>
            </w:pPr>
            <w:r w:rsidRPr="00DD6CFB">
              <w:rPr>
                <w:lang w:eastAsia="en-US"/>
              </w:rPr>
              <w:t>0682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F9C6E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4F96C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3A5A" w14:textId="77777777" w:rsidR="004335ED" w:rsidRPr="00DD6CFB" w:rsidRDefault="004335ED" w:rsidP="000D75B4">
            <w:pPr>
              <w:pStyle w:val="TAL"/>
              <w:rPr>
                <w:lang w:eastAsia="en-US"/>
              </w:rPr>
            </w:pPr>
            <w:r w:rsidRPr="00DD6CFB">
              <w:rPr>
                <w:lang w:eastAsia="en-US"/>
              </w:rPr>
              <w:t>Remove brackets from parameters for DCI formats for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3630" w14:textId="77777777" w:rsidR="004335ED" w:rsidRPr="00DD6CFB" w:rsidRDefault="004335ED" w:rsidP="000D75B4">
            <w:pPr>
              <w:pStyle w:val="TAL"/>
              <w:rPr>
                <w:lang w:eastAsia="en-US"/>
              </w:rPr>
            </w:pPr>
            <w:r w:rsidRPr="00DD6CFB">
              <w:rPr>
                <w:lang w:eastAsia="en-US"/>
              </w:rPr>
              <w:t>15.4.0</w:t>
            </w:r>
          </w:p>
        </w:tc>
      </w:tr>
      <w:tr w:rsidR="004335ED" w:rsidRPr="0031204F" w14:paraId="56B691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D4CEEB"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12C604"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436D95" w14:textId="77777777" w:rsidR="004335ED" w:rsidRPr="00DD6CFB" w:rsidRDefault="004335ED" w:rsidP="000D75B4">
            <w:pPr>
              <w:pStyle w:val="TAL"/>
              <w:rPr>
                <w:lang w:eastAsia="en-US"/>
              </w:rPr>
            </w:pPr>
            <w:r w:rsidRPr="00DD6CFB">
              <w:rPr>
                <w:lang w:eastAsia="en-US"/>
              </w:rPr>
              <w:t>R5-193613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FB6B5" w14:textId="77777777" w:rsidR="004335ED" w:rsidRPr="00DD6CFB" w:rsidRDefault="004335ED" w:rsidP="000D75B4">
            <w:pPr>
              <w:pStyle w:val="TAL"/>
              <w:rPr>
                <w:lang w:eastAsia="en-US"/>
              </w:rPr>
            </w:pPr>
            <w:r w:rsidRPr="00DD6CFB">
              <w:rPr>
                <w:lang w:eastAsia="en-US"/>
              </w:rPr>
              <w:t>0691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A125D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351B5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65E271" w14:textId="77777777" w:rsidR="004335ED" w:rsidRPr="00DD6CFB" w:rsidRDefault="004335ED" w:rsidP="000D75B4">
            <w:pPr>
              <w:pStyle w:val="TAL"/>
              <w:rPr>
                <w:lang w:eastAsia="en-US"/>
              </w:rPr>
            </w:pPr>
            <w:r w:rsidRPr="00DD6CFB">
              <w:rPr>
                <w:lang w:eastAsia="en-US"/>
              </w:rPr>
              <w:t xml:space="preserve">Update default configuration of </w:t>
            </w:r>
            <w:proofErr w:type="spellStart"/>
            <w:r w:rsidRPr="00DD6CFB">
              <w:rPr>
                <w:lang w:eastAsia="en-US"/>
              </w:rPr>
              <w:t>QuantityConfig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CF819" w14:textId="77777777" w:rsidR="004335ED" w:rsidRPr="00DD6CFB" w:rsidRDefault="004335ED" w:rsidP="000D75B4">
            <w:pPr>
              <w:pStyle w:val="TAL"/>
              <w:rPr>
                <w:lang w:eastAsia="en-US"/>
              </w:rPr>
            </w:pPr>
            <w:r w:rsidRPr="00DD6CFB">
              <w:rPr>
                <w:lang w:eastAsia="en-US"/>
              </w:rPr>
              <w:t>15.4.0</w:t>
            </w:r>
          </w:p>
        </w:tc>
      </w:tr>
      <w:tr w:rsidR="004335ED" w:rsidRPr="0031204F" w14:paraId="580E42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0814F3"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187370"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115C43" w14:textId="77777777" w:rsidR="004335ED" w:rsidRPr="00DD6CFB" w:rsidRDefault="004335ED" w:rsidP="000D75B4">
            <w:pPr>
              <w:pStyle w:val="TAL"/>
              <w:rPr>
                <w:lang w:eastAsia="en-US"/>
              </w:rPr>
            </w:pPr>
            <w:r w:rsidRPr="00DD6CFB">
              <w:rPr>
                <w:lang w:eastAsia="en-US"/>
              </w:rPr>
              <w:t>R5-193681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D689A" w14:textId="77777777" w:rsidR="004335ED" w:rsidRPr="00DD6CFB" w:rsidRDefault="004335ED" w:rsidP="000D75B4">
            <w:pPr>
              <w:pStyle w:val="TAL"/>
              <w:rPr>
                <w:lang w:eastAsia="en-US"/>
              </w:rPr>
            </w:pPr>
            <w:r w:rsidRPr="00DD6CFB">
              <w:rPr>
                <w:lang w:eastAsia="en-US"/>
              </w:rPr>
              <w:t>0693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2DC3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774F5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BDE9A" w14:textId="77777777" w:rsidR="004335ED" w:rsidRPr="00DD6CFB" w:rsidRDefault="004335ED" w:rsidP="000D75B4">
            <w:pPr>
              <w:pStyle w:val="TAL"/>
              <w:rPr>
                <w:lang w:eastAsia="en-US"/>
              </w:rPr>
            </w:pPr>
            <w:r w:rsidRPr="00DD6CFB">
              <w:rPr>
                <w:lang w:eastAsia="en-US"/>
              </w:rPr>
              <w:t>Update chapter 4.5.3 RRC_INACTIVE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7888C" w14:textId="77777777" w:rsidR="004335ED" w:rsidRPr="00DD6CFB" w:rsidRDefault="004335ED" w:rsidP="000D75B4">
            <w:pPr>
              <w:pStyle w:val="TAL"/>
              <w:rPr>
                <w:lang w:eastAsia="en-US"/>
              </w:rPr>
            </w:pPr>
            <w:r w:rsidRPr="00DD6CFB">
              <w:rPr>
                <w:lang w:eastAsia="en-US"/>
              </w:rPr>
              <w:t>15.4.0</w:t>
            </w:r>
          </w:p>
        </w:tc>
      </w:tr>
      <w:tr w:rsidR="004335ED" w:rsidRPr="0031204F" w14:paraId="33DEC2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0A6763"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2D248B"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DFD1B3" w14:textId="77777777" w:rsidR="004335ED" w:rsidRPr="00DD6CFB" w:rsidRDefault="004335ED" w:rsidP="000D75B4">
            <w:pPr>
              <w:pStyle w:val="TAL"/>
              <w:rPr>
                <w:lang w:eastAsia="en-US"/>
              </w:rPr>
            </w:pPr>
            <w:r w:rsidRPr="00DD6CFB">
              <w:rPr>
                <w:lang w:eastAsia="en-US"/>
              </w:rPr>
              <w:t>R5-193682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C7467" w14:textId="77777777" w:rsidR="004335ED" w:rsidRPr="00DD6CFB" w:rsidRDefault="004335ED" w:rsidP="000D75B4">
            <w:pPr>
              <w:pStyle w:val="TAL"/>
              <w:rPr>
                <w:lang w:eastAsia="en-US"/>
              </w:rPr>
            </w:pPr>
            <w:r w:rsidRPr="00DD6CFB">
              <w:rPr>
                <w:lang w:eastAsia="en-US"/>
              </w:rPr>
              <w:t>0694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8A6BF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5D70D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078E" w14:textId="77777777" w:rsidR="004335ED" w:rsidRPr="00DD6CFB" w:rsidRDefault="004335ED" w:rsidP="000D75B4">
            <w:pPr>
              <w:pStyle w:val="TAL"/>
              <w:rPr>
                <w:lang w:eastAsia="en-US"/>
              </w:rPr>
            </w:pPr>
            <w:r w:rsidRPr="00DD6CFB">
              <w:rPr>
                <w:lang w:eastAsia="en-US"/>
              </w:rPr>
              <w:t xml:space="preserve">Update chapter 4.5.4 RRC_CONNECTED procedures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19A70" w14:textId="77777777" w:rsidR="004335ED" w:rsidRPr="00DD6CFB" w:rsidRDefault="004335ED" w:rsidP="000D75B4">
            <w:pPr>
              <w:pStyle w:val="TAL"/>
              <w:rPr>
                <w:lang w:eastAsia="en-US"/>
              </w:rPr>
            </w:pPr>
            <w:r w:rsidRPr="00DD6CFB">
              <w:rPr>
                <w:lang w:eastAsia="en-US"/>
              </w:rPr>
              <w:t>15.4.0</w:t>
            </w:r>
          </w:p>
        </w:tc>
      </w:tr>
      <w:tr w:rsidR="004335ED" w:rsidRPr="0031204F" w14:paraId="22E9A8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D121DA"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0C50CF"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84D9E9" w14:textId="77777777" w:rsidR="004335ED" w:rsidRPr="00DD6CFB" w:rsidRDefault="004335ED" w:rsidP="000D75B4">
            <w:pPr>
              <w:pStyle w:val="TAL"/>
              <w:rPr>
                <w:lang w:eastAsia="en-US"/>
              </w:rPr>
            </w:pPr>
            <w:r w:rsidRPr="00DD6CFB">
              <w:rPr>
                <w:lang w:eastAsia="en-US"/>
              </w:rPr>
              <w:t>R5-193683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888C6" w14:textId="77777777" w:rsidR="004335ED" w:rsidRPr="00DD6CFB" w:rsidRDefault="004335ED" w:rsidP="000D75B4">
            <w:pPr>
              <w:pStyle w:val="TAL"/>
              <w:rPr>
                <w:lang w:eastAsia="en-US"/>
              </w:rPr>
            </w:pPr>
            <w:r w:rsidRPr="00DD6CFB">
              <w:rPr>
                <w:lang w:eastAsia="en-US"/>
              </w:rPr>
              <w:t>0695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3F88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B35D9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B3DF4" w14:textId="77777777" w:rsidR="004335ED" w:rsidRPr="00DD6CFB" w:rsidRDefault="004335ED" w:rsidP="000D75B4">
            <w:pPr>
              <w:pStyle w:val="TAL"/>
              <w:rPr>
                <w:lang w:eastAsia="en-US"/>
              </w:rPr>
            </w:pPr>
            <w:r w:rsidRPr="00DD6CFB">
              <w:rPr>
                <w:lang w:eastAsia="en-US"/>
              </w:rPr>
              <w:t>Update chapter 4.5.5 SWITCHED_OFF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A564" w14:textId="77777777" w:rsidR="004335ED" w:rsidRPr="00DD6CFB" w:rsidRDefault="004335ED" w:rsidP="000D75B4">
            <w:pPr>
              <w:pStyle w:val="TAL"/>
              <w:rPr>
                <w:lang w:eastAsia="en-US"/>
              </w:rPr>
            </w:pPr>
            <w:r w:rsidRPr="00DD6CFB">
              <w:rPr>
                <w:lang w:eastAsia="en-US"/>
              </w:rPr>
              <w:t>15.4.0</w:t>
            </w:r>
          </w:p>
        </w:tc>
      </w:tr>
      <w:tr w:rsidR="004335ED" w:rsidRPr="0031204F" w14:paraId="17AE61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F00350"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C1577"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904462" w14:textId="77777777" w:rsidR="004335ED" w:rsidRPr="00DD6CFB" w:rsidRDefault="004335ED" w:rsidP="000D75B4">
            <w:pPr>
              <w:pStyle w:val="TAL"/>
              <w:rPr>
                <w:lang w:eastAsia="en-US"/>
              </w:rPr>
            </w:pPr>
            <w:r w:rsidRPr="00DD6CFB">
              <w:rPr>
                <w:lang w:eastAsia="en-US"/>
              </w:rPr>
              <w:t>R5-193690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C2863" w14:textId="77777777" w:rsidR="004335ED" w:rsidRPr="00DD6CFB" w:rsidRDefault="004335ED" w:rsidP="000D75B4">
            <w:pPr>
              <w:pStyle w:val="TAL"/>
              <w:rPr>
                <w:lang w:eastAsia="en-US"/>
              </w:rPr>
            </w:pPr>
            <w:r w:rsidRPr="00DD6CFB">
              <w:rPr>
                <w:lang w:eastAsia="en-US"/>
              </w:rPr>
              <w:t>0696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C62E1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E1FC5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9ADD5" w14:textId="77777777" w:rsidR="004335ED" w:rsidRPr="00DD6CFB" w:rsidRDefault="004335ED" w:rsidP="000D75B4">
            <w:pPr>
              <w:pStyle w:val="TAL"/>
              <w:rPr>
                <w:lang w:eastAsia="en-US"/>
              </w:rPr>
            </w:pPr>
            <w:r w:rsidRPr="00DD6CFB">
              <w:rPr>
                <w:lang w:eastAsia="en-US"/>
              </w:rPr>
              <w:t xml:space="preserve">Resubmission: Connection diagram for 1x2 </w:t>
            </w:r>
            <w:proofErr w:type="spellStart"/>
            <w:r w:rsidRPr="00DD6CFB">
              <w:rPr>
                <w:lang w:eastAsia="en-US"/>
              </w:rPr>
              <w:t>Demod</w:t>
            </w:r>
            <w:proofErr w:type="spellEnd"/>
            <w:r w:rsidRPr="00DD6CFB">
              <w:rPr>
                <w:lang w:eastAsia="en-US"/>
              </w:rPr>
              <w:t xml:space="preserve"> test cases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E8843" w14:textId="77777777" w:rsidR="004335ED" w:rsidRPr="00DD6CFB" w:rsidRDefault="004335ED" w:rsidP="000D75B4">
            <w:pPr>
              <w:pStyle w:val="TAL"/>
              <w:rPr>
                <w:lang w:eastAsia="en-US"/>
              </w:rPr>
            </w:pPr>
            <w:r w:rsidRPr="00DD6CFB">
              <w:rPr>
                <w:lang w:eastAsia="en-US"/>
              </w:rPr>
              <w:t>15.4.0</w:t>
            </w:r>
          </w:p>
        </w:tc>
      </w:tr>
      <w:tr w:rsidR="004335ED" w:rsidRPr="0031204F" w14:paraId="00EC790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EEECE2"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024749"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75834D" w14:textId="77777777" w:rsidR="004335ED" w:rsidRPr="00DD6CFB" w:rsidRDefault="004335ED" w:rsidP="000D75B4">
            <w:pPr>
              <w:pStyle w:val="TAL"/>
              <w:rPr>
                <w:lang w:eastAsia="en-US"/>
              </w:rPr>
            </w:pPr>
            <w:r w:rsidRPr="00DD6CFB">
              <w:rPr>
                <w:lang w:eastAsia="en-US"/>
              </w:rPr>
              <w:t>R5-193734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AFB44" w14:textId="77777777" w:rsidR="004335ED" w:rsidRPr="00DD6CFB" w:rsidRDefault="004335ED" w:rsidP="000D75B4">
            <w:pPr>
              <w:pStyle w:val="TAL"/>
              <w:rPr>
                <w:lang w:eastAsia="en-US"/>
              </w:rPr>
            </w:pPr>
            <w:r w:rsidRPr="00DD6CFB">
              <w:rPr>
                <w:lang w:eastAsia="en-US"/>
              </w:rPr>
              <w:t>0701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0E7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25858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082E2" w14:textId="77777777" w:rsidR="004335ED" w:rsidRPr="00DD6CFB" w:rsidRDefault="004335ED" w:rsidP="000D75B4">
            <w:pPr>
              <w:pStyle w:val="TAL"/>
              <w:rPr>
                <w:lang w:eastAsia="en-US"/>
              </w:rPr>
            </w:pPr>
            <w:r w:rsidRPr="00DD6CFB">
              <w:rPr>
                <w:lang w:eastAsia="en-US"/>
              </w:rPr>
              <w:t>Update IE I-RNTI-Value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9CEBA" w14:textId="77777777" w:rsidR="004335ED" w:rsidRPr="00DD6CFB" w:rsidRDefault="004335ED" w:rsidP="000D75B4">
            <w:pPr>
              <w:pStyle w:val="TAL"/>
              <w:rPr>
                <w:lang w:eastAsia="en-US"/>
              </w:rPr>
            </w:pPr>
            <w:r w:rsidRPr="00DD6CFB">
              <w:rPr>
                <w:lang w:eastAsia="en-US"/>
              </w:rPr>
              <w:t>15.4.0</w:t>
            </w:r>
          </w:p>
        </w:tc>
      </w:tr>
      <w:tr w:rsidR="004335ED" w:rsidRPr="0031204F" w14:paraId="0E7D546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EB077D"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8AFE01"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3F6F86" w14:textId="77777777" w:rsidR="004335ED" w:rsidRPr="00DD6CFB" w:rsidRDefault="004335ED" w:rsidP="000D75B4">
            <w:pPr>
              <w:pStyle w:val="TAL"/>
              <w:rPr>
                <w:lang w:eastAsia="en-US"/>
              </w:rPr>
            </w:pPr>
            <w:r w:rsidRPr="00DD6CFB">
              <w:rPr>
                <w:lang w:eastAsia="en-US"/>
              </w:rPr>
              <w:t>R5-193735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6535A" w14:textId="77777777" w:rsidR="004335ED" w:rsidRPr="00DD6CFB" w:rsidRDefault="004335ED" w:rsidP="000D75B4">
            <w:pPr>
              <w:pStyle w:val="TAL"/>
              <w:rPr>
                <w:lang w:eastAsia="en-US"/>
              </w:rPr>
            </w:pPr>
            <w:r w:rsidRPr="00DD6CFB">
              <w:rPr>
                <w:lang w:eastAsia="en-US"/>
              </w:rPr>
              <w:t>0702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87E4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71812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46558"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ShortI</w:t>
            </w:r>
            <w:proofErr w:type="spellEnd"/>
            <w:r w:rsidRPr="00DD6CFB">
              <w:rPr>
                <w:lang w:eastAsia="en-US"/>
              </w:rPr>
              <w:t>-RNTI-Value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0D94E" w14:textId="77777777" w:rsidR="004335ED" w:rsidRPr="00DD6CFB" w:rsidRDefault="004335ED" w:rsidP="000D75B4">
            <w:pPr>
              <w:pStyle w:val="TAL"/>
              <w:rPr>
                <w:lang w:eastAsia="en-US"/>
              </w:rPr>
            </w:pPr>
            <w:r w:rsidRPr="00DD6CFB">
              <w:rPr>
                <w:lang w:eastAsia="en-US"/>
              </w:rPr>
              <w:t>15.4.0</w:t>
            </w:r>
          </w:p>
        </w:tc>
      </w:tr>
      <w:tr w:rsidR="004335ED" w:rsidRPr="0031204F" w14:paraId="7EF941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1B25A4"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7FEFF4"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25225B" w14:textId="77777777" w:rsidR="004335ED" w:rsidRPr="00DD6CFB" w:rsidRDefault="004335ED" w:rsidP="000D75B4">
            <w:pPr>
              <w:pStyle w:val="TAL"/>
              <w:rPr>
                <w:lang w:eastAsia="en-US"/>
              </w:rPr>
            </w:pPr>
            <w:r w:rsidRPr="00DD6CFB">
              <w:rPr>
                <w:lang w:eastAsia="en-US"/>
              </w:rPr>
              <w:t>R5-193746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3D82B" w14:textId="77777777" w:rsidR="004335ED" w:rsidRPr="00DD6CFB" w:rsidRDefault="004335ED" w:rsidP="000D75B4">
            <w:pPr>
              <w:pStyle w:val="TAL"/>
              <w:rPr>
                <w:lang w:eastAsia="en-US"/>
              </w:rPr>
            </w:pPr>
            <w:r w:rsidRPr="00DD6CFB">
              <w:rPr>
                <w:lang w:eastAsia="en-US"/>
              </w:rPr>
              <w:t>0710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A8E50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671D9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7718A"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SubcarrierSpacing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B97BE" w14:textId="77777777" w:rsidR="004335ED" w:rsidRPr="00DD6CFB" w:rsidRDefault="004335ED" w:rsidP="000D75B4">
            <w:pPr>
              <w:pStyle w:val="TAL"/>
              <w:rPr>
                <w:lang w:eastAsia="en-US"/>
              </w:rPr>
            </w:pPr>
            <w:r w:rsidRPr="00DD6CFB">
              <w:rPr>
                <w:lang w:eastAsia="en-US"/>
              </w:rPr>
              <w:t>15.4.0</w:t>
            </w:r>
          </w:p>
        </w:tc>
      </w:tr>
      <w:tr w:rsidR="004335ED" w:rsidRPr="0031204F" w14:paraId="098D07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4CA768"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BF23EA"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18765" w14:textId="77777777" w:rsidR="004335ED" w:rsidRPr="00DD6CFB" w:rsidRDefault="004335ED" w:rsidP="000D75B4">
            <w:pPr>
              <w:pStyle w:val="TAL"/>
              <w:rPr>
                <w:lang w:eastAsia="en-US"/>
              </w:rPr>
            </w:pPr>
            <w:r w:rsidRPr="00DD6CFB">
              <w:rPr>
                <w:lang w:eastAsia="en-US"/>
              </w:rPr>
              <w:t>R5-193813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42129" w14:textId="77777777" w:rsidR="004335ED" w:rsidRPr="00DD6CFB" w:rsidRDefault="004335ED" w:rsidP="000D75B4">
            <w:pPr>
              <w:pStyle w:val="TAL"/>
              <w:rPr>
                <w:lang w:eastAsia="en-US"/>
              </w:rPr>
            </w:pPr>
            <w:r w:rsidRPr="00DD6CFB">
              <w:rPr>
                <w:lang w:eastAsia="en-US"/>
              </w:rPr>
              <w:t>0711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B8D1E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5A352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B5307E" w14:textId="77777777" w:rsidR="004335ED" w:rsidRPr="00DD6CFB" w:rsidRDefault="004335ED" w:rsidP="000D75B4">
            <w:pPr>
              <w:pStyle w:val="TAL"/>
              <w:rPr>
                <w:lang w:eastAsia="en-US"/>
              </w:rPr>
            </w:pPr>
            <w:r w:rsidRPr="00DD6CFB">
              <w:rPr>
                <w:lang w:eastAsia="en-US"/>
              </w:rPr>
              <w:t>Update of USIM EF5GS3GPPLOCI &amp; EF5GSN3GPPLOCI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3521" w14:textId="77777777" w:rsidR="004335ED" w:rsidRPr="00DD6CFB" w:rsidRDefault="004335ED" w:rsidP="000D75B4">
            <w:pPr>
              <w:pStyle w:val="TAL"/>
              <w:rPr>
                <w:lang w:eastAsia="en-US"/>
              </w:rPr>
            </w:pPr>
            <w:r w:rsidRPr="00DD6CFB">
              <w:rPr>
                <w:lang w:eastAsia="en-US"/>
              </w:rPr>
              <w:t>15.4.0</w:t>
            </w:r>
          </w:p>
        </w:tc>
      </w:tr>
      <w:tr w:rsidR="004335ED" w:rsidRPr="0031204F" w14:paraId="49604C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5D3C43"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DD876B"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0ECBD" w14:textId="77777777" w:rsidR="004335ED" w:rsidRPr="00DD6CFB" w:rsidRDefault="004335ED" w:rsidP="000D75B4">
            <w:pPr>
              <w:pStyle w:val="TAL"/>
              <w:rPr>
                <w:lang w:eastAsia="en-US"/>
              </w:rPr>
            </w:pPr>
            <w:r w:rsidRPr="00DD6CFB">
              <w:rPr>
                <w:lang w:eastAsia="en-US"/>
              </w:rPr>
              <w:t>R5-193828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6E97A" w14:textId="77777777" w:rsidR="004335ED" w:rsidRPr="00DD6CFB" w:rsidRDefault="004335ED" w:rsidP="000D75B4">
            <w:pPr>
              <w:pStyle w:val="TAL"/>
              <w:rPr>
                <w:lang w:eastAsia="en-US"/>
              </w:rPr>
            </w:pPr>
            <w:r w:rsidRPr="00DD6CFB">
              <w:rPr>
                <w:lang w:eastAsia="en-US"/>
              </w:rPr>
              <w:t>0713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57A67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9AF9F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3D8E3"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MultiFrequencyBandListNR</w:t>
            </w:r>
            <w:proofErr w:type="spellEnd"/>
            <w:r w:rsidRPr="00DD6CFB">
              <w:rPr>
                <w:lang w:eastAsia="en-US"/>
              </w:rPr>
              <w:t>-SIB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44ECF" w14:textId="77777777" w:rsidR="004335ED" w:rsidRPr="00DD6CFB" w:rsidRDefault="004335ED" w:rsidP="000D75B4">
            <w:pPr>
              <w:pStyle w:val="TAL"/>
              <w:rPr>
                <w:lang w:eastAsia="en-US"/>
              </w:rPr>
            </w:pPr>
            <w:r w:rsidRPr="00DD6CFB">
              <w:rPr>
                <w:lang w:eastAsia="en-US"/>
              </w:rPr>
              <w:t>15.4.0</w:t>
            </w:r>
          </w:p>
        </w:tc>
      </w:tr>
      <w:tr w:rsidR="004335ED" w:rsidRPr="0031204F" w14:paraId="4A24A1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748934"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C04697"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0D943" w14:textId="77777777" w:rsidR="004335ED" w:rsidRPr="00DD6CFB" w:rsidRDefault="004335ED" w:rsidP="000D75B4">
            <w:pPr>
              <w:pStyle w:val="TAL"/>
              <w:rPr>
                <w:lang w:eastAsia="en-US"/>
              </w:rPr>
            </w:pPr>
            <w:r w:rsidRPr="00DD6CFB">
              <w:rPr>
                <w:lang w:eastAsia="en-US"/>
              </w:rPr>
              <w:t>R5-193829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BA0FB" w14:textId="77777777" w:rsidR="004335ED" w:rsidRPr="00DD6CFB" w:rsidRDefault="004335ED" w:rsidP="000D75B4">
            <w:pPr>
              <w:pStyle w:val="TAL"/>
              <w:rPr>
                <w:lang w:eastAsia="en-US"/>
              </w:rPr>
            </w:pPr>
            <w:r w:rsidRPr="00DD6CFB">
              <w:rPr>
                <w:lang w:eastAsia="en-US"/>
              </w:rPr>
              <w:t>0714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B752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2A4D4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E49802" w14:textId="77777777" w:rsidR="004335ED" w:rsidRPr="00DD6CFB" w:rsidRDefault="004335ED" w:rsidP="000D75B4">
            <w:pPr>
              <w:pStyle w:val="TAL"/>
              <w:rPr>
                <w:lang w:eastAsia="en-US"/>
              </w:rPr>
            </w:pPr>
            <w:r w:rsidRPr="00DD6CFB">
              <w:rPr>
                <w:lang w:eastAsia="en-US"/>
              </w:rPr>
              <w:t>Add IE NR-NS-</w:t>
            </w:r>
            <w:proofErr w:type="spellStart"/>
            <w:r w:rsidRPr="00DD6CFB">
              <w:rPr>
                <w:lang w:eastAsia="en-US"/>
              </w:rPr>
              <w:t>PmaxList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84324" w14:textId="77777777" w:rsidR="004335ED" w:rsidRPr="00DD6CFB" w:rsidRDefault="004335ED" w:rsidP="000D75B4">
            <w:pPr>
              <w:pStyle w:val="TAL"/>
              <w:rPr>
                <w:lang w:eastAsia="en-US"/>
              </w:rPr>
            </w:pPr>
            <w:r w:rsidRPr="00DD6CFB">
              <w:rPr>
                <w:lang w:eastAsia="en-US"/>
              </w:rPr>
              <w:t>15.4.0</w:t>
            </w:r>
          </w:p>
        </w:tc>
      </w:tr>
      <w:tr w:rsidR="004335ED" w:rsidRPr="0031204F" w14:paraId="508FA6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5B75BC" w14:textId="77777777" w:rsidR="004335ED" w:rsidRPr="00DD6CFB" w:rsidRDefault="004335ED" w:rsidP="000D75B4">
            <w:pPr>
              <w:pStyle w:val="TAL"/>
              <w:rPr>
                <w:lang w:eastAsia="en-US"/>
              </w:rPr>
            </w:pPr>
            <w:r w:rsidRPr="00DD6CFB">
              <w:rPr>
                <w:lang w:eastAsia="en-US"/>
              </w:rPr>
              <w:lastRenderedPageBreak/>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C0B239"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81F12C" w14:textId="77777777" w:rsidR="004335ED" w:rsidRPr="00DD6CFB" w:rsidRDefault="004335ED" w:rsidP="000D75B4">
            <w:pPr>
              <w:pStyle w:val="TAL"/>
              <w:rPr>
                <w:lang w:eastAsia="en-US"/>
              </w:rPr>
            </w:pPr>
            <w:r w:rsidRPr="00DD6CFB">
              <w:rPr>
                <w:lang w:eastAsia="en-US"/>
              </w:rPr>
              <w:t>R5-193843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E153A" w14:textId="77777777" w:rsidR="004335ED" w:rsidRPr="00DD6CFB" w:rsidRDefault="004335ED" w:rsidP="000D75B4">
            <w:pPr>
              <w:pStyle w:val="TAL"/>
              <w:rPr>
                <w:lang w:eastAsia="en-US"/>
              </w:rPr>
            </w:pPr>
            <w:r w:rsidRPr="00DD6CFB">
              <w:rPr>
                <w:lang w:eastAsia="en-US"/>
              </w:rPr>
              <w:t>0716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12FC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A3D49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F8E21" w14:textId="77777777" w:rsidR="004335ED" w:rsidRPr="00DD6CFB" w:rsidRDefault="004335ED" w:rsidP="000D75B4">
            <w:pPr>
              <w:pStyle w:val="TAL"/>
              <w:rPr>
                <w:lang w:eastAsia="en-US"/>
              </w:rPr>
            </w:pPr>
            <w:r w:rsidRPr="00DD6CFB">
              <w:rPr>
                <w:lang w:eastAsia="en-US"/>
              </w:rPr>
              <w:t>Update IE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C69B3" w14:textId="77777777" w:rsidR="004335ED" w:rsidRPr="00DD6CFB" w:rsidRDefault="004335ED" w:rsidP="000D75B4">
            <w:pPr>
              <w:pStyle w:val="TAL"/>
              <w:rPr>
                <w:lang w:eastAsia="en-US"/>
              </w:rPr>
            </w:pPr>
            <w:r w:rsidRPr="00DD6CFB">
              <w:rPr>
                <w:lang w:eastAsia="en-US"/>
              </w:rPr>
              <w:t>15.4.0</w:t>
            </w:r>
          </w:p>
        </w:tc>
      </w:tr>
      <w:tr w:rsidR="004335ED" w:rsidRPr="0031204F" w14:paraId="749328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E44ED9"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B1AA09"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4CE86" w14:textId="77777777" w:rsidR="004335ED" w:rsidRPr="00DD6CFB" w:rsidRDefault="004335ED" w:rsidP="000D75B4">
            <w:pPr>
              <w:pStyle w:val="TAL"/>
              <w:rPr>
                <w:lang w:eastAsia="en-US"/>
              </w:rPr>
            </w:pPr>
            <w:r w:rsidRPr="00DD6CFB">
              <w:rPr>
                <w:lang w:eastAsia="en-US"/>
              </w:rPr>
              <w:t>R5-193862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A773" w14:textId="77777777" w:rsidR="004335ED" w:rsidRPr="00DD6CFB" w:rsidRDefault="004335ED" w:rsidP="000D75B4">
            <w:pPr>
              <w:pStyle w:val="TAL"/>
              <w:rPr>
                <w:lang w:eastAsia="en-US"/>
              </w:rPr>
            </w:pPr>
            <w:r w:rsidRPr="00DD6CFB">
              <w:rPr>
                <w:lang w:eastAsia="en-US"/>
              </w:rPr>
              <w:t>0717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3BA62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28CB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D6B87" w14:textId="77777777" w:rsidR="004335ED" w:rsidRPr="00DD6CFB" w:rsidRDefault="004335ED" w:rsidP="000D75B4">
            <w:pPr>
              <w:pStyle w:val="TAL"/>
              <w:rPr>
                <w:lang w:eastAsia="en-US"/>
              </w:rPr>
            </w:pPr>
            <w:r w:rsidRPr="00DD6CFB">
              <w:rPr>
                <w:lang w:eastAsia="en-US"/>
              </w:rPr>
              <w:t>Corrections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2D71C" w14:textId="77777777" w:rsidR="004335ED" w:rsidRPr="00DD6CFB" w:rsidRDefault="004335ED" w:rsidP="000D75B4">
            <w:pPr>
              <w:pStyle w:val="TAL"/>
              <w:rPr>
                <w:lang w:eastAsia="en-US"/>
              </w:rPr>
            </w:pPr>
            <w:r w:rsidRPr="00DD6CFB">
              <w:rPr>
                <w:lang w:eastAsia="en-US"/>
              </w:rPr>
              <w:t>15.4.0</w:t>
            </w:r>
          </w:p>
        </w:tc>
      </w:tr>
      <w:tr w:rsidR="004335ED" w:rsidRPr="0031204F" w14:paraId="07E3031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830D4E"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A2413A"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D2A62" w14:textId="77777777" w:rsidR="004335ED" w:rsidRPr="00DD6CFB" w:rsidRDefault="004335ED" w:rsidP="000D75B4">
            <w:pPr>
              <w:pStyle w:val="TAL"/>
              <w:rPr>
                <w:lang w:eastAsia="en-US"/>
              </w:rPr>
            </w:pPr>
            <w:r w:rsidRPr="00DD6CFB">
              <w:rPr>
                <w:lang w:eastAsia="en-US"/>
              </w:rPr>
              <w:t>R5-193980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FC30D" w14:textId="77777777" w:rsidR="004335ED" w:rsidRPr="00DD6CFB" w:rsidRDefault="004335ED" w:rsidP="000D75B4">
            <w:pPr>
              <w:pStyle w:val="TAL"/>
              <w:rPr>
                <w:lang w:eastAsia="en-US"/>
              </w:rPr>
            </w:pPr>
            <w:r w:rsidRPr="00DD6CFB">
              <w:rPr>
                <w:lang w:eastAsia="en-US"/>
              </w:rPr>
              <w:t>0725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2A8E3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9E61D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C6619" w14:textId="77777777" w:rsidR="004335ED" w:rsidRPr="00DD6CFB" w:rsidRDefault="004335ED" w:rsidP="000D75B4">
            <w:pPr>
              <w:pStyle w:val="TAL"/>
              <w:rPr>
                <w:lang w:eastAsia="en-US"/>
              </w:rPr>
            </w:pPr>
            <w:r w:rsidRPr="00DD6CFB">
              <w:rPr>
                <w:lang w:eastAsia="en-US"/>
              </w:rPr>
              <w:t>New test procedure for Registration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5A3A0" w14:textId="77777777" w:rsidR="004335ED" w:rsidRPr="00DD6CFB" w:rsidRDefault="004335ED" w:rsidP="000D75B4">
            <w:pPr>
              <w:pStyle w:val="TAL"/>
              <w:rPr>
                <w:lang w:eastAsia="en-US"/>
              </w:rPr>
            </w:pPr>
            <w:r w:rsidRPr="00DD6CFB">
              <w:rPr>
                <w:lang w:eastAsia="en-US"/>
              </w:rPr>
              <w:t>15.4.0</w:t>
            </w:r>
          </w:p>
        </w:tc>
      </w:tr>
      <w:tr w:rsidR="004335ED" w:rsidRPr="0031204F" w14:paraId="1A99BC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FAA4FC"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981549"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58523" w14:textId="77777777" w:rsidR="004335ED" w:rsidRPr="00DD6CFB" w:rsidRDefault="004335ED" w:rsidP="000D75B4">
            <w:pPr>
              <w:pStyle w:val="TAL"/>
              <w:rPr>
                <w:lang w:eastAsia="en-US"/>
              </w:rPr>
            </w:pPr>
            <w:r w:rsidRPr="00DD6CFB">
              <w:rPr>
                <w:lang w:eastAsia="en-US"/>
              </w:rPr>
              <w:t>R5-193981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14DAE" w14:textId="77777777" w:rsidR="004335ED" w:rsidRPr="00DD6CFB" w:rsidRDefault="004335ED" w:rsidP="000D75B4">
            <w:pPr>
              <w:pStyle w:val="TAL"/>
              <w:rPr>
                <w:lang w:eastAsia="en-US"/>
              </w:rPr>
            </w:pPr>
            <w:r w:rsidRPr="00DD6CFB">
              <w:rPr>
                <w:lang w:eastAsia="en-US"/>
              </w:rPr>
              <w:t>0726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8DEE5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FE640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50AFF2" w14:textId="77777777" w:rsidR="004335ED" w:rsidRPr="00DD6CFB" w:rsidRDefault="004335ED" w:rsidP="000D75B4">
            <w:pPr>
              <w:pStyle w:val="TAL"/>
              <w:rPr>
                <w:lang w:eastAsia="en-US"/>
              </w:rPr>
            </w:pPr>
            <w:r w:rsidRPr="00DD6CFB">
              <w:rPr>
                <w:lang w:eastAsia="en-US"/>
              </w:rPr>
              <w:t>Updates to test procedure 4.9.1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A85D" w14:textId="77777777" w:rsidR="004335ED" w:rsidRPr="00DD6CFB" w:rsidRDefault="004335ED" w:rsidP="000D75B4">
            <w:pPr>
              <w:pStyle w:val="TAL"/>
              <w:rPr>
                <w:lang w:eastAsia="en-US"/>
              </w:rPr>
            </w:pPr>
            <w:r w:rsidRPr="00DD6CFB">
              <w:rPr>
                <w:lang w:eastAsia="en-US"/>
              </w:rPr>
              <w:t>15.4.0</w:t>
            </w:r>
          </w:p>
        </w:tc>
      </w:tr>
      <w:tr w:rsidR="004335ED" w:rsidRPr="0031204F" w14:paraId="6DDE0C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D87DA8"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5960AA"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DE09F0" w14:textId="77777777" w:rsidR="004335ED" w:rsidRPr="00DD6CFB" w:rsidRDefault="004335ED" w:rsidP="000D75B4">
            <w:pPr>
              <w:pStyle w:val="TAL"/>
              <w:rPr>
                <w:lang w:eastAsia="en-US"/>
              </w:rPr>
            </w:pPr>
            <w:r w:rsidRPr="00DD6CFB">
              <w:rPr>
                <w:lang w:eastAsia="en-US"/>
              </w:rPr>
              <w:t>R5-194038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00E28" w14:textId="77777777" w:rsidR="004335ED" w:rsidRPr="00DD6CFB" w:rsidRDefault="004335ED" w:rsidP="000D75B4">
            <w:pPr>
              <w:pStyle w:val="TAL"/>
              <w:rPr>
                <w:lang w:eastAsia="en-US"/>
              </w:rPr>
            </w:pPr>
            <w:r w:rsidRPr="00DD6CFB">
              <w:rPr>
                <w:lang w:eastAsia="en-US"/>
              </w:rPr>
              <w:t>0728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C09C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3094D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B3C72" w14:textId="77777777" w:rsidR="004335ED" w:rsidRPr="00DD6CFB" w:rsidRDefault="004335ED" w:rsidP="000D75B4">
            <w:pPr>
              <w:pStyle w:val="TAL"/>
              <w:rPr>
                <w:lang w:eastAsia="en-US"/>
              </w:rPr>
            </w:pPr>
            <w:r w:rsidRPr="00DD6CFB">
              <w:rPr>
                <w:lang w:eastAsia="en-US"/>
              </w:rPr>
              <w:t xml:space="preserve">Editorial Correction - USIM Profiles for </w:t>
            </w:r>
            <w:proofErr w:type="spellStart"/>
            <w:r w:rsidRPr="00DD6CFB">
              <w:rPr>
                <w:lang w:eastAsia="en-US"/>
              </w:rPr>
              <w:t>Signaling</w:t>
            </w:r>
            <w:proofErr w:type="spellEnd"/>
            <w:r w:rsidRPr="00DD6CFB">
              <w:rPr>
                <w:lang w:eastAsia="en-US"/>
              </w:rPr>
              <w:t xml:space="preserve">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AC5AC" w14:textId="77777777" w:rsidR="004335ED" w:rsidRPr="00DD6CFB" w:rsidRDefault="004335ED" w:rsidP="000D75B4">
            <w:pPr>
              <w:pStyle w:val="TAL"/>
              <w:rPr>
                <w:lang w:eastAsia="en-US"/>
              </w:rPr>
            </w:pPr>
            <w:r w:rsidRPr="00DD6CFB">
              <w:rPr>
                <w:lang w:eastAsia="en-US"/>
              </w:rPr>
              <w:t>15.4.0</w:t>
            </w:r>
          </w:p>
        </w:tc>
      </w:tr>
      <w:tr w:rsidR="004335ED" w:rsidRPr="0031204F" w14:paraId="21A6DF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8B0EB5"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C0380E"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334621" w14:textId="77777777" w:rsidR="004335ED" w:rsidRPr="00DD6CFB" w:rsidRDefault="004335ED" w:rsidP="000D75B4">
            <w:pPr>
              <w:pStyle w:val="TAL"/>
              <w:rPr>
                <w:lang w:eastAsia="en-US"/>
              </w:rPr>
            </w:pPr>
            <w:r w:rsidRPr="00DD6CFB">
              <w:rPr>
                <w:lang w:eastAsia="en-US"/>
              </w:rPr>
              <w:t>R5-194040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400D" w14:textId="77777777" w:rsidR="004335ED" w:rsidRPr="00DD6CFB" w:rsidRDefault="004335ED" w:rsidP="000D75B4">
            <w:pPr>
              <w:pStyle w:val="TAL"/>
              <w:rPr>
                <w:lang w:eastAsia="en-US"/>
              </w:rPr>
            </w:pPr>
            <w:r w:rsidRPr="00DD6CFB">
              <w:rPr>
                <w:lang w:eastAsia="en-US"/>
              </w:rPr>
              <w:t>0729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A3E0F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F9CD4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3FD93" w14:textId="77777777" w:rsidR="004335ED" w:rsidRPr="00DD6CFB" w:rsidRDefault="004335ED" w:rsidP="000D75B4">
            <w:pPr>
              <w:pStyle w:val="TAL"/>
              <w:rPr>
                <w:lang w:eastAsia="en-US"/>
              </w:rPr>
            </w:pPr>
            <w:r w:rsidRPr="00DD6CFB">
              <w:rPr>
                <w:lang w:eastAsia="en-US"/>
              </w:rPr>
              <w:t>Correction to QoS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3A466" w14:textId="77777777" w:rsidR="004335ED" w:rsidRPr="00DD6CFB" w:rsidRDefault="004335ED" w:rsidP="000D75B4">
            <w:pPr>
              <w:pStyle w:val="TAL"/>
              <w:rPr>
                <w:lang w:eastAsia="en-US"/>
              </w:rPr>
            </w:pPr>
            <w:r w:rsidRPr="00DD6CFB">
              <w:rPr>
                <w:lang w:eastAsia="en-US"/>
              </w:rPr>
              <w:t>15.4.0</w:t>
            </w:r>
          </w:p>
        </w:tc>
      </w:tr>
      <w:tr w:rsidR="004335ED" w:rsidRPr="0031204F" w14:paraId="24B8BA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D93AD9"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B34849"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E8EDDD" w14:textId="77777777" w:rsidR="004335ED" w:rsidRPr="00DD6CFB" w:rsidRDefault="004335ED" w:rsidP="000D75B4">
            <w:pPr>
              <w:pStyle w:val="TAL"/>
              <w:rPr>
                <w:lang w:eastAsia="en-US"/>
              </w:rPr>
            </w:pPr>
            <w:r w:rsidRPr="00DD6CFB">
              <w:rPr>
                <w:lang w:eastAsia="en-US"/>
              </w:rPr>
              <w:t>R5-194086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A0CDA" w14:textId="77777777" w:rsidR="004335ED" w:rsidRPr="00DD6CFB" w:rsidRDefault="004335ED" w:rsidP="000D75B4">
            <w:pPr>
              <w:pStyle w:val="TAL"/>
              <w:rPr>
                <w:lang w:eastAsia="en-US"/>
              </w:rPr>
            </w:pPr>
            <w:r w:rsidRPr="00DD6CFB">
              <w:rPr>
                <w:lang w:eastAsia="en-US"/>
              </w:rPr>
              <w:t>0733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BF1A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030B4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5958B" w14:textId="77777777" w:rsidR="004335ED" w:rsidRPr="00DD6CFB" w:rsidRDefault="004335ED" w:rsidP="000D75B4">
            <w:pPr>
              <w:pStyle w:val="TAL"/>
              <w:rPr>
                <w:lang w:eastAsia="en-US"/>
              </w:rPr>
            </w:pPr>
            <w:r w:rsidRPr="00DD6CFB">
              <w:rPr>
                <w:lang w:eastAsia="en-US"/>
              </w:rPr>
              <w:t>Update K2 value to align with RF DL RMC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69FAE" w14:textId="77777777" w:rsidR="004335ED" w:rsidRPr="00DD6CFB" w:rsidRDefault="004335ED" w:rsidP="000D75B4">
            <w:pPr>
              <w:pStyle w:val="TAL"/>
              <w:rPr>
                <w:lang w:eastAsia="en-US"/>
              </w:rPr>
            </w:pPr>
            <w:r w:rsidRPr="00DD6CFB">
              <w:rPr>
                <w:lang w:eastAsia="en-US"/>
              </w:rPr>
              <w:t>15.4.0</w:t>
            </w:r>
          </w:p>
        </w:tc>
      </w:tr>
      <w:tr w:rsidR="004335ED" w:rsidRPr="0031204F" w14:paraId="2D0BD7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CAC2EF"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A53752"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81F3A" w14:textId="77777777" w:rsidR="004335ED" w:rsidRPr="00DD6CFB" w:rsidRDefault="004335ED" w:rsidP="000D75B4">
            <w:pPr>
              <w:pStyle w:val="TAL"/>
              <w:rPr>
                <w:lang w:eastAsia="en-US"/>
              </w:rPr>
            </w:pPr>
            <w:r w:rsidRPr="00DD6CFB">
              <w:rPr>
                <w:lang w:eastAsia="en-US"/>
              </w:rPr>
              <w:t>R5-194087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D721" w14:textId="77777777" w:rsidR="004335ED" w:rsidRPr="00DD6CFB" w:rsidRDefault="004335ED" w:rsidP="000D75B4">
            <w:pPr>
              <w:pStyle w:val="TAL"/>
              <w:rPr>
                <w:lang w:eastAsia="en-US"/>
              </w:rPr>
            </w:pPr>
            <w:r w:rsidRPr="00DD6CFB">
              <w:rPr>
                <w:lang w:eastAsia="en-US"/>
              </w:rPr>
              <w:t>0734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63C56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991E5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ED218" w14:textId="77777777" w:rsidR="004335ED" w:rsidRPr="00DD6CFB" w:rsidRDefault="004335ED" w:rsidP="000D75B4">
            <w:pPr>
              <w:pStyle w:val="TAL"/>
              <w:rPr>
                <w:lang w:eastAsia="en-US"/>
              </w:rPr>
            </w:pPr>
            <w:r w:rsidRPr="00DD6CFB">
              <w:rPr>
                <w:lang w:eastAsia="en-US"/>
              </w:rPr>
              <w:t xml:space="preserve">Update aggregationlevel2 in </w:t>
            </w:r>
            <w:proofErr w:type="spellStart"/>
            <w:r w:rsidRPr="00DD6CFB">
              <w:rPr>
                <w:lang w:eastAsia="en-US"/>
              </w:rPr>
              <w:t>SearchSpace</w:t>
            </w:r>
            <w:proofErr w:type="spellEnd"/>
            <w:r w:rsidRPr="00DD6CFB">
              <w:rPr>
                <w:lang w:eastAsia="en-US"/>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EA34E" w14:textId="77777777" w:rsidR="004335ED" w:rsidRPr="00DD6CFB" w:rsidRDefault="004335ED" w:rsidP="000D75B4">
            <w:pPr>
              <w:pStyle w:val="TAL"/>
              <w:rPr>
                <w:lang w:eastAsia="en-US"/>
              </w:rPr>
            </w:pPr>
            <w:r w:rsidRPr="00DD6CFB">
              <w:rPr>
                <w:lang w:eastAsia="en-US"/>
              </w:rPr>
              <w:t>15.4.0</w:t>
            </w:r>
          </w:p>
        </w:tc>
      </w:tr>
      <w:tr w:rsidR="004335ED" w:rsidRPr="0031204F" w14:paraId="2F4BA7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4BC713"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20EDEF"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54AEFB" w14:textId="77777777" w:rsidR="004335ED" w:rsidRPr="00DD6CFB" w:rsidRDefault="004335ED" w:rsidP="000D75B4">
            <w:pPr>
              <w:pStyle w:val="TAL"/>
              <w:rPr>
                <w:lang w:eastAsia="en-US"/>
              </w:rPr>
            </w:pPr>
            <w:r w:rsidRPr="00DD6CFB">
              <w:rPr>
                <w:lang w:eastAsia="en-US"/>
              </w:rPr>
              <w:t>R5-194303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9C620" w14:textId="77777777" w:rsidR="004335ED" w:rsidRPr="00DD6CFB" w:rsidRDefault="004335ED" w:rsidP="000D75B4">
            <w:pPr>
              <w:pStyle w:val="TAL"/>
              <w:rPr>
                <w:lang w:eastAsia="en-US"/>
              </w:rPr>
            </w:pPr>
            <w:r w:rsidRPr="00DD6CFB">
              <w:rPr>
                <w:lang w:eastAsia="en-US"/>
              </w:rPr>
              <w:t>0740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C285A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8F25B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6146E" w14:textId="77777777" w:rsidR="004335ED" w:rsidRPr="00DD6CFB" w:rsidRDefault="004335ED" w:rsidP="000D75B4">
            <w:pPr>
              <w:pStyle w:val="TAL"/>
              <w:rPr>
                <w:lang w:eastAsia="en-US"/>
              </w:rPr>
            </w:pPr>
            <w:r w:rsidRPr="00DD6CFB">
              <w:rPr>
                <w:lang w:eastAsia="en-US"/>
              </w:rPr>
              <w:t>TDD-UL-DL-Config for FR1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A6FB1" w14:textId="77777777" w:rsidR="004335ED" w:rsidRPr="00DD6CFB" w:rsidRDefault="004335ED" w:rsidP="000D75B4">
            <w:pPr>
              <w:pStyle w:val="TAL"/>
              <w:rPr>
                <w:lang w:eastAsia="en-US"/>
              </w:rPr>
            </w:pPr>
            <w:r w:rsidRPr="00DD6CFB">
              <w:rPr>
                <w:lang w:eastAsia="en-US"/>
              </w:rPr>
              <w:t>15.4.0</w:t>
            </w:r>
          </w:p>
        </w:tc>
      </w:tr>
      <w:tr w:rsidR="004335ED" w:rsidRPr="0031204F" w14:paraId="7FE845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723148"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D952A7"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48CAF" w14:textId="77777777" w:rsidR="004335ED" w:rsidRPr="00DD6CFB" w:rsidRDefault="004335ED" w:rsidP="000D75B4">
            <w:pPr>
              <w:pStyle w:val="TAL"/>
              <w:rPr>
                <w:lang w:eastAsia="en-US"/>
              </w:rPr>
            </w:pPr>
            <w:r w:rsidRPr="00DD6CFB">
              <w:rPr>
                <w:lang w:eastAsia="en-US"/>
              </w:rPr>
              <w:t>R5-194359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6025F" w14:textId="77777777" w:rsidR="004335ED" w:rsidRPr="00DD6CFB" w:rsidRDefault="004335ED" w:rsidP="000D75B4">
            <w:pPr>
              <w:pStyle w:val="TAL"/>
              <w:rPr>
                <w:lang w:eastAsia="en-US"/>
              </w:rPr>
            </w:pPr>
            <w:r w:rsidRPr="00DD6CFB">
              <w:rPr>
                <w:lang w:eastAsia="en-US"/>
              </w:rPr>
              <w:t>0742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25C67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3B6F6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EFC1F" w14:textId="77777777" w:rsidR="004335ED" w:rsidRPr="00DD6CFB" w:rsidRDefault="004335ED" w:rsidP="000D75B4">
            <w:pPr>
              <w:pStyle w:val="TAL"/>
              <w:rPr>
                <w:lang w:eastAsia="en-US"/>
              </w:rPr>
            </w:pPr>
            <w:r w:rsidRPr="00DD6CFB">
              <w:rPr>
                <w:lang w:eastAsia="en-US"/>
              </w:rPr>
              <w:t>Removal of column for Number of PDU sessions established from tables for Test States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B0269" w14:textId="77777777" w:rsidR="004335ED" w:rsidRPr="00DD6CFB" w:rsidRDefault="004335ED" w:rsidP="000D75B4">
            <w:pPr>
              <w:pStyle w:val="TAL"/>
              <w:rPr>
                <w:lang w:eastAsia="en-US"/>
              </w:rPr>
            </w:pPr>
            <w:r w:rsidRPr="00DD6CFB">
              <w:rPr>
                <w:lang w:eastAsia="en-US"/>
              </w:rPr>
              <w:t>15.4.0</w:t>
            </w:r>
          </w:p>
        </w:tc>
      </w:tr>
      <w:tr w:rsidR="004335ED" w:rsidRPr="0031204F" w14:paraId="166FDE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B07AF9"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6A6BA9"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B11DFE" w14:textId="77777777" w:rsidR="004335ED" w:rsidRPr="00DD6CFB" w:rsidRDefault="004335ED" w:rsidP="000D75B4">
            <w:pPr>
              <w:pStyle w:val="TAL"/>
              <w:rPr>
                <w:lang w:eastAsia="en-US"/>
              </w:rPr>
            </w:pPr>
            <w:r w:rsidRPr="00DD6CFB">
              <w:rPr>
                <w:lang w:eastAsia="en-US"/>
              </w:rPr>
              <w:t>R5-194362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86CD1" w14:textId="77777777" w:rsidR="004335ED" w:rsidRPr="00DD6CFB" w:rsidRDefault="004335ED" w:rsidP="000D75B4">
            <w:pPr>
              <w:pStyle w:val="TAL"/>
              <w:rPr>
                <w:lang w:eastAsia="en-US"/>
              </w:rPr>
            </w:pPr>
            <w:r w:rsidRPr="00DD6CFB">
              <w:rPr>
                <w:lang w:eastAsia="en-US"/>
              </w:rPr>
              <w:t>0743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D37C1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4B98D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2D223" w14:textId="77777777" w:rsidR="004335ED" w:rsidRPr="00DD6CFB" w:rsidRDefault="004335ED" w:rsidP="000D75B4">
            <w:pPr>
              <w:pStyle w:val="TAL"/>
              <w:rPr>
                <w:lang w:eastAsia="en-US"/>
              </w:rPr>
            </w:pPr>
            <w:r w:rsidRPr="00DD6CFB">
              <w:rPr>
                <w:lang w:eastAsia="en-US"/>
              </w:rPr>
              <w:t>Editorial correction to test frequency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44960" w14:textId="77777777" w:rsidR="004335ED" w:rsidRPr="00DD6CFB" w:rsidRDefault="004335ED" w:rsidP="000D75B4">
            <w:pPr>
              <w:pStyle w:val="TAL"/>
              <w:rPr>
                <w:lang w:eastAsia="en-US"/>
              </w:rPr>
            </w:pPr>
            <w:r w:rsidRPr="00DD6CFB">
              <w:rPr>
                <w:lang w:eastAsia="en-US"/>
              </w:rPr>
              <w:t>15.4.0</w:t>
            </w:r>
          </w:p>
        </w:tc>
      </w:tr>
      <w:tr w:rsidR="004335ED" w:rsidRPr="0031204F" w14:paraId="0E17AF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BFC91A"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92D43E"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E53AA5" w14:textId="77777777" w:rsidR="004335ED" w:rsidRPr="00DD6CFB" w:rsidRDefault="004335ED" w:rsidP="000D75B4">
            <w:pPr>
              <w:pStyle w:val="TAL"/>
              <w:rPr>
                <w:lang w:eastAsia="en-US"/>
              </w:rPr>
            </w:pPr>
            <w:r w:rsidRPr="00DD6CFB">
              <w:rPr>
                <w:lang w:eastAsia="en-US"/>
              </w:rPr>
              <w:t>R5-194364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7A9E7" w14:textId="77777777" w:rsidR="004335ED" w:rsidRPr="00DD6CFB" w:rsidRDefault="004335ED" w:rsidP="000D75B4">
            <w:pPr>
              <w:pStyle w:val="TAL"/>
              <w:rPr>
                <w:lang w:eastAsia="en-US"/>
              </w:rPr>
            </w:pPr>
            <w:r w:rsidRPr="00DD6CFB">
              <w:rPr>
                <w:lang w:eastAsia="en-US"/>
              </w:rPr>
              <w:t>0744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0DD43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931EE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4F3A8" w14:textId="77777777" w:rsidR="004335ED" w:rsidRPr="00DD6CFB" w:rsidRDefault="004335ED" w:rsidP="000D75B4">
            <w:pPr>
              <w:pStyle w:val="TAL"/>
              <w:rPr>
                <w:lang w:eastAsia="en-US"/>
              </w:rPr>
            </w:pPr>
            <w:r w:rsidRPr="00DD6CFB">
              <w:rPr>
                <w:lang w:eastAsia="en-US"/>
              </w:rPr>
              <w:t>Update of test frequencies for EN-DC combination DC_41A_n41A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46446" w14:textId="77777777" w:rsidR="004335ED" w:rsidRPr="00DD6CFB" w:rsidRDefault="004335ED" w:rsidP="000D75B4">
            <w:pPr>
              <w:pStyle w:val="TAL"/>
              <w:rPr>
                <w:lang w:eastAsia="en-US"/>
              </w:rPr>
            </w:pPr>
            <w:r w:rsidRPr="00DD6CFB">
              <w:rPr>
                <w:lang w:eastAsia="en-US"/>
              </w:rPr>
              <w:t>15.4.0</w:t>
            </w:r>
          </w:p>
        </w:tc>
      </w:tr>
      <w:tr w:rsidR="004335ED" w:rsidRPr="0031204F" w14:paraId="4B02DD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A20146"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17A596"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82617" w14:textId="77777777" w:rsidR="004335ED" w:rsidRPr="00DD6CFB" w:rsidRDefault="004335ED" w:rsidP="000D75B4">
            <w:pPr>
              <w:pStyle w:val="TAL"/>
              <w:rPr>
                <w:lang w:eastAsia="en-US"/>
              </w:rPr>
            </w:pPr>
            <w:r w:rsidRPr="00DD6CFB">
              <w:rPr>
                <w:lang w:eastAsia="en-US"/>
              </w:rPr>
              <w:t>R5-194367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9F57A" w14:textId="77777777" w:rsidR="004335ED" w:rsidRPr="00DD6CFB" w:rsidRDefault="004335ED" w:rsidP="000D75B4">
            <w:pPr>
              <w:pStyle w:val="TAL"/>
              <w:rPr>
                <w:lang w:eastAsia="en-US"/>
              </w:rPr>
            </w:pPr>
            <w:r w:rsidRPr="00DD6CFB">
              <w:rPr>
                <w:lang w:eastAsia="en-US"/>
              </w:rPr>
              <w:t>0745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EB413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3159B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B4B39" w14:textId="77777777" w:rsidR="004335ED" w:rsidRPr="00DD6CFB" w:rsidRDefault="004335ED" w:rsidP="000D75B4">
            <w:pPr>
              <w:pStyle w:val="TAL"/>
              <w:rPr>
                <w:lang w:eastAsia="en-US"/>
              </w:rPr>
            </w:pPr>
            <w:r w:rsidRPr="00DD6CFB">
              <w:rPr>
                <w:lang w:eastAsia="en-US"/>
              </w:rPr>
              <w:t>Common procedure to configure SCC for CA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194B5" w14:textId="77777777" w:rsidR="004335ED" w:rsidRPr="00DD6CFB" w:rsidRDefault="004335ED" w:rsidP="000D75B4">
            <w:pPr>
              <w:pStyle w:val="TAL"/>
              <w:rPr>
                <w:lang w:eastAsia="en-US"/>
              </w:rPr>
            </w:pPr>
            <w:r w:rsidRPr="00DD6CFB">
              <w:rPr>
                <w:lang w:eastAsia="en-US"/>
              </w:rPr>
              <w:t>15.4.0</w:t>
            </w:r>
          </w:p>
        </w:tc>
      </w:tr>
      <w:tr w:rsidR="004335ED" w:rsidRPr="0031204F" w14:paraId="17066C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EA6B72"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28C531"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2194EF" w14:textId="77777777" w:rsidR="004335ED" w:rsidRPr="00DD6CFB" w:rsidRDefault="004335ED" w:rsidP="000D75B4">
            <w:pPr>
              <w:pStyle w:val="TAL"/>
              <w:rPr>
                <w:lang w:eastAsia="en-US"/>
              </w:rPr>
            </w:pPr>
            <w:r w:rsidRPr="00DD6CFB">
              <w:rPr>
                <w:lang w:eastAsia="en-US"/>
              </w:rPr>
              <w:t>R5-194369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B6E24" w14:textId="77777777" w:rsidR="004335ED" w:rsidRPr="00DD6CFB" w:rsidRDefault="004335ED" w:rsidP="000D75B4">
            <w:pPr>
              <w:pStyle w:val="TAL"/>
              <w:rPr>
                <w:lang w:eastAsia="en-US"/>
              </w:rPr>
            </w:pPr>
            <w:r w:rsidRPr="00DD6CFB">
              <w:rPr>
                <w:lang w:eastAsia="en-US"/>
              </w:rPr>
              <w:t>0746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9D225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3B0D1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30380" w14:textId="77777777" w:rsidR="004335ED" w:rsidRPr="00DD6CFB" w:rsidRDefault="004335ED" w:rsidP="000D75B4">
            <w:pPr>
              <w:pStyle w:val="TAL"/>
              <w:rPr>
                <w:lang w:eastAsia="en-US"/>
              </w:rPr>
            </w:pPr>
            <w:r w:rsidRPr="00DD6CFB">
              <w:rPr>
                <w:lang w:eastAsia="en-US"/>
              </w:rPr>
              <w:t xml:space="preserve">Introduction of test frequencies for inter-band Rel-15 EN-DC two </w:t>
            </w:r>
            <w:proofErr w:type="gramStart"/>
            <w:r w:rsidRPr="00DD6CFB">
              <w:rPr>
                <w:lang w:eastAsia="en-US"/>
              </w:rPr>
              <w:t>bands</w:t>
            </w:r>
            <w:proofErr w:type="gramEnd"/>
            <w:r w:rsidRPr="00DD6CFB">
              <w:rPr>
                <w:lang w:eastAsia="en-US"/>
              </w:rPr>
              <w:t xml:space="preserv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A29E7" w14:textId="77777777" w:rsidR="004335ED" w:rsidRPr="00DD6CFB" w:rsidRDefault="004335ED" w:rsidP="000D75B4">
            <w:pPr>
              <w:pStyle w:val="TAL"/>
              <w:rPr>
                <w:lang w:eastAsia="en-US"/>
              </w:rPr>
            </w:pPr>
            <w:r w:rsidRPr="00DD6CFB">
              <w:rPr>
                <w:lang w:eastAsia="en-US"/>
              </w:rPr>
              <w:t>15.4.0</w:t>
            </w:r>
          </w:p>
        </w:tc>
      </w:tr>
      <w:tr w:rsidR="004335ED" w:rsidRPr="0031204F" w14:paraId="53B1EB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6BB5C3" w14:textId="77777777" w:rsidR="004335ED" w:rsidRPr="00DD6CFB" w:rsidRDefault="004335ED" w:rsidP="000D75B4">
            <w:pPr>
              <w:pStyle w:val="TAL"/>
              <w:rPr>
                <w:lang w:eastAsia="en-US"/>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28FCE3" w14:textId="77777777" w:rsidR="004335ED" w:rsidRPr="00DD6CFB" w:rsidRDefault="004335ED" w:rsidP="000D75B4">
            <w:pPr>
              <w:pStyle w:val="TAL"/>
              <w:rPr>
                <w:lang w:eastAsia="en-US"/>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7A84D3" w14:textId="77777777" w:rsidR="004335ED" w:rsidRPr="00DD6CFB" w:rsidRDefault="004335ED" w:rsidP="000D75B4">
            <w:pPr>
              <w:pStyle w:val="TAL"/>
              <w:rPr>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964D" w14:textId="77777777" w:rsidR="004335ED" w:rsidRPr="00DD6CFB" w:rsidRDefault="004335ED" w:rsidP="000D75B4">
            <w:pPr>
              <w:pStyle w:val="TAL"/>
              <w:rPr>
                <w:lang w:eastAsia="en-US"/>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00E75B"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B870BD" w14:textId="77777777" w:rsidR="004335ED" w:rsidRPr="00DD6CFB" w:rsidRDefault="004335ED" w:rsidP="000D75B4">
            <w:pPr>
              <w:pStyle w:val="TAL"/>
              <w:rPr>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9E4F7" w14:textId="77777777" w:rsidR="004335ED" w:rsidRPr="00DD6CFB" w:rsidRDefault="004335ED" w:rsidP="000D75B4">
            <w:pPr>
              <w:pStyle w:val="TAL"/>
              <w:rPr>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1BD8F" w14:textId="77777777" w:rsidR="004335ED" w:rsidRPr="00DD6CFB" w:rsidRDefault="004335ED" w:rsidP="000D75B4">
            <w:pPr>
              <w:pStyle w:val="TAL"/>
              <w:rPr>
                <w:lang w:eastAsia="en-US"/>
              </w:rPr>
            </w:pPr>
          </w:p>
        </w:tc>
      </w:tr>
      <w:tr w:rsidR="004335ED" w:rsidRPr="0031204F" w14:paraId="316BDF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94D0E2" w14:textId="77777777" w:rsidR="004335ED" w:rsidRPr="00DD6CFB" w:rsidRDefault="004335ED" w:rsidP="000D75B4">
            <w:pPr>
              <w:pStyle w:val="TAL"/>
              <w:rPr>
                <w:lang w:eastAsia="en-US"/>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1E4DC9" w14:textId="77777777" w:rsidR="004335ED" w:rsidRPr="00DD6CFB" w:rsidRDefault="004335ED" w:rsidP="000D75B4">
            <w:pPr>
              <w:pStyle w:val="TAL"/>
              <w:rPr>
                <w:lang w:eastAsia="en-US"/>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9AF035" w14:textId="77777777" w:rsidR="004335ED" w:rsidRPr="00DD6CFB" w:rsidRDefault="004335ED" w:rsidP="000D75B4">
            <w:pPr>
              <w:pStyle w:val="TAL"/>
              <w:rPr>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E1971" w14:textId="77777777" w:rsidR="004335ED" w:rsidRPr="00DD6CFB" w:rsidRDefault="004335ED" w:rsidP="000D75B4">
            <w:pPr>
              <w:pStyle w:val="TAL"/>
              <w:rPr>
                <w:lang w:eastAsia="en-US"/>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22C503"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ECF06F" w14:textId="77777777" w:rsidR="004335ED" w:rsidRPr="00DD6CFB" w:rsidRDefault="004335ED" w:rsidP="000D75B4">
            <w:pPr>
              <w:pStyle w:val="TAL"/>
              <w:rPr>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0DC32" w14:textId="77777777" w:rsidR="004335ED" w:rsidRPr="00DD6CFB" w:rsidRDefault="004335ED" w:rsidP="000D75B4">
            <w:pPr>
              <w:pStyle w:val="TAL"/>
              <w:rPr>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C2607" w14:textId="77777777" w:rsidR="004335ED" w:rsidRPr="00DD6CFB" w:rsidRDefault="004335ED" w:rsidP="000D75B4">
            <w:pPr>
              <w:pStyle w:val="TAL"/>
              <w:rPr>
                <w:lang w:eastAsia="en-US"/>
              </w:rPr>
            </w:pPr>
          </w:p>
        </w:tc>
      </w:tr>
      <w:tr w:rsidR="004335ED" w:rsidRPr="0031204F" w14:paraId="45EBAF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743A8C" w14:textId="77777777" w:rsidR="004335ED" w:rsidRPr="00DD6CFB" w:rsidRDefault="004335ED" w:rsidP="000D75B4">
            <w:pPr>
              <w:pStyle w:val="TAL"/>
              <w:rPr>
                <w:lang w:eastAsia="en-US"/>
              </w:rPr>
            </w:pP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F6C642" w14:textId="77777777" w:rsidR="004335ED" w:rsidRPr="00DD6CFB" w:rsidRDefault="004335ED" w:rsidP="000D75B4">
            <w:pPr>
              <w:pStyle w:val="TAL"/>
              <w:rPr>
                <w:lang w:eastAsia="en-US"/>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208AB3" w14:textId="77777777" w:rsidR="004335ED" w:rsidRPr="00DD6CFB" w:rsidRDefault="004335ED" w:rsidP="000D75B4">
            <w:pPr>
              <w:pStyle w:val="TAL"/>
              <w:rPr>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5BBC3" w14:textId="77777777" w:rsidR="004335ED" w:rsidRPr="00DD6CFB" w:rsidRDefault="004335ED" w:rsidP="000D75B4">
            <w:pPr>
              <w:pStyle w:val="TAL"/>
              <w:rPr>
                <w:lang w:eastAsia="en-US"/>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B0ED4B"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8C650F" w14:textId="77777777" w:rsidR="004335ED" w:rsidRPr="00DD6CFB" w:rsidRDefault="004335ED" w:rsidP="000D75B4">
            <w:pPr>
              <w:pStyle w:val="TAL"/>
              <w:rPr>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DD261" w14:textId="77777777" w:rsidR="004335ED" w:rsidRPr="00DD6CFB" w:rsidRDefault="004335ED" w:rsidP="000D75B4">
            <w:pPr>
              <w:pStyle w:val="TAL"/>
              <w:rPr>
                <w:lang w:eastAsia="en-US"/>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CBC97" w14:textId="77777777" w:rsidR="004335ED" w:rsidRPr="00DD6CFB" w:rsidRDefault="004335ED" w:rsidP="000D75B4">
            <w:pPr>
              <w:pStyle w:val="TAL"/>
              <w:rPr>
                <w:lang w:eastAsia="en-US"/>
              </w:rPr>
            </w:pPr>
          </w:p>
        </w:tc>
      </w:tr>
      <w:tr w:rsidR="004335ED" w:rsidRPr="0031204F" w14:paraId="0E1BAB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ABD4F1"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1516F7"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1ECD7B" w14:textId="77777777" w:rsidR="004335ED" w:rsidRPr="00DD6CFB" w:rsidRDefault="004335ED" w:rsidP="000D75B4">
            <w:pPr>
              <w:pStyle w:val="TAL"/>
              <w:rPr>
                <w:lang w:eastAsia="en-US"/>
              </w:rPr>
            </w:pPr>
            <w:r w:rsidRPr="00DD6CFB">
              <w:rPr>
                <w:lang w:eastAsia="en-US"/>
              </w:rPr>
              <w:t>R5-194420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DDA06" w14:textId="77777777" w:rsidR="004335ED" w:rsidRPr="00DD6CFB" w:rsidRDefault="004335ED" w:rsidP="000D75B4">
            <w:pPr>
              <w:pStyle w:val="TAL"/>
              <w:rPr>
                <w:lang w:eastAsia="en-US"/>
              </w:rPr>
            </w:pPr>
            <w:r w:rsidRPr="00DD6CFB">
              <w:rPr>
                <w:lang w:eastAsia="en-US"/>
              </w:rPr>
              <w:t>0751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61F93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A26F1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8BF94F" w14:textId="77777777" w:rsidR="004335ED" w:rsidRPr="00DD6CFB" w:rsidRDefault="004335ED" w:rsidP="000D75B4">
            <w:pPr>
              <w:pStyle w:val="TAL"/>
              <w:rPr>
                <w:lang w:eastAsia="en-US"/>
              </w:rPr>
            </w:pPr>
            <w:r w:rsidRPr="00DD6CFB">
              <w:rPr>
                <w:lang w:eastAsia="en-US"/>
              </w:rPr>
              <w:t>Update IE BWP-Downlink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7F129" w14:textId="77777777" w:rsidR="004335ED" w:rsidRPr="00DD6CFB" w:rsidRDefault="004335ED" w:rsidP="000D75B4">
            <w:pPr>
              <w:pStyle w:val="TAL"/>
              <w:rPr>
                <w:lang w:eastAsia="en-US"/>
              </w:rPr>
            </w:pPr>
            <w:r w:rsidRPr="00DD6CFB">
              <w:rPr>
                <w:lang w:eastAsia="en-US"/>
              </w:rPr>
              <w:t>15.4.0</w:t>
            </w:r>
          </w:p>
        </w:tc>
      </w:tr>
      <w:tr w:rsidR="004335ED" w:rsidRPr="0031204F" w14:paraId="6B38A7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83C6A7"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68C991"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096B70" w14:textId="77777777" w:rsidR="004335ED" w:rsidRPr="00DD6CFB" w:rsidRDefault="004335ED" w:rsidP="000D75B4">
            <w:pPr>
              <w:pStyle w:val="TAL"/>
              <w:rPr>
                <w:lang w:eastAsia="en-US"/>
              </w:rPr>
            </w:pPr>
            <w:r w:rsidRPr="00DD6CFB">
              <w:rPr>
                <w:lang w:eastAsia="en-US"/>
              </w:rPr>
              <w:t>R5-194435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B5E2A" w14:textId="77777777" w:rsidR="004335ED" w:rsidRPr="00DD6CFB" w:rsidRDefault="004335ED" w:rsidP="000D75B4">
            <w:pPr>
              <w:pStyle w:val="TAL"/>
              <w:rPr>
                <w:lang w:eastAsia="en-US"/>
              </w:rPr>
            </w:pPr>
            <w:r w:rsidRPr="00DD6CFB">
              <w:rPr>
                <w:lang w:eastAsia="en-US"/>
              </w:rPr>
              <w:t>0752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0826C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C3AE7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95B89" w14:textId="77777777" w:rsidR="004335ED" w:rsidRPr="00DD6CFB" w:rsidRDefault="004335ED" w:rsidP="000D75B4">
            <w:pPr>
              <w:pStyle w:val="TAL"/>
              <w:rPr>
                <w:lang w:eastAsia="en-US"/>
              </w:rPr>
            </w:pPr>
            <w:r w:rsidRPr="00DD6CFB">
              <w:rPr>
                <w:lang w:eastAsia="en-US"/>
              </w:rPr>
              <w:t>Update IE BWP-Id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948BF" w14:textId="77777777" w:rsidR="004335ED" w:rsidRPr="00DD6CFB" w:rsidRDefault="004335ED" w:rsidP="000D75B4">
            <w:pPr>
              <w:pStyle w:val="TAL"/>
              <w:rPr>
                <w:lang w:eastAsia="en-US"/>
              </w:rPr>
            </w:pPr>
            <w:r w:rsidRPr="00DD6CFB">
              <w:rPr>
                <w:lang w:eastAsia="en-US"/>
              </w:rPr>
              <w:t>15.4.0</w:t>
            </w:r>
          </w:p>
        </w:tc>
      </w:tr>
      <w:tr w:rsidR="004335ED" w:rsidRPr="0031204F" w14:paraId="427604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711586"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53A2DA"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B51B2" w14:textId="77777777" w:rsidR="004335ED" w:rsidRPr="00DD6CFB" w:rsidRDefault="004335ED" w:rsidP="000D75B4">
            <w:pPr>
              <w:pStyle w:val="TAL"/>
              <w:rPr>
                <w:lang w:eastAsia="en-US"/>
              </w:rPr>
            </w:pPr>
            <w:r w:rsidRPr="00DD6CFB">
              <w:rPr>
                <w:lang w:eastAsia="en-US"/>
              </w:rPr>
              <w:t>R5-194438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04F7" w14:textId="77777777" w:rsidR="004335ED" w:rsidRPr="00DD6CFB" w:rsidRDefault="004335ED" w:rsidP="000D75B4">
            <w:pPr>
              <w:pStyle w:val="TAL"/>
              <w:rPr>
                <w:lang w:eastAsia="en-US"/>
              </w:rPr>
            </w:pPr>
            <w:r w:rsidRPr="00DD6CFB">
              <w:rPr>
                <w:lang w:eastAsia="en-US"/>
              </w:rPr>
              <w:t>0755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D2F6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D05AA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33C45C" w14:textId="77777777" w:rsidR="004335ED" w:rsidRPr="00DD6CFB" w:rsidRDefault="004335ED" w:rsidP="000D75B4">
            <w:pPr>
              <w:pStyle w:val="TAL"/>
              <w:rPr>
                <w:lang w:eastAsia="en-US"/>
              </w:rPr>
            </w:pPr>
            <w:r w:rsidRPr="00DD6CFB">
              <w:rPr>
                <w:lang w:eastAsia="en-US"/>
              </w:rPr>
              <w:t>Updates to UE 4.6.5 Other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06FF" w14:textId="77777777" w:rsidR="004335ED" w:rsidRPr="00DD6CFB" w:rsidRDefault="004335ED" w:rsidP="000D75B4">
            <w:pPr>
              <w:pStyle w:val="TAL"/>
              <w:rPr>
                <w:lang w:eastAsia="en-US"/>
              </w:rPr>
            </w:pPr>
            <w:r w:rsidRPr="00DD6CFB">
              <w:rPr>
                <w:lang w:eastAsia="en-US"/>
              </w:rPr>
              <w:t>15.4.0</w:t>
            </w:r>
          </w:p>
        </w:tc>
      </w:tr>
      <w:tr w:rsidR="004335ED" w:rsidRPr="0031204F" w14:paraId="27309E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9C83D5"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7A66EF"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CBAF86" w14:textId="77777777" w:rsidR="004335ED" w:rsidRPr="00DD6CFB" w:rsidRDefault="004335ED" w:rsidP="000D75B4">
            <w:pPr>
              <w:pStyle w:val="TAL"/>
              <w:rPr>
                <w:lang w:eastAsia="en-US"/>
              </w:rPr>
            </w:pPr>
            <w:r w:rsidRPr="00DD6CFB">
              <w:rPr>
                <w:lang w:eastAsia="en-US"/>
              </w:rPr>
              <w:t>R5-194441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97336" w14:textId="77777777" w:rsidR="004335ED" w:rsidRPr="00DD6CFB" w:rsidRDefault="004335ED" w:rsidP="000D75B4">
            <w:pPr>
              <w:pStyle w:val="TAL"/>
              <w:rPr>
                <w:lang w:eastAsia="en-US"/>
              </w:rPr>
            </w:pPr>
            <w:r w:rsidRPr="00DD6CFB">
              <w:rPr>
                <w:lang w:eastAsia="en-US"/>
              </w:rPr>
              <w:t>0757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595B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2C6E3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BD479" w14:textId="77777777" w:rsidR="004335ED" w:rsidRPr="00DD6CFB" w:rsidRDefault="004335ED" w:rsidP="000D75B4">
            <w:pPr>
              <w:pStyle w:val="TAL"/>
              <w:rPr>
                <w:lang w:eastAsia="en-US"/>
              </w:rPr>
            </w:pPr>
            <w:r w:rsidRPr="00DD6CFB">
              <w:rPr>
                <w:lang w:eastAsia="en-US"/>
              </w:rPr>
              <w:t>Update IE BWP-Uplink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2DFCC" w14:textId="77777777" w:rsidR="004335ED" w:rsidRPr="00DD6CFB" w:rsidRDefault="004335ED" w:rsidP="000D75B4">
            <w:pPr>
              <w:pStyle w:val="TAL"/>
              <w:rPr>
                <w:lang w:eastAsia="en-US"/>
              </w:rPr>
            </w:pPr>
            <w:r w:rsidRPr="00DD6CFB">
              <w:rPr>
                <w:lang w:eastAsia="en-US"/>
              </w:rPr>
              <w:t>15.4.0</w:t>
            </w:r>
          </w:p>
        </w:tc>
      </w:tr>
      <w:tr w:rsidR="004335ED" w:rsidRPr="0031204F" w14:paraId="0E3FFC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2A60D0"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D0B3DF"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916793" w14:textId="77777777" w:rsidR="004335ED" w:rsidRPr="00DD6CFB" w:rsidRDefault="004335ED" w:rsidP="000D75B4">
            <w:pPr>
              <w:pStyle w:val="TAL"/>
              <w:rPr>
                <w:lang w:eastAsia="en-US"/>
              </w:rPr>
            </w:pPr>
            <w:r w:rsidRPr="00DD6CFB">
              <w:rPr>
                <w:lang w:eastAsia="en-US"/>
              </w:rPr>
              <w:t>R5-194479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4C05" w14:textId="77777777" w:rsidR="004335ED" w:rsidRPr="00DD6CFB" w:rsidRDefault="004335ED" w:rsidP="000D75B4">
            <w:pPr>
              <w:pStyle w:val="TAL"/>
              <w:rPr>
                <w:lang w:eastAsia="en-US"/>
              </w:rPr>
            </w:pPr>
            <w:r w:rsidRPr="00DD6CFB">
              <w:rPr>
                <w:lang w:eastAsia="en-US"/>
              </w:rPr>
              <w:t>0758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54189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3FF1E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2F43BF" w14:textId="77777777" w:rsidR="004335ED" w:rsidRPr="00DD6CFB" w:rsidRDefault="004335ED" w:rsidP="000D75B4">
            <w:pPr>
              <w:pStyle w:val="TAL"/>
              <w:rPr>
                <w:lang w:eastAsia="en-US"/>
              </w:rPr>
            </w:pPr>
            <w:r w:rsidRPr="00DD6CFB">
              <w:rPr>
                <w:lang w:eastAsia="en-US"/>
              </w:rPr>
              <w:t>Editorial updates to 4.7.1 Contents of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6A54C" w14:textId="77777777" w:rsidR="004335ED" w:rsidRPr="00DD6CFB" w:rsidRDefault="004335ED" w:rsidP="000D75B4">
            <w:pPr>
              <w:pStyle w:val="TAL"/>
              <w:rPr>
                <w:lang w:eastAsia="en-US"/>
              </w:rPr>
            </w:pPr>
            <w:r w:rsidRPr="00DD6CFB">
              <w:rPr>
                <w:lang w:eastAsia="en-US"/>
              </w:rPr>
              <w:t>15.4.0</w:t>
            </w:r>
          </w:p>
        </w:tc>
      </w:tr>
      <w:tr w:rsidR="004335ED" w:rsidRPr="0031204F" w14:paraId="744DD7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D3D910"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3B240D"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E2D1CC" w14:textId="77777777" w:rsidR="004335ED" w:rsidRPr="00DD6CFB" w:rsidRDefault="004335ED" w:rsidP="000D75B4">
            <w:pPr>
              <w:pStyle w:val="TAL"/>
              <w:rPr>
                <w:lang w:eastAsia="en-US"/>
              </w:rPr>
            </w:pPr>
            <w:r w:rsidRPr="00DD6CFB">
              <w:rPr>
                <w:lang w:eastAsia="en-US"/>
              </w:rPr>
              <w:t>R5-194480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77F76" w14:textId="77777777" w:rsidR="004335ED" w:rsidRPr="00DD6CFB" w:rsidRDefault="004335ED" w:rsidP="000D75B4">
            <w:pPr>
              <w:pStyle w:val="TAL"/>
              <w:rPr>
                <w:lang w:eastAsia="en-US"/>
              </w:rPr>
            </w:pPr>
            <w:r w:rsidRPr="00DD6CFB">
              <w:rPr>
                <w:lang w:eastAsia="en-US"/>
              </w:rPr>
              <w:t>0759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01B17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02667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1D891" w14:textId="77777777" w:rsidR="004335ED" w:rsidRPr="00DD6CFB" w:rsidRDefault="004335ED" w:rsidP="000D75B4">
            <w:pPr>
              <w:pStyle w:val="TAL"/>
              <w:rPr>
                <w:lang w:eastAsia="en-US"/>
              </w:rPr>
            </w:pPr>
            <w:r w:rsidRPr="00DD6CFB">
              <w:rPr>
                <w:lang w:eastAsia="en-US"/>
              </w:rPr>
              <w:t>Editorial updates to 4.7.2 Contents of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E1DE7" w14:textId="77777777" w:rsidR="004335ED" w:rsidRPr="00DD6CFB" w:rsidRDefault="004335ED" w:rsidP="000D75B4">
            <w:pPr>
              <w:pStyle w:val="TAL"/>
              <w:rPr>
                <w:lang w:eastAsia="en-US"/>
              </w:rPr>
            </w:pPr>
            <w:r w:rsidRPr="00DD6CFB">
              <w:rPr>
                <w:lang w:eastAsia="en-US"/>
              </w:rPr>
              <w:t>15.4.0</w:t>
            </w:r>
          </w:p>
        </w:tc>
      </w:tr>
      <w:tr w:rsidR="004335ED" w:rsidRPr="0031204F" w14:paraId="79300F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55CB25"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5F494C"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8BAFF1" w14:textId="77777777" w:rsidR="004335ED" w:rsidRPr="00DD6CFB" w:rsidRDefault="004335ED" w:rsidP="000D75B4">
            <w:pPr>
              <w:pStyle w:val="TAL"/>
              <w:rPr>
                <w:lang w:eastAsia="en-US"/>
              </w:rPr>
            </w:pPr>
            <w:r w:rsidRPr="00DD6CFB">
              <w:rPr>
                <w:lang w:eastAsia="en-US"/>
              </w:rPr>
              <w:t>R5-194510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8764" w14:textId="77777777" w:rsidR="004335ED" w:rsidRPr="00DD6CFB" w:rsidRDefault="004335ED" w:rsidP="000D75B4">
            <w:pPr>
              <w:pStyle w:val="TAL"/>
              <w:rPr>
                <w:lang w:eastAsia="en-US"/>
              </w:rPr>
            </w:pPr>
            <w:r w:rsidRPr="00DD6CFB">
              <w:rPr>
                <w:lang w:eastAsia="en-US"/>
              </w:rPr>
              <w:t>0762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FBF52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F97DC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5A8771" w14:textId="77777777" w:rsidR="004335ED" w:rsidRPr="00DD6CFB" w:rsidRDefault="004335ED" w:rsidP="000D75B4">
            <w:pPr>
              <w:pStyle w:val="TAL"/>
              <w:rPr>
                <w:lang w:eastAsia="en-US"/>
              </w:rPr>
            </w:pPr>
            <w:r w:rsidRPr="00DD6CFB">
              <w:rPr>
                <w:lang w:eastAsia="en-US"/>
              </w:rPr>
              <w:t>Update of Switch off - Power off procedure in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ADF94" w14:textId="77777777" w:rsidR="004335ED" w:rsidRPr="00DD6CFB" w:rsidRDefault="004335ED" w:rsidP="000D75B4">
            <w:pPr>
              <w:pStyle w:val="TAL"/>
              <w:rPr>
                <w:lang w:eastAsia="en-US"/>
              </w:rPr>
            </w:pPr>
            <w:r w:rsidRPr="00DD6CFB">
              <w:rPr>
                <w:lang w:eastAsia="en-US"/>
              </w:rPr>
              <w:t>15.4.0</w:t>
            </w:r>
          </w:p>
        </w:tc>
      </w:tr>
      <w:tr w:rsidR="004335ED" w:rsidRPr="0031204F" w14:paraId="6AEF89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C8C5D5"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5A5EC3"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F22547" w14:textId="77777777" w:rsidR="004335ED" w:rsidRPr="00DD6CFB" w:rsidRDefault="004335ED" w:rsidP="000D75B4">
            <w:pPr>
              <w:pStyle w:val="TAL"/>
              <w:rPr>
                <w:lang w:eastAsia="en-US"/>
              </w:rPr>
            </w:pPr>
            <w:r w:rsidRPr="00DD6CFB">
              <w:rPr>
                <w:lang w:eastAsia="en-US"/>
              </w:rPr>
              <w:t>R5-194539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CBE61" w14:textId="77777777" w:rsidR="004335ED" w:rsidRPr="00DD6CFB" w:rsidRDefault="004335ED" w:rsidP="000D75B4">
            <w:pPr>
              <w:pStyle w:val="TAL"/>
              <w:rPr>
                <w:lang w:eastAsia="en-US"/>
              </w:rPr>
            </w:pPr>
            <w:r w:rsidRPr="00DD6CFB">
              <w:rPr>
                <w:lang w:eastAsia="en-US"/>
              </w:rPr>
              <w:t>0767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7061C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65227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8B22E" w14:textId="77777777" w:rsidR="004335ED" w:rsidRPr="00DD6CFB" w:rsidRDefault="004335ED" w:rsidP="000D75B4">
            <w:pPr>
              <w:pStyle w:val="TAL"/>
              <w:rPr>
                <w:lang w:eastAsia="en-US"/>
              </w:rPr>
            </w:pPr>
            <w:r w:rsidRPr="00DD6CFB">
              <w:rPr>
                <w:lang w:eastAsia="en-US"/>
              </w:rPr>
              <w:t>Introduction of test frequencies for EN-DC CA configuration DC_30A_n260(A-I)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88553" w14:textId="77777777" w:rsidR="004335ED" w:rsidRPr="00DD6CFB" w:rsidRDefault="004335ED" w:rsidP="000D75B4">
            <w:pPr>
              <w:pStyle w:val="TAL"/>
              <w:rPr>
                <w:lang w:eastAsia="en-US"/>
              </w:rPr>
            </w:pPr>
            <w:r w:rsidRPr="00DD6CFB">
              <w:rPr>
                <w:lang w:eastAsia="en-US"/>
              </w:rPr>
              <w:t>15.4.0</w:t>
            </w:r>
          </w:p>
        </w:tc>
      </w:tr>
      <w:tr w:rsidR="004335ED" w:rsidRPr="0031204F" w14:paraId="553BBC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737278"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FB2642"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F78274" w14:textId="77777777" w:rsidR="004335ED" w:rsidRPr="00DD6CFB" w:rsidRDefault="004335ED" w:rsidP="000D75B4">
            <w:pPr>
              <w:pStyle w:val="TAL"/>
              <w:rPr>
                <w:lang w:eastAsia="en-US"/>
              </w:rPr>
            </w:pPr>
            <w:r w:rsidRPr="00DD6CFB">
              <w:rPr>
                <w:lang w:eastAsia="en-US"/>
              </w:rPr>
              <w:t>R5-194541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469C4" w14:textId="77777777" w:rsidR="004335ED" w:rsidRPr="00DD6CFB" w:rsidRDefault="004335ED" w:rsidP="000D75B4">
            <w:pPr>
              <w:pStyle w:val="TAL"/>
              <w:rPr>
                <w:lang w:eastAsia="en-US"/>
              </w:rPr>
            </w:pPr>
            <w:r w:rsidRPr="00DD6CFB">
              <w:rPr>
                <w:lang w:eastAsia="en-US"/>
              </w:rPr>
              <w:t>0768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6A64E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AF11C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9909B" w14:textId="77777777" w:rsidR="004335ED" w:rsidRPr="00DD6CFB" w:rsidRDefault="004335ED" w:rsidP="000D75B4">
            <w:pPr>
              <w:pStyle w:val="TAL"/>
              <w:rPr>
                <w:lang w:eastAsia="en-US"/>
              </w:rPr>
            </w:pPr>
            <w:r w:rsidRPr="00DD6CFB">
              <w:rPr>
                <w:lang w:eastAsia="en-US"/>
              </w:rPr>
              <w:t>Antenna Connection diagram for TE part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D3C35" w14:textId="77777777" w:rsidR="004335ED" w:rsidRPr="00DD6CFB" w:rsidRDefault="004335ED" w:rsidP="000D75B4">
            <w:pPr>
              <w:pStyle w:val="TAL"/>
              <w:rPr>
                <w:lang w:eastAsia="en-US"/>
              </w:rPr>
            </w:pPr>
            <w:r w:rsidRPr="00DD6CFB">
              <w:rPr>
                <w:lang w:eastAsia="en-US"/>
              </w:rPr>
              <w:t>15.4.0</w:t>
            </w:r>
          </w:p>
        </w:tc>
      </w:tr>
      <w:tr w:rsidR="004335ED" w:rsidRPr="0031204F" w14:paraId="784C48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B7C50F"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0FC423"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E45DF1" w14:textId="77777777" w:rsidR="004335ED" w:rsidRPr="00DD6CFB" w:rsidRDefault="004335ED" w:rsidP="000D75B4">
            <w:pPr>
              <w:pStyle w:val="TAL"/>
              <w:rPr>
                <w:lang w:eastAsia="en-US"/>
              </w:rPr>
            </w:pPr>
            <w:r w:rsidRPr="00DD6CFB">
              <w:rPr>
                <w:lang w:eastAsia="en-US"/>
              </w:rPr>
              <w:t>R5-194709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49754" w14:textId="77777777" w:rsidR="004335ED" w:rsidRPr="00DD6CFB" w:rsidRDefault="004335ED" w:rsidP="000D75B4">
            <w:pPr>
              <w:pStyle w:val="TAL"/>
              <w:rPr>
                <w:lang w:eastAsia="en-US"/>
              </w:rPr>
            </w:pPr>
            <w:r w:rsidRPr="00DD6CFB">
              <w:rPr>
                <w:lang w:eastAsia="en-US"/>
              </w:rPr>
              <w:t>0785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5E54D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EAC34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36E70" w14:textId="77777777" w:rsidR="004335ED" w:rsidRPr="00DD6CFB" w:rsidRDefault="004335ED" w:rsidP="000D75B4">
            <w:pPr>
              <w:pStyle w:val="TAL"/>
              <w:rPr>
                <w:lang w:eastAsia="en-US"/>
              </w:rPr>
            </w:pPr>
            <w:r w:rsidRPr="00DD6CFB">
              <w:rPr>
                <w:lang w:eastAsia="en-US"/>
              </w:rPr>
              <w:t>Update 38.508 RF and RRM clauses with agreed recommendation to configure UE as non-IMS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09620" w14:textId="77777777" w:rsidR="004335ED" w:rsidRPr="00DD6CFB" w:rsidRDefault="004335ED" w:rsidP="000D75B4">
            <w:pPr>
              <w:pStyle w:val="TAL"/>
              <w:rPr>
                <w:lang w:eastAsia="en-US"/>
              </w:rPr>
            </w:pPr>
            <w:r w:rsidRPr="00DD6CFB">
              <w:rPr>
                <w:lang w:eastAsia="en-US"/>
              </w:rPr>
              <w:t>15.4.0</w:t>
            </w:r>
          </w:p>
        </w:tc>
      </w:tr>
      <w:tr w:rsidR="004335ED" w:rsidRPr="0031204F" w14:paraId="1FF057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93BD85"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DA6791"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C3EDC2" w14:textId="77777777" w:rsidR="004335ED" w:rsidRPr="00DD6CFB" w:rsidRDefault="004335ED" w:rsidP="000D75B4">
            <w:pPr>
              <w:pStyle w:val="TAL"/>
              <w:rPr>
                <w:lang w:eastAsia="en-US"/>
              </w:rPr>
            </w:pPr>
            <w:r w:rsidRPr="00DD6CFB">
              <w:rPr>
                <w:lang w:eastAsia="en-US"/>
              </w:rPr>
              <w:t>R5-194783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4FB47" w14:textId="77777777" w:rsidR="004335ED" w:rsidRPr="00DD6CFB" w:rsidRDefault="004335ED" w:rsidP="000D75B4">
            <w:pPr>
              <w:pStyle w:val="TAL"/>
              <w:rPr>
                <w:lang w:eastAsia="en-US"/>
              </w:rPr>
            </w:pPr>
            <w:r w:rsidRPr="00DD6CFB">
              <w:rPr>
                <w:lang w:eastAsia="en-US"/>
              </w:rPr>
              <w:t>0774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A8976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C6192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EA304" w14:textId="77777777" w:rsidR="004335ED" w:rsidRPr="00DD6CFB" w:rsidRDefault="004335ED" w:rsidP="000D75B4">
            <w:pPr>
              <w:pStyle w:val="TAL"/>
              <w:rPr>
                <w:lang w:eastAsia="en-US"/>
              </w:rPr>
            </w:pPr>
            <w:r w:rsidRPr="00DD6CFB">
              <w:rPr>
                <w:lang w:eastAsia="en-US"/>
              </w:rPr>
              <w:t>Introduction of test frequencies for NR band n50 and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08162" w14:textId="77777777" w:rsidR="004335ED" w:rsidRPr="00DD6CFB" w:rsidRDefault="004335ED" w:rsidP="000D75B4">
            <w:pPr>
              <w:pStyle w:val="TAL"/>
              <w:rPr>
                <w:lang w:eastAsia="en-US"/>
              </w:rPr>
            </w:pPr>
            <w:r w:rsidRPr="00DD6CFB">
              <w:rPr>
                <w:lang w:eastAsia="en-US"/>
              </w:rPr>
              <w:t>15.4.0</w:t>
            </w:r>
          </w:p>
        </w:tc>
      </w:tr>
      <w:tr w:rsidR="004335ED" w:rsidRPr="0031204F" w14:paraId="08127F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5AC875"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C9185B"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B82B74" w14:textId="77777777" w:rsidR="004335ED" w:rsidRPr="00DD6CFB" w:rsidRDefault="004335ED" w:rsidP="000D75B4">
            <w:pPr>
              <w:pStyle w:val="TAL"/>
              <w:rPr>
                <w:lang w:eastAsia="en-US"/>
              </w:rPr>
            </w:pPr>
            <w:r w:rsidRPr="00DD6CFB">
              <w:rPr>
                <w:lang w:eastAsia="en-US"/>
              </w:rPr>
              <w:t>R5-194784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7FD85" w14:textId="77777777" w:rsidR="004335ED" w:rsidRPr="00DD6CFB" w:rsidRDefault="004335ED" w:rsidP="000D75B4">
            <w:pPr>
              <w:pStyle w:val="TAL"/>
              <w:rPr>
                <w:lang w:eastAsia="en-US"/>
              </w:rPr>
            </w:pPr>
            <w:r w:rsidRPr="00DD6CFB">
              <w:rPr>
                <w:lang w:eastAsia="en-US"/>
              </w:rPr>
              <w:t>0775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75C53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C7A8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607FB" w14:textId="77777777" w:rsidR="004335ED" w:rsidRPr="00DD6CFB" w:rsidRDefault="004335ED" w:rsidP="000D75B4">
            <w:pPr>
              <w:pStyle w:val="TAL"/>
              <w:rPr>
                <w:lang w:eastAsia="en-US"/>
              </w:rPr>
            </w:pPr>
            <w:r w:rsidRPr="00DD6CFB">
              <w:rPr>
                <w:lang w:eastAsia="en-US"/>
              </w:rPr>
              <w:t>Introduction of test frequencies for NR band n74 and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E7B9" w14:textId="77777777" w:rsidR="004335ED" w:rsidRPr="00DD6CFB" w:rsidRDefault="004335ED" w:rsidP="000D75B4">
            <w:pPr>
              <w:pStyle w:val="TAL"/>
              <w:rPr>
                <w:lang w:eastAsia="en-US"/>
              </w:rPr>
            </w:pPr>
            <w:r w:rsidRPr="00DD6CFB">
              <w:rPr>
                <w:lang w:eastAsia="en-US"/>
              </w:rPr>
              <w:t>15.4.0</w:t>
            </w:r>
          </w:p>
        </w:tc>
      </w:tr>
      <w:tr w:rsidR="004335ED" w:rsidRPr="0031204F" w14:paraId="7DD668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A861F6"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C2FE8B"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AC1515" w14:textId="77777777" w:rsidR="004335ED" w:rsidRPr="00DD6CFB" w:rsidRDefault="004335ED" w:rsidP="000D75B4">
            <w:pPr>
              <w:pStyle w:val="TAL"/>
              <w:rPr>
                <w:lang w:eastAsia="en-US"/>
              </w:rPr>
            </w:pPr>
            <w:r w:rsidRPr="00DD6CFB">
              <w:rPr>
                <w:lang w:eastAsia="en-US"/>
              </w:rPr>
              <w:t>R5-194790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18065" w14:textId="77777777" w:rsidR="004335ED" w:rsidRPr="00DD6CFB" w:rsidRDefault="004335ED" w:rsidP="000D75B4">
            <w:pPr>
              <w:pStyle w:val="TAL"/>
              <w:rPr>
                <w:lang w:eastAsia="en-US"/>
              </w:rPr>
            </w:pPr>
            <w:r w:rsidRPr="00DD6CFB">
              <w:rPr>
                <w:lang w:eastAsia="en-US"/>
              </w:rPr>
              <w:t>0778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97A49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931A0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5AC6E6" w14:textId="77777777" w:rsidR="004335ED" w:rsidRPr="00DD6CFB" w:rsidRDefault="004335ED" w:rsidP="000D75B4">
            <w:pPr>
              <w:pStyle w:val="TAL"/>
              <w:rPr>
                <w:lang w:eastAsia="en-US"/>
              </w:rPr>
            </w:pPr>
            <w:r w:rsidRPr="00DD6CFB">
              <w:rPr>
                <w:lang w:eastAsia="en-US"/>
              </w:rPr>
              <w:t>Updates to power allocations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D5A85" w14:textId="77777777" w:rsidR="004335ED" w:rsidRPr="00DD6CFB" w:rsidRDefault="004335ED" w:rsidP="000D75B4">
            <w:pPr>
              <w:pStyle w:val="TAL"/>
              <w:rPr>
                <w:lang w:eastAsia="en-US"/>
              </w:rPr>
            </w:pPr>
            <w:r w:rsidRPr="00DD6CFB">
              <w:rPr>
                <w:lang w:eastAsia="en-US"/>
              </w:rPr>
              <w:t>15.4.0</w:t>
            </w:r>
          </w:p>
        </w:tc>
      </w:tr>
      <w:tr w:rsidR="004335ED" w:rsidRPr="0031204F" w14:paraId="1E62B3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75A099"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9ECA0D"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BA1E9A" w14:textId="77777777" w:rsidR="004335ED" w:rsidRPr="00DD6CFB" w:rsidRDefault="004335ED" w:rsidP="000D75B4">
            <w:pPr>
              <w:pStyle w:val="TAL"/>
              <w:rPr>
                <w:lang w:eastAsia="en-US"/>
              </w:rPr>
            </w:pPr>
            <w:r w:rsidRPr="00DD6CFB">
              <w:rPr>
                <w:lang w:eastAsia="en-US"/>
              </w:rPr>
              <w:t>R5-194791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4D789" w14:textId="77777777" w:rsidR="004335ED" w:rsidRPr="00DD6CFB" w:rsidRDefault="004335ED" w:rsidP="000D75B4">
            <w:pPr>
              <w:pStyle w:val="TAL"/>
              <w:rPr>
                <w:lang w:eastAsia="en-US"/>
              </w:rPr>
            </w:pPr>
            <w:r w:rsidRPr="00DD6CFB">
              <w:rPr>
                <w:lang w:eastAsia="en-US"/>
              </w:rPr>
              <w:t>0779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D513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61E93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D10AA" w14:textId="77777777" w:rsidR="004335ED" w:rsidRPr="00DD6CFB" w:rsidRDefault="004335ED" w:rsidP="000D75B4">
            <w:pPr>
              <w:pStyle w:val="TAL"/>
              <w:rPr>
                <w:lang w:eastAsia="en-US"/>
              </w:rPr>
            </w:pPr>
            <w:r w:rsidRPr="00DD6CFB">
              <w:rPr>
                <w:lang w:eastAsia="en-US"/>
              </w:rPr>
              <w:t xml:space="preserve">Update of </w:t>
            </w:r>
            <w:proofErr w:type="spellStart"/>
            <w:r w:rsidRPr="00DD6CFB">
              <w:rPr>
                <w:lang w:eastAsia="en-US"/>
              </w:rPr>
              <w:t>DownlinkConfigCommonSIB</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5253E" w14:textId="77777777" w:rsidR="004335ED" w:rsidRPr="00DD6CFB" w:rsidRDefault="004335ED" w:rsidP="000D75B4">
            <w:pPr>
              <w:pStyle w:val="TAL"/>
              <w:rPr>
                <w:lang w:eastAsia="en-US"/>
              </w:rPr>
            </w:pPr>
            <w:r w:rsidRPr="00DD6CFB">
              <w:rPr>
                <w:lang w:eastAsia="en-US"/>
              </w:rPr>
              <w:t>15.4.0</w:t>
            </w:r>
          </w:p>
        </w:tc>
      </w:tr>
      <w:tr w:rsidR="004335ED" w:rsidRPr="0031204F" w14:paraId="14A772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898E99"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305A0C"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FB6FBB" w14:textId="77777777" w:rsidR="004335ED" w:rsidRPr="00DD6CFB" w:rsidRDefault="004335ED" w:rsidP="000D75B4">
            <w:pPr>
              <w:pStyle w:val="TAL"/>
              <w:rPr>
                <w:lang w:eastAsia="en-US"/>
              </w:rPr>
            </w:pPr>
            <w:r w:rsidRPr="00DD6CFB">
              <w:rPr>
                <w:lang w:eastAsia="en-US"/>
              </w:rPr>
              <w:t>R5-194794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A05AB" w14:textId="77777777" w:rsidR="004335ED" w:rsidRPr="00DD6CFB" w:rsidRDefault="004335ED" w:rsidP="000D75B4">
            <w:pPr>
              <w:pStyle w:val="TAL"/>
              <w:rPr>
                <w:lang w:eastAsia="en-US"/>
              </w:rPr>
            </w:pPr>
            <w:r w:rsidRPr="00DD6CFB">
              <w:rPr>
                <w:lang w:eastAsia="en-US"/>
              </w:rPr>
              <w:t>0684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B8357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E7962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84F79" w14:textId="77777777" w:rsidR="004335ED" w:rsidRPr="00DD6CFB" w:rsidRDefault="004335ED" w:rsidP="000D75B4">
            <w:pPr>
              <w:pStyle w:val="TAL"/>
              <w:rPr>
                <w:lang w:eastAsia="en-US"/>
              </w:rPr>
            </w:pPr>
            <w:r w:rsidRPr="00DD6CFB">
              <w:rPr>
                <w:lang w:eastAsia="en-US"/>
              </w:rPr>
              <w:t>Update IE PDSCH-Config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DD816" w14:textId="77777777" w:rsidR="004335ED" w:rsidRPr="00DD6CFB" w:rsidRDefault="004335ED" w:rsidP="000D75B4">
            <w:pPr>
              <w:pStyle w:val="TAL"/>
              <w:rPr>
                <w:lang w:eastAsia="en-US"/>
              </w:rPr>
            </w:pPr>
            <w:r w:rsidRPr="00DD6CFB">
              <w:rPr>
                <w:lang w:eastAsia="en-US"/>
              </w:rPr>
              <w:t>15.4.0</w:t>
            </w:r>
          </w:p>
        </w:tc>
      </w:tr>
      <w:tr w:rsidR="004335ED" w:rsidRPr="0031204F" w14:paraId="07A95F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E7108A"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727918"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C440A" w14:textId="77777777" w:rsidR="004335ED" w:rsidRPr="00DD6CFB" w:rsidRDefault="004335ED" w:rsidP="000D75B4">
            <w:pPr>
              <w:pStyle w:val="TAL"/>
              <w:rPr>
                <w:lang w:eastAsia="en-US"/>
              </w:rPr>
            </w:pPr>
            <w:r w:rsidRPr="00DD6CFB">
              <w:rPr>
                <w:lang w:eastAsia="en-US"/>
              </w:rPr>
              <w:t>R5-194795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B27EC" w14:textId="77777777" w:rsidR="004335ED" w:rsidRPr="00DD6CFB" w:rsidRDefault="004335ED" w:rsidP="000D75B4">
            <w:pPr>
              <w:pStyle w:val="TAL"/>
              <w:rPr>
                <w:lang w:eastAsia="en-US"/>
              </w:rPr>
            </w:pPr>
            <w:r w:rsidRPr="00DD6CFB">
              <w:rPr>
                <w:lang w:eastAsia="en-US"/>
              </w:rPr>
              <w:t>0687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75EF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B3794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09EB0" w14:textId="77777777" w:rsidR="004335ED" w:rsidRPr="00DD6CFB" w:rsidRDefault="004335ED" w:rsidP="000D75B4">
            <w:pPr>
              <w:pStyle w:val="TAL"/>
              <w:rPr>
                <w:lang w:eastAsia="en-US"/>
              </w:rPr>
            </w:pPr>
            <w:r w:rsidRPr="00DD6CFB">
              <w:rPr>
                <w:lang w:eastAsia="en-US"/>
              </w:rPr>
              <w:t xml:space="preserve">Update NR </w:t>
            </w:r>
            <w:proofErr w:type="spellStart"/>
            <w:r w:rsidRPr="00DD6CFB">
              <w:rPr>
                <w:lang w:eastAsia="en-US"/>
              </w:rPr>
              <w:t>MeasObjectNR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4B67A" w14:textId="77777777" w:rsidR="004335ED" w:rsidRPr="00DD6CFB" w:rsidRDefault="004335ED" w:rsidP="000D75B4">
            <w:pPr>
              <w:pStyle w:val="TAL"/>
              <w:rPr>
                <w:lang w:eastAsia="en-US"/>
              </w:rPr>
            </w:pPr>
            <w:r w:rsidRPr="00DD6CFB">
              <w:rPr>
                <w:lang w:eastAsia="en-US"/>
              </w:rPr>
              <w:t>15.4.0</w:t>
            </w:r>
          </w:p>
        </w:tc>
      </w:tr>
      <w:tr w:rsidR="004335ED" w:rsidRPr="0031204F" w14:paraId="67C590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D1FFD0"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4F7394"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11C443" w14:textId="77777777" w:rsidR="004335ED" w:rsidRPr="00DD6CFB" w:rsidRDefault="004335ED" w:rsidP="000D75B4">
            <w:pPr>
              <w:pStyle w:val="TAL"/>
              <w:rPr>
                <w:lang w:eastAsia="en-US"/>
              </w:rPr>
            </w:pPr>
            <w:r w:rsidRPr="00DD6CFB">
              <w:rPr>
                <w:lang w:eastAsia="en-US"/>
              </w:rPr>
              <w:t>R5-194796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333D3" w14:textId="77777777" w:rsidR="004335ED" w:rsidRPr="00DD6CFB" w:rsidRDefault="004335ED" w:rsidP="000D75B4">
            <w:pPr>
              <w:pStyle w:val="TAL"/>
              <w:rPr>
                <w:lang w:eastAsia="en-US"/>
              </w:rPr>
            </w:pPr>
            <w:r w:rsidRPr="00DD6CFB">
              <w:rPr>
                <w:lang w:eastAsia="en-US"/>
              </w:rPr>
              <w:t>0690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081EA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8D20A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A3F52" w14:textId="77777777" w:rsidR="004335ED" w:rsidRPr="00DD6CFB" w:rsidRDefault="004335ED" w:rsidP="000D75B4">
            <w:pPr>
              <w:pStyle w:val="TAL"/>
              <w:rPr>
                <w:lang w:eastAsia="en-US"/>
              </w:rPr>
            </w:pPr>
            <w:r w:rsidRPr="00DD6CFB">
              <w:rPr>
                <w:lang w:eastAsia="en-US"/>
              </w:rPr>
              <w:t>Update default configuration of ReportConfigNR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FD69" w14:textId="77777777" w:rsidR="004335ED" w:rsidRPr="00DD6CFB" w:rsidRDefault="004335ED" w:rsidP="000D75B4">
            <w:pPr>
              <w:pStyle w:val="TAL"/>
              <w:rPr>
                <w:lang w:eastAsia="en-US"/>
              </w:rPr>
            </w:pPr>
            <w:r w:rsidRPr="00DD6CFB">
              <w:rPr>
                <w:lang w:eastAsia="en-US"/>
              </w:rPr>
              <w:t>15.4.0</w:t>
            </w:r>
          </w:p>
        </w:tc>
      </w:tr>
      <w:tr w:rsidR="004335ED" w:rsidRPr="0031204F" w14:paraId="348861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34BDCF"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627BAC"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F6EA6" w14:textId="77777777" w:rsidR="004335ED" w:rsidRPr="00DD6CFB" w:rsidRDefault="004335ED" w:rsidP="000D75B4">
            <w:pPr>
              <w:pStyle w:val="TAL"/>
              <w:rPr>
                <w:lang w:eastAsia="en-US"/>
              </w:rPr>
            </w:pPr>
            <w:r w:rsidRPr="00DD6CFB">
              <w:rPr>
                <w:lang w:eastAsia="en-US"/>
              </w:rPr>
              <w:t>R5-194797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7ED7" w14:textId="77777777" w:rsidR="004335ED" w:rsidRPr="00DD6CFB" w:rsidRDefault="004335ED" w:rsidP="000D75B4">
            <w:pPr>
              <w:pStyle w:val="TAL"/>
              <w:rPr>
                <w:lang w:eastAsia="en-US"/>
              </w:rPr>
            </w:pPr>
            <w:r w:rsidRPr="00DD6CFB">
              <w:rPr>
                <w:lang w:eastAsia="en-US"/>
              </w:rPr>
              <w:t>0692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2E23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5D0D4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25613" w14:textId="77777777" w:rsidR="004335ED" w:rsidRPr="00DD6CFB" w:rsidRDefault="004335ED" w:rsidP="000D75B4">
            <w:pPr>
              <w:pStyle w:val="TAL"/>
              <w:rPr>
                <w:lang w:eastAsia="en-US"/>
              </w:rPr>
            </w:pPr>
            <w:r w:rsidRPr="00DD6CFB">
              <w:rPr>
                <w:lang w:eastAsia="en-US"/>
              </w:rPr>
              <w:t>Update chapter 4.5.2 RRC_IDLE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CDA1D" w14:textId="77777777" w:rsidR="004335ED" w:rsidRPr="00DD6CFB" w:rsidRDefault="004335ED" w:rsidP="000D75B4">
            <w:pPr>
              <w:pStyle w:val="TAL"/>
              <w:rPr>
                <w:lang w:eastAsia="en-US"/>
              </w:rPr>
            </w:pPr>
            <w:r w:rsidRPr="00DD6CFB">
              <w:rPr>
                <w:lang w:eastAsia="en-US"/>
              </w:rPr>
              <w:t>15.4.0</w:t>
            </w:r>
          </w:p>
        </w:tc>
      </w:tr>
      <w:tr w:rsidR="004335ED" w:rsidRPr="0031204F" w14:paraId="1FF326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1AED12"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05C213"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F33A88" w14:textId="77777777" w:rsidR="004335ED" w:rsidRPr="00DD6CFB" w:rsidRDefault="004335ED" w:rsidP="000D75B4">
            <w:pPr>
              <w:pStyle w:val="TAL"/>
              <w:rPr>
                <w:lang w:eastAsia="en-US"/>
              </w:rPr>
            </w:pPr>
            <w:r w:rsidRPr="00DD6CFB">
              <w:rPr>
                <w:lang w:eastAsia="en-US"/>
              </w:rPr>
              <w:t>R5-194798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2EFA" w14:textId="77777777" w:rsidR="004335ED" w:rsidRPr="00DD6CFB" w:rsidRDefault="004335ED" w:rsidP="000D75B4">
            <w:pPr>
              <w:pStyle w:val="TAL"/>
              <w:rPr>
                <w:lang w:eastAsia="en-US"/>
              </w:rPr>
            </w:pPr>
            <w:r w:rsidRPr="00DD6CFB">
              <w:rPr>
                <w:lang w:eastAsia="en-US"/>
              </w:rPr>
              <w:t>0704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BEFC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9B9A8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363EA" w14:textId="77777777" w:rsidR="004335ED" w:rsidRPr="00DD6CFB" w:rsidRDefault="004335ED" w:rsidP="000D75B4">
            <w:pPr>
              <w:pStyle w:val="TAL"/>
              <w:rPr>
                <w:lang w:eastAsia="en-US"/>
              </w:rPr>
            </w:pPr>
            <w:r w:rsidRPr="00DD6CFB">
              <w:rPr>
                <w:lang w:eastAsia="en-US"/>
              </w:rPr>
              <w:t>Correction to the note associated to the Table 4.7.1-2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CD70E" w14:textId="77777777" w:rsidR="004335ED" w:rsidRPr="00DD6CFB" w:rsidRDefault="004335ED" w:rsidP="000D75B4">
            <w:pPr>
              <w:pStyle w:val="TAL"/>
              <w:rPr>
                <w:lang w:eastAsia="en-US"/>
              </w:rPr>
            </w:pPr>
            <w:r w:rsidRPr="00DD6CFB">
              <w:rPr>
                <w:lang w:eastAsia="en-US"/>
              </w:rPr>
              <w:t>15.4.0</w:t>
            </w:r>
          </w:p>
        </w:tc>
      </w:tr>
      <w:tr w:rsidR="004335ED" w:rsidRPr="0031204F" w14:paraId="2652D6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0A84FF"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9D0FA5"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6DDABA" w14:textId="77777777" w:rsidR="004335ED" w:rsidRPr="00DD6CFB" w:rsidRDefault="004335ED" w:rsidP="000D75B4">
            <w:pPr>
              <w:pStyle w:val="TAL"/>
              <w:rPr>
                <w:lang w:eastAsia="en-US"/>
              </w:rPr>
            </w:pPr>
            <w:r w:rsidRPr="00DD6CFB">
              <w:rPr>
                <w:lang w:eastAsia="en-US"/>
              </w:rPr>
              <w:t>R5-194800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CC45F" w14:textId="77777777" w:rsidR="004335ED" w:rsidRPr="00DD6CFB" w:rsidRDefault="004335ED" w:rsidP="000D75B4">
            <w:pPr>
              <w:pStyle w:val="TAL"/>
              <w:rPr>
                <w:lang w:eastAsia="en-US"/>
              </w:rPr>
            </w:pPr>
            <w:r w:rsidRPr="00DD6CFB">
              <w:rPr>
                <w:lang w:eastAsia="en-US"/>
              </w:rPr>
              <w:t>0708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6503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2F664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3A303" w14:textId="77777777" w:rsidR="004335ED" w:rsidRPr="00DD6CFB" w:rsidRDefault="004335ED" w:rsidP="000D75B4">
            <w:pPr>
              <w:pStyle w:val="TAL"/>
              <w:rPr>
                <w:lang w:eastAsia="en-US"/>
              </w:rPr>
            </w:pPr>
            <w:r w:rsidRPr="00DD6CFB">
              <w:rPr>
                <w:lang w:eastAsia="en-US"/>
              </w:rPr>
              <w:t>Update IE MIB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16F2C" w14:textId="77777777" w:rsidR="004335ED" w:rsidRPr="00DD6CFB" w:rsidRDefault="004335ED" w:rsidP="000D75B4">
            <w:pPr>
              <w:pStyle w:val="TAL"/>
              <w:rPr>
                <w:lang w:eastAsia="en-US"/>
              </w:rPr>
            </w:pPr>
            <w:r w:rsidRPr="00DD6CFB">
              <w:rPr>
                <w:lang w:eastAsia="en-US"/>
              </w:rPr>
              <w:t>15.4.0</w:t>
            </w:r>
          </w:p>
        </w:tc>
      </w:tr>
      <w:tr w:rsidR="004335ED" w:rsidRPr="0031204F" w14:paraId="041EDA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0D4507"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1DF715"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9CBCCA" w14:textId="77777777" w:rsidR="004335ED" w:rsidRPr="00DD6CFB" w:rsidRDefault="004335ED" w:rsidP="000D75B4">
            <w:pPr>
              <w:pStyle w:val="TAL"/>
              <w:rPr>
                <w:lang w:eastAsia="en-US"/>
              </w:rPr>
            </w:pPr>
            <w:r w:rsidRPr="00DD6CFB">
              <w:rPr>
                <w:lang w:eastAsia="en-US"/>
              </w:rPr>
              <w:t>R5-194801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37B42" w14:textId="77777777" w:rsidR="004335ED" w:rsidRPr="00DD6CFB" w:rsidRDefault="004335ED" w:rsidP="000D75B4">
            <w:pPr>
              <w:pStyle w:val="TAL"/>
              <w:rPr>
                <w:lang w:eastAsia="en-US"/>
              </w:rPr>
            </w:pPr>
            <w:r w:rsidRPr="00DD6CFB">
              <w:rPr>
                <w:lang w:eastAsia="en-US"/>
              </w:rPr>
              <w:t>0709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9C5FC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13361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F5100"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SchedulingRequestResourceConfig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2066" w14:textId="77777777" w:rsidR="004335ED" w:rsidRPr="00DD6CFB" w:rsidRDefault="004335ED" w:rsidP="000D75B4">
            <w:pPr>
              <w:pStyle w:val="TAL"/>
              <w:rPr>
                <w:lang w:eastAsia="en-US"/>
              </w:rPr>
            </w:pPr>
            <w:r w:rsidRPr="00DD6CFB">
              <w:rPr>
                <w:lang w:eastAsia="en-US"/>
              </w:rPr>
              <w:t>15.4.0</w:t>
            </w:r>
          </w:p>
        </w:tc>
      </w:tr>
      <w:tr w:rsidR="004335ED" w:rsidRPr="0031204F" w14:paraId="699C11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A2B4C6"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FDDDC8"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210EE" w14:textId="77777777" w:rsidR="004335ED" w:rsidRPr="00DD6CFB" w:rsidRDefault="004335ED" w:rsidP="000D75B4">
            <w:pPr>
              <w:pStyle w:val="TAL"/>
              <w:rPr>
                <w:lang w:eastAsia="en-US"/>
              </w:rPr>
            </w:pPr>
            <w:r w:rsidRPr="00DD6CFB">
              <w:rPr>
                <w:lang w:eastAsia="en-US"/>
              </w:rPr>
              <w:t>R5-194802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05B0C" w14:textId="77777777" w:rsidR="004335ED" w:rsidRPr="00DD6CFB" w:rsidRDefault="004335ED" w:rsidP="000D75B4">
            <w:pPr>
              <w:pStyle w:val="TAL"/>
              <w:rPr>
                <w:lang w:eastAsia="en-US"/>
              </w:rPr>
            </w:pPr>
            <w:r w:rsidRPr="00DD6CFB">
              <w:rPr>
                <w:lang w:eastAsia="en-US"/>
              </w:rPr>
              <w:t>0712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71940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47D07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63B5B" w14:textId="77777777" w:rsidR="004335ED" w:rsidRPr="00DD6CFB" w:rsidRDefault="004335ED" w:rsidP="000D75B4">
            <w:pPr>
              <w:pStyle w:val="TAL"/>
              <w:rPr>
                <w:lang w:eastAsia="en-US"/>
              </w:rPr>
            </w:pPr>
            <w:r w:rsidRPr="00DD6CFB">
              <w:rPr>
                <w:lang w:eastAsia="en-US"/>
              </w:rPr>
              <w:t>Correct clause numbers in 4.5A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FD3C5" w14:textId="77777777" w:rsidR="004335ED" w:rsidRPr="00DD6CFB" w:rsidRDefault="004335ED" w:rsidP="000D75B4">
            <w:pPr>
              <w:pStyle w:val="TAL"/>
              <w:rPr>
                <w:lang w:eastAsia="en-US"/>
              </w:rPr>
            </w:pPr>
            <w:r w:rsidRPr="00DD6CFB">
              <w:rPr>
                <w:lang w:eastAsia="en-US"/>
              </w:rPr>
              <w:t>15.4.0</w:t>
            </w:r>
          </w:p>
        </w:tc>
      </w:tr>
      <w:tr w:rsidR="004335ED" w:rsidRPr="0031204F" w14:paraId="0DF06A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6661AB"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BDA5CE"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8E8AA7" w14:textId="77777777" w:rsidR="004335ED" w:rsidRPr="00DD6CFB" w:rsidRDefault="004335ED" w:rsidP="000D75B4">
            <w:pPr>
              <w:pStyle w:val="TAL"/>
              <w:rPr>
                <w:lang w:eastAsia="en-US"/>
              </w:rPr>
            </w:pPr>
            <w:r w:rsidRPr="00DD6CFB">
              <w:rPr>
                <w:lang w:eastAsia="en-US"/>
              </w:rPr>
              <w:t>R5-194803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A190F" w14:textId="77777777" w:rsidR="004335ED" w:rsidRPr="00DD6CFB" w:rsidRDefault="004335ED" w:rsidP="000D75B4">
            <w:pPr>
              <w:pStyle w:val="TAL"/>
              <w:rPr>
                <w:lang w:eastAsia="en-US"/>
              </w:rPr>
            </w:pPr>
            <w:r w:rsidRPr="00DD6CFB">
              <w:rPr>
                <w:lang w:eastAsia="en-US"/>
              </w:rPr>
              <w:t>0718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03FF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B3000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5252C"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ServingCellConfigCommon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FE2E6" w14:textId="77777777" w:rsidR="004335ED" w:rsidRPr="00DD6CFB" w:rsidRDefault="004335ED" w:rsidP="000D75B4">
            <w:pPr>
              <w:pStyle w:val="TAL"/>
              <w:rPr>
                <w:lang w:eastAsia="en-US"/>
              </w:rPr>
            </w:pPr>
            <w:r w:rsidRPr="00DD6CFB">
              <w:rPr>
                <w:lang w:eastAsia="en-US"/>
              </w:rPr>
              <w:t>15.4.0</w:t>
            </w:r>
          </w:p>
        </w:tc>
      </w:tr>
      <w:tr w:rsidR="004335ED" w:rsidRPr="0031204F" w14:paraId="07D180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26D56E"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D6D1EC"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403953" w14:textId="77777777" w:rsidR="004335ED" w:rsidRPr="00DD6CFB" w:rsidRDefault="004335ED" w:rsidP="000D75B4">
            <w:pPr>
              <w:pStyle w:val="TAL"/>
              <w:rPr>
                <w:lang w:eastAsia="en-US"/>
              </w:rPr>
            </w:pPr>
            <w:r w:rsidRPr="00DD6CFB">
              <w:rPr>
                <w:lang w:eastAsia="en-US"/>
              </w:rPr>
              <w:t>R5-194804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42940" w14:textId="77777777" w:rsidR="004335ED" w:rsidRPr="00DD6CFB" w:rsidRDefault="004335ED" w:rsidP="000D75B4">
            <w:pPr>
              <w:pStyle w:val="TAL"/>
              <w:rPr>
                <w:lang w:eastAsia="en-US"/>
              </w:rPr>
            </w:pPr>
            <w:r w:rsidRPr="00DD6CFB">
              <w:rPr>
                <w:lang w:eastAsia="en-US"/>
              </w:rPr>
              <w:t>0721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F5F1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F728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98C2F6"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FrequencyInfoUL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C3A33" w14:textId="77777777" w:rsidR="004335ED" w:rsidRPr="00DD6CFB" w:rsidRDefault="004335ED" w:rsidP="000D75B4">
            <w:pPr>
              <w:pStyle w:val="TAL"/>
              <w:rPr>
                <w:lang w:eastAsia="en-US"/>
              </w:rPr>
            </w:pPr>
            <w:r w:rsidRPr="00DD6CFB">
              <w:rPr>
                <w:lang w:eastAsia="en-US"/>
              </w:rPr>
              <w:t>15.4.0</w:t>
            </w:r>
          </w:p>
        </w:tc>
      </w:tr>
      <w:tr w:rsidR="004335ED" w:rsidRPr="0031204F" w14:paraId="4838C4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37F35F"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8031F7"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09C23F" w14:textId="77777777" w:rsidR="004335ED" w:rsidRPr="00DD6CFB" w:rsidRDefault="004335ED" w:rsidP="000D75B4">
            <w:pPr>
              <w:pStyle w:val="TAL"/>
              <w:rPr>
                <w:lang w:eastAsia="en-US"/>
              </w:rPr>
            </w:pPr>
            <w:r w:rsidRPr="00DD6CFB">
              <w:rPr>
                <w:lang w:eastAsia="en-US"/>
              </w:rPr>
              <w:t>R5-194805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DCBEB" w14:textId="77777777" w:rsidR="004335ED" w:rsidRPr="00DD6CFB" w:rsidRDefault="004335ED" w:rsidP="000D75B4">
            <w:pPr>
              <w:pStyle w:val="TAL"/>
              <w:rPr>
                <w:lang w:eastAsia="en-US"/>
              </w:rPr>
            </w:pPr>
            <w:r w:rsidRPr="00DD6CFB">
              <w:rPr>
                <w:lang w:eastAsia="en-US"/>
              </w:rPr>
              <w:t>0722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34D8D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6F0A6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EF76B2"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FrequencyInfoUL</w:t>
            </w:r>
            <w:proofErr w:type="spellEnd"/>
            <w:r w:rsidRPr="00DD6CFB">
              <w:rPr>
                <w:lang w:eastAsia="en-US"/>
              </w:rPr>
              <w:t>-SIB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983F8" w14:textId="77777777" w:rsidR="004335ED" w:rsidRPr="00DD6CFB" w:rsidRDefault="004335ED" w:rsidP="000D75B4">
            <w:pPr>
              <w:pStyle w:val="TAL"/>
              <w:rPr>
                <w:lang w:eastAsia="en-US"/>
              </w:rPr>
            </w:pPr>
            <w:r w:rsidRPr="00DD6CFB">
              <w:rPr>
                <w:lang w:eastAsia="en-US"/>
              </w:rPr>
              <w:t>15.4.0</w:t>
            </w:r>
          </w:p>
        </w:tc>
      </w:tr>
      <w:tr w:rsidR="004335ED" w:rsidRPr="0031204F" w14:paraId="671F83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CF4D2F"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D0D90B"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235415" w14:textId="77777777" w:rsidR="004335ED" w:rsidRPr="00DD6CFB" w:rsidRDefault="004335ED" w:rsidP="000D75B4">
            <w:pPr>
              <w:pStyle w:val="TAL"/>
              <w:rPr>
                <w:lang w:eastAsia="en-US"/>
              </w:rPr>
            </w:pPr>
            <w:r w:rsidRPr="00DD6CFB">
              <w:rPr>
                <w:lang w:eastAsia="en-US"/>
              </w:rPr>
              <w:t>R5-194806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A8B5" w14:textId="77777777" w:rsidR="004335ED" w:rsidRPr="00DD6CFB" w:rsidRDefault="004335ED" w:rsidP="000D75B4">
            <w:pPr>
              <w:pStyle w:val="TAL"/>
              <w:rPr>
                <w:lang w:eastAsia="en-US"/>
              </w:rPr>
            </w:pPr>
            <w:r w:rsidRPr="00DD6CFB">
              <w:rPr>
                <w:lang w:eastAsia="en-US"/>
              </w:rPr>
              <w:t>0723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1E03F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8BF1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C641DE" w14:textId="77777777" w:rsidR="004335ED" w:rsidRPr="00DD6CFB" w:rsidRDefault="004335ED" w:rsidP="000D75B4">
            <w:pPr>
              <w:pStyle w:val="TAL"/>
              <w:rPr>
                <w:lang w:eastAsia="en-US"/>
              </w:rPr>
            </w:pPr>
            <w:r w:rsidRPr="00DD6CFB">
              <w:rPr>
                <w:lang w:eastAsia="en-US"/>
              </w:rPr>
              <w:t>Update generic procedures chapter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9C9CD" w14:textId="77777777" w:rsidR="004335ED" w:rsidRPr="00DD6CFB" w:rsidRDefault="004335ED" w:rsidP="000D75B4">
            <w:pPr>
              <w:pStyle w:val="TAL"/>
              <w:rPr>
                <w:lang w:eastAsia="en-US"/>
              </w:rPr>
            </w:pPr>
            <w:r w:rsidRPr="00DD6CFB">
              <w:rPr>
                <w:lang w:eastAsia="en-US"/>
              </w:rPr>
              <w:t>15.4.0</w:t>
            </w:r>
          </w:p>
        </w:tc>
      </w:tr>
      <w:tr w:rsidR="004335ED" w:rsidRPr="0031204F" w14:paraId="53832F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000C23"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DE63C4"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A65A3B" w14:textId="77777777" w:rsidR="004335ED" w:rsidRPr="00DD6CFB" w:rsidRDefault="004335ED" w:rsidP="000D75B4">
            <w:pPr>
              <w:pStyle w:val="TAL"/>
              <w:rPr>
                <w:lang w:eastAsia="en-US"/>
              </w:rPr>
            </w:pPr>
            <w:r w:rsidRPr="00DD6CFB">
              <w:rPr>
                <w:lang w:eastAsia="en-US"/>
              </w:rPr>
              <w:t>R5-194807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3F02" w14:textId="77777777" w:rsidR="004335ED" w:rsidRPr="00DD6CFB" w:rsidRDefault="004335ED" w:rsidP="000D75B4">
            <w:pPr>
              <w:pStyle w:val="TAL"/>
              <w:rPr>
                <w:lang w:eastAsia="en-US"/>
              </w:rPr>
            </w:pPr>
            <w:r w:rsidRPr="00DD6CFB">
              <w:rPr>
                <w:lang w:eastAsia="en-US"/>
              </w:rPr>
              <w:t>0724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E04B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66F9C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839E8" w14:textId="77777777" w:rsidR="004335ED" w:rsidRPr="00DD6CFB" w:rsidRDefault="004335ED" w:rsidP="000D75B4">
            <w:pPr>
              <w:pStyle w:val="TAL"/>
              <w:rPr>
                <w:lang w:eastAsia="en-US"/>
              </w:rPr>
            </w:pPr>
            <w:r w:rsidRPr="00DD6CFB">
              <w:rPr>
                <w:lang w:eastAsia="en-US"/>
              </w:rPr>
              <w:t>Update chapter 4.5.2 RRC_IDLE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2361F" w14:textId="77777777" w:rsidR="004335ED" w:rsidRPr="00DD6CFB" w:rsidRDefault="004335ED" w:rsidP="000D75B4">
            <w:pPr>
              <w:pStyle w:val="TAL"/>
              <w:rPr>
                <w:lang w:eastAsia="en-US"/>
              </w:rPr>
            </w:pPr>
            <w:r w:rsidRPr="00DD6CFB">
              <w:rPr>
                <w:lang w:eastAsia="en-US"/>
              </w:rPr>
              <w:t>15.4.0</w:t>
            </w:r>
          </w:p>
        </w:tc>
      </w:tr>
      <w:tr w:rsidR="004335ED" w:rsidRPr="0031204F" w14:paraId="510C27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D49F9A"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FBB49A"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4C7A3F" w14:textId="77777777" w:rsidR="004335ED" w:rsidRPr="00DD6CFB" w:rsidRDefault="004335ED" w:rsidP="000D75B4">
            <w:pPr>
              <w:pStyle w:val="TAL"/>
              <w:rPr>
                <w:lang w:eastAsia="en-US"/>
              </w:rPr>
            </w:pPr>
            <w:r w:rsidRPr="00DD6CFB">
              <w:rPr>
                <w:lang w:eastAsia="en-US"/>
              </w:rPr>
              <w:t>R5-194808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97EE" w14:textId="77777777" w:rsidR="004335ED" w:rsidRPr="00DD6CFB" w:rsidRDefault="004335ED" w:rsidP="000D75B4">
            <w:pPr>
              <w:pStyle w:val="TAL"/>
              <w:rPr>
                <w:lang w:eastAsia="en-US"/>
              </w:rPr>
            </w:pPr>
            <w:r w:rsidRPr="00DD6CFB">
              <w:rPr>
                <w:lang w:eastAsia="en-US"/>
              </w:rPr>
              <w:t>0730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3658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A73E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8E42" w14:textId="77777777" w:rsidR="004335ED" w:rsidRPr="00DD6CFB" w:rsidRDefault="004335ED" w:rsidP="000D75B4">
            <w:pPr>
              <w:pStyle w:val="TAL"/>
              <w:rPr>
                <w:lang w:eastAsia="en-US"/>
              </w:rPr>
            </w:pPr>
            <w:r w:rsidRPr="00DD6CFB">
              <w:rPr>
                <w:lang w:eastAsia="en-US"/>
              </w:rPr>
              <w:t>Updates to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74C70" w14:textId="77777777" w:rsidR="004335ED" w:rsidRPr="00DD6CFB" w:rsidRDefault="004335ED" w:rsidP="000D75B4">
            <w:pPr>
              <w:pStyle w:val="TAL"/>
              <w:rPr>
                <w:lang w:eastAsia="en-US"/>
              </w:rPr>
            </w:pPr>
            <w:r w:rsidRPr="00DD6CFB">
              <w:rPr>
                <w:lang w:eastAsia="en-US"/>
              </w:rPr>
              <w:t>15.4.0</w:t>
            </w:r>
          </w:p>
        </w:tc>
      </w:tr>
      <w:tr w:rsidR="004335ED" w:rsidRPr="0031204F" w14:paraId="654485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4F5AAD"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7FA8"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6C1D95" w14:textId="77777777" w:rsidR="004335ED" w:rsidRPr="00DD6CFB" w:rsidRDefault="004335ED" w:rsidP="000D75B4">
            <w:pPr>
              <w:pStyle w:val="TAL"/>
              <w:rPr>
                <w:lang w:eastAsia="en-US"/>
              </w:rPr>
            </w:pPr>
            <w:r w:rsidRPr="00DD6CFB">
              <w:rPr>
                <w:lang w:eastAsia="en-US"/>
              </w:rPr>
              <w:t>R5-194809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7B6E4" w14:textId="77777777" w:rsidR="004335ED" w:rsidRPr="00DD6CFB" w:rsidRDefault="004335ED" w:rsidP="000D75B4">
            <w:pPr>
              <w:pStyle w:val="TAL"/>
              <w:rPr>
                <w:lang w:eastAsia="en-US"/>
              </w:rPr>
            </w:pPr>
            <w:r w:rsidRPr="00DD6CFB">
              <w:rPr>
                <w:lang w:eastAsia="en-US"/>
              </w:rPr>
              <w:t>0732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039E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E9E3C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41E1D" w14:textId="77777777" w:rsidR="004335ED" w:rsidRPr="00DD6CFB" w:rsidRDefault="004335ED" w:rsidP="000D75B4">
            <w:pPr>
              <w:pStyle w:val="TAL"/>
              <w:rPr>
                <w:lang w:eastAsia="en-US"/>
              </w:rPr>
            </w:pPr>
            <w:r w:rsidRPr="00DD6CFB">
              <w:rPr>
                <w:lang w:eastAsia="en-US"/>
              </w:rPr>
              <w:t xml:space="preserve">Updates to </w:t>
            </w:r>
            <w:proofErr w:type="spellStart"/>
            <w:r w:rsidRPr="00DD6CFB">
              <w:rPr>
                <w:lang w:eastAsia="en-US"/>
              </w:rPr>
              <w:t>PhysicalCellGroupConfig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9409B0" w14:textId="77777777" w:rsidR="004335ED" w:rsidRPr="00DD6CFB" w:rsidRDefault="004335ED" w:rsidP="000D75B4">
            <w:pPr>
              <w:pStyle w:val="TAL"/>
              <w:rPr>
                <w:lang w:eastAsia="en-US"/>
              </w:rPr>
            </w:pPr>
            <w:r w:rsidRPr="00DD6CFB">
              <w:rPr>
                <w:lang w:eastAsia="en-US"/>
              </w:rPr>
              <w:t>15.4.0</w:t>
            </w:r>
          </w:p>
        </w:tc>
      </w:tr>
      <w:tr w:rsidR="004335ED" w:rsidRPr="0031204F" w14:paraId="713445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D17DAF"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CF4DBB"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5F0C0" w14:textId="77777777" w:rsidR="004335ED" w:rsidRPr="00DD6CFB" w:rsidRDefault="004335ED" w:rsidP="000D75B4">
            <w:pPr>
              <w:pStyle w:val="TAL"/>
              <w:rPr>
                <w:lang w:eastAsia="en-US"/>
              </w:rPr>
            </w:pPr>
            <w:r w:rsidRPr="00DD6CFB">
              <w:rPr>
                <w:lang w:eastAsia="en-US"/>
              </w:rPr>
              <w:t>R5-194810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1CC38" w14:textId="77777777" w:rsidR="004335ED" w:rsidRPr="00DD6CFB" w:rsidRDefault="004335ED" w:rsidP="000D75B4">
            <w:pPr>
              <w:pStyle w:val="TAL"/>
              <w:rPr>
                <w:lang w:eastAsia="en-US"/>
              </w:rPr>
            </w:pPr>
            <w:r w:rsidRPr="00DD6CFB">
              <w:rPr>
                <w:lang w:eastAsia="en-US"/>
              </w:rPr>
              <w:t>0739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144B5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9B685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F286C" w14:textId="77777777" w:rsidR="004335ED" w:rsidRPr="00DD6CFB" w:rsidRDefault="004335ED" w:rsidP="000D75B4">
            <w:pPr>
              <w:pStyle w:val="TAL"/>
              <w:rPr>
                <w:lang w:eastAsia="en-US"/>
              </w:rPr>
            </w:pPr>
            <w:r w:rsidRPr="00DD6CFB">
              <w:rPr>
                <w:lang w:eastAsia="en-US"/>
              </w:rPr>
              <w:t>New test procedure for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EAE5F" w14:textId="77777777" w:rsidR="004335ED" w:rsidRPr="00DD6CFB" w:rsidRDefault="004335ED" w:rsidP="000D75B4">
            <w:pPr>
              <w:pStyle w:val="TAL"/>
              <w:rPr>
                <w:lang w:eastAsia="en-US"/>
              </w:rPr>
            </w:pPr>
            <w:r w:rsidRPr="00DD6CFB">
              <w:rPr>
                <w:lang w:eastAsia="en-US"/>
              </w:rPr>
              <w:t>15.4.0</w:t>
            </w:r>
          </w:p>
        </w:tc>
      </w:tr>
      <w:tr w:rsidR="004335ED" w:rsidRPr="0031204F" w14:paraId="584B93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48370A"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46840"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D05590" w14:textId="77777777" w:rsidR="004335ED" w:rsidRPr="00DD6CFB" w:rsidRDefault="004335ED" w:rsidP="000D75B4">
            <w:pPr>
              <w:pStyle w:val="TAL"/>
              <w:rPr>
                <w:lang w:eastAsia="en-US"/>
              </w:rPr>
            </w:pPr>
            <w:r w:rsidRPr="00DD6CFB">
              <w:rPr>
                <w:lang w:eastAsia="en-US"/>
              </w:rPr>
              <w:t>R5-194811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F47E2" w14:textId="77777777" w:rsidR="004335ED" w:rsidRPr="00DD6CFB" w:rsidRDefault="004335ED" w:rsidP="000D75B4">
            <w:pPr>
              <w:pStyle w:val="TAL"/>
              <w:rPr>
                <w:lang w:eastAsia="en-US"/>
              </w:rPr>
            </w:pPr>
            <w:r w:rsidRPr="00DD6CFB">
              <w:rPr>
                <w:lang w:eastAsia="en-US"/>
              </w:rPr>
              <w:t>0741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25896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145E1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6ADBB2" w14:textId="77777777" w:rsidR="004335ED" w:rsidRPr="00DD6CFB" w:rsidRDefault="004335ED" w:rsidP="000D75B4">
            <w:pPr>
              <w:pStyle w:val="TAL"/>
              <w:rPr>
                <w:lang w:eastAsia="en-US"/>
              </w:rPr>
            </w:pPr>
            <w:r w:rsidRPr="00DD6CFB">
              <w:rPr>
                <w:lang w:eastAsia="en-US"/>
              </w:rPr>
              <w:t xml:space="preserve">Updated IE </w:t>
            </w:r>
            <w:proofErr w:type="spellStart"/>
            <w:r w:rsidRPr="00DD6CFB">
              <w:rPr>
                <w:lang w:eastAsia="en-US"/>
              </w:rPr>
              <w:t>MeasObjectEUTRA</w:t>
            </w:r>
            <w:proofErr w:type="spellEnd"/>
            <w:r w:rsidRPr="00DD6CFB">
              <w:rPr>
                <w:lang w:eastAsia="en-US"/>
              </w:rPr>
              <w:t xml:space="preserve"> and </w:t>
            </w:r>
            <w:proofErr w:type="spellStart"/>
            <w:r w:rsidRPr="00DD6CFB">
              <w:rPr>
                <w:lang w:eastAsia="en-US"/>
              </w:rPr>
              <w:t>ReportConfigInterRAT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B03C0" w14:textId="77777777" w:rsidR="004335ED" w:rsidRPr="00DD6CFB" w:rsidRDefault="004335ED" w:rsidP="000D75B4">
            <w:pPr>
              <w:pStyle w:val="TAL"/>
              <w:rPr>
                <w:lang w:eastAsia="en-US"/>
              </w:rPr>
            </w:pPr>
            <w:r w:rsidRPr="00DD6CFB">
              <w:rPr>
                <w:lang w:eastAsia="en-US"/>
              </w:rPr>
              <w:t>15.4.0</w:t>
            </w:r>
          </w:p>
        </w:tc>
      </w:tr>
      <w:tr w:rsidR="004335ED" w:rsidRPr="0031204F" w14:paraId="1EB992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C88"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1D772A"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716677" w14:textId="77777777" w:rsidR="004335ED" w:rsidRPr="00DD6CFB" w:rsidRDefault="004335ED" w:rsidP="000D75B4">
            <w:pPr>
              <w:pStyle w:val="TAL"/>
              <w:rPr>
                <w:lang w:eastAsia="en-US"/>
              </w:rPr>
            </w:pPr>
            <w:r w:rsidRPr="00DD6CFB">
              <w:rPr>
                <w:lang w:eastAsia="en-US"/>
              </w:rPr>
              <w:t>R5-194812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4C5C2" w14:textId="77777777" w:rsidR="004335ED" w:rsidRPr="00DD6CFB" w:rsidRDefault="004335ED" w:rsidP="000D75B4">
            <w:pPr>
              <w:pStyle w:val="TAL"/>
              <w:rPr>
                <w:lang w:eastAsia="en-US"/>
              </w:rPr>
            </w:pPr>
            <w:r w:rsidRPr="00DD6CFB">
              <w:rPr>
                <w:lang w:eastAsia="en-US"/>
              </w:rPr>
              <w:t>0753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D39E3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69457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B1449" w14:textId="77777777" w:rsidR="004335ED" w:rsidRPr="00DD6CFB" w:rsidRDefault="004335ED" w:rsidP="000D75B4">
            <w:pPr>
              <w:pStyle w:val="TAL"/>
              <w:rPr>
                <w:lang w:eastAsia="en-US"/>
              </w:rPr>
            </w:pPr>
            <w:r w:rsidRPr="00DD6CFB">
              <w:rPr>
                <w:lang w:eastAsia="en-US"/>
              </w:rPr>
              <w:t>Updates to Registration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632D9" w14:textId="77777777" w:rsidR="004335ED" w:rsidRPr="00DD6CFB" w:rsidRDefault="004335ED" w:rsidP="000D75B4">
            <w:pPr>
              <w:pStyle w:val="TAL"/>
              <w:rPr>
                <w:lang w:eastAsia="en-US"/>
              </w:rPr>
            </w:pPr>
            <w:r w:rsidRPr="00DD6CFB">
              <w:rPr>
                <w:lang w:eastAsia="en-US"/>
              </w:rPr>
              <w:t>15.4.0</w:t>
            </w:r>
          </w:p>
        </w:tc>
      </w:tr>
      <w:tr w:rsidR="004335ED" w:rsidRPr="0031204F" w14:paraId="2A6ED4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272FDC"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63F626"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6C082" w14:textId="77777777" w:rsidR="004335ED" w:rsidRPr="00DD6CFB" w:rsidRDefault="004335ED" w:rsidP="000D75B4">
            <w:pPr>
              <w:pStyle w:val="TAL"/>
              <w:rPr>
                <w:lang w:eastAsia="en-US"/>
              </w:rPr>
            </w:pPr>
            <w:r w:rsidRPr="00DD6CFB">
              <w:rPr>
                <w:lang w:eastAsia="en-US"/>
              </w:rPr>
              <w:t>R5-194813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4179D" w14:textId="77777777" w:rsidR="004335ED" w:rsidRPr="00DD6CFB" w:rsidRDefault="004335ED" w:rsidP="000D75B4">
            <w:pPr>
              <w:pStyle w:val="TAL"/>
              <w:rPr>
                <w:lang w:eastAsia="en-US"/>
              </w:rPr>
            </w:pPr>
            <w:r w:rsidRPr="00DD6CFB">
              <w:rPr>
                <w:lang w:eastAsia="en-US"/>
              </w:rPr>
              <w:t>0754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BABA7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8FB48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C93D3" w14:textId="77777777" w:rsidR="004335ED" w:rsidRPr="00DD6CFB" w:rsidRDefault="004335ED" w:rsidP="000D75B4">
            <w:pPr>
              <w:pStyle w:val="TAL"/>
              <w:rPr>
                <w:lang w:eastAsia="en-US"/>
              </w:rPr>
            </w:pPr>
            <w:r w:rsidRPr="00DD6CFB">
              <w:rPr>
                <w:lang w:eastAsia="en-US"/>
              </w:rPr>
              <w:t>Updates to UE 4.6.4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FF320" w14:textId="77777777" w:rsidR="004335ED" w:rsidRPr="00DD6CFB" w:rsidRDefault="004335ED" w:rsidP="000D75B4">
            <w:pPr>
              <w:pStyle w:val="TAL"/>
              <w:rPr>
                <w:lang w:eastAsia="en-US"/>
              </w:rPr>
            </w:pPr>
            <w:r w:rsidRPr="00DD6CFB">
              <w:rPr>
                <w:lang w:eastAsia="en-US"/>
              </w:rPr>
              <w:t>15.4.0</w:t>
            </w:r>
          </w:p>
        </w:tc>
      </w:tr>
      <w:tr w:rsidR="004335ED" w:rsidRPr="0031204F" w14:paraId="341833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E04C06"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D18813"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E3185" w14:textId="77777777" w:rsidR="004335ED" w:rsidRPr="00DD6CFB" w:rsidRDefault="004335ED" w:rsidP="000D75B4">
            <w:pPr>
              <w:pStyle w:val="TAL"/>
              <w:rPr>
                <w:lang w:eastAsia="en-US"/>
              </w:rPr>
            </w:pPr>
            <w:r w:rsidRPr="00DD6CFB">
              <w:rPr>
                <w:lang w:eastAsia="en-US"/>
              </w:rPr>
              <w:t>R5-194814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E9562" w14:textId="77777777" w:rsidR="004335ED" w:rsidRPr="00DD6CFB" w:rsidRDefault="004335ED" w:rsidP="000D75B4">
            <w:pPr>
              <w:pStyle w:val="TAL"/>
              <w:rPr>
                <w:lang w:eastAsia="en-US"/>
              </w:rPr>
            </w:pPr>
            <w:r w:rsidRPr="00DD6CFB">
              <w:rPr>
                <w:lang w:eastAsia="en-US"/>
              </w:rPr>
              <w:t>0760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D590D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216EF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AA55FE" w14:textId="77777777" w:rsidR="004335ED" w:rsidRPr="00DD6CFB" w:rsidRDefault="004335ED" w:rsidP="000D75B4">
            <w:pPr>
              <w:pStyle w:val="TAL"/>
              <w:rPr>
                <w:lang w:eastAsia="en-US"/>
              </w:rPr>
            </w:pPr>
            <w:r w:rsidRPr="00DD6CFB">
              <w:rPr>
                <w:lang w:eastAsia="en-US"/>
              </w:rPr>
              <w:t>New Test procedure for UE for Tracking area updating / inter-system change from N1 mode to S1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1B276" w14:textId="77777777" w:rsidR="004335ED" w:rsidRPr="00DD6CFB" w:rsidRDefault="004335ED" w:rsidP="000D75B4">
            <w:pPr>
              <w:pStyle w:val="TAL"/>
              <w:rPr>
                <w:lang w:eastAsia="en-US"/>
              </w:rPr>
            </w:pPr>
            <w:r w:rsidRPr="00DD6CFB">
              <w:rPr>
                <w:lang w:eastAsia="en-US"/>
              </w:rPr>
              <w:t>15.4.0</w:t>
            </w:r>
          </w:p>
        </w:tc>
      </w:tr>
      <w:tr w:rsidR="004335ED" w:rsidRPr="0031204F" w14:paraId="6D3844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86599E"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28C876"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F03FA" w14:textId="77777777" w:rsidR="004335ED" w:rsidRPr="00DD6CFB" w:rsidRDefault="004335ED" w:rsidP="000D75B4">
            <w:pPr>
              <w:pStyle w:val="TAL"/>
              <w:rPr>
                <w:lang w:eastAsia="en-US"/>
              </w:rPr>
            </w:pPr>
            <w:r w:rsidRPr="00DD6CFB">
              <w:rPr>
                <w:lang w:eastAsia="en-US"/>
              </w:rPr>
              <w:t>R5-194817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4EA2" w14:textId="77777777" w:rsidR="004335ED" w:rsidRPr="00DD6CFB" w:rsidRDefault="004335ED" w:rsidP="000D75B4">
            <w:pPr>
              <w:pStyle w:val="TAL"/>
              <w:rPr>
                <w:lang w:eastAsia="en-US"/>
              </w:rPr>
            </w:pPr>
            <w:r w:rsidRPr="00DD6CFB">
              <w:rPr>
                <w:lang w:eastAsia="en-US"/>
              </w:rPr>
              <w:t>0777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9D89A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B6754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D112F" w14:textId="77777777" w:rsidR="004335ED" w:rsidRPr="00DD6CFB" w:rsidRDefault="004335ED" w:rsidP="000D75B4">
            <w:pPr>
              <w:pStyle w:val="TAL"/>
              <w:rPr>
                <w:lang w:eastAsia="en-US"/>
              </w:rPr>
            </w:pPr>
            <w:r w:rsidRPr="00DD6CFB">
              <w:rPr>
                <w:lang w:eastAsia="en-US"/>
              </w:rPr>
              <w:t>New Test procedure for UE for Tracking area updating / inter-system change from S1 mode to N1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9185B" w14:textId="77777777" w:rsidR="004335ED" w:rsidRPr="00DD6CFB" w:rsidRDefault="004335ED" w:rsidP="000D75B4">
            <w:pPr>
              <w:pStyle w:val="TAL"/>
              <w:rPr>
                <w:lang w:eastAsia="en-US"/>
              </w:rPr>
            </w:pPr>
            <w:r w:rsidRPr="00DD6CFB">
              <w:rPr>
                <w:lang w:eastAsia="en-US"/>
              </w:rPr>
              <w:t>15.4.0</w:t>
            </w:r>
          </w:p>
        </w:tc>
      </w:tr>
      <w:tr w:rsidR="004335ED" w:rsidRPr="0031204F" w14:paraId="227D2C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AAF233"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1A56B0"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7C4E57" w14:textId="77777777" w:rsidR="004335ED" w:rsidRPr="00DD6CFB" w:rsidRDefault="004335ED" w:rsidP="000D75B4">
            <w:pPr>
              <w:pStyle w:val="TAL"/>
              <w:rPr>
                <w:lang w:eastAsia="en-US"/>
              </w:rPr>
            </w:pPr>
            <w:r w:rsidRPr="00DD6CFB">
              <w:rPr>
                <w:lang w:eastAsia="en-US"/>
              </w:rPr>
              <w:t>R5-194821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6467B" w14:textId="77777777" w:rsidR="004335ED" w:rsidRPr="00DD6CFB" w:rsidRDefault="004335ED" w:rsidP="000D75B4">
            <w:pPr>
              <w:pStyle w:val="TAL"/>
              <w:rPr>
                <w:lang w:eastAsia="en-US"/>
              </w:rPr>
            </w:pPr>
            <w:r w:rsidRPr="00DD6CFB">
              <w:rPr>
                <w:lang w:eastAsia="en-US"/>
              </w:rPr>
              <w:t>0780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AC5A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5DAA3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857FF" w14:textId="77777777" w:rsidR="004335ED" w:rsidRPr="00DD6CFB" w:rsidRDefault="004335ED" w:rsidP="000D75B4">
            <w:pPr>
              <w:pStyle w:val="TAL"/>
              <w:rPr>
                <w:lang w:eastAsia="en-US"/>
              </w:rPr>
            </w:pPr>
            <w:r w:rsidRPr="00DD6CFB">
              <w:rPr>
                <w:lang w:eastAsia="en-US"/>
              </w:rPr>
              <w:t xml:space="preserve">Introducing conditions for Handover in RRCReconfiguration </w:t>
            </w:r>
            <w:r w:rsidRPr="00DD6CFB">
              <w:rPr>
                <w:lang w:eastAsia="en-US"/>
              </w:rPr>
              <w:lastRenderedPageBreak/>
              <w:t>and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4C52E" w14:textId="77777777" w:rsidR="004335ED" w:rsidRPr="00DD6CFB" w:rsidRDefault="004335ED" w:rsidP="000D75B4">
            <w:pPr>
              <w:pStyle w:val="TAL"/>
              <w:rPr>
                <w:lang w:eastAsia="en-US"/>
              </w:rPr>
            </w:pPr>
            <w:r w:rsidRPr="00DD6CFB">
              <w:rPr>
                <w:lang w:eastAsia="en-US"/>
              </w:rPr>
              <w:lastRenderedPageBreak/>
              <w:t>15.4.0</w:t>
            </w:r>
          </w:p>
        </w:tc>
      </w:tr>
      <w:tr w:rsidR="004335ED" w:rsidRPr="0031204F" w14:paraId="563F91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2BE1E7"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862E51"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AB9346" w14:textId="77777777" w:rsidR="004335ED" w:rsidRPr="00DD6CFB" w:rsidRDefault="004335ED" w:rsidP="000D75B4">
            <w:pPr>
              <w:pStyle w:val="TAL"/>
              <w:rPr>
                <w:lang w:eastAsia="en-US"/>
              </w:rPr>
            </w:pPr>
            <w:r w:rsidRPr="00DD6CFB">
              <w:rPr>
                <w:lang w:eastAsia="en-US"/>
              </w:rPr>
              <w:t>R5-194824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DA099" w14:textId="77777777" w:rsidR="004335ED" w:rsidRPr="00DD6CFB" w:rsidRDefault="004335ED" w:rsidP="000D75B4">
            <w:pPr>
              <w:pStyle w:val="TAL"/>
              <w:rPr>
                <w:lang w:eastAsia="en-US"/>
              </w:rPr>
            </w:pPr>
            <w:r w:rsidRPr="00DD6CFB">
              <w:rPr>
                <w:lang w:eastAsia="en-US"/>
              </w:rPr>
              <w:t>0781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46E1F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57155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DACABB" w14:textId="77777777" w:rsidR="004335ED" w:rsidRPr="00DD6CFB" w:rsidRDefault="004335ED" w:rsidP="000D75B4">
            <w:pPr>
              <w:pStyle w:val="TAL"/>
              <w:rPr>
                <w:lang w:eastAsia="en-US"/>
              </w:rPr>
            </w:pPr>
            <w:r w:rsidRPr="00DD6CFB">
              <w:rPr>
                <w:lang w:eastAsia="en-US"/>
              </w:rPr>
              <w:t>Updates to Service Request 5GMM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021DA" w14:textId="77777777" w:rsidR="004335ED" w:rsidRPr="00DD6CFB" w:rsidRDefault="004335ED" w:rsidP="000D75B4">
            <w:pPr>
              <w:pStyle w:val="TAL"/>
              <w:rPr>
                <w:lang w:eastAsia="en-US"/>
              </w:rPr>
            </w:pPr>
            <w:r w:rsidRPr="00DD6CFB">
              <w:rPr>
                <w:lang w:eastAsia="en-US"/>
              </w:rPr>
              <w:t>15.4.0</w:t>
            </w:r>
          </w:p>
        </w:tc>
      </w:tr>
      <w:tr w:rsidR="004335ED" w:rsidRPr="0031204F" w14:paraId="64EB1A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C529E9"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E5BE17"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BA4827" w14:textId="77777777" w:rsidR="004335ED" w:rsidRPr="00DD6CFB" w:rsidRDefault="004335ED" w:rsidP="000D75B4">
            <w:pPr>
              <w:pStyle w:val="TAL"/>
              <w:rPr>
                <w:lang w:eastAsia="en-US"/>
              </w:rPr>
            </w:pPr>
            <w:r w:rsidRPr="00DD6CFB">
              <w:rPr>
                <w:lang w:eastAsia="en-US"/>
              </w:rPr>
              <w:t>R5-194879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EEB2B" w14:textId="77777777" w:rsidR="004335ED" w:rsidRPr="00DD6CFB" w:rsidRDefault="004335ED" w:rsidP="000D75B4">
            <w:pPr>
              <w:pStyle w:val="TAL"/>
              <w:rPr>
                <w:lang w:eastAsia="en-US"/>
              </w:rPr>
            </w:pPr>
            <w:r w:rsidRPr="00DD6CFB">
              <w:rPr>
                <w:lang w:eastAsia="en-US"/>
              </w:rPr>
              <w:t>0735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4092C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4BEB6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2CC13" w14:textId="77777777" w:rsidR="004335ED" w:rsidRPr="00DD6CFB" w:rsidRDefault="004335ED" w:rsidP="000D75B4">
            <w:pPr>
              <w:pStyle w:val="TAL"/>
              <w:rPr>
                <w:lang w:eastAsia="en-US"/>
              </w:rPr>
            </w:pPr>
            <w:r w:rsidRPr="00DD6CFB">
              <w:rPr>
                <w:lang w:eastAsia="en-US"/>
              </w:rPr>
              <w:t>Updates to Multi-Cell SIG OTA testing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BBFD4" w14:textId="77777777" w:rsidR="004335ED" w:rsidRPr="00DD6CFB" w:rsidRDefault="004335ED" w:rsidP="000D75B4">
            <w:pPr>
              <w:pStyle w:val="TAL"/>
              <w:rPr>
                <w:lang w:eastAsia="en-US"/>
              </w:rPr>
            </w:pPr>
            <w:r w:rsidRPr="00DD6CFB">
              <w:rPr>
                <w:lang w:eastAsia="en-US"/>
              </w:rPr>
              <w:t>15.4.0</w:t>
            </w:r>
          </w:p>
        </w:tc>
      </w:tr>
      <w:tr w:rsidR="004335ED" w:rsidRPr="0031204F" w14:paraId="439F06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61D5E3"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573CD6"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C58946" w14:textId="77777777" w:rsidR="004335ED" w:rsidRPr="00DD6CFB" w:rsidRDefault="004335ED" w:rsidP="000D75B4">
            <w:pPr>
              <w:pStyle w:val="TAL"/>
              <w:rPr>
                <w:lang w:eastAsia="en-US"/>
              </w:rPr>
            </w:pPr>
            <w:r w:rsidRPr="00DD6CFB">
              <w:rPr>
                <w:lang w:eastAsia="en-US"/>
              </w:rPr>
              <w:t>R5-194881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30B9" w14:textId="77777777" w:rsidR="004335ED" w:rsidRPr="00DD6CFB" w:rsidRDefault="004335ED" w:rsidP="000D75B4">
            <w:pPr>
              <w:pStyle w:val="TAL"/>
              <w:rPr>
                <w:lang w:eastAsia="en-US"/>
              </w:rPr>
            </w:pPr>
            <w:r w:rsidRPr="00DD6CFB">
              <w:rPr>
                <w:lang w:eastAsia="en-US"/>
              </w:rPr>
              <w:t>0763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CA117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0B9C3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4384D" w14:textId="77777777" w:rsidR="004335ED" w:rsidRPr="00DD6CFB" w:rsidRDefault="004335ED" w:rsidP="000D75B4">
            <w:pPr>
              <w:pStyle w:val="TAL"/>
              <w:rPr>
                <w:lang w:eastAsia="en-US"/>
              </w:rPr>
            </w:pPr>
            <w:r w:rsidRPr="00DD6CFB">
              <w:rPr>
                <w:lang w:eastAsia="en-US"/>
              </w:rPr>
              <w:t>Introduction of test frequencies for NR CA configuration CA_n257B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0D1D7" w14:textId="77777777" w:rsidR="004335ED" w:rsidRPr="00DD6CFB" w:rsidRDefault="004335ED" w:rsidP="000D75B4">
            <w:pPr>
              <w:pStyle w:val="TAL"/>
              <w:rPr>
                <w:lang w:eastAsia="en-US"/>
              </w:rPr>
            </w:pPr>
            <w:r w:rsidRPr="00DD6CFB">
              <w:rPr>
                <w:lang w:eastAsia="en-US"/>
              </w:rPr>
              <w:t>15.4.0</w:t>
            </w:r>
          </w:p>
        </w:tc>
      </w:tr>
      <w:tr w:rsidR="004335ED" w:rsidRPr="0031204F" w14:paraId="3C4EFA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BE2F0B"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1F8248"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5A9FF" w14:textId="77777777" w:rsidR="004335ED" w:rsidRPr="00DD6CFB" w:rsidRDefault="004335ED" w:rsidP="000D75B4">
            <w:pPr>
              <w:pStyle w:val="TAL"/>
              <w:rPr>
                <w:lang w:eastAsia="en-US"/>
              </w:rPr>
            </w:pPr>
            <w:r w:rsidRPr="00DD6CFB">
              <w:rPr>
                <w:lang w:eastAsia="en-US"/>
              </w:rPr>
              <w:t>R5-194882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76B0F" w14:textId="77777777" w:rsidR="004335ED" w:rsidRPr="00DD6CFB" w:rsidRDefault="004335ED" w:rsidP="000D75B4">
            <w:pPr>
              <w:pStyle w:val="TAL"/>
              <w:rPr>
                <w:lang w:eastAsia="en-US"/>
              </w:rPr>
            </w:pPr>
            <w:r w:rsidRPr="00DD6CFB">
              <w:rPr>
                <w:lang w:eastAsia="en-US"/>
              </w:rPr>
              <w:t>0764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030CF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155CD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84ACD" w14:textId="77777777" w:rsidR="004335ED" w:rsidRPr="00DD6CFB" w:rsidRDefault="004335ED" w:rsidP="000D75B4">
            <w:pPr>
              <w:pStyle w:val="TAL"/>
              <w:rPr>
                <w:lang w:eastAsia="en-US"/>
              </w:rPr>
            </w:pPr>
            <w:r w:rsidRPr="00DD6CFB">
              <w:rPr>
                <w:lang w:eastAsia="en-US"/>
              </w:rPr>
              <w:t>Introduction of test frequencies for NR CA configuration CA_n260B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A5D02" w14:textId="77777777" w:rsidR="004335ED" w:rsidRPr="00DD6CFB" w:rsidRDefault="004335ED" w:rsidP="000D75B4">
            <w:pPr>
              <w:pStyle w:val="TAL"/>
              <w:rPr>
                <w:lang w:eastAsia="en-US"/>
              </w:rPr>
            </w:pPr>
            <w:r w:rsidRPr="00DD6CFB">
              <w:rPr>
                <w:lang w:eastAsia="en-US"/>
              </w:rPr>
              <w:t>15.4.0</w:t>
            </w:r>
          </w:p>
        </w:tc>
      </w:tr>
      <w:tr w:rsidR="004335ED" w:rsidRPr="0031204F" w14:paraId="7D4615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FE4BB1"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AA921B"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B3D040" w14:textId="77777777" w:rsidR="004335ED" w:rsidRPr="00DD6CFB" w:rsidRDefault="004335ED" w:rsidP="000D75B4">
            <w:pPr>
              <w:pStyle w:val="TAL"/>
              <w:rPr>
                <w:lang w:eastAsia="en-US"/>
              </w:rPr>
            </w:pPr>
            <w:r w:rsidRPr="00DD6CFB">
              <w:rPr>
                <w:lang w:eastAsia="en-US"/>
              </w:rPr>
              <w:t>R5-194883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91B2A" w14:textId="77777777" w:rsidR="004335ED" w:rsidRPr="00DD6CFB" w:rsidRDefault="004335ED" w:rsidP="000D75B4">
            <w:pPr>
              <w:pStyle w:val="TAL"/>
              <w:rPr>
                <w:lang w:eastAsia="en-US"/>
              </w:rPr>
            </w:pPr>
            <w:r w:rsidRPr="00DD6CFB">
              <w:rPr>
                <w:lang w:eastAsia="en-US"/>
              </w:rPr>
              <w:t>0765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0B0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47CD2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73C0B" w14:textId="77777777" w:rsidR="004335ED" w:rsidRPr="00DD6CFB" w:rsidRDefault="004335ED" w:rsidP="000D75B4">
            <w:pPr>
              <w:pStyle w:val="TAL"/>
              <w:rPr>
                <w:lang w:eastAsia="en-US"/>
              </w:rPr>
            </w:pPr>
            <w:r w:rsidRPr="00DD6CFB">
              <w:rPr>
                <w:lang w:eastAsia="en-US"/>
              </w:rPr>
              <w:t>Introduction of test frequencies for NR CA configuration CA_n260I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76623" w14:textId="77777777" w:rsidR="004335ED" w:rsidRPr="00DD6CFB" w:rsidRDefault="004335ED" w:rsidP="000D75B4">
            <w:pPr>
              <w:pStyle w:val="TAL"/>
              <w:rPr>
                <w:lang w:eastAsia="en-US"/>
              </w:rPr>
            </w:pPr>
            <w:r w:rsidRPr="00DD6CFB">
              <w:rPr>
                <w:lang w:eastAsia="en-US"/>
              </w:rPr>
              <w:t>15.4.0</w:t>
            </w:r>
          </w:p>
        </w:tc>
      </w:tr>
      <w:tr w:rsidR="004335ED" w:rsidRPr="0031204F" w14:paraId="47CB83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A70544"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81B1E3"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91FD14" w14:textId="77777777" w:rsidR="004335ED" w:rsidRPr="00DD6CFB" w:rsidRDefault="004335ED" w:rsidP="000D75B4">
            <w:pPr>
              <w:pStyle w:val="TAL"/>
              <w:rPr>
                <w:lang w:eastAsia="en-US"/>
              </w:rPr>
            </w:pPr>
            <w:r w:rsidRPr="00DD6CFB">
              <w:rPr>
                <w:lang w:eastAsia="en-US"/>
              </w:rPr>
              <w:t>R5-194884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690CD" w14:textId="77777777" w:rsidR="004335ED" w:rsidRPr="00DD6CFB" w:rsidRDefault="004335ED" w:rsidP="000D75B4">
            <w:pPr>
              <w:pStyle w:val="TAL"/>
              <w:rPr>
                <w:lang w:eastAsia="en-US"/>
              </w:rPr>
            </w:pPr>
            <w:r w:rsidRPr="00DD6CFB">
              <w:rPr>
                <w:lang w:eastAsia="en-US"/>
              </w:rPr>
              <w:t>0766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0DEC9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939B70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EF8B5" w14:textId="77777777" w:rsidR="004335ED" w:rsidRPr="00DD6CFB" w:rsidRDefault="004335ED" w:rsidP="000D75B4">
            <w:pPr>
              <w:pStyle w:val="TAL"/>
              <w:rPr>
                <w:lang w:eastAsia="en-US"/>
              </w:rPr>
            </w:pPr>
            <w:r w:rsidRPr="00DD6CFB">
              <w:rPr>
                <w:lang w:eastAsia="en-US"/>
              </w:rPr>
              <w:t>Introduction of test frequencies for NR CA configuration CA_n261B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812F1" w14:textId="77777777" w:rsidR="004335ED" w:rsidRPr="00DD6CFB" w:rsidRDefault="004335ED" w:rsidP="000D75B4">
            <w:pPr>
              <w:pStyle w:val="TAL"/>
              <w:rPr>
                <w:lang w:eastAsia="en-US"/>
              </w:rPr>
            </w:pPr>
            <w:r w:rsidRPr="00DD6CFB">
              <w:rPr>
                <w:lang w:eastAsia="en-US"/>
              </w:rPr>
              <w:t>15.4.0</w:t>
            </w:r>
          </w:p>
        </w:tc>
      </w:tr>
      <w:tr w:rsidR="004335ED" w:rsidRPr="0031204F" w14:paraId="4E8926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83073F"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9F737"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DF86E" w14:textId="77777777" w:rsidR="004335ED" w:rsidRPr="00DD6CFB" w:rsidRDefault="004335ED" w:rsidP="000D75B4">
            <w:pPr>
              <w:pStyle w:val="TAL"/>
              <w:rPr>
                <w:lang w:eastAsia="en-US"/>
              </w:rPr>
            </w:pPr>
            <w:r w:rsidRPr="00DD6CFB">
              <w:rPr>
                <w:lang w:eastAsia="en-US"/>
              </w:rPr>
              <w:t>R5-194885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0931E" w14:textId="77777777" w:rsidR="004335ED" w:rsidRPr="00DD6CFB" w:rsidRDefault="004335ED" w:rsidP="000D75B4">
            <w:pPr>
              <w:pStyle w:val="TAL"/>
              <w:rPr>
                <w:lang w:eastAsia="en-US"/>
              </w:rPr>
            </w:pPr>
            <w:r w:rsidRPr="00DD6CFB">
              <w:rPr>
                <w:lang w:eastAsia="en-US"/>
              </w:rPr>
              <w:t>0782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8A2D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6AF94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E8F779" w14:textId="77777777" w:rsidR="004335ED" w:rsidRPr="00DD6CFB" w:rsidRDefault="004335ED" w:rsidP="000D75B4">
            <w:pPr>
              <w:pStyle w:val="TAL"/>
              <w:rPr>
                <w:lang w:eastAsia="en-US"/>
              </w:rPr>
            </w:pPr>
            <w:r w:rsidRPr="00DD6CFB">
              <w:rPr>
                <w:lang w:eastAsia="en-US"/>
              </w:rPr>
              <w:t>Introduction of test frequencies for NR CA configuration CA_n260(A-I)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AB406" w14:textId="77777777" w:rsidR="004335ED" w:rsidRPr="00DD6CFB" w:rsidRDefault="004335ED" w:rsidP="000D75B4">
            <w:pPr>
              <w:pStyle w:val="TAL"/>
              <w:rPr>
                <w:lang w:eastAsia="en-US"/>
              </w:rPr>
            </w:pPr>
            <w:r w:rsidRPr="00DD6CFB">
              <w:rPr>
                <w:lang w:eastAsia="en-US"/>
              </w:rPr>
              <w:t>15.4.0</w:t>
            </w:r>
          </w:p>
        </w:tc>
      </w:tr>
      <w:tr w:rsidR="004335ED" w:rsidRPr="0031204F" w14:paraId="5FB4CB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996116"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2E9615"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407EAA" w14:textId="77777777" w:rsidR="004335ED" w:rsidRPr="00DD6CFB" w:rsidRDefault="004335ED" w:rsidP="000D75B4">
            <w:pPr>
              <w:pStyle w:val="TAL"/>
              <w:rPr>
                <w:lang w:eastAsia="en-US"/>
              </w:rPr>
            </w:pPr>
            <w:r w:rsidRPr="00DD6CFB">
              <w:rPr>
                <w:lang w:eastAsia="en-US"/>
              </w:rPr>
              <w:t>R5-194889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83432" w14:textId="77777777" w:rsidR="004335ED" w:rsidRPr="00DD6CFB" w:rsidRDefault="004335ED" w:rsidP="000D75B4">
            <w:pPr>
              <w:pStyle w:val="TAL"/>
              <w:rPr>
                <w:lang w:eastAsia="en-US"/>
              </w:rPr>
            </w:pPr>
            <w:r w:rsidRPr="00DD6CFB">
              <w:rPr>
                <w:lang w:eastAsia="en-US"/>
              </w:rPr>
              <w:t>0737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07465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22723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37B91" w14:textId="77777777" w:rsidR="004335ED" w:rsidRPr="00DD6CFB" w:rsidRDefault="004335ED" w:rsidP="000D75B4">
            <w:pPr>
              <w:pStyle w:val="TAL"/>
              <w:rPr>
                <w:lang w:eastAsia="en-US"/>
              </w:rPr>
            </w:pPr>
            <w:r w:rsidRPr="00DD6CFB">
              <w:rPr>
                <w:lang w:eastAsia="en-US"/>
              </w:rPr>
              <w:t>corrections to Non 3GPP Access over WLAN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86B9A" w14:textId="77777777" w:rsidR="004335ED" w:rsidRPr="00DD6CFB" w:rsidRDefault="004335ED" w:rsidP="000D75B4">
            <w:pPr>
              <w:pStyle w:val="TAL"/>
              <w:rPr>
                <w:lang w:eastAsia="en-US"/>
              </w:rPr>
            </w:pPr>
            <w:r w:rsidRPr="00DD6CFB">
              <w:rPr>
                <w:lang w:eastAsia="en-US"/>
              </w:rPr>
              <w:t>15.4.0</w:t>
            </w:r>
          </w:p>
        </w:tc>
      </w:tr>
      <w:tr w:rsidR="004335ED" w:rsidRPr="0031204F" w14:paraId="21D774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F30EC3"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8A1D70"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984047" w14:textId="77777777" w:rsidR="004335ED" w:rsidRPr="00DD6CFB" w:rsidRDefault="004335ED" w:rsidP="000D75B4">
            <w:pPr>
              <w:pStyle w:val="TAL"/>
              <w:rPr>
                <w:lang w:eastAsia="en-US"/>
              </w:rPr>
            </w:pPr>
            <w:r w:rsidRPr="00DD6CFB">
              <w:rPr>
                <w:lang w:eastAsia="en-US"/>
              </w:rPr>
              <w:t>R5-194894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6E7E4" w14:textId="77777777" w:rsidR="004335ED" w:rsidRPr="00DD6CFB" w:rsidRDefault="004335ED" w:rsidP="000D75B4">
            <w:pPr>
              <w:pStyle w:val="TAL"/>
              <w:rPr>
                <w:lang w:eastAsia="en-US"/>
              </w:rPr>
            </w:pPr>
            <w:r w:rsidRPr="00DD6CFB">
              <w:rPr>
                <w:lang w:eastAsia="en-US"/>
              </w:rPr>
              <w:t>0783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5AF8A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02355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C57BF6" w14:textId="77777777" w:rsidR="004335ED" w:rsidRPr="00DD6CFB" w:rsidRDefault="004335ED" w:rsidP="000D75B4">
            <w:pPr>
              <w:pStyle w:val="TAL"/>
              <w:rPr>
                <w:lang w:eastAsia="en-US"/>
              </w:rPr>
            </w:pPr>
            <w:r w:rsidRPr="00DD6CFB">
              <w:rPr>
                <w:lang w:eastAsia="en-US"/>
              </w:rPr>
              <w:t xml:space="preserve">Update FFS in </w:t>
            </w:r>
            <w:proofErr w:type="spellStart"/>
            <w:r w:rsidRPr="00DD6CFB">
              <w:rPr>
                <w:lang w:eastAsia="en-US"/>
              </w:rPr>
              <w:t>ResumeCause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316409" w14:textId="77777777" w:rsidR="004335ED" w:rsidRPr="00DD6CFB" w:rsidRDefault="004335ED" w:rsidP="000D75B4">
            <w:pPr>
              <w:pStyle w:val="TAL"/>
              <w:rPr>
                <w:lang w:eastAsia="en-US"/>
              </w:rPr>
            </w:pPr>
            <w:r w:rsidRPr="00DD6CFB">
              <w:rPr>
                <w:lang w:eastAsia="en-US"/>
              </w:rPr>
              <w:t>15.4.0</w:t>
            </w:r>
          </w:p>
        </w:tc>
      </w:tr>
      <w:tr w:rsidR="004335ED" w:rsidRPr="0031204F" w14:paraId="169170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A3EEA8"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078CC1"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AFAD44" w14:textId="77777777" w:rsidR="004335ED" w:rsidRPr="00DD6CFB" w:rsidRDefault="004335ED" w:rsidP="000D75B4">
            <w:pPr>
              <w:pStyle w:val="TAL"/>
              <w:rPr>
                <w:lang w:eastAsia="en-US"/>
              </w:rPr>
            </w:pPr>
            <w:r w:rsidRPr="00DD6CFB">
              <w:rPr>
                <w:lang w:eastAsia="en-US"/>
              </w:rPr>
              <w:t>R5-194896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6EBC9" w14:textId="77777777" w:rsidR="004335ED" w:rsidRPr="00DD6CFB" w:rsidRDefault="004335ED" w:rsidP="000D75B4">
            <w:pPr>
              <w:pStyle w:val="TAL"/>
              <w:rPr>
                <w:lang w:eastAsia="en-US"/>
              </w:rPr>
            </w:pPr>
            <w:r w:rsidRPr="00DD6CFB">
              <w:rPr>
                <w:lang w:eastAsia="en-US"/>
              </w:rPr>
              <w:t>0784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04EF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4153F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FBB9F" w14:textId="77777777" w:rsidR="004335ED" w:rsidRPr="00DD6CFB" w:rsidRDefault="004335ED" w:rsidP="000D75B4">
            <w:pPr>
              <w:pStyle w:val="TAL"/>
              <w:rPr>
                <w:lang w:eastAsia="en-US"/>
              </w:rPr>
            </w:pPr>
            <w:r w:rsidRPr="00DD6CFB">
              <w:rPr>
                <w:lang w:eastAsia="en-US"/>
              </w:rPr>
              <w:t>Updates to reference QoS configurations for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D8AC6" w14:textId="77777777" w:rsidR="004335ED" w:rsidRPr="00DD6CFB" w:rsidRDefault="004335ED" w:rsidP="000D75B4">
            <w:pPr>
              <w:pStyle w:val="TAL"/>
              <w:rPr>
                <w:lang w:eastAsia="en-US"/>
              </w:rPr>
            </w:pPr>
            <w:r w:rsidRPr="00DD6CFB">
              <w:rPr>
                <w:lang w:eastAsia="en-US"/>
              </w:rPr>
              <w:t>15.4.0</w:t>
            </w:r>
          </w:p>
        </w:tc>
      </w:tr>
      <w:tr w:rsidR="004335ED" w:rsidRPr="0031204F" w14:paraId="1191F4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91C1CF"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C50A59"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2AE49B" w14:textId="77777777" w:rsidR="004335ED" w:rsidRPr="00DD6CFB" w:rsidRDefault="004335ED" w:rsidP="000D75B4">
            <w:pPr>
              <w:pStyle w:val="TAL"/>
              <w:rPr>
                <w:lang w:eastAsia="en-US"/>
              </w:rPr>
            </w:pPr>
            <w:r w:rsidRPr="00DD6CFB">
              <w:rPr>
                <w:lang w:eastAsia="en-US"/>
              </w:rPr>
              <w:t>R5-194902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0D3D7" w14:textId="77777777" w:rsidR="004335ED" w:rsidRPr="00DD6CFB" w:rsidRDefault="004335ED" w:rsidP="000D75B4">
            <w:pPr>
              <w:pStyle w:val="TAL"/>
              <w:rPr>
                <w:lang w:eastAsia="en-US"/>
              </w:rPr>
            </w:pPr>
            <w:r w:rsidRPr="00DD6CFB">
              <w:rPr>
                <w:lang w:eastAsia="en-US"/>
              </w:rPr>
              <w:t>0685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BCE8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CEC85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88D64" w14:textId="77777777" w:rsidR="004335ED" w:rsidRPr="00DD6CFB" w:rsidRDefault="004335ED" w:rsidP="000D75B4">
            <w:pPr>
              <w:pStyle w:val="TAL"/>
              <w:rPr>
                <w:lang w:eastAsia="en-US"/>
              </w:rPr>
            </w:pPr>
            <w:r w:rsidRPr="00DD6CFB">
              <w:rPr>
                <w:lang w:eastAsia="en-US"/>
              </w:rPr>
              <w:t>Correction of Setup Diagrams for Receiver tests using Signal Generator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522B9" w14:textId="77777777" w:rsidR="004335ED" w:rsidRPr="00DD6CFB" w:rsidRDefault="004335ED" w:rsidP="000D75B4">
            <w:pPr>
              <w:pStyle w:val="TAL"/>
              <w:rPr>
                <w:lang w:eastAsia="en-US"/>
              </w:rPr>
            </w:pPr>
            <w:r w:rsidRPr="00DD6CFB">
              <w:rPr>
                <w:lang w:eastAsia="en-US"/>
              </w:rPr>
              <w:t>15.4.0</w:t>
            </w:r>
          </w:p>
        </w:tc>
      </w:tr>
      <w:tr w:rsidR="004335ED" w:rsidRPr="0031204F" w14:paraId="0D7E13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5F2A1A"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DEE45E"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EB911C" w14:textId="77777777" w:rsidR="004335ED" w:rsidRPr="00DD6CFB" w:rsidRDefault="004335ED" w:rsidP="000D75B4">
            <w:pPr>
              <w:pStyle w:val="TAL"/>
              <w:rPr>
                <w:lang w:eastAsia="en-US"/>
              </w:rPr>
            </w:pPr>
            <w:r w:rsidRPr="00DD6CFB">
              <w:rPr>
                <w:lang w:eastAsia="en-US"/>
              </w:rPr>
              <w:t>R5-195095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ACA66" w14:textId="77777777" w:rsidR="004335ED" w:rsidRPr="00DD6CFB" w:rsidRDefault="004335ED" w:rsidP="000D75B4">
            <w:pPr>
              <w:pStyle w:val="TAL"/>
              <w:rPr>
                <w:lang w:eastAsia="en-US"/>
              </w:rPr>
            </w:pPr>
            <w:r w:rsidRPr="00DD6CFB">
              <w:rPr>
                <w:lang w:eastAsia="en-US"/>
              </w:rPr>
              <w:t>0750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A35BC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03FDD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EDFB4" w14:textId="77777777" w:rsidR="004335ED" w:rsidRPr="00DD6CFB" w:rsidRDefault="004335ED" w:rsidP="000D75B4">
            <w:pPr>
              <w:pStyle w:val="TAL"/>
              <w:rPr>
                <w:lang w:eastAsia="en-US"/>
              </w:rPr>
            </w:pPr>
            <w:r w:rsidRPr="00DD6CFB">
              <w:rPr>
                <w:lang w:eastAsia="en-US"/>
              </w:rPr>
              <w:t xml:space="preserve">Introduction of Connection diagram for 2x4 and 4x4 </w:t>
            </w:r>
            <w:proofErr w:type="spellStart"/>
            <w:r w:rsidRPr="00DD6CFB">
              <w:rPr>
                <w:lang w:eastAsia="en-US"/>
              </w:rPr>
              <w:t>Demod</w:t>
            </w:r>
            <w:proofErr w:type="spellEnd"/>
            <w:r w:rsidRPr="00DD6CFB">
              <w:rPr>
                <w:lang w:eastAsia="en-US"/>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8BCC0" w14:textId="77777777" w:rsidR="004335ED" w:rsidRPr="00DD6CFB" w:rsidRDefault="004335ED" w:rsidP="000D75B4">
            <w:pPr>
              <w:pStyle w:val="TAL"/>
              <w:rPr>
                <w:lang w:eastAsia="en-US"/>
              </w:rPr>
            </w:pPr>
            <w:r w:rsidRPr="00DD6CFB">
              <w:rPr>
                <w:lang w:eastAsia="en-US"/>
              </w:rPr>
              <w:t>15.4.0</w:t>
            </w:r>
          </w:p>
        </w:tc>
      </w:tr>
      <w:tr w:rsidR="004335ED" w:rsidRPr="0031204F" w14:paraId="7A6F9F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AEAD86"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43BD8E"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BBC30" w14:textId="77777777" w:rsidR="004335ED" w:rsidRPr="00DD6CFB" w:rsidRDefault="004335ED" w:rsidP="000D75B4">
            <w:pPr>
              <w:pStyle w:val="TAL"/>
              <w:rPr>
                <w:lang w:eastAsia="en-US"/>
              </w:rPr>
            </w:pPr>
            <w:r w:rsidRPr="00DD6CFB">
              <w:rPr>
                <w:lang w:eastAsia="en-US"/>
              </w:rPr>
              <w:t>R5-195322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F61D7" w14:textId="77777777" w:rsidR="004335ED" w:rsidRPr="00DD6CFB" w:rsidRDefault="004335ED" w:rsidP="000D75B4">
            <w:pPr>
              <w:pStyle w:val="TAL"/>
              <w:rPr>
                <w:lang w:eastAsia="en-US"/>
              </w:rPr>
            </w:pPr>
            <w:r w:rsidRPr="00DD6CFB">
              <w:rPr>
                <w:lang w:eastAsia="en-US"/>
              </w:rPr>
              <w:t>0686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595E3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80D13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69494" w14:textId="77777777" w:rsidR="004335ED" w:rsidRPr="00DD6CFB" w:rsidRDefault="004335ED" w:rsidP="000D75B4">
            <w:pPr>
              <w:pStyle w:val="TAL"/>
              <w:rPr>
                <w:lang w:eastAsia="en-US"/>
              </w:rPr>
            </w:pPr>
            <w:r w:rsidRPr="00DD6CFB">
              <w:rPr>
                <w:lang w:eastAsia="en-US"/>
              </w:rPr>
              <w:t>Update NR SIB1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EBFC5" w14:textId="77777777" w:rsidR="004335ED" w:rsidRPr="00DD6CFB" w:rsidRDefault="004335ED" w:rsidP="000D75B4">
            <w:pPr>
              <w:pStyle w:val="TAL"/>
              <w:rPr>
                <w:lang w:eastAsia="en-US"/>
              </w:rPr>
            </w:pPr>
            <w:r w:rsidRPr="00DD6CFB">
              <w:rPr>
                <w:lang w:eastAsia="en-US"/>
              </w:rPr>
              <w:t>15.4.0</w:t>
            </w:r>
          </w:p>
        </w:tc>
      </w:tr>
      <w:tr w:rsidR="004335ED" w:rsidRPr="0031204F" w14:paraId="03AFAC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437DDA"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3FCDAA"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C1D8D0" w14:textId="77777777" w:rsidR="004335ED" w:rsidRPr="00DD6CFB" w:rsidRDefault="004335ED" w:rsidP="000D75B4">
            <w:pPr>
              <w:pStyle w:val="TAL"/>
              <w:rPr>
                <w:lang w:eastAsia="en-US"/>
              </w:rPr>
            </w:pPr>
            <w:r w:rsidRPr="00DD6CFB">
              <w:rPr>
                <w:lang w:eastAsia="en-US"/>
              </w:rPr>
              <w:t>R5-195323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662D" w14:textId="77777777" w:rsidR="004335ED" w:rsidRPr="00DD6CFB" w:rsidRDefault="004335ED" w:rsidP="000D75B4">
            <w:pPr>
              <w:pStyle w:val="TAL"/>
              <w:rPr>
                <w:lang w:eastAsia="en-US"/>
              </w:rPr>
            </w:pPr>
            <w:r w:rsidRPr="00DD6CFB">
              <w:rPr>
                <w:lang w:eastAsia="en-US"/>
              </w:rPr>
              <w:t>0703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07922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7FD3A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707C2"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CommonCellGroupConfig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15465" w14:textId="77777777" w:rsidR="004335ED" w:rsidRPr="00DD6CFB" w:rsidRDefault="004335ED" w:rsidP="000D75B4">
            <w:pPr>
              <w:pStyle w:val="TAL"/>
              <w:rPr>
                <w:lang w:eastAsia="en-US"/>
              </w:rPr>
            </w:pPr>
            <w:r w:rsidRPr="00DD6CFB">
              <w:rPr>
                <w:lang w:eastAsia="en-US"/>
              </w:rPr>
              <w:t>15.4.0</w:t>
            </w:r>
          </w:p>
        </w:tc>
      </w:tr>
      <w:tr w:rsidR="004335ED" w:rsidRPr="0031204F" w14:paraId="45D1D3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74476D"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E4D9B1"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8044E0" w14:textId="77777777" w:rsidR="004335ED" w:rsidRPr="00DD6CFB" w:rsidRDefault="004335ED" w:rsidP="000D75B4">
            <w:pPr>
              <w:pStyle w:val="TAL"/>
              <w:rPr>
                <w:lang w:eastAsia="en-US"/>
              </w:rPr>
            </w:pPr>
            <w:r w:rsidRPr="00DD6CFB">
              <w:rPr>
                <w:lang w:eastAsia="en-US"/>
              </w:rPr>
              <w:t>R5-195324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F1C97" w14:textId="77777777" w:rsidR="004335ED" w:rsidRPr="00DD6CFB" w:rsidRDefault="004335ED" w:rsidP="000D75B4">
            <w:pPr>
              <w:pStyle w:val="TAL"/>
              <w:rPr>
                <w:lang w:eastAsia="en-US"/>
              </w:rPr>
            </w:pPr>
            <w:r w:rsidRPr="00DD6CFB">
              <w:rPr>
                <w:lang w:eastAsia="en-US"/>
              </w:rPr>
              <w:t>0715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58B72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782FF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4B885" w14:textId="77777777" w:rsidR="004335ED" w:rsidRPr="00DD6CFB" w:rsidRDefault="004335ED" w:rsidP="000D75B4">
            <w:pPr>
              <w:pStyle w:val="TAL"/>
              <w:rPr>
                <w:lang w:eastAsia="en-US"/>
              </w:rPr>
            </w:pPr>
            <w:r w:rsidRPr="00DD6CFB">
              <w:rPr>
                <w:lang w:eastAsia="en-US"/>
              </w:rPr>
              <w:t xml:space="preserve">Update default configuration of </w:t>
            </w:r>
            <w:proofErr w:type="spellStart"/>
            <w:r w:rsidRPr="00DD6CFB">
              <w:rPr>
                <w:lang w:eastAsia="en-US"/>
              </w:rPr>
              <w:t>MeasGapConfig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7C373" w14:textId="77777777" w:rsidR="004335ED" w:rsidRPr="00DD6CFB" w:rsidRDefault="004335ED" w:rsidP="000D75B4">
            <w:pPr>
              <w:pStyle w:val="TAL"/>
              <w:rPr>
                <w:lang w:eastAsia="en-US"/>
              </w:rPr>
            </w:pPr>
            <w:r w:rsidRPr="00DD6CFB">
              <w:rPr>
                <w:lang w:eastAsia="en-US"/>
              </w:rPr>
              <w:t>15.4.0</w:t>
            </w:r>
          </w:p>
        </w:tc>
      </w:tr>
      <w:tr w:rsidR="004335ED" w:rsidRPr="0031204F" w14:paraId="6132B5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A3A6C9"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422BE3"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9A6627" w14:textId="77777777" w:rsidR="004335ED" w:rsidRPr="00DD6CFB" w:rsidRDefault="004335ED" w:rsidP="000D75B4">
            <w:pPr>
              <w:pStyle w:val="TAL"/>
              <w:rPr>
                <w:lang w:eastAsia="en-US"/>
              </w:rPr>
            </w:pPr>
            <w:r w:rsidRPr="00DD6CFB">
              <w:rPr>
                <w:lang w:eastAsia="en-US"/>
              </w:rPr>
              <w:t>R5-195325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DB2F9" w14:textId="77777777" w:rsidR="004335ED" w:rsidRPr="00DD6CFB" w:rsidRDefault="004335ED" w:rsidP="000D75B4">
            <w:pPr>
              <w:pStyle w:val="TAL"/>
              <w:rPr>
                <w:lang w:eastAsia="en-US"/>
              </w:rPr>
            </w:pPr>
            <w:r w:rsidRPr="00DD6CFB">
              <w:rPr>
                <w:lang w:eastAsia="en-US"/>
              </w:rPr>
              <w:t>0719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D7B4E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43CF7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B085B" w14:textId="77777777" w:rsidR="004335ED" w:rsidRPr="00DD6CFB" w:rsidRDefault="004335ED" w:rsidP="000D75B4">
            <w:pPr>
              <w:pStyle w:val="TAL"/>
              <w:rPr>
                <w:lang w:eastAsia="en-US"/>
              </w:rPr>
            </w:pPr>
            <w:r w:rsidRPr="00DD6CFB">
              <w:rPr>
                <w:lang w:eastAsia="en-US"/>
              </w:rPr>
              <w:t>Addition of Switch off / Power off procedure in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C7C20" w14:textId="77777777" w:rsidR="004335ED" w:rsidRPr="00DD6CFB" w:rsidRDefault="004335ED" w:rsidP="000D75B4">
            <w:pPr>
              <w:pStyle w:val="TAL"/>
              <w:rPr>
                <w:lang w:eastAsia="en-US"/>
              </w:rPr>
            </w:pPr>
            <w:r w:rsidRPr="00DD6CFB">
              <w:rPr>
                <w:lang w:eastAsia="en-US"/>
              </w:rPr>
              <w:t>15.4.0</w:t>
            </w:r>
          </w:p>
        </w:tc>
      </w:tr>
      <w:tr w:rsidR="004335ED" w:rsidRPr="0031204F" w14:paraId="48D927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5BCD90"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EA02F3"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800502" w14:textId="77777777" w:rsidR="004335ED" w:rsidRPr="00DD6CFB" w:rsidRDefault="004335ED" w:rsidP="000D75B4">
            <w:pPr>
              <w:pStyle w:val="TAL"/>
              <w:rPr>
                <w:lang w:eastAsia="en-US"/>
              </w:rPr>
            </w:pPr>
            <w:r w:rsidRPr="00DD6CFB">
              <w:rPr>
                <w:lang w:eastAsia="en-US"/>
              </w:rPr>
              <w:t>R5-195326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D0AAC" w14:textId="77777777" w:rsidR="004335ED" w:rsidRPr="00DD6CFB" w:rsidRDefault="004335ED" w:rsidP="000D75B4">
            <w:pPr>
              <w:pStyle w:val="TAL"/>
              <w:rPr>
                <w:lang w:eastAsia="en-US"/>
              </w:rPr>
            </w:pPr>
            <w:r w:rsidRPr="00DD6CFB">
              <w:rPr>
                <w:lang w:eastAsia="en-US"/>
              </w:rPr>
              <w:t>0720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F465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5B74D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9E3D24" w14:textId="77777777" w:rsidR="004335ED" w:rsidRPr="00DD6CFB" w:rsidRDefault="004335ED" w:rsidP="000D75B4">
            <w:pPr>
              <w:pStyle w:val="TAL"/>
              <w:rPr>
                <w:lang w:eastAsia="en-US"/>
              </w:rPr>
            </w:pPr>
            <w:r w:rsidRPr="00DD6CFB">
              <w:rPr>
                <w:lang w:eastAsia="en-US"/>
              </w:rPr>
              <w:t>Update of SIB5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C4A3F" w14:textId="77777777" w:rsidR="004335ED" w:rsidRPr="00DD6CFB" w:rsidRDefault="004335ED" w:rsidP="000D75B4">
            <w:pPr>
              <w:pStyle w:val="TAL"/>
              <w:rPr>
                <w:lang w:eastAsia="en-US"/>
              </w:rPr>
            </w:pPr>
            <w:r w:rsidRPr="00DD6CFB">
              <w:rPr>
                <w:lang w:eastAsia="en-US"/>
              </w:rPr>
              <w:t>15.4.0</w:t>
            </w:r>
          </w:p>
        </w:tc>
      </w:tr>
      <w:tr w:rsidR="004335ED" w:rsidRPr="0031204F" w14:paraId="298730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C3D6AF"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0FCAE4"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E78C6F" w14:textId="77777777" w:rsidR="004335ED" w:rsidRPr="00DD6CFB" w:rsidRDefault="004335ED" w:rsidP="000D75B4">
            <w:pPr>
              <w:pStyle w:val="TAL"/>
              <w:rPr>
                <w:lang w:eastAsia="en-US"/>
              </w:rPr>
            </w:pPr>
            <w:r w:rsidRPr="00DD6CFB">
              <w:rPr>
                <w:lang w:eastAsia="en-US"/>
              </w:rPr>
              <w:t>R5-195327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33EAF" w14:textId="77777777" w:rsidR="004335ED" w:rsidRPr="00DD6CFB" w:rsidRDefault="004335ED" w:rsidP="000D75B4">
            <w:pPr>
              <w:pStyle w:val="TAL"/>
              <w:rPr>
                <w:lang w:eastAsia="en-US"/>
              </w:rPr>
            </w:pPr>
            <w:r w:rsidRPr="00DD6CFB">
              <w:rPr>
                <w:lang w:eastAsia="en-US"/>
              </w:rPr>
              <w:t>0731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88C0E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5D252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67FF39" w14:textId="77777777" w:rsidR="004335ED" w:rsidRPr="00DD6CFB" w:rsidRDefault="004335ED" w:rsidP="000D75B4">
            <w:pPr>
              <w:pStyle w:val="TAL"/>
              <w:rPr>
                <w:lang w:eastAsia="en-US"/>
              </w:rPr>
            </w:pPr>
            <w:r w:rsidRPr="00DD6CFB">
              <w:rPr>
                <w:lang w:eastAsia="en-US"/>
              </w:rPr>
              <w:t>Updates to RLC-</w:t>
            </w:r>
            <w:proofErr w:type="spellStart"/>
            <w:r w:rsidRPr="00DD6CFB">
              <w:rPr>
                <w:lang w:eastAsia="en-US"/>
              </w:rPr>
              <w:t>BearerConfig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F94E" w14:textId="77777777" w:rsidR="004335ED" w:rsidRPr="00DD6CFB" w:rsidRDefault="004335ED" w:rsidP="000D75B4">
            <w:pPr>
              <w:pStyle w:val="TAL"/>
              <w:rPr>
                <w:lang w:eastAsia="en-US"/>
              </w:rPr>
            </w:pPr>
            <w:r w:rsidRPr="00DD6CFB">
              <w:rPr>
                <w:lang w:eastAsia="en-US"/>
              </w:rPr>
              <w:t>15.4.0</w:t>
            </w:r>
          </w:p>
        </w:tc>
      </w:tr>
      <w:tr w:rsidR="004335ED" w:rsidRPr="0031204F" w14:paraId="6375F2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4D3E92"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663AD0"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EAF3E2" w14:textId="77777777" w:rsidR="004335ED" w:rsidRPr="00DD6CFB" w:rsidRDefault="004335ED" w:rsidP="000D75B4">
            <w:pPr>
              <w:pStyle w:val="TAL"/>
              <w:rPr>
                <w:lang w:eastAsia="en-US"/>
              </w:rPr>
            </w:pPr>
            <w:r w:rsidRPr="00DD6CFB">
              <w:rPr>
                <w:lang w:eastAsia="en-US"/>
              </w:rPr>
              <w:t>R5-195328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B1963" w14:textId="77777777" w:rsidR="004335ED" w:rsidRPr="00DD6CFB" w:rsidRDefault="004335ED" w:rsidP="000D75B4">
            <w:pPr>
              <w:pStyle w:val="TAL"/>
              <w:rPr>
                <w:lang w:eastAsia="en-US"/>
              </w:rPr>
            </w:pPr>
            <w:r w:rsidRPr="00DD6CFB">
              <w:rPr>
                <w:lang w:eastAsia="en-US"/>
              </w:rPr>
              <w:t>0756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29E79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A5A89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0F5D5" w14:textId="77777777" w:rsidR="004335ED" w:rsidRPr="00DD6CFB" w:rsidRDefault="004335ED" w:rsidP="000D75B4">
            <w:pPr>
              <w:pStyle w:val="TAL"/>
              <w:rPr>
                <w:lang w:eastAsia="en-US"/>
              </w:rPr>
            </w:pPr>
            <w:r w:rsidRPr="00DD6CFB">
              <w:rPr>
                <w:lang w:eastAsia="en-US"/>
              </w:rPr>
              <w:t>Updates to PDU session establishment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3AB78" w14:textId="77777777" w:rsidR="004335ED" w:rsidRPr="00DD6CFB" w:rsidRDefault="004335ED" w:rsidP="000D75B4">
            <w:pPr>
              <w:pStyle w:val="TAL"/>
              <w:rPr>
                <w:lang w:eastAsia="en-US"/>
              </w:rPr>
            </w:pPr>
            <w:r w:rsidRPr="00DD6CFB">
              <w:rPr>
                <w:lang w:eastAsia="en-US"/>
              </w:rPr>
              <w:t>15.4.0</w:t>
            </w:r>
          </w:p>
        </w:tc>
      </w:tr>
      <w:tr w:rsidR="004335ED" w:rsidRPr="0031204F" w14:paraId="1F1BA0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D8DBE0"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78024F"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FD53B0" w14:textId="77777777" w:rsidR="004335ED" w:rsidRPr="00DD6CFB" w:rsidRDefault="004335ED" w:rsidP="000D75B4">
            <w:pPr>
              <w:pStyle w:val="TAL"/>
              <w:rPr>
                <w:lang w:eastAsia="en-US"/>
              </w:rPr>
            </w:pPr>
            <w:r w:rsidRPr="00DD6CFB">
              <w:rPr>
                <w:lang w:eastAsia="en-US"/>
              </w:rPr>
              <w:t>R5-195329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4940" w14:textId="77777777" w:rsidR="004335ED" w:rsidRPr="00DD6CFB" w:rsidRDefault="004335ED" w:rsidP="000D75B4">
            <w:pPr>
              <w:pStyle w:val="TAL"/>
              <w:rPr>
                <w:lang w:eastAsia="en-US"/>
              </w:rPr>
            </w:pPr>
            <w:r w:rsidRPr="00DD6CFB">
              <w:rPr>
                <w:lang w:eastAsia="en-US"/>
              </w:rPr>
              <w:t>0773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86EC9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2E927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537D2" w14:textId="77777777" w:rsidR="004335ED" w:rsidRPr="00DD6CFB" w:rsidRDefault="004335ED" w:rsidP="000D75B4">
            <w:pPr>
              <w:pStyle w:val="TAL"/>
              <w:rPr>
                <w:lang w:eastAsia="en-US"/>
              </w:rPr>
            </w:pPr>
            <w:r w:rsidRPr="00DD6CFB">
              <w:rPr>
                <w:lang w:eastAsia="en-US"/>
              </w:rPr>
              <w:t>Introduction of test frequencies for inter-RAT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B384D" w14:textId="77777777" w:rsidR="004335ED" w:rsidRPr="00DD6CFB" w:rsidRDefault="004335ED" w:rsidP="000D75B4">
            <w:pPr>
              <w:pStyle w:val="TAL"/>
              <w:rPr>
                <w:lang w:eastAsia="en-US"/>
              </w:rPr>
            </w:pPr>
            <w:r w:rsidRPr="00DD6CFB">
              <w:rPr>
                <w:lang w:eastAsia="en-US"/>
              </w:rPr>
              <w:t>15.4.0</w:t>
            </w:r>
          </w:p>
        </w:tc>
      </w:tr>
      <w:tr w:rsidR="004335ED" w:rsidRPr="0031204F" w14:paraId="14B4AC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ED7B2F"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9B6CE1"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ACAD0F" w14:textId="77777777" w:rsidR="004335ED" w:rsidRPr="00DD6CFB" w:rsidRDefault="004335ED" w:rsidP="000D75B4">
            <w:pPr>
              <w:pStyle w:val="TAL"/>
              <w:rPr>
                <w:lang w:eastAsia="en-US"/>
              </w:rPr>
            </w:pPr>
            <w:r w:rsidRPr="00DD6CFB">
              <w:rPr>
                <w:lang w:eastAsia="en-US"/>
              </w:rPr>
              <w:t>R5-195330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80792" w14:textId="77777777" w:rsidR="004335ED" w:rsidRPr="00DD6CFB" w:rsidRDefault="004335ED" w:rsidP="000D75B4">
            <w:pPr>
              <w:pStyle w:val="TAL"/>
              <w:rPr>
                <w:lang w:eastAsia="en-US"/>
              </w:rPr>
            </w:pPr>
            <w:r w:rsidRPr="00DD6CFB">
              <w:rPr>
                <w:lang w:eastAsia="en-US"/>
              </w:rPr>
              <w:t>0776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C72DE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38C3C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BC2A86" w14:textId="77777777" w:rsidR="004335ED" w:rsidRPr="00DD6CFB" w:rsidRDefault="004335ED" w:rsidP="000D75B4">
            <w:pPr>
              <w:pStyle w:val="TAL"/>
              <w:rPr>
                <w:lang w:eastAsia="en-US"/>
              </w:rPr>
            </w:pPr>
            <w:r w:rsidRPr="00DD6CFB">
              <w:rPr>
                <w:lang w:eastAsia="en-US"/>
              </w:rPr>
              <w:t>Correction to PUSCH-Config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8201C" w14:textId="77777777" w:rsidR="004335ED" w:rsidRPr="00DD6CFB" w:rsidRDefault="004335ED" w:rsidP="000D75B4">
            <w:pPr>
              <w:pStyle w:val="TAL"/>
              <w:rPr>
                <w:lang w:eastAsia="en-US"/>
              </w:rPr>
            </w:pPr>
            <w:r w:rsidRPr="00DD6CFB">
              <w:rPr>
                <w:lang w:eastAsia="en-US"/>
              </w:rPr>
              <w:t>15.4.0</w:t>
            </w:r>
          </w:p>
        </w:tc>
      </w:tr>
      <w:tr w:rsidR="004335ED" w:rsidRPr="0031204F" w14:paraId="08E9E0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43403E"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0479CB"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C1308B" w14:textId="77777777" w:rsidR="004335ED" w:rsidRPr="00DD6CFB" w:rsidRDefault="004335ED" w:rsidP="000D75B4">
            <w:pPr>
              <w:pStyle w:val="TAL"/>
              <w:rPr>
                <w:lang w:eastAsia="en-US"/>
              </w:rPr>
            </w:pPr>
            <w:r w:rsidRPr="00DD6CFB">
              <w:rPr>
                <w:lang w:eastAsia="en-US"/>
              </w:rPr>
              <w:t>R5-195426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02F7F" w14:textId="77777777" w:rsidR="004335ED" w:rsidRPr="00DD6CFB" w:rsidRDefault="004335ED" w:rsidP="000D75B4">
            <w:pPr>
              <w:pStyle w:val="TAL"/>
              <w:rPr>
                <w:lang w:eastAsia="en-US"/>
              </w:rPr>
            </w:pPr>
            <w:r w:rsidRPr="00DD6CFB">
              <w:rPr>
                <w:lang w:eastAsia="en-US"/>
              </w:rPr>
              <w:t>0727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ADD4C"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68955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6C1DC" w14:textId="77777777" w:rsidR="004335ED" w:rsidRPr="00DD6CFB" w:rsidRDefault="004335ED" w:rsidP="000D75B4">
            <w:pPr>
              <w:pStyle w:val="TAL"/>
              <w:rPr>
                <w:lang w:eastAsia="en-US"/>
              </w:rPr>
            </w:pPr>
            <w:r w:rsidRPr="00DD6CFB">
              <w:rPr>
                <w:lang w:eastAsia="en-US"/>
              </w:rPr>
              <w:t xml:space="preserve">38.508-1 implementation of FR2 UL </w:t>
            </w:r>
            <w:proofErr w:type="spellStart"/>
            <w:r w:rsidRPr="00DD6CFB">
              <w:rPr>
                <w:lang w:eastAsia="en-US"/>
              </w:rPr>
              <w:t>demod</w:t>
            </w:r>
            <w:proofErr w:type="spellEnd"/>
            <w:r w:rsidRPr="00DD6CFB">
              <w:rPr>
                <w:lang w:eastAsia="en-US"/>
              </w:rPr>
              <w:t xml:space="preserve"> OTA tests using single pol Rx 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81427" w14:textId="77777777" w:rsidR="004335ED" w:rsidRPr="00DD6CFB" w:rsidRDefault="004335ED" w:rsidP="000D75B4">
            <w:pPr>
              <w:pStyle w:val="TAL"/>
              <w:rPr>
                <w:lang w:eastAsia="en-US"/>
              </w:rPr>
            </w:pPr>
            <w:r w:rsidRPr="00DD6CFB">
              <w:rPr>
                <w:lang w:eastAsia="en-US"/>
              </w:rPr>
              <w:t>15.4.0</w:t>
            </w:r>
          </w:p>
        </w:tc>
      </w:tr>
      <w:tr w:rsidR="004335ED" w:rsidRPr="0031204F" w14:paraId="17E609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48222A"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53665E"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8B1E6E" w14:textId="77777777" w:rsidR="004335ED" w:rsidRPr="00DD6CFB" w:rsidRDefault="004335ED" w:rsidP="000D75B4">
            <w:pPr>
              <w:pStyle w:val="TAL"/>
              <w:rPr>
                <w:lang w:eastAsia="en-US"/>
              </w:rPr>
            </w:pPr>
            <w:r w:rsidRPr="00DD6CFB">
              <w:rPr>
                <w:lang w:eastAsia="en-US"/>
              </w:rPr>
              <w:t>R5-195427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B4C95" w14:textId="77777777" w:rsidR="004335ED" w:rsidRPr="00DD6CFB" w:rsidRDefault="004335ED" w:rsidP="000D75B4">
            <w:pPr>
              <w:pStyle w:val="TAL"/>
              <w:rPr>
                <w:lang w:eastAsia="en-US"/>
              </w:rPr>
            </w:pPr>
            <w:r w:rsidRPr="00DD6CFB">
              <w:rPr>
                <w:lang w:eastAsia="en-US"/>
              </w:rPr>
              <w:t>0772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5DC2E"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EC81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07BC3" w14:textId="77777777" w:rsidR="004335ED" w:rsidRPr="00DD6CFB" w:rsidRDefault="004335ED" w:rsidP="000D75B4">
            <w:pPr>
              <w:pStyle w:val="TAL"/>
              <w:rPr>
                <w:lang w:eastAsia="en-US"/>
              </w:rPr>
            </w:pPr>
            <w:r w:rsidRPr="00DD6CFB">
              <w:rPr>
                <w:lang w:eastAsia="en-US"/>
              </w:rPr>
              <w:t>Addition of message contents needed for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8E27F" w14:textId="77777777" w:rsidR="004335ED" w:rsidRPr="00DD6CFB" w:rsidRDefault="004335ED" w:rsidP="000D75B4">
            <w:pPr>
              <w:pStyle w:val="TAL"/>
              <w:rPr>
                <w:lang w:eastAsia="en-US"/>
              </w:rPr>
            </w:pPr>
            <w:r w:rsidRPr="00DD6CFB">
              <w:rPr>
                <w:lang w:eastAsia="en-US"/>
              </w:rPr>
              <w:t>15.4.0</w:t>
            </w:r>
          </w:p>
        </w:tc>
      </w:tr>
      <w:tr w:rsidR="004335ED" w:rsidRPr="0031204F" w14:paraId="1293FD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002078"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EA96B3"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A43BA7" w14:textId="77777777" w:rsidR="004335ED" w:rsidRPr="00DD6CFB" w:rsidRDefault="004335ED" w:rsidP="000D75B4">
            <w:pPr>
              <w:pStyle w:val="TAL"/>
              <w:rPr>
                <w:lang w:eastAsia="en-US"/>
              </w:rPr>
            </w:pPr>
            <w:r w:rsidRPr="00DD6CFB">
              <w:rPr>
                <w:lang w:eastAsia="en-US"/>
              </w:rPr>
              <w:t>R5-194370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3B6D" w14:textId="77777777" w:rsidR="004335ED" w:rsidRPr="00DD6CFB" w:rsidRDefault="004335ED" w:rsidP="000D75B4">
            <w:pPr>
              <w:pStyle w:val="TAL"/>
              <w:rPr>
                <w:lang w:eastAsia="en-US"/>
              </w:rPr>
            </w:pPr>
            <w:r w:rsidRPr="00DD6CFB">
              <w:rPr>
                <w:lang w:eastAsia="en-US"/>
              </w:rPr>
              <w:t>0747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A1A28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E6194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362CD" w14:textId="77777777" w:rsidR="004335ED" w:rsidRPr="00DD6CFB" w:rsidRDefault="004335ED" w:rsidP="000D75B4">
            <w:pPr>
              <w:pStyle w:val="TAL"/>
              <w:rPr>
                <w:lang w:eastAsia="en-US"/>
              </w:rPr>
            </w:pPr>
            <w:r w:rsidRPr="00DD6CFB">
              <w:rPr>
                <w:lang w:eastAsia="en-US"/>
              </w:rPr>
              <w:t xml:space="preserve">Introduction of test frequencies for inter-band Rel-16 EN-DC two </w:t>
            </w:r>
            <w:proofErr w:type="gramStart"/>
            <w:r w:rsidRPr="00DD6CFB">
              <w:rPr>
                <w:lang w:eastAsia="en-US"/>
              </w:rPr>
              <w:t>bands</w:t>
            </w:r>
            <w:proofErr w:type="gramEnd"/>
            <w:r w:rsidRPr="00DD6CFB">
              <w:rPr>
                <w:lang w:eastAsia="en-US"/>
              </w:rPr>
              <w:t xml:space="preserv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EF1" w14:textId="77777777" w:rsidR="004335ED" w:rsidRPr="00DD6CFB" w:rsidRDefault="004335ED" w:rsidP="000D75B4">
            <w:pPr>
              <w:pStyle w:val="TAL"/>
              <w:rPr>
                <w:lang w:eastAsia="en-US"/>
              </w:rPr>
            </w:pPr>
            <w:r w:rsidRPr="00DD6CFB">
              <w:rPr>
                <w:lang w:eastAsia="en-US"/>
              </w:rPr>
              <w:t>16.0.0</w:t>
            </w:r>
          </w:p>
        </w:tc>
      </w:tr>
      <w:tr w:rsidR="004335ED" w:rsidRPr="0031204F" w14:paraId="7D2D60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6E428C"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FBC9AD"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74E35D" w14:textId="77777777" w:rsidR="004335ED" w:rsidRPr="00DD6CFB" w:rsidRDefault="004335ED" w:rsidP="000D75B4">
            <w:pPr>
              <w:pStyle w:val="TAL"/>
              <w:rPr>
                <w:lang w:eastAsia="en-US"/>
              </w:rPr>
            </w:pPr>
            <w:r w:rsidRPr="00DD6CFB">
              <w:rPr>
                <w:lang w:eastAsia="en-US"/>
              </w:rPr>
              <w:t>R5-194371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47D2" w14:textId="77777777" w:rsidR="004335ED" w:rsidRPr="00DD6CFB" w:rsidRDefault="004335ED" w:rsidP="000D75B4">
            <w:pPr>
              <w:pStyle w:val="TAL"/>
              <w:rPr>
                <w:lang w:eastAsia="en-US"/>
              </w:rPr>
            </w:pPr>
            <w:r w:rsidRPr="00DD6CFB">
              <w:rPr>
                <w:lang w:eastAsia="en-US"/>
              </w:rPr>
              <w:t>0748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26FF6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2020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89231" w14:textId="77777777" w:rsidR="004335ED" w:rsidRPr="00DD6CFB" w:rsidRDefault="004335ED" w:rsidP="000D75B4">
            <w:pPr>
              <w:pStyle w:val="TAL"/>
              <w:rPr>
                <w:lang w:eastAsia="en-US"/>
              </w:rPr>
            </w:pPr>
            <w:r w:rsidRPr="00DD6CFB">
              <w:rPr>
                <w:lang w:eastAsia="en-US"/>
              </w:rPr>
              <w:t xml:space="preserve">Introduction of test frequencies for inter-band Rel-16 EN-DC five </w:t>
            </w:r>
            <w:proofErr w:type="gramStart"/>
            <w:r w:rsidRPr="00DD6CFB">
              <w:rPr>
                <w:lang w:eastAsia="en-US"/>
              </w:rPr>
              <w:t>bands</w:t>
            </w:r>
            <w:proofErr w:type="gramEnd"/>
            <w:r w:rsidRPr="00DD6CFB">
              <w:rPr>
                <w:lang w:eastAsia="en-US"/>
              </w:rPr>
              <w:t xml:space="preserve">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34C0" w14:textId="77777777" w:rsidR="004335ED" w:rsidRPr="00DD6CFB" w:rsidRDefault="004335ED" w:rsidP="000D75B4">
            <w:pPr>
              <w:pStyle w:val="TAL"/>
              <w:rPr>
                <w:lang w:eastAsia="en-US"/>
              </w:rPr>
            </w:pPr>
            <w:r w:rsidRPr="00DD6CFB">
              <w:rPr>
                <w:lang w:eastAsia="en-US"/>
              </w:rPr>
              <w:t>16.0.0</w:t>
            </w:r>
          </w:p>
        </w:tc>
      </w:tr>
      <w:tr w:rsidR="004335ED" w:rsidRPr="0031204F" w14:paraId="55291D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CE66B3" w14:textId="77777777" w:rsidR="004335ED" w:rsidRPr="00DD6CFB" w:rsidRDefault="004335ED" w:rsidP="000D75B4">
            <w:pPr>
              <w:pStyle w:val="TAL"/>
              <w:rPr>
                <w:lang w:eastAsia="en-US"/>
              </w:rPr>
            </w:pPr>
            <w:r w:rsidRPr="00DD6CFB">
              <w:rPr>
                <w:lang w:eastAsia="en-US"/>
              </w:rPr>
              <w:t>2019-06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46B33A" w14:textId="77777777" w:rsidR="004335ED" w:rsidRPr="00DD6CFB" w:rsidRDefault="004335ED" w:rsidP="000D75B4">
            <w:pPr>
              <w:pStyle w:val="TAL"/>
              <w:rPr>
                <w:lang w:eastAsia="en-US"/>
              </w:rPr>
            </w:pPr>
            <w:r w:rsidRPr="00DD6CFB">
              <w:rPr>
                <w:lang w:eastAsia="en-US"/>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67583" w14:textId="77777777" w:rsidR="004335ED" w:rsidRPr="00DD6CFB" w:rsidRDefault="004335ED" w:rsidP="000D75B4">
            <w:pPr>
              <w:pStyle w:val="TAL"/>
              <w:rPr>
                <w:lang w:eastAsia="en-US"/>
              </w:rPr>
            </w:pPr>
            <w:r w:rsidRPr="00DD6CFB">
              <w:rPr>
                <w:lang w:eastAsia="en-US"/>
              </w:rPr>
              <w:t>R5-194373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6FA55" w14:textId="77777777" w:rsidR="004335ED" w:rsidRPr="00DD6CFB" w:rsidRDefault="004335ED" w:rsidP="000D75B4">
            <w:pPr>
              <w:pStyle w:val="TAL"/>
              <w:rPr>
                <w:lang w:eastAsia="en-US"/>
              </w:rPr>
            </w:pPr>
            <w:r w:rsidRPr="00DD6CFB">
              <w:rPr>
                <w:lang w:eastAsia="en-US"/>
              </w:rPr>
              <w:t>0749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E5D4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EC604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75412" w14:textId="77777777" w:rsidR="004335ED" w:rsidRPr="00DD6CFB" w:rsidRDefault="004335ED" w:rsidP="000D75B4">
            <w:pPr>
              <w:pStyle w:val="TAL"/>
              <w:rPr>
                <w:lang w:eastAsia="en-US"/>
              </w:rPr>
            </w:pPr>
            <w:r w:rsidRPr="00DD6CFB">
              <w:rPr>
                <w:lang w:eastAsia="en-US"/>
              </w:rPr>
              <w:t>Introduction of test frequencies for NR CA configuration CA_n41C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1182D" w14:textId="77777777" w:rsidR="004335ED" w:rsidRPr="00DD6CFB" w:rsidRDefault="004335ED" w:rsidP="000D75B4">
            <w:pPr>
              <w:pStyle w:val="TAL"/>
              <w:rPr>
                <w:lang w:eastAsia="en-US"/>
              </w:rPr>
            </w:pPr>
            <w:r w:rsidRPr="00DD6CFB">
              <w:rPr>
                <w:lang w:eastAsia="en-US"/>
              </w:rPr>
              <w:t>16.0.0</w:t>
            </w:r>
          </w:p>
        </w:tc>
      </w:tr>
      <w:tr w:rsidR="004335ED" w:rsidRPr="0031204F" w14:paraId="3CB61E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5C0AAA"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11EA95"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13343" w14:textId="77777777" w:rsidR="004335ED" w:rsidRPr="00DD6CFB" w:rsidRDefault="004335ED" w:rsidP="000D75B4">
            <w:pPr>
              <w:pStyle w:val="TAL"/>
              <w:rPr>
                <w:lang w:eastAsia="en-US"/>
              </w:rPr>
            </w:pPr>
            <w:r w:rsidRPr="00DD6CFB">
              <w:rPr>
                <w:lang w:eastAsia="en-US"/>
              </w:rPr>
              <w:t>R5-195696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88913" w14:textId="77777777" w:rsidR="004335ED" w:rsidRPr="00DD6CFB" w:rsidRDefault="004335ED" w:rsidP="000D75B4">
            <w:pPr>
              <w:pStyle w:val="TAL"/>
              <w:rPr>
                <w:lang w:eastAsia="en-US"/>
              </w:rPr>
            </w:pPr>
            <w:r w:rsidRPr="00DD6CFB">
              <w:rPr>
                <w:lang w:eastAsia="en-US"/>
              </w:rPr>
              <w:t>0795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AF81C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12B45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9E4467" w14:textId="77777777" w:rsidR="004335ED" w:rsidRPr="00DD6CFB" w:rsidRDefault="004335ED" w:rsidP="000D75B4">
            <w:pPr>
              <w:pStyle w:val="TAL"/>
              <w:rPr>
                <w:lang w:eastAsia="en-US"/>
              </w:rPr>
            </w:pPr>
            <w:r w:rsidRPr="00DD6CFB">
              <w:rPr>
                <w:lang w:eastAsia="en-US"/>
              </w:rPr>
              <w:t>Update IE PDCP-Config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2FD8F" w14:textId="77777777" w:rsidR="004335ED" w:rsidRPr="00DD6CFB" w:rsidRDefault="004335ED" w:rsidP="000D75B4">
            <w:pPr>
              <w:pStyle w:val="TAL"/>
              <w:rPr>
                <w:lang w:eastAsia="en-US"/>
              </w:rPr>
            </w:pPr>
            <w:r w:rsidRPr="00DD6CFB">
              <w:rPr>
                <w:lang w:eastAsia="en-US"/>
              </w:rPr>
              <w:t>16.1.0</w:t>
            </w:r>
          </w:p>
        </w:tc>
      </w:tr>
      <w:tr w:rsidR="004335ED" w:rsidRPr="0031204F" w14:paraId="4CBC85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AEC742"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EFEB4"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1DFD0E" w14:textId="77777777" w:rsidR="004335ED" w:rsidRPr="00DD6CFB" w:rsidRDefault="004335ED" w:rsidP="000D75B4">
            <w:pPr>
              <w:pStyle w:val="TAL"/>
              <w:rPr>
                <w:lang w:eastAsia="en-US"/>
              </w:rPr>
            </w:pPr>
            <w:r w:rsidRPr="00DD6CFB">
              <w:rPr>
                <w:lang w:eastAsia="en-US"/>
              </w:rPr>
              <w:t>R5-195711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1EEBB" w14:textId="77777777" w:rsidR="004335ED" w:rsidRPr="00DD6CFB" w:rsidRDefault="004335ED" w:rsidP="000D75B4">
            <w:pPr>
              <w:pStyle w:val="TAL"/>
              <w:rPr>
                <w:lang w:eastAsia="en-US"/>
              </w:rPr>
            </w:pPr>
            <w:r w:rsidRPr="00DD6CFB">
              <w:rPr>
                <w:lang w:eastAsia="en-US"/>
              </w:rPr>
              <w:t>0797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B0644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05059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431FE" w14:textId="77777777" w:rsidR="004335ED" w:rsidRPr="00DD6CFB" w:rsidRDefault="004335ED" w:rsidP="000D75B4">
            <w:pPr>
              <w:pStyle w:val="TAL"/>
              <w:rPr>
                <w:lang w:eastAsia="en-US"/>
              </w:rPr>
            </w:pPr>
            <w:r w:rsidRPr="00DD6CFB">
              <w:rPr>
                <w:lang w:eastAsia="en-US"/>
              </w:rPr>
              <w:t>Add IE CGI-</w:t>
            </w:r>
            <w:proofErr w:type="spellStart"/>
            <w:r w:rsidRPr="00DD6CFB">
              <w:rPr>
                <w:lang w:eastAsia="en-US"/>
              </w:rPr>
              <w:t>InfoEUTRA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EC9B1" w14:textId="77777777" w:rsidR="004335ED" w:rsidRPr="00DD6CFB" w:rsidRDefault="004335ED" w:rsidP="000D75B4">
            <w:pPr>
              <w:pStyle w:val="TAL"/>
              <w:rPr>
                <w:lang w:eastAsia="en-US"/>
              </w:rPr>
            </w:pPr>
            <w:r w:rsidRPr="00DD6CFB">
              <w:rPr>
                <w:lang w:eastAsia="en-US"/>
              </w:rPr>
              <w:t>16.1.0</w:t>
            </w:r>
          </w:p>
        </w:tc>
      </w:tr>
      <w:tr w:rsidR="004335ED" w:rsidRPr="0031204F" w14:paraId="3D7820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4C50AD"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FE932"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61EFD0" w14:textId="77777777" w:rsidR="004335ED" w:rsidRPr="00DD6CFB" w:rsidRDefault="004335ED" w:rsidP="000D75B4">
            <w:pPr>
              <w:pStyle w:val="TAL"/>
              <w:rPr>
                <w:lang w:eastAsia="en-US"/>
              </w:rPr>
            </w:pPr>
            <w:r w:rsidRPr="00DD6CFB">
              <w:rPr>
                <w:lang w:eastAsia="en-US"/>
              </w:rPr>
              <w:t>R5-195729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9F7CC" w14:textId="77777777" w:rsidR="004335ED" w:rsidRPr="00DD6CFB" w:rsidRDefault="004335ED" w:rsidP="000D75B4">
            <w:pPr>
              <w:pStyle w:val="TAL"/>
              <w:rPr>
                <w:lang w:eastAsia="en-US"/>
              </w:rPr>
            </w:pPr>
            <w:r w:rsidRPr="00DD6CFB">
              <w:rPr>
                <w:lang w:eastAsia="en-US"/>
              </w:rPr>
              <w:t>0798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E4230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2190A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8065A" w14:textId="77777777" w:rsidR="004335ED" w:rsidRPr="00DD6CFB" w:rsidRDefault="004335ED" w:rsidP="000D75B4">
            <w:pPr>
              <w:pStyle w:val="TAL"/>
              <w:rPr>
                <w:lang w:eastAsia="en-US"/>
              </w:rPr>
            </w:pPr>
            <w:r w:rsidRPr="00DD6CFB">
              <w:rPr>
                <w:lang w:eastAsia="en-US"/>
              </w:rPr>
              <w:t>Update IE CGI-Info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88BCD" w14:textId="77777777" w:rsidR="004335ED" w:rsidRPr="00DD6CFB" w:rsidRDefault="004335ED" w:rsidP="000D75B4">
            <w:pPr>
              <w:pStyle w:val="TAL"/>
              <w:rPr>
                <w:lang w:eastAsia="en-US"/>
              </w:rPr>
            </w:pPr>
            <w:r w:rsidRPr="00DD6CFB">
              <w:rPr>
                <w:lang w:eastAsia="en-US"/>
              </w:rPr>
              <w:t>16.1.0</w:t>
            </w:r>
          </w:p>
        </w:tc>
      </w:tr>
      <w:tr w:rsidR="004335ED" w:rsidRPr="0031204F" w14:paraId="416951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92E0E9"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CB1DD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43A63A" w14:textId="77777777" w:rsidR="004335ED" w:rsidRPr="00DD6CFB" w:rsidRDefault="004335ED" w:rsidP="000D75B4">
            <w:pPr>
              <w:pStyle w:val="TAL"/>
              <w:rPr>
                <w:lang w:eastAsia="en-US"/>
              </w:rPr>
            </w:pPr>
            <w:r w:rsidRPr="00DD6CFB">
              <w:rPr>
                <w:lang w:eastAsia="en-US"/>
              </w:rPr>
              <w:t>R5-195730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CEDF7" w14:textId="77777777" w:rsidR="004335ED" w:rsidRPr="00DD6CFB" w:rsidRDefault="004335ED" w:rsidP="000D75B4">
            <w:pPr>
              <w:pStyle w:val="TAL"/>
              <w:rPr>
                <w:lang w:eastAsia="en-US"/>
              </w:rPr>
            </w:pPr>
            <w:r w:rsidRPr="00DD6CFB">
              <w:rPr>
                <w:lang w:eastAsia="en-US"/>
              </w:rPr>
              <w:t>0799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51EFF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701C1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28920"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MeasResults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38A9C" w14:textId="77777777" w:rsidR="004335ED" w:rsidRPr="00DD6CFB" w:rsidRDefault="004335ED" w:rsidP="000D75B4">
            <w:pPr>
              <w:pStyle w:val="TAL"/>
              <w:rPr>
                <w:lang w:eastAsia="en-US"/>
              </w:rPr>
            </w:pPr>
            <w:r w:rsidRPr="00DD6CFB">
              <w:rPr>
                <w:lang w:eastAsia="en-US"/>
              </w:rPr>
              <w:t>16.1.0</w:t>
            </w:r>
          </w:p>
        </w:tc>
      </w:tr>
      <w:tr w:rsidR="004335ED" w:rsidRPr="0031204F" w14:paraId="45FF40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657268"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E2AEE9"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D0426" w14:textId="77777777" w:rsidR="004335ED" w:rsidRPr="00DD6CFB" w:rsidRDefault="004335ED" w:rsidP="000D75B4">
            <w:pPr>
              <w:pStyle w:val="TAL"/>
              <w:rPr>
                <w:lang w:eastAsia="en-US"/>
              </w:rPr>
            </w:pPr>
            <w:r w:rsidRPr="00DD6CFB">
              <w:rPr>
                <w:lang w:eastAsia="en-US"/>
              </w:rPr>
              <w:t>R5-195731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5166C" w14:textId="77777777" w:rsidR="004335ED" w:rsidRPr="00DD6CFB" w:rsidRDefault="004335ED" w:rsidP="000D75B4">
            <w:pPr>
              <w:pStyle w:val="TAL"/>
              <w:rPr>
                <w:lang w:eastAsia="en-US"/>
              </w:rPr>
            </w:pPr>
            <w:r w:rsidRPr="00DD6CFB">
              <w:rPr>
                <w:lang w:eastAsia="en-US"/>
              </w:rPr>
              <w:t>0800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A074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26D53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D5F78" w14:textId="77777777" w:rsidR="004335ED" w:rsidRPr="00DD6CFB" w:rsidRDefault="004335ED" w:rsidP="000D75B4">
            <w:pPr>
              <w:pStyle w:val="TAL"/>
              <w:rPr>
                <w:lang w:eastAsia="en-US"/>
              </w:rPr>
            </w:pPr>
            <w:r w:rsidRPr="00DD6CFB">
              <w:rPr>
                <w:lang w:eastAsia="en-US"/>
              </w:rPr>
              <w:t>Update of 4.3.1.0A mid test CBW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42794" w14:textId="77777777" w:rsidR="004335ED" w:rsidRPr="00DD6CFB" w:rsidRDefault="004335ED" w:rsidP="000D75B4">
            <w:pPr>
              <w:pStyle w:val="TAL"/>
              <w:rPr>
                <w:lang w:eastAsia="en-US"/>
              </w:rPr>
            </w:pPr>
            <w:r w:rsidRPr="00DD6CFB">
              <w:rPr>
                <w:lang w:eastAsia="en-US"/>
              </w:rPr>
              <w:t>16.1.0</w:t>
            </w:r>
          </w:p>
        </w:tc>
      </w:tr>
      <w:tr w:rsidR="004335ED" w:rsidRPr="0031204F" w14:paraId="27CE3D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533E50"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8A699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00A5BB" w14:textId="77777777" w:rsidR="004335ED" w:rsidRPr="00DD6CFB" w:rsidRDefault="004335ED" w:rsidP="000D75B4">
            <w:pPr>
              <w:pStyle w:val="TAL"/>
              <w:rPr>
                <w:lang w:eastAsia="en-US"/>
              </w:rPr>
            </w:pPr>
            <w:r w:rsidRPr="00DD6CFB">
              <w:rPr>
                <w:lang w:eastAsia="en-US"/>
              </w:rPr>
              <w:t>R5-195747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2F0C4" w14:textId="77777777" w:rsidR="004335ED" w:rsidRPr="00DD6CFB" w:rsidRDefault="004335ED" w:rsidP="000D75B4">
            <w:pPr>
              <w:pStyle w:val="TAL"/>
              <w:rPr>
                <w:lang w:eastAsia="en-US"/>
              </w:rPr>
            </w:pPr>
            <w:r w:rsidRPr="00DD6CFB">
              <w:rPr>
                <w:lang w:eastAsia="en-US"/>
              </w:rPr>
              <w:t>0803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3B766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3945A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31C60D"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MeasResultCellListSFTD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A4E9" w14:textId="77777777" w:rsidR="004335ED" w:rsidRPr="00DD6CFB" w:rsidRDefault="004335ED" w:rsidP="000D75B4">
            <w:pPr>
              <w:pStyle w:val="TAL"/>
              <w:rPr>
                <w:lang w:eastAsia="en-US"/>
              </w:rPr>
            </w:pPr>
            <w:r w:rsidRPr="00DD6CFB">
              <w:rPr>
                <w:lang w:eastAsia="en-US"/>
              </w:rPr>
              <w:t>16.1.0</w:t>
            </w:r>
          </w:p>
        </w:tc>
      </w:tr>
      <w:tr w:rsidR="004335ED" w:rsidRPr="0031204F" w14:paraId="46C5B3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14CD89"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1DD5D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06C9E" w14:textId="77777777" w:rsidR="004335ED" w:rsidRPr="00DD6CFB" w:rsidRDefault="004335ED" w:rsidP="000D75B4">
            <w:pPr>
              <w:pStyle w:val="TAL"/>
              <w:rPr>
                <w:lang w:eastAsia="en-US"/>
              </w:rPr>
            </w:pPr>
            <w:r w:rsidRPr="00DD6CFB">
              <w:rPr>
                <w:lang w:eastAsia="en-US"/>
              </w:rPr>
              <w:t>R5-195748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3E482" w14:textId="77777777" w:rsidR="004335ED" w:rsidRPr="00DD6CFB" w:rsidRDefault="004335ED" w:rsidP="000D75B4">
            <w:pPr>
              <w:pStyle w:val="TAL"/>
              <w:rPr>
                <w:lang w:eastAsia="en-US"/>
              </w:rPr>
            </w:pPr>
            <w:r w:rsidRPr="00DD6CFB">
              <w:rPr>
                <w:lang w:eastAsia="en-US"/>
              </w:rPr>
              <w:t>0804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2136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7F883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99CDD2"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MeasResultCellListSFTD</w:t>
            </w:r>
            <w:proofErr w:type="spellEnd"/>
            <w:r w:rsidRPr="00DD6CFB">
              <w:rPr>
                <w:lang w:eastAsia="en-US"/>
              </w:rPr>
              <w:t>-EUTRA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9D3F8" w14:textId="77777777" w:rsidR="004335ED" w:rsidRPr="00DD6CFB" w:rsidRDefault="004335ED" w:rsidP="000D75B4">
            <w:pPr>
              <w:pStyle w:val="TAL"/>
              <w:rPr>
                <w:lang w:eastAsia="en-US"/>
              </w:rPr>
            </w:pPr>
            <w:r w:rsidRPr="00DD6CFB">
              <w:rPr>
                <w:lang w:eastAsia="en-US"/>
              </w:rPr>
              <w:t>16.1.0</w:t>
            </w:r>
          </w:p>
        </w:tc>
      </w:tr>
      <w:tr w:rsidR="004335ED" w:rsidRPr="0031204F" w14:paraId="30AAF5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8035E2"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9FF32C"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40B12F" w14:textId="77777777" w:rsidR="004335ED" w:rsidRPr="00DD6CFB" w:rsidRDefault="004335ED" w:rsidP="000D75B4">
            <w:pPr>
              <w:pStyle w:val="TAL"/>
              <w:rPr>
                <w:lang w:eastAsia="en-US"/>
              </w:rPr>
            </w:pPr>
            <w:r w:rsidRPr="00DD6CFB">
              <w:rPr>
                <w:lang w:eastAsia="en-US"/>
              </w:rPr>
              <w:t>R5-195749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A1585" w14:textId="77777777" w:rsidR="004335ED" w:rsidRPr="00DD6CFB" w:rsidRDefault="004335ED" w:rsidP="000D75B4">
            <w:pPr>
              <w:pStyle w:val="TAL"/>
              <w:rPr>
                <w:lang w:eastAsia="en-US"/>
              </w:rPr>
            </w:pPr>
            <w:r w:rsidRPr="00DD6CFB">
              <w:rPr>
                <w:lang w:eastAsia="en-US"/>
              </w:rPr>
              <w:t>0805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7840B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56BB0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24853" w14:textId="77777777" w:rsidR="004335ED" w:rsidRPr="00DD6CFB" w:rsidRDefault="004335ED" w:rsidP="000D75B4">
            <w:pPr>
              <w:pStyle w:val="TAL"/>
              <w:rPr>
                <w:lang w:eastAsia="en-US"/>
              </w:rPr>
            </w:pPr>
            <w:r w:rsidRPr="00DD6CFB">
              <w:rPr>
                <w:lang w:eastAsia="en-US"/>
              </w:rPr>
              <w:t>Add IE MeasResult2EUTRA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D5BE3" w14:textId="77777777" w:rsidR="004335ED" w:rsidRPr="00DD6CFB" w:rsidRDefault="004335ED" w:rsidP="000D75B4">
            <w:pPr>
              <w:pStyle w:val="TAL"/>
              <w:rPr>
                <w:lang w:eastAsia="en-US"/>
              </w:rPr>
            </w:pPr>
            <w:r w:rsidRPr="00DD6CFB">
              <w:rPr>
                <w:lang w:eastAsia="en-US"/>
              </w:rPr>
              <w:t>16.1.0</w:t>
            </w:r>
          </w:p>
        </w:tc>
      </w:tr>
      <w:tr w:rsidR="004335ED" w:rsidRPr="0031204F" w14:paraId="7F7E9F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898D8F"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0879B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336336" w14:textId="77777777" w:rsidR="004335ED" w:rsidRPr="00DD6CFB" w:rsidRDefault="004335ED" w:rsidP="000D75B4">
            <w:pPr>
              <w:pStyle w:val="TAL"/>
              <w:rPr>
                <w:lang w:eastAsia="en-US"/>
              </w:rPr>
            </w:pPr>
            <w:r w:rsidRPr="00DD6CFB">
              <w:rPr>
                <w:lang w:eastAsia="en-US"/>
              </w:rPr>
              <w:t>R5-195750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1EBC0" w14:textId="77777777" w:rsidR="004335ED" w:rsidRPr="00DD6CFB" w:rsidRDefault="004335ED" w:rsidP="000D75B4">
            <w:pPr>
              <w:pStyle w:val="TAL"/>
              <w:rPr>
                <w:lang w:eastAsia="en-US"/>
              </w:rPr>
            </w:pPr>
            <w:r w:rsidRPr="00DD6CFB">
              <w:rPr>
                <w:lang w:eastAsia="en-US"/>
              </w:rPr>
              <w:t>0806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E1C7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7A5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94B6A0" w14:textId="77777777" w:rsidR="004335ED" w:rsidRPr="00DD6CFB" w:rsidRDefault="004335ED" w:rsidP="000D75B4">
            <w:pPr>
              <w:pStyle w:val="TAL"/>
              <w:rPr>
                <w:lang w:eastAsia="en-US"/>
              </w:rPr>
            </w:pPr>
            <w:r w:rsidRPr="00DD6CFB">
              <w:rPr>
                <w:lang w:eastAsia="en-US"/>
              </w:rPr>
              <w:t>Add IE MeasResult2NR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E11A" w14:textId="77777777" w:rsidR="004335ED" w:rsidRPr="00DD6CFB" w:rsidRDefault="004335ED" w:rsidP="000D75B4">
            <w:pPr>
              <w:pStyle w:val="TAL"/>
              <w:rPr>
                <w:lang w:eastAsia="en-US"/>
              </w:rPr>
            </w:pPr>
            <w:r w:rsidRPr="00DD6CFB">
              <w:rPr>
                <w:lang w:eastAsia="en-US"/>
              </w:rPr>
              <w:t>16.1.0</w:t>
            </w:r>
          </w:p>
        </w:tc>
      </w:tr>
      <w:tr w:rsidR="004335ED" w:rsidRPr="0031204F" w14:paraId="17262D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B9D17C"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A64FB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4E3A16" w14:textId="77777777" w:rsidR="004335ED" w:rsidRPr="00DD6CFB" w:rsidRDefault="004335ED" w:rsidP="000D75B4">
            <w:pPr>
              <w:pStyle w:val="TAL"/>
              <w:rPr>
                <w:lang w:eastAsia="en-US"/>
              </w:rPr>
            </w:pPr>
            <w:r w:rsidRPr="00DD6CFB">
              <w:rPr>
                <w:lang w:eastAsia="en-US"/>
              </w:rPr>
              <w:t>R5-195751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746D1" w14:textId="77777777" w:rsidR="004335ED" w:rsidRPr="00DD6CFB" w:rsidRDefault="004335ED" w:rsidP="000D75B4">
            <w:pPr>
              <w:pStyle w:val="TAL"/>
              <w:rPr>
                <w:lang w:eastAsia="en-US"/>
              </w:rPr>
            </w:pPr>
            <w:r w:rsidRPr="00DD6CFB">
              <w:rPr>
                <w:lang w:eastAsia="en-US"/>
              </w:rPr>
              <w:t>0807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49E4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383E1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3CD35" w14:textId="77777777" w:rsidR="004335ED" w:rsidRPr="00DD6CFB" w:rsidRDefault="004335ED" w:rsidP="000D75B4">
            <w:pPr>
              <w:pStyle w:val="TAL"/>
              <w:rPr>
                <w:lang w:eastAsia="en-US"/>
              </w:rPr>
            </w:pPr>
            <w:r w:rsidRPr="00DD6CFB">
              <w:rPr>
                <w:lang w:eastAsia="en-US"/>
              </w:rPr>
              <w:t>Add IE SK-Counter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42898" w14:textId="77777777" w:rsidR="004335ED" w:rsidRPr="00DD6CFB" w:rsidRDefault="004335ED" w:rsidP="000D75B4">
            <w:pPr>
              <w:pStyle w:val="TAL"/>
              <w:rPr>
                <w:lang w:eastAsia="en-US"/>
              </w:rPr>
            </w:pPr>
            <w:r w:rsidRPr="00DD6CFB">
              <w:rPr>
                <w:lang w:eastAsia="en-US"/>
              </w:rPr>
              <w:t>16.1.0</w:t>
            </w:r>
          </w:p>
        </w:tc>
      </w:tr>
      <w:tr w:rsidR="004335ED" w:rsidRPr="0031204F" w14:paraId="079D1E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B9EDD8"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E655A8"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70CDDE" w14:textId="77777777" w:rsidR="004335ED" w:rsidRPr="00DD6CFB" w:rsidRDefault="004335ED" w:rsidP="000D75B4">
            <w:pPr>
              <w:pStyle w:val="TAL"/>
              <w:rPr>
                <w:lang w:eastAsia="en-US"/>
              </w:rPr>
            </w:pPr>
            <w:r w:rsidRPr="00DD6CFB">
              <w:rPr>
                <w:lang w:eastAsia="en-US"/>
              </w:rPr>
              <w:t>R5-195752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6B490" w14:textId="77777777" w:rsidR="004335ED" w:rsidRPr="00DD6CFB" w:rsidRDefault="004335ED" w:rsidP="000D75B4">
            <w:pPr>
              <w:pStyle w:val="TAL"/>
              <w:rPr>
                <w:lang w:eastAsia="en-US"/>
              </w:rPr>
            </w:pPr>
            <w:r w:rsidRPr="00DD6CFB">
              <w:rPr>
                <w:lang w:eastAsia="en-US"/>
              </w:rPr>
              <w:t>0808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9B5F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7247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6ED19B" w14:textId="77777777" w:rsidR="004335ED" w:rsidRPr="00DD6CFB" w:rsidRDefault="004335ED" w:rsidP="000D75B4">
            <w:pPr>
              <w:pStyle w:val="TAL"/>
              <w:rPr>
                <w:lang w:eastAsia="en-US"/>
              </w:rPr>
            </w:pPr>
            <w:r w:rsidRPr="00DD6CFB">
              <w:rPr>
                <w:lang w:eastAsia="en-US"/>
              </w:rPr>
              <w:t>Update IE SS-RSSI-Measurement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C0232" w14:textId="77777777" w:rsidR="004335ED" w:rsidRPr="00DD6CFB" w:rsidRDefault="004335ED" w:rsidP="000D75B4">
            <w:pPr>
              <w:pStyle w:val="TAL"/>
              <w:rPr>
                <w:lang w:eastAsia="en-US"/>
              </w:rPr>
            </w:pPr>
            <w:r w:rsidRPr="00DD6CFB">
              <w:rPr>
                <w:lang w:eastAsia="en-US"/>
              </w:rPr>
              <w:t>16.1.0</w:t>
            </w:r>
          </w:p>
        </w:tc>
      </w:tr>
      <w:tr w:rsidR="004335ED" w:rsidRPr="0031204F" w14:paraId="546893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AE4C2E"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AD542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834FE3" w14:textId="77777777" w:rsidR="004335ED" w:rsidRPr="00DD6CFB" w:rsidRDefault="004335ED" w:rsidP="000D75B4">
            <w:pPr>
              <w:pStyle w:val="TAL"/>
              <w:rPr>
                <w:lang w:eastAsia="en-US"/>
              </w:rPr>
            </w:pPr>
            <w:r w:rsidRPr="00DD6CFB">
              <w:rPr>
                <w:lang w:eastAsia="en-US"/>
              </w:rPr>
              <w:t>R5-195792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C95E0" w14:textId="77777777" w:rsidR="004335ED" w:rsidRPr="00DD6CFB" w:rsidRDefault="004335ED" w:rsidP="000D75B4">
            <w:pPr>
              <w:pStyle w:val="TAL"/>
              <w:rPr>
                <w:lang w:eastAsia="en-US"/>
              </w:rPr>
            </w:pPr>
            <w:r w:rsidRPr="00DD6CFB">
              <w:rPr>
                <w:lang w:eastAsia="en-US"/>
              </w:rPr>
              <w:t>0811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E871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02747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3A1E7E"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MeasurementReport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0A2F6" w14:textId="77777777" w:rsidR="004335ED" w:rsidRPr="00DD6CFB" w:rsidRDefault="004335ED" w:rsidP="000D75B4">
            <w:pPr>
              <w:pStyle w:val="TAL"/>
              <w:rPr>
                <w:lang w:eastAsia="en-US"/>
              </w:rPr>
            </w:pPr>
            <w:r w:rsidRPr="00DD6CFB">
              <w:rPr>
                <w:lang w:eastAsia="en-US"/>
              </w:rPr>
              <w:t>16.1.0</w:t>
            </w:r>
          </w:p>
        </w:tc>
      </w:tr>
      <w:tr w:rsidR="004335ED" w:rsidRPr="0031204F" w14:paraId="7D54BD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EACC2D"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A7AF51"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FD8F84" w14:textId="77777777" w:rsidR="004335ED" w:rsidRPr="00DD6CFB" w:rsidRDefault="004335ED" w:rsidP="000D75B4">
            <w:pPr>
              <w:pStyle w:val="TAL"/>
              <w:rPr>
                <w:lang w:eastAsia="en-US"/>
              </w:rPr>
            </w:pPr>
            <w:r w:rsidRPr="00DD6CFB">
              <w:rPr>
                <w:lang w:eastAsia="en-US"/>
              </w:rPr>
              <w:t>R5-195885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793AC" w14:textId="77777777" w:rsidR="004335ED" w:rsidRPr="00DD6CFB" w:rsidRDefault="004335ED" w:rsidP="000D75B4">
            <w:pPr>
              <w:pStyle w:val="TAL"/>
              <w:rPr>
                <w:lang w:eastAsia="en-US"/>
              </w:rPr>
            </w:pPr>
            <w:r w:rsidRPr="00DD6CFB">
              <w:rPr>
                <w:lang w:eastAsia="en-US"/>
              </w:rPr>
              <w:t>0814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68E35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70AE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A0887"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RRCResume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5D6F7" w14:textId="77777777" w:rsidR="004335ED" w:rsidRPr="00DD6CFB" w:rsidRDefault="004335ED" w:rsidP="000D75B4">
            <w:pPr>
              <w:pStyle w:val="TAL"/>
              <w:rPr>
                <w:lang w:eastAsia="en-US"/>
              </w:rPr>
            </w:pPr>
            <w:r w:rsidRPr="00DD6CFB">
              <w:rPr>
                <w:lang w:eastAsia="en-US"/>
              </w:rPr>
              <w:t>16.1.0</w:t>
            </w:r>
          </w:p>
        </w:tc>
      </w:tr>
      <w:tr w:rsidR="004335ED" w:rsidRPr="0031204F" w14:paraId="2B2449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EBA7A5"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8B357E"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8FE05D" w14:textId="77777777" w:rsidR="004335ED" w:rsidRPr="00DD6CFB" w:rsidRDefault="004335ED" w:rsidP="000D75B4">
            <w:pPr>
              <w:pStyle w:val="TAL"/>
              <w:rPr>
                <w:lang w:eastAsia="en-US"/>
              </w:rPr>
            </w:pPr>
            <w:r w:rsidRPr="00DD6CFB">
              <w:rPr>
                <w:lang w:eastAsia="en-US"/>
              </w:rPr>
              <w:t>R5-195886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F3576" w14:textId="77777777" w:rsidR="004335ED" w:rsidRPr="00DD6CFB" w:rsidRDefault="004335ED" w:rsidP="000D75B4">
            <w:pPr>
              <w:pStyle w:val="TAL"/>
              <w:rPr>
                <w:lang w:eastAsia="en-US"/>
              </w:rPr>
            </w:pPr>
            <w:r w:rsidRPr="00DD6CFB">
              <w:rPr>
                <w:lang w:eastAsia="en-US"/>
              </w:rPr>
              <w:t>0815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2DC5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5CB63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78BC3" w14:textId="77777777" w:rsidR="004335ED" w:rsidRPr="00DD6CFB" w:rsidRDefault="004335ED" w:rsidP="000D75B4">
            <w:pPr>
              <w:pStyle w:val="TAL"/>
              <w:rPr>
                <w:lang w:eastAsia="en-US"/>
              </w:rPr>
            </w:pPr>
            <w:r w:rsidRPr="00DD6CFB">
              <w:rPr>
                <w:lang w:eastAsia="en-US"/>
              </w:rPr>
              <w:t>Editorial update RRCReconfigurationComplete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996A0" w14:textId="77777777" w:rsidR="004335ED" w:rsidRPr="00DD6CFB" w:rsidRDefault="004335ED" w:rsidP="000D75B4">
            <w:pPr>
              <w:pStyle w:val="TAL"/>
              <w:rPr>
                <w:lang w:eastAsia="en-US"/>
              </w:rPr>
            </w:pPr>
            <w:r w:rsidRPr="00DD6CFB">
              <w:rPr>
                <w:lang w:eastAsia="en-US"/>
              </w:rPr>
              <w:t>16.1.0</w:t>
            </w:r>
          </w:p>
        </w:tc>
      </w:tr>
      <w:tr w:rsidR="004335ED" w:rsidRPr="0031204F" w14:paraId="7A112A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1EB147"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83B161"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38C61B" w14:textId="77777777" w:rsidR="004335ED" w:rsidRPr="00DD6CFB" w:rsidRDefault="004335ED" w:rsidP="000D75B4">
            <w:pPr>
              <w:pStyle w:val="TAL"/>
              <w:rPr>
                <w:lang w:eastAsia="en-US"/>
              </w:rPr>
            </w:pPr>
            <w:r w:rsidRPr="00DD6CFB">
              <w:rPr>
                <w:lang w:eastAsia="en-US"/>
              </w:rPr>
              <w:t>R5-195887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DAFD" w14:textId="77777777" w:rsidR="004335ED" w:rsidRPr="00DD6CFB" w:rsidRDefault="004335ED" w:rsidP="000D75B4">
            <w:pPr>
              <w:pStyle w:val="TAL"/>
              <w:rPr>
                <w:lang w:eastAsia="en-US"/>
              </w:rPr>
            </w:pPr>
            <w:r w:rsidRPr="00DD6CFB">
              <w:rPr>
                <w:lang w:eastAsia="en-US"/>
              </w:rPr>
              <w:t>0816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220C4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3ED1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7C1B6"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RRCReject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F5589" w14:textId="77777777" w:rsidR="004335ED" w:rsidRPr="00DD6CFB" w:rsidRDefault="004335ED" w:rsidP="000D75B4">
            <w:pPr>
              <w:pStyle w:val="TAL"/>
              <w:rPr>
                <w:lang w:eastAsia="en-US"/>
              </w:rPr>
            </w:pPr>
            <w:r w:rsidRPr="00DD6CFB">
              <w:rPr>
                <w:lang w:eastAsia="en-US"/>
              </w:rPr>
              <w:t>16.1.0</w:t>
            </w:r>
          </w:p>
        </w:tc>
      </w:tr>
      <w:tr w:rsidR="004335ED" w:rsidRPr="0031204F" w14:paraId="481E1B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91D63E"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D500F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91A6C4" w14:textId="77777777" w:rsidR="004335ED" w:rsidRPr="00DD6CFB" w:rsidRDefault="004335ED" w:rsidP="000D75B4">
            <w:pPr>
              <w:pStyle w:val="TAL"/>
              <w:rPr>
                <w:lang w:eastAsia="en-US"/>
              </w:rPr>
            </w:pPr>
            <w:r w:rsidRPr="00DD6CFB">
              <w:rPr>
                <w:lang w:eastAsia="en-US"/>
              </w:rPr>
              <w:t>R5-195888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79427" w14:textId="77777777" w:rsidR="004335ED" w:rsidRPr="00DD6CFB" w:rsidRDefault="004335ED" w:rsidP="000D75B4">
            <w:pPr>
              <w:pStyle w:val="TAL"/>
              <w:rPr>
                <w:lang w:eastAsia="en-US"/>
              </w:rPr>
            </w:pPr>
            <w:r w:rsidRPr="00DD6CFB">
              <w:rPr>
                <w:lang w:eastAsia="en-US"/>
              </w:rPr>
              <w:t>0817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BB8C0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8167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22A2C"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RRCRelease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89F25" w14:textId="77777777" w:rsidR="004335ED" w:rsidRPr="00DD6CFB" w:rsidRDefault="004335ED" w:rsidP="000D75B4">
            <w:pPr>
              <w:pStyle w:val="TAL"/>
              <w:rPr>
                <w:lang w:eastAsia="en-US"/>
              </w:rPr>
            </w:pPr>
            <w:r w:rsidRPr="00DD6CFB">
              <w:rPr>
                <w:lang w:eastAsia="en-US"/>
              </w:rPr>
              <w:t>16.1.0</w:t>
            </w:r>
          </w:p>
        </w:tc>
      </w:tr>
      <w:tr w:rsidR="004335ED" w:rsidRPr="0031204F" w14:paraId="49E142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FF5AB8"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481EC1"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D0D11F" w14:textId="77777777" w:rsidR="004335ED" w:rsidRPr="00DD6CFB" w:rsidRDefault="004335ED" w:rsidP="000D75B4">
            <w:pPr>
              <w:pStyle w:val="TAL"/>
              <w:rPr>
                <w:lang w:eastAsia="en-US"/>
              </w:rPr>
            </w:pPr>
            <w:r w:rsidRPr="00DD6CFB">
              <w:rPr>
                <w:lang w:eastAsia="en-US"/>
              </w:rPr>
              <w:t>R5-195889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3413D" w14:textId="77777777" w:rsidR="004335ED" w:rsidRPr="00DD6CFB" w:rsidRDefault="004335ED" w:rsidP="000D75B4">
            <w:pPr>
              <w:pStyle w:val="TAL"/>
              <w:rPr>
                <w:lang w:eastAsia="en-US"/>
              </w:rPr>
            </w:pPr>
            <w:r w:rsidRPr="00DD6CFB">
              <w:rPr>
                <w:lang w:eastAsia="en-US"/>
              </w:rPr>
              <w:t>0818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1ABD1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D505F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333DE"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SCGFailureInformation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9A2A3" w14:textId="77777777" w:rsidR="004335ED" w:rsidRPr="00DD6CFB" w:rsidRDefault="004335ED" w:rsidP="000D75B4">
            <w:pPr>
              <w:pStyle w:val="TAL"/>
              <w:rPr>
                <w:lang w:eastAsia="en-US"/>
              </w:rPr>
            </w:pPr>
            <w:r w:rsidRPr="00DD6CFB">
              <w:rPr>
                <w:lang w:eastAsia="en-US"/>
              </w:rPr>
              <w:t>16.1.0</w:t>
            </w:r>
          </w:p>
        </w:tc>
      </w:tr>
      <w:tr w:rsidR="004335ED" w:rsidRPr="0031204F" w14:paraId="34B97B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D40D2C"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0A3757"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F9BCBA" w14:textId="77777777" w:rsidR="004335ED" w:rsidRPr="00DD6CFB" w:rsidRDefault="004335ED" w:rsidP="000D75B4">
            <w:pPr>
              <w:pStyle w:val="TAL"/>
              <w:rPr>
                <w:lang w:eastAsia="en-US"/>
              </w:rPr>
            </w:pPr>
            <w:r w:rsidRPr="00DD6CFB">
              <w:rPr>
                <w:lang w:eastAsia="en-US"/>
              </w:rPr>
              <w:t>R5-195890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A0749" w14:textId="77777777" w:rsidR="004335ED" w:rsidRPr="00DD6CFB" w:rsidRDefault="004335ED" w:rsidP="000D75B4">
            <w:pPr>
              <w:pStyle w:val="TAL"/>
              <w:rPr>
                <w:lang w:eastAsia="en-US"/>
              </w:rPr>
            </w:pPr>
            <w:r w:rsidRPr="00DD6CFB">
              <w:rPr>
                <w:lang w:eastAsia="en-US"/>
              </w:rPr>
              <w:t>0819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863B9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8A89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833B8"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SCGFailureInformationEUTRA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500B9" w14:textId="77777777" w:rsidR="004335ED" w:rsidRPr="00DD6CFB" w:rsidRDefault="004335ED" w:rsidP="000D75B4">
            <w:pPr>
              <w:pStyle w:val="TAL"/>
              <w:rPr>
                <w:lang w:eastAsia="en-US"/>
              </w:rPr>
            </w:pPr>
            <w:r w:rsidRPr="00DD6CFB">
              <w:rPr>
                <w:lang w:eastAsia="en-US"/>
              </w:rPr>
              <w:t>16.1.0</w:t>
            </w:r>
          </w:p>
        </w:tc>
      </w:tr>
      <w:tr w:rsidR="004335ED" w:rsidRPr="0031204F" w14:paraId="7664A6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CFED1F"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C8A331"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95BFB" w14:textId="77777777" w:rsidR="004335ED" w:rsidRPr="00DD6CFB" w:rsidRDefault="004335ED" w:rsidP="000D75B4">
            <w:pPr>
              <w:pStyle w:val="TAL"/>
              <w:rPr>
                <w:lang w:eastAsia="en-US"/>
              </w:rPr>
            </w:pPr>
            <w:r w:rsidRPr="00DD6CFB">
              <w:rPr>
                <w:lang w:eastAsia="en-US"/>
              </w:rPr>
              <w:t>R5-195895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A631B" w14:textId="77777777" w:rsidR="004335ED" w:rsidRPr="00DD6CFB" w:rsidRDefault="004335ED" w:rsidP="000D75B4">
            <w:pPr>
              <w:pStyle w:val="TAL"/>
              <w:rPr>
                <w:lang w:eastAsia="en-US"/>
              </w:rPr>
            </w:pPr>
            <w:r w:rsidRPr="00DD6CFB">
              <w:rPr>
                <w:lang w:eastAsia="en-US"/>
              </w:rPr>
              <w:t>0820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8E21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87748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E8B3A"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UECapabilityEnquiry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019A5" w14:textId="77777777" w:rsidR="004335ED" w:rsidRPr="00DD6CFB" w:rsidRDefault="004335ED" w:rsidP="000D75B4">
            <w:pPr>
              <w:pStyle w:val="TAL"/>
              <w:rPr>
                <w:lang w:eastAsia="en-US"/>
              </w:rPr>
            </w:pPr>
            <w:r w:rsidRPr="00DD6CFB">
              <w:rPr>
                <w:lang w:eastAsia="en-US"/>
              </w:rPr>
              <w:t>16.1.0</w:t>
            </w:r>
          </w:p>
        </w:tc>
      </w:tr>
      <w:tr w:rsidR="004335ED" w:rsidRPr="0031204F" w14:paraId="5CE256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4A16BB"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56A99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6209C" w14:textId="77777777" w:rsidR="004335ED" w:rsidRPr="00DD6CFB" w:rsidRDefault="004335ED" w:rsidP="000D75B4">
            <w:pPr>
              <w:pStyle w:val="TAL"/>
              <w:rPr>
                <w:lang w:eastAsia="en-US"/>
              </w:rPr>
            </w:pPr>
            <w:r w:rsidRPr="00DD6CFB">
              <w:rPr>
                <w:lang w:eastAsia="en-US"/>
              </w:rPr>
              <w:t>R5-195909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F76F" w14:textId="77777777" w:rsidR="004335ED" w:rsidRPr="00DD6CFB" w:rsidRDefault="004335ED" w:rsidP="000D75B4">
            <w:pPr>
              <w:pStyle w:val="TAL"/>
              <w:rPr>
                <w:lang w:eastAsia="en-US"/>
              </w:rPr>
            </w:pPr>
            <w:r w:rsidRPr="00DD6CFB">
              <w:rPr>
                <w:lang w:eastAsia="en-US"/>
              </w:rPr>
              <w:t>0821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A335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F07E8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C66E"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UECapabilityInformation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32513" w14:textId="77777777" w:rsidR="004335ED" w:rsidRPr="00DD6CFB" w:rsidRDefault="004335ED" w:rsidP="000D75B4">
            <w:pPr>
              <w:pStyle w:val="TAL"/>
              <w:rPr>
                <w:lang w:eastAsia="en-US"/>
              </w:rPr>
            </w:pPr>
            <w:r w:rsidRPr="00DD6CFB">
              <w:rPr>
                <w:lang w:eastAsia="en-US"/>
              </w:rPr>
              <w:t>16.1.0</w:t>
            </w:r>
          </w:p>
        </w:tc>
      </w:tr>
      <w:tr w:rsidR="004335ED" w:rsidRPr="0031204F" w14:paraId="76D0E7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108AA8"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A44377"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BD36EC" w14:textId="77777777" w:rsidR="004335ED" w:rsidRPr="00DD6CFB" w:rsidRDefault="004335ED" w:rsidP="000D75B4">
            <w:pPr>
              <w:pStyle w:val="TAL"/>
              <w:rPr>
                <w:lang w:eastAsia="en-US"/>
              </w:rPr>
            </w:pPr>
            <w:r w:rsidRPr="00DD6CFB">
              <w:rPr>
                <w:lang w:eastAsia="en-US"/>
              </w:rPr>
              <w:t>R5-195910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0DDF8" w14:textId="77777777" w:rsidR="004335ED" w:rsidRPr="00DD6CFB" w:rsidRDefault="004335ED" w:rsidP="000D75B4">
            <w:pPr>
              <w:pStyle w:val="TAL"/>
              <w:rPr>
                <w:lang w:eastAsia="en-US"/>
              </w:rPr>
            </w:pPr>
            <w:r w:rsidRPr="00DD6CFB">
              <w:rPr>
                <w:lang w:eastAsia="en-US"/>
              </w:rPr>
              <w:t>0822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802B9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15180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8562E"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ULInformationTransferMRDC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F0A0A" w14:textId="77777777" w:rsidR="004335ED" w:rsidRPr="00DD6CFB" w:rsidRDefault="004335ED" w:rsidP="000D75B4">
            <w:pPr>
              <w:pStyle w:val="TAL"/>
              <w:rPr>
                <w:lang w:eastAsia="en-US"/>
              </w:rPr>
            </w:pPr>
            <w:r w:rsidRPr="00DD6CFB">
              <w:rPr>
                <w:lang w:eastAsia="en-US"/>
              </w:rPr>
              <w:t>16.1.0</w:t>
            </w:r>
          </w:p>
        </w:tc>
      </w:tr>
      <w:tr w:rsidR="004335ED" w:rsidRPr="0031204F" w14:paraId="43814A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5544C5"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3C20E5"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C6B72C" w14:textId="77777777" w:rsidR="004335ED" w:rsidRPr="00DD6CFB" w:rsidRDefault="004335ED" w:rsidP="000D75B4">
            <w:pPr>
              <w:pStyle w:val="TAL"/>
              <w:rPr>
                <w:lang w:eastAsia="en-US"/>
              </w:rPr>
            </w:pPr>
            <w:r w:rsidRPr="00DD6CFB">
              <w:rPr>
                <w:lang w:eastAsia="en-US"/>
              </w:rPr>
              <w:t>R5-195926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E05DA" w14:textId="77777777" w:rsidR="004335ED" w:rsidRPr="00DD6CFB" w:rsidRDefault="004335ED" w:rsidP="000D75B4">
            <w:pPr>
              <w:pStyle w:val="TAL"/>
              <w:rPr>
                <w:lang w:eastAsia="en-US"/>
              </w:rPr>
            </w:pPr>
            <w:r w:rsidRPr="00DD6CFB">
              <w:rPr>
                <w:lang w:eastAsia="en-US"/>
              </w:rPr>
              <w:t>0823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413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494CE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7C156" w14:textId="77777777" w:rsidR="004335ED" w:rsidRPr="00DD6CFB" w:rsidRDefault="004335ED" w:rsidP="000D75B4">
            <w:pPr>
              <w:pStyle w:val="TAL"/>
              <w:rPr>
                <w:lang w:eastAsia="en-US"/>
              </w:rPr>
            </w:pPr>
            <w:r w:rsidRPr="00DD6CFB">
              <w:rPr>
                <w:lang w:eastAsia="en-US"/>
              </w:rPr>
              <w:t>Editorial update RRC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0D968" w14:textId="77777777" w:rsidR="004335ED" w:rsidRPr="00DD6CFB" w:rsidRDefault="004335ED" w:rsidP="000D75B4">
            <w:pPr>
              <w:pStyle w:val="TAL"/>
              <w:rPr>
                <w:lang w:eastAsia="en-US"/>
              </w:rPr>
            </w:pPr>
            <w:r w:rsidRPr="00DD6CFB">
              <w:rPr>
                <w:lang w:eastAsia="en-US"/>
              </w:rPr>
              <w:t>16.1.0</w:t>
            </w:r>
          </w:p>
        </w:tc>
      </w:tr>
      <w:tr w:rsidR="004335ED" w:rsidRPr="0031204F" w14:paraId="23088B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128F58"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12143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9D3A86" w14:textId="77777777" w:rsidR="004335ED" w:rsidRPr="00DD6CFB" w:rsidRDefault="004335ED" w:rsidP="000D75B4">
            <w:pPr>
              <w:pStyle w:val="TAL"/>
              <w:rPr>
                <w:lang w:eastAsia="en-US"/>
              </w:rPr>
            </w:pPr>
            <w:r w:rsidRPr="00DD6CFB">
              <w:rPr>
                <w:lang w:eastAsia="en-US"/>
              </w:rPr>
              <w:t>R5-195927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AEC4B" w14:textId="77777777" w:rsidR="004335ED" w:rsidRPr="00DD6CFB" w:rsidRDefault="004335ED" w:rsidP="000D75B4">
            <w:pPr>
              <w:pStyle w:val="TAL"/>
              <w:rPr>
                <w:lang w:eastAsia="en-US"/>
              </w:rPr>
            </w:pPr>
            <w:r w:rsidRPr="00DD6CFB">
              <w:rPr>
                <w:lang w:eastAsia="en-US"/>
              </w:rPr>
              <w:t>0824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7A2E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2177D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E8F73" w14:textId="77777777" w:rsidR="004335ED" w:rsidRPr="00DD6CFB" w:rsidRDefault="004335ED" w:rsidP="000D75B4">
            <w:pPr>
              <w:pStyle w:val="TAL"/>
              <w:rPr>
                <w:lang w:eastAsia="en-US"/>
              </w:rPr>
            </w:pPr>
            <w:r w:rsidRPr="00DD6CFB">
              <w:rPr>
                <w:lang w:eastAsia="en-US"/>
              </w:rPr>
              <w:t>Editorial update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18A6" w14:textId="77777777" w:rsidR="004335ED" w:rsidRPr="00DD6CFB" w:rsidRDefault="004335ED" w:rsidP="000D75B4">
            <w:pPr>
              <w:pStyle w:val="TAL"/>
              <w:rPr>
                <w:lang w:eastAsia="en-US"/>
              </w:rPr>
            </w:pPr>
            <w:r w:rsidRPr="00DD6CFB">
              <w:rPr>
                <w:lang w:eastAsia="en-US"/>
              </w:rPr>
              <w:t>16.1.0</w:t>
            </w:r>
          </w:p>
        </w:tc>
      </w:tr>
      <w:tr w:rsidR="004335ED" w:rsidRPr="0031204F" w14:paraId="7DEBE7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DB5B7B"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512BD8"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BACC0" w14:textId="77777777" w:rsidR="004335ED" w:rsidRPr="00DD6CFB" w:rsidRDefault="004335ED" w:rsidP="000D75B4">
            <w:pPr>
              <w:pStyle w:val="TAL"/>
              <w:rPr>
                <w:lang w:eastAsia="en-US"/>
              </w:rPr>
            </w:pPr>
            <w:r w:rsidRPr="00DD6CFB">
              <w:rPr>
                <w:lang w:eastAsia="en-US"/>
              </w:rPr>
              <w:t>R5-195944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0CD4" w14:textId="77777777" w:rsidR="004335ED" w:rsidRPr="00DD6CFB" w:rsidRDefault="004335ED" w:rsidP="000D75B4">
            <w:pPr>
              <w:pStyle w:val="TAL"/>
              <w:rPr>
                <w:lang w:eastAsia="en-US"/>
              </w:rPr>
            </w:pPr>
            <w:r w:rsidRPr="00DD6CFB">
              <w:rPr>
                <w:lang w:eastAsia="en-US"/>
              </w:rPr>
              <w:t>0826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BFB0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6934F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2059A" w14:textId="77777777" w:rsidR="004335ED" w:rsidRPr="00DD6CFB" w:rsidRDefault="004335ED" w:rsidP="000D75B4">
            <w:pPr>
              <w:pStyle w:val="TAL"/>
              <w:rPr>
                <w:lang w:eastAsia="en-US"/>
              </w:rPr>
            </w:pPr>
            <w:r w:rsidRPr="00DD6CFB">
              <w:rPr>
                <w:lang w:eastAsia="en-US"/>
              </w:rPr>
              <w:t>Correction to ReportConfigNR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DDA49" w14:textId="77777777" w:rsidR="004335ED" w:rsidRPr="00DD6CFB" w:rsidRDefault="004335ED" w:rsidP="000D75B4">
            <w:pPr>
              <w:pStyle w:val="TAL"/>
              <w:rPr>
                <w:lang w:eastAsia="en-US"/>
              </w:rPr>
            </w:pPr>
            <w:r w:rsidRPr="00DD6CFB">
              <w:rPr>
                <w:lang w:eastAsia="en-US"/>
              </w:rPr>
              <w:t>16.1.0</w:t>
            </w:r>
          </w:p>
        </w:tc>
      </w:tr>
      <w:tr w:rsidR="004335ED" w:rsidRPr="0031204F" w14:paraId="6103EF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128B90" w14:textId="77777777" w:rsidR="004335ED" w:rsidRPr="00DD6CFB" w:rsidRDefault="004335ED" w:rsidP="000D75B4">
            <w:pPr>
              <w:pStyle w:val="TAL"/>
              <w:rPr>
                <w:lang w:eastAsia="en-US"/>
              </w:rPr>
            </w:pPr>
            <w:r w:rsidRPr="00DD6CFB">
              <w:rPr>
                <w:lang w:eastAsia="en-US"/>
              </w:rPr>
              <w:lastRenderedPageBreak/>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0F7F2"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4B037" w14:textId="77777777" w:rsidR="004335ED" w:rsidRPr="00DD6CFB" w:rsidRDefault="004335ED" w:rsidP="000D75B4">
            <w:pPr>
              <w:pStyle w:val="TAL"/>
              <w:rPr>
                <w:lang w:eastAsia="en-US"/>
              </w:rPr>
            </w:pPr>
            <w:r w:rsidRPr="00DD6CFB">
              <w:rPr>
                <w:lang w:eastAsia="en-US"/>
              </w:rPr>
              <w:t>R5-195945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1BBF" w14:textId="77777777" w:rsidR="004335ED" w:rsidRPr="00DD6CFB" w:rsidRDefault="004335ED" w:rsidP="000D75B4">
            <w:pPr>
              <w:pStyle w:val="TAL"/>
              <w:rPr>
                <w:lang w:eastAsia="en-US"/>
              </w:rPr>
            </w:pPr>
            <w:r w:rsidRPr="00DD6CFB">
              <w:rPr>
                <w:lang w:eastAsia="en-US"/>
              </w:rPr>
              <w:t>0827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A728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D9C1A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E7C8A3" w14:textId="77777777" w:rsidR="004335ED" w:rsidRPr="00DD6CFB" w:rsidRDefault="004335ED" w:rsidP="000D75B4">
            <w:pPr>
              <w:pStyle w:val="TAL"/>
              <w:rPr>
                <w:lang w:eastAsia="en-US"/>
              </w:rPr>
            </w:pPr>
            <w:r w:rsidRPr="00DD6CFB">
              <w:rPr>
                <w:lang w:eastAsia="en-US"/>
              </w:rPr>
              <w:t>Updates to default configurations for 5GC NAS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8F74C" w14:textId="77777777" w:rsidR="004335ED" w:rsidRPr="00DD6CFB" w:rsidRDefault="004335ED" w:rsidP="000D75B4">
            <w:pPr>
              <w:pStyle w:val="TAL"/>
              <w:rPr>
                <w:lang w:eastAsia="en-US"/>
              </w:rPr>
            </w:pPr>
            <w:r w:rsidRPr="00DD6CFB">
              <w:rPr>
                <w:lang w:eastAsia="en-US"/>
              </w:rPr>
              <w:t>16.1.0</w:t>
            </w:r>
          </w:p>
        </w:tc>
      </w:tr>
      <w:tr w:rsidR="004335ED" w:rsidRPr="0031204F" w14:paraId="5F030F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0914D6"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714D2D"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AAA5DD" w14:textId="77777777" w:rsidR="004335ED" w:rsidRPr="00DD6CFB" w:rsidRDefault="004335ED" w:rsidP="000D75B4">
            <w:pPr>
              <w:pStyle w:val="TAL"/>
              <w:rPr>
                <w:lang w:eastAsia="en-US"/>
              </w:rPr>
            </w:pPr>
            <w:r w:rsidRPr="00DD6CFB">
              <w:rPr>
                <w:lang w:eastAsia="en-US"/>
              </w:rPr>
              <w:t>R5-196030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A0C6A" w14:textId="77777777" w:rsidR="004335ED" w:rsidRPr="00DD6CFB" w:rsidRDefault="004335ED" w:rsidP="000D75B4">
            <w:pPr>
              <w:pStyle w:val="TAL"/>
              <w:rPr>
                <w:lang w:eastAsia="en-US"/>
              </w:rPr>
            </w:pPr>
            <w:r w:rsidRPr="00DD6CFB">
              <w:rPr>
                <w:lang w:eastAsia="en-US"/>
              </w:rPr>
              <w:t>0829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AB258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CBC93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42C83" w14:textId="77777777" w:rsidR="004335ED" w:rsidRPr="00DD6CFB" w:rsidRDefault="004335ED" w:rsidP="000D75B4">
            <w:pPr>
              <w:pStyle w:val="TAL"/>
              <w:rPr>
                <w:lang w:eastAsia="en-US"/>
              </w:rPr>
            </w:pPr>
            <w:r w:rsidRPr="00DD6CFB">
              <w:rPr>
                <w:lang w:eastAsia="en-US"/>
              </w:rPr>
              <w:t>Handling of thresholds in FR2 when Events A3 and A6 are inter-frequency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C6106" w14:textId="77777777" w:rsidR="004335ED" w:rsidRPr="00DD6CFB" w:rsidRDefault="004335ED" w:rsidP="000D75B4">
            <w:pPr>
              <w:pStyle w:val="TAL"/>
              <w:rPr>
                <w:lang w:eastAsia="en-US"/>
              </w:rPr>
            </w:pPr>
            <w:r w:rsidRPr="00DD6CFB">
              <w:rPr>
                <w:lang w:eastAsia="en-US"/>
              </w:rPr>
              <w:t>16.1.0</w:t>
            </w:r>
          </w:p>
        </w:tc>
      </w:tr>
      <w:tr w:rsidR="004335ED" w:rsidRPr="0031204F" w14:paraId="4CE593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6EDAF0"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D1D42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C3862C" w14:textId="77777777" w:rsidR="004335ED" w:rsidRPr="00DD6CFB" w:rsidRDefault="004335ED" w:rsidP="000D75B4">
            <w:pPr>
              <w:pStyle w:val="TAL"/>
              <w:rPr>
                <w:lang w:eastAsia="en-US"/>
              </w:rPr>
            </w:pPr>
            <w:r w:rsidRPr="00DD6CFB">
              <w:rPr>
                <w:lang w:eastAsia="en-US"/>
              </w:rPr>
              <w:t>R5-196031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F28D0" w14:textId="77777777" w:rsidR="004335ED" w:rsidRPr="00DD6CFB" w:rsidRDefault="004335ED" w:rsidP="000D75B4">
            <w:pPr>
              <w:pStyle w:val="TAL"/>
              <w:rPr>
                <w:lang w:eastAsia="en-US"/>
              </w:rPr>
            </w:pPr>
            <w:r w:rsidRPr="00DD6CFB">
              <w:rPr>
                <w:lang w:eastAsia="en-US"/>
              </w:rPr>
              <w:t>0830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CDA3E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14D34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FAB4F1" w14:textId="77777777" w:rsidR="004335ED" w:rsidRPr="00DD6CFB" w:rsidRDefault="004335ED" w:rsidP="000D75B4">
            <w:pPr>
              <w:pStyle w:val="TAL"/>
              <w:rPr>
                <w:lang w:eastAsia="en-US"/>
              </w:rPr>
            </w:pPr>
            <w:r w:rsidRPr="00DD6CFB">
              <w:rPr>
                <w:lang w:eastAsia="en-US"/>
              </w:rPr>
              <w:t>Adding references to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C7372" w14:textId="77777777" w:rsidR="004335ED" w:rsidRPr="00DD6CFB" w:rsidRDefault="004335ED" w:rsidP="000D75B4">
            <w:pPr>
              <w:pStyle w:val="TAL"/>
              <w:rPr>
                <w:lang w:eastAsia="en-US"/>
              </w:rPr>
            </w:pPr>
            <w:r w:rsidRPr="00DD6CFB">
              <w:rPr>
                <w:lang w:eastAsia="en-US"/>
              </w:rPr>
              <w:t>16.1.0</w:t>
            </w:r>
          </w:p>
        </w:tc>
      </w:tr>
      <w:tr w:rsidR="004335ED" w:rsidRPr="0031204F" w14:paraId="2273AD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57E94C"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9DCCA5"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C0AD16" w14:textId="77777777" w:rsidR="004335ED" w:rsidRPr="00DD6CFB" w:rsidRDefault="004335ED" w:rsidP="000D75B4">
            <w:pPr>
              <w:pStyle w:val="TAL"/>
              <w:rPr>
                <w:lang w:eastAsia="en-US"/>
              </w:rPr>
            </w:pPr>
            <w:r w:rsidRPr="00DD6CFB">
              <w:rPr>
                <w:lang w:eastAsia="en-US"/>
              </w:rPr>
              <w:t>R5-196136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E1FD" w14:textId="77777777" w:rsidR="004335ED" w:rsidRPr="00DD6CFB" w:rsidRDefault="004335ED" w:rsidP="000D75B4">
            <w:pPr>
              <w:pStyle w:val="TAL"/>
              <w:rPr>
                <w:lang w:eastAsia="en-US"/>
              </w:rPr>
            </w:pPr>
            <w:r w:rsidRPr="00DD6CFB">
              <w:rPr>
                <w:lang w:eastAsia="en-US"/>
              </w:rPr>
              <w:t>0836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3654D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61A33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EFFB2" w14:textId="77777777" w:rsidR="004335ED" w:rsidRPr="00DD6CFB" w:rsidRDefault="004335ED" w:rsidP="000D75B4">
            <w:pPr>
              <w:pStyle w:val="TAL"/>
              <w:rPr>
                <w:lang w:eastAsia="en-US"/>
              </w:rPr>
            </w:pPr>
            <w:r w:rsidRPr="00DD6CFB">
              <w:rPr>
                <w:lang w:eastAsia="en-US"/>
              </w:rPr>
              <w:t>Addition new NR cell for SS-RSRP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2887" w14:textId="77777777" w:rsidR="004335ED" w:rsidRPr="00DD6CFB" w:rsidRDefault="004335ED" w:rsidP="000D75B4">
            <w:pPr>
              <w:pStyle w:val="TAL"/>
              <w:rPr>
                <w:lang w:eastAsia="en-US"/>
              </w:rPr>
            </w:pPr>
            <w:r w:rsidRPr="00DD6CFB">
              <w:rPr>
                <w:lang w:eastAsia="en-US"/>
              </w:rPr>
              <w:t>16.1.0</w:t>
            </w:r>
          </w:p>
        </w:tc>
      </w:tr>
      <w:tr w:rsidR="004335ED" w:rsidRPr="0031204F" w14:paraId="681A3E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C8FF94"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01C07C"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422839" w14:textId="77777777" w:rsidR="004335ED" w:rsidRPr="00DD6CFB" w:rsidRDefault="004335ED" w:rsidP="000D75B4">
            <w:pPr>
              <w:pStyle w:val="TAL"/>
              <w:rPr>
                <w:lang w:eastAsia="en-US"/>
              </w:rPr>
            </w:pPr>
            <w:r w:rsidRPr="00DD6CFB">
              <w:rPr>
                <w:lang w:eastAsia="en-US"/>
              </w:rPr>
              <w:t>R5-196148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DB7A6" w14:textId="77777777" w:rsidR="004335ED" w:rsidRPr="00DD6CFB" w:rsidRDefault="004335ED" w:rsidP="000D75B4">
            <w:pPr>
              <w:pStyle w:val="TAL"/>
              <w:rPr>
                <w:lang w:eastAsia="en-US"/>
              </w:rPr>
            </w:pPr>
            <w:r w:rsidRPr="00DD6CFB">
              <w:rPr>
                <w:lang w:eastAsia="en-US"/>
              </w:rPr>
              <w:t>0837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B23D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AA9BF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F0B2E" w14:textId="77777777" w:rsidR="004335ED" w:rsidRPr="00DD6CFB" w:rsidRDefault="004335ED" w:rsidP="000D75B4">
            <w:pPr>
              <w:pStyle w:val="TAL"/>
              <w:rPr>
                <w:lang w:eastAsia="en-US"/>
              </w:rPr>
            </w:pPr>
            <w:r w:rsidRPr="00DD6CFB">
              <w:rPr>
                <w:lang w:eastAsia="en-US"/>
              </w:rPr>
              <w:t xml:space="preserve">Update of Annex C for selecting SSB location for cells not selectable as </w:t>
            </w:r>
            <w:proofErr w:type="spellStart"/>
            <w:r w:rsidRPr="00DD6CFB">
              <w:rPr>
                <w:lang w:eastAsia="en-US"/>
              </w:rPr>
              <w:t>PCell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CCE7C" w14:textId="77777777" w:rsidR="004335ED" w:rsidRPr="00DD6CFB" w:rsidRDefault="004335ED" w:rsidP="000D75B4">
            <w:pPr>
              <w:pStyle w:val="TAL"/>
              <w:rPr>
                <w:lang w:eastAsia="en-US"/>
              </w:rPr>
            </w:pPr>
            <w:r w:rsidRPr="00DD6CFB">
              <w:rPr>
                <w:lang w:eastAsia="en-US"/>
              </w:rPr>
              <w:t>16.1.0</w:t>
            </w:r>
          </w:p>
        </w:tc>
      </w:tr>
      <w:tr w:rsidR="004335ED" w:rsidRPr="0031204F" w14:paraId="269954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E2F4DF"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D8E52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DCEB34" w14:textId="77777777" w:rsidR="004335ED" w:rsidRPr="00DD6CFB" w:rsidRDefault="004335ED" w:rsidP="000D75B4">
            <w:pPr>
              <w:pStyle w:val="TAL"/>
              <w:rPr>
                <w:lang w:eastAsia="en-US"/>
              </w:rPr>
            </w:pPr>
            <w:r w:rsidRPr="00DD6CFB">
              <w:rPr>
                <w:lang w:eastAsia="en-US"/>
              </w:rPr>
              <w:t>R5-196158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80D65" w14:textId="77777777" w:rsidR="004335ED" w:rsidRPr="00DD6CFB" w:rsidRDefault="004335ED" w:rsidP="000D75B4">
            <w:pPr>
              <w:pStyle w:val="TAL"/>
              <w:rPr>
                <w:lang w:eastAsia="en-US"/>
              </w:rPr>
            </w:pPr>
            <w:r w:rsidRPr="00DD6CFB">
              <w:rPr>
                <w:lang w:eastAsia="en-US"/>
              </w:rPr>
              <w:t>0838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66BDE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90E59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4D068" w14:textId="77777777" w:rsidR="004335ED" w:rsidRPr="00DD6CFB" w:rsidRDefault="004335ED" w:rsidP="000D75B4">
            <w:pPr>
              <w:pStyle w:val="TAL"/>
              <w:rPr>
                <w:lang w:eastAsia="en-US"/>
              </w:rPr>
            </w:pPr>
            <w:r w:rsidRPr="00DD6CFB">
              <w:rPr>
                <w:lang w:eastAsia="en-US"/>
              </w:rPr>
              <w:t>Correction of references to test frequency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C1E0B" w14:textId="77777777" w:rsidR="004335ED" w:rsidRPr="00DD6CFB" w:rsidRDefault="004335ED" w:rsidP="000D75B4">
            <w:pPr>
              <w:pStyle w:val="TAL"/>
              <w:rPr>
                <w:lang w:eastAsia="en-US"/>
              </w:rPr>
            </w:pPr>
            <w:r w:rsidRPr="00DD6CFB">
              <w:rPr>
                <w:lang w:eastAsia="en-US"/>
              </w:rPr>
              <w:t>16.1.0</w:t>
            </w:r>
          </w:p>
        </w:tc>
      </w:tr>
      <w:tr w:rsidR="004335ED" w:rsidRPr="0031204F" w14:paraId="1A1C6E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387331"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A80DEC"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2AD885" w14:textId="77777777" w:rsidR="004335ED" w:rsidRPr="00DD6CFB" w:rsidRDefault="004335ED" w:rsidP="000D75B4">
            <w:pPr>
              <w:pStyle w:val="TAL"/>
              <w:rPr>
                <w:lang w:eastAsia="en-US"/>
              </w:rPr>
            </w:pPr>
            <w:r w:rsidRPr="00DD6CFB">
              <w:rPr>
                <w:lang w:eastAsia="en-US"/>
              </w:rPr>
              <w:t>R5-196159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5296" w14:textId="77777777" w:rsidR="004335ED" w:rsidRPr="00DD6CFB" w:rsidRDefault="004335ED" w:rsidP="000D75B4">
            <w:pPr>
              <w:pStyle w:val="TAL"/>
              <w:rPr>
                <w:lang w:eastAsia="en-US"/>
              </w:rPr>
            </w:pPr>
            <w:r w:rsidRPr="00DD6CFB">
              <w:rPr>
                <w:lang w:eastAsia="en-US"/>
              </w:rPr>
              <w:t>0839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A306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6F356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FCE56" w14:textId="77777777" w:rsidR="004335ED" w:rsidRPr="00DD6CFB" w:rsidRDefault="004335ED" w:rsidP="000D75B4">
            <w:pPr>
              <w:pStyle w:val="TAL"/>
              <w:rPr>
                <w:lang w:eastAsia="en-US"/>
              </w:rPr>
            </w:pPr>
            <w:r w:rsidRPr="00DD6CFB">
              <w:rPr>
                <w:lang w:eastAsia="en-US"/>
              </w:rPr>
              <w:t>Correction of clause numbers for test frequencies for Non-3GPP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9BFF" w14:textId="77777777" w:rsidR="004335ED" w:rsidRPr="00DD6CFB" w:rsidRDefault="004335ED" w:rsidP="000D75B4">
            <w:pPr>
              <w:pStyle w:val="TAL"/>
              <w:rPr>
                <w:lang w:eastAsia="en-US"/>
              </w:rPr>
            </w:pPr>
            <w:r w:rsidRPr="00DD6CFB">
              <w:rPr>
                <w:lang w:eastAsia="en-US"/>
              </w:rPr>
              <w:t>16.1.0</w:t>
            </w:r>
          </w:p>
        </w:tc>
      </w:tr>
      <w:tr w:rsidR="004335ED" w:rsidRPr="0031204F" w14:paraId="02FF297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D7C25A"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47CB24"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8F2C1" w14:textId="77777777" w:rsidR="004335ED" w:rsidRPr="00DD6CFB" w:rsidRDefault="004335ED" w:rsidP="000D75B4">
            <w:pPr>
              <w:pStyle w:val="TAL"/>
              <w:rPr>
                <w:lang w:eastAsia="en-US"/>
              </w:rPr>
            </w:pPr>
            <w:r w:rsidRPr="00DD6CFB">
              <w:rPr>
                <w:lang w:eastAsia="en-US"/>
              </w:rPr>
              <w:t>R5-196168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5A550" w14:textId="77777777" w:rsidR="004335ED" w:rsidRPr="00DD6CFB" w:rsidRDefault="004335ED" w:rsidP="000D75B4">
            <w:pPr>
              <w:pStyle w:val="TAL"/>
              <w:rPr>
                <w:lang w:eastAsia="en-US"/>
              </w:rPr>
            </w:pPr>
            <w:r w:rsidRPr="00DD6CFB">
              <w:rPr>
                <w:lang w:eastAsia="en-US"/>
              </w:rPr>
              <w:t>0840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F3C7A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401AF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7CE92" w14:textId="77777777" w:rsidR="004335ED" w:rsidRPr="00DD6CFB" w:rsidRDefault="004335ED" w:rsidP="000D75B4">
            <w:pPr>
              <w:pStyle w:val="TAL"/>
              <w:rPr>
                <w:lang w:eastAsia="en-US"/>
              </w:rPr>
            </w:pPr>
            <w:r w:rsidRPr="00DD6CFB">
              <w:rPr>
                <w:lang w:eastAsia="en-US"/>
              </w:rPr>
              <w:t>Correction of test frequency parameters for SSB location for NR band n1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CB601" w14:textId="77777777" w:rsidR="004335ED" w:rsidRPr="00DD6CFB" w:rsidRDefault="004335ED" w:rsidP="000D75B4">
            <w:pPr>
              <w:pStyle w:val="TAL"/>
              <w:rPr>
                <w:lang w:eastAsia="en-US"/>
              </w:rPr>
            </w:pPr>
            <w:r w:rsidRPr="00DD6CFB">
              <w:rPr>
                <w:lang w:eastAsia="en-US"/>
              </w:rPr>
              <w:t>16.1.0</w:t>
            </w:r>
          </w:p>
        </w:tc>
      </w:tr>
      <w:tr w:rsidR="004335ED" w:rsidRPr="0031204F" w14:paraId="428A12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E5AF2B"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7DB34E"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48808" w14:textId="77777777" w:rsidR="004335ED" w:rsidRPr="00DD6CFB" w:rsidRDefault="004335ED" w:rsidP="000D75B4">
            <w:pPr>
              <w:pStyle w:val="TAL"/>
              <w:rPr>
                <w:lang w:eastAsia="en-US"/>
              </w:rPr>
            </w:pPr>
            <w:r w:rsidRPr="00DD6CFB">
              <w:rPr>
                <w:lang w:eastAsia="en-US"/>
              </w:rPr>
              <w:t>R5-196169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8CCC" w14:textId="77777777" w:rsidR="004335ED" w:rsidRPr="00DD6CFB" w:rsidRDefault="004335ED" w:rsidP="000D75B4">
            <w:pPr>
              <w:pStyle w:val="TAL"/>
              <w:rPr>
                <w:lang w:eastAsia="en-US"/>
              </w:rPr>
            </w:pPr>
            <w:r w:rsidRPr="00DD6CFB">
              <w:rPr>
                <w:lang w:eastAsia="en-US"/>
              </w:rPr>
              <w:t>0841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6D4B8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F800B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14C6C" w14:textId="77777777" w:rsidR="004335ED" w:rsidRPr="00DD6CFB" w:rsidRDefault="004335ED" w:rsidP="000D75B4">
            <w:pPr>
              <w:pStyle w:val="TAL"/>
              <w:rPr>
                <w:lang w:eastAsia="en-US"/>
              </w:rPr>
            </w:pPr>
            <w:r w:rsidRPr="00DD6CFB">
              <w:rPr>
                <w:lang w:eastAsia="en-US"/>
              </w:rPr>
              <w:t>Correction of test frequency parameters for SSB location for NR band n2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D8527" w14:textId="77777777" w:rsidR="004335ED" w:rsidRPr="00DD6CFB" w:rsidRDefault="004335ED" w:rsidP="000D75B4">
            <w:pPr>
              <w:pStyle w:val="TAL"/>
              <w:rPr>
                <w:lang w:eastAsia="en-US"/>
              </w:rPr>
            </w:pPr>
            <w:r w:rsidRPr="00DD6CFB">
              <w:rPr>
                <w:lang w:eastAsia="en-US"/>
              </w:rPr>
              <w:t>16.1.0</w:t>
            </w:r>
          </w:p>
        </w:tc>
      </w:tr>
      <w:tr w:rsidR="004335ED" w:rsidRPr="0031204F" w14:paraId="29E885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FAFA5F"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63D698"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2C5505" w14:textId="77777777" w:rsidR="004335ED" w:rsidRPr="00DD6CFB" w:rsidRDefault="004335ED" w:rsidP="000D75B4">
            <w:pPr>
              <w:pStyle w:val="TAL"/>
              <w:rPr>
                <w:lang w:eastAsia="en-US"/>
              </w:rPr>
            </w:pPr>
            <w:r w:rsidRPr="00DD6CFB">
              <w:rPr>
                <w:lang w:eastAsia="en-US"/>
              </w:rPr>
              <w:t>R5-196170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66573" w14:textId="77777777" w:rsidR="004335ED" w:rsidRPr="00DD6CFB" w:rsidRDefault="004335ED" w:rsidP="000D75B4">
            <w:pPr>
              <w:pStyle w:val="TAL"/>
              <w:rPr>
                <w:lang w:eastAsia="en-US"/>
              </w:rPr>
            </w:pPr>
            <w:r w:rsidRPr="00DD6CFB">
              <w:rPr>
                <w:lang w:eastAsia="en-US"/>
              </w:rPr>
              <w:t>0842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ED54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B9D3C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F1773" w14:textId="77777777" w:rsidR="004335ED" w:rsidRPr="00DD6CFB" w:rsidRDefault="004335ED" w:rsidP="000D75B4">
            <w:pPr>
              <w:pStyle w:val="TAL"/>
              <w:rPr>
                <w:lang w:eastAsia="en-US"/>
              </w:rPr>
            </w:pPr>
            <w:r w:rsidRPr="00DD6CFB">
              <w:rPr>
                <w:lang w:eastAsia="en-US"/>
              </w:rPr>
              <w:t>Correction of test frequency parameters for SSB location for NR band n3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3E43" w14:textId="77777777" w:rsidR="004335ED" w:rsidRPr="00DD6CFB" w:rsidRDefault="004335ED" w:rsidP="000D75B4">
            <w:pPr>
              <w:pStyle w:val="TAL"/>
              <w:rPr>
                <w:lang w:eastAsia="en-US"/>
              </w:rPr>
            </w:pPr>
            <w:r w:rsidRPr="00DD6CFB">
              <w:rPr>
                <w:lang w:eastAsia="en-US"/>
              </w:rPr>
              <w:t>16.1.0</w:t>
            </w:r>
          </w:p>
        </w:tc>
      </w:tr>
      <w:tr w:rsidR="004335ED" w:rsidRPr="0031204F" w14:paraId="1B2E28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68B3DE"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C922A4"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42C300" w14:textId="77777777" w:rsidR="004335ED" w:rsidRPr="00DD6CFB" w:rsidRDefault="004335ED" w:rsidP="000D75B4">
            <w:pPr>
              <w:pStyle w:val="TAL"/>
              <w:rPr>
                <w:lang w:eastAsia="en-US"/>
              </w:rPr>
            </w:pPr>
            <w:r w:rsidRPr="00DD6CFB">
              <w:rPr>
                <w:lang w:eastAsia="en-US"/>
              </w:rPr>
              <w:t>R5-196171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F8D2D" w14:textId="77777777" w:rsidR="004335ED" w:rsidRPr="00DD6CFB" w:rsidRDefault="004335ED" w:rsidP="000D75B4">
            <w:pPr>
              <w:pStyle w:val="TAL"/>
              <w:rPr>
                <w:lang w:eastAsia="en-US"/>
              </w:rPr>
            </w:pPr>
            <w:r w:rsidRPr="00DD6CFB">
              <w:rPr>
                <w:lang w:eastAsia="en-US"/>
              </w:rPr>
              <w:t>0843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B75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E13CB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38748" w14:textId="77777777" w:rsidR="004335ED" w:rsidRPr="00DD6CFB" w:rsidRDefault="004335ED" w:rsidP="000D75B4">
            <w:pPr>
              <w:pStyle w:val="TAL"/>
              <w:rPr>
                <w:lang w:eastAsia="en-US"/>
              </w:rPr>
            </w:pPr>
            <w:r w:rsidRPr="00DD6CFB">
              <w:rPr>
                <w:lang w:eastAsia="en-US"/>
              </w:rPr>
              <w:t>Correction of test frequency parameters for SSB location for NR band n7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9BB96" w14:textId="77777777" w:rsidR="004335ED" w:rsidRPr="00DD6CFB" w:rsidRDefault="004335ED" w:rsidP="000D75B4">
            <w:pPr>
              <w:pStyle w:val="TAL"/>
              <w:rPr>
                <w:lang w:eastAsia="en-US"/>
              </w:rPr>
            </w:pPr>
            <w:r w:rsidRPr="00DD6CFB">
              <w:rPr>
                <w:lang w:eastAsia="en-US"/>
              </w:rPr>
              <w:t>16.1.0</w:t>
            </w:r>
          </w:p>
        </w:tc>
      </w:tr>
      <w:tr w:rsidR="004335ED" w:rsidRPr="0031204F" w14:paraId="03F8CA7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D7B3B8"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1680A5"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521BDF" w14:textId="77777777" w:rsidR="004335ED" w:rsidRPr="00DD6CFB" w:rsidRDefault="004335ED" w:rsidP="000D75B4">
            <w:pPr>
              <w:pStyle w:val="TAL"/>
              <w:rPr>
                <w:lang w:eastAsia="en-US"/>
              </w:rPr>
            </w:pPr>
            <w:r w:rsidRPr="00DD6CFB">
              <w:rPr>
                <w:lang w:eastAsia="en-US"/>
              </w:rPr>
              <w:t>R5-196172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42370" w14:textId="77777777" w:rsidR="004335ED" w:rsidRPr="00DD6CFB" w:rsidRDefault="004335ED" w:rsidP="000D75B4">
            <w:pPr>
              <w:pStyle w:val="TAL"/>
              <w:rPr>
                <w:lang w:eastAsia="en-US"/>
              </w:rPr>
            </w:pPr>
            <w:r w:rsidRPr="00DD6CFB">
              <w:rPr>
                <w:lang w:eastAsia="en-US"/>
              </w:rPr>
              <w:t>0844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D048F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8C1E4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731908" w14:textId="77777777" w:rsidR="004335ED" w:rsidRPr="00DD6CFB" w:rsidRDefault="004335ED" w:rsidP="000D75B4">
            <w:pPr>
              <w:pStyle w:val="TAL"/>
              <w:rPr>
                <w:lang w:eastAsia="en-US"/>
              </w:rPr>
            </w:pPr>
            <w:r w:rsidRPr="00DD6CFB">
              <w:rPr>
                <w:lang w:eastAsia="en-US"/>
              </w:rPr>
              <w:t>Correction of test frequency parameters for SSB location for NR band n25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4366D" w14:textId="77777777" w:rsidR="004335ED" w:rsidRPr="00DD6CFB" w:rsidRDefault="004335ED" w:rsidP="000D75B4">
            <w:pPr>
              <w:pStyle w:val="TAL"/>
              <w:rPr>
                <w:lang w:eastAsia="en-US"/>
              </w:rPr>
            </w:pPr>
            <w:r w:rsidRPr="00DD6CFB">
              <w:rPr>
                <w:lang w:eastAsia="en-US"/>
              </w:rPr>
              <w:t>16.1.0</w:t>
            </w:r>
          </w:p>
        </w:tc>
      </w:tr>
      <w:tr w:rsidR="004335ED" w:rsidRPr="0031204F" w14:paraId="6DB1A5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7B1887"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68FE2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C36C0" w14:textId="77777777" w:rsidR="004335ED" w:rsidRPr="00DD6CFB" w:rsidRDefault="004335ED" w:rsidP="000D75B4">
            <w:pPr>
              <w:pStyle w:val="TAL"/>
              <w:rPr>
                <w:lang w:eastAsia="en-US"/>
              </w:rPr>
            </w:pPr>
            <w:r w:rsidRPr="00DD6CFB">
              <w:rPr>
                <w:lang w:eastAsia="en-US"/>
              </w:rPr>
              <w:t>R5-196174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D503F" w14:textId="77777777" w:rsidR="004335ED" w:rsidRPr="00DD6CFB" w:rsidRDefault="004335ED" w:rsidP="000D75B4">
            <w:pPr>
              <w:pStyle w:val="TAL"/>
              <w:rPr>
                <w:lang w:eastAsia="en-US"/>
              </w:rPr>
            </w:pPr>
            <w:r w:rsidRPr="00DD6CFB">
              <w:rPr>
                <w:lang w:eastAsia="en-US"/>
              </w:rPr>
              <w:t>0846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C5B5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48623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EC6A30" w14:textId="77777777" w:rsidR="004335ED" w:rsidRPr="00DD6CFB" w:rsidRDefault="004335ED" w:rsidP="000D75B4">
            <w:pPr>
              <w:pStyle w:val="TAL"/>
              <w:rPr>
                <w:lang w:eastAsia="en-US"/>
              </w:rPr>
            </w:pPr>
            <w:r w:rsidRPr="00DD6CFB">
              <w:rPr>
                <w:lang w:eastAsia="en-US"/>
              </w:rPr>
              <w:t>Correction of test frequency parameters for SSB location for NR band n38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292AC" w14:textId="77777777" w:rsidR="004335ED" w:rsidRPr="00DD6CFB" w:rsidRDefault="004335ED" w:rsidP="000D75B4">
            <w:pPr>
              <w:pStyle w:val="TAL"/>
              <w:rPr>
                <w:lang w:eastAsia="en-US"/>
              </w:rPr>
            </w:pPr>
            <w:r w:rsidRPr="00DD6CFB">
              <w:rPr>
                <w:lang w:eastAsia="en-US"/>
              </w:rPr>
              <w:t>16.1.0</w:t>
            </w:r>
          </w:p>
        </w:tc>
      </w:tr>
      <w:tr w:rsidR="004335ED" w:rsidRPr="0031204F" w14:paraId="66A257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19ACBF"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0504AA"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0A91A" w14:textId="77777777" w:rsidR="004335ED" w:rsidRPr="00DD6CFB" w:rsidRDefault="004335ED" w:rsidP="000D75B4">
            <w:pPr>
              <w:pStyle w:val="TAL"/>
              <w:rPr>
                <w:lang w:eastAsia="en-US"/>
              </w:rPr>
            </w:pPr>
            <w:r w:rsidRPr="00DD6CFB">
              <w:rPr>
                <w:lang w:eastAsia="en-US"/>
              </w:rPr>
              <w:t>R5-196175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1EE5" w14:textId="77777777" w:rsidR="004335ED" w:rsidRPr="00DD6CFB" w:rsidRDefault="004335ED" w:rsidP="000D75B4">
            <w:pPr>
              <w:pStyle w:val="TAL"/>
              <w:rPr>
                <w:lang w:eastAsia="en-US"/>
              </w:rPr>
            </w:pPr>
            <w:r w:rsidRPr="00DD6CFB">
              <w:rPr>
                <w:lang w:eastAsia="en-US"/>
              </w:rPr>
              <w:t>0847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11DF8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B8271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F6A6E" w14:textId="77777777" w:rsidR="004335ED" w:rsidRPr="00DD6CFB" w:rsidRDefault="004335ED" w:rsidP="000D75B4">
            <w:pPr>
              <w:pStyle w:val="TAL"/>
              <w:rPr>
                <w:lang w:eastAsia="en-US"/>
              </w:rPr>
            </w:pPr>
            <w:r w:rsidRPr="00DD6CFB">
              <w:rPr>
                <w:lang w:eastAsia="en-US"/>
              </w:rPr>
              <w:t>Correction of test frequency parameters for SSB location for NR band n39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2BABB" w14:textId="77777777" w:rsidR="004335ED" w:rsidRPr="00DD6CFB" w:rsidRDefault="004335ED" w:rsidP="000D75B4">
            <w:pPr>
              <w:pStyle w:val="TAL"/>
              <w:rPr>
                <w:lang w:eastAsia="en-US"/>
              </w:rPr>
            </w:pPr>
            <w:r w:rsidRPr="00DD6CFB">
              <w:rPr>
                <w:lang w:eastAsia="en-US"/>
              </w:rPr>
              <w:t>16.1.0</w:t>
            </w:r>
          </w:p>
        </w:tc>
      </w:tr>
      <w:tr w:rsidR="004335ED" w:rsidRPr="0031204F" w14:paraId="66AC2F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FCD840"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011A52"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5B740F" w14:textId="77777777" w:rsidR="004335ED" w:rsidRPr="00DD6CFB" w:rsidRDefault="004335ED" w:rsidP="000D75B4">
            <w:pPr>
              <w:pStyle w:val="TAL"/>
              <w:rPr>
                <w:lang w:eastAsia="en-US"/>
              </w:rPr>
            </w:pPr>
            <w:r w:rsidRPr="00DD6CFB">
              <w:rPr>
                <w:lang w:eastAsia="en-US"/>
              </w:rPr>
              <w:t>R5-196176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4D1A" w14:textId="77777777" w:rsidR="004335ED" w:rsidRPr="00DD6CFB" w:rsidRDefault="004335ED" w:rsidP="000D75B4">
            <w:pPr>
              <w:pStyle w:val="TAL"/>
              <w:rPr>
                <w:lang w:eastAsia="en-US"/>
              </w:rPr>
            </w:pPr>
            <w:r w:rsidRPr="00DD6CFB">
              <w:rPr>
                <w:lang w:eastAsia="en-US"/>
              </w:rPr>
              <w:t>0848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1A964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0394E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458D4" w14:textId="77777777" w:rsidR="004335ED" w:rsidRPr="00DD6CFB" w:rsidRDefault="004335ED" w:rsidP="000D75B4">
            <w:pPr>
              <w:pStyle w:val="TAL"/>
              <w:rPr>
                <w:lang w:eastAsia="en-US"/>
              </w:rPr>
            </w:pPr>
            <w:r w:rsidRPr="00DD6CFB">
              <w:rPr>
                <w:lang w:eastAsia="en-US"/>
              </w:rPr>
              <w:t>Correction of test frequency parameters for SSB location for NR band n40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0A0F8" w14:textId="77777777" w:rsidR="004335ED" w:rsidRPr="00DD6CFB" w:rsidRDefault="004335ED" w:rsidP="000D75B4">
            <w:pPr>
              <w:pStyle w:val="TAL"/>
              <w:rPr>
                <w:lang w:eastAsia="en-US"/>
              </w:rPr>
            </w:pPr>
            <w:r w:rsidRPr="00DD6CFB">
              <w:rPr>
                <w:lang w:eastAsia="en-US"/>
              </w:rPr>
              <w:t>16.1.0</w:t>
            </w:r>
          </w:p>
        </w:tc>
      </w:tr>
      <w:tr w:rsidR="004335ED" w:rsidRPr="0031204F" w14:paraId="57C3BBC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B1850F"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4A9141"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B32762" w14:textId="77777777" w:rsidR="004335ED" w:rsidRPr="00DD6CFB" w:rsidRDefault="004335ED" w:rsidP="000D75B4">
            <w:pPr>
              <w:pStyle w:val="TAL"/>
              <w:rPr>
                <w:lang w:eastAsia="en-US"/>
              </w:rPr>
            </w:pPr>
            <w:r w:rsidRPr="00DD6CFB">
              <w:rPr>
                <w:lang w:eastAsia="en-US"/>
              </w:rPr>
              <w:t>R5-196177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A99FE" w14:textId="77777777" w:rsidR="004335ED" w:rsidRPr="00DD6CFB" w:rsidRDefault="004335ED" w:rsidP="000D75B4">
            <w:pPr>
              <w:pStyle w:val="TAL"/>
              <w:rPr>
                <w:lang w:eastAsia="en-US"/>
              </w:rPr>
            </w:pPr>
            <w:r w:rsidRPr="00DD6CFB">
              <w:rPr>
                <w:lang w:eastAsia="en-US"/>
              </w:rPr>
              <w:t>0849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F2726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1AA33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3723A" w14:textId="77777777" w:rsidR="004335ED" w:rsidRPr="00DD6CFB" w:rsidRDefault="004335ED" w:rsidP="000D75B4">
            <w:pPr>
              <w:pStyle w:val="TAL"/>
              <w:rPr>
                <w:lang w:eastAsia="en-US"/>
              </w:rPr>
            </w:pPr>
            <w:r w:rsidRPr="00DD6CFB">
              <w:rPr>
                <w:lang w:eastAsia="en-US"/>
              </w:rPr>
              <w:t>Correction of test frequency parameters for SSB location for NR band n41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21CB1" w14:textId="77777777" w:rsidR="004335ED" w:rsidRPr="00DD6CFB" w:rsidRDefault="004335ED" w:rsidP="000D75B4">
            <w:pPr>
              <w:pStyle w:val="TAL"/>
              <w:rPr>
                <w:lang w:eastAsia="en-US"/>
              </w:rPr>
            </w:pPr>
            <w:r w:rsidRPr="00DD6CFB">
              <w:rPr>
                <w:lang w:eastAsia="en-US"/>
              </w:rPr>
              <w:t>16.1.0</w:t>
            </w:r>
          </w:p>
        </w:tc>
      </w:tr>
      <w:tr w:rsidR="004335ED" w:rsidRPr="0031204F" w14:paraId="788142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084094"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A21B79"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04C328" w14:textId="77777777" w:rsidR="004335ED" w:rsidRPr="00DD6CFB" w:rsidRDefault="004335ED" w:rsidP="000D75B4">
            <w:pPr>
              <w:pStyle w:val="TAL"/>
              <w:rPr>
                <w:lang w:eastAsia="en-US"/>
              </w:rPr>
            </w:pPr>
            <w:r w:rsidRPr="00DD6CFB">
              <w:rPr>
                <w:lang w:eastAsia="en-US"/>
              </w:rPr>
              <w:t>R5-196178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F92F8" w14:textId="77777777" w:rsidR="004335ED" w:rsidRPr="00DD6CFB" w:rsidRDefault="004335ED" w:rsidP="000D75B4">
            <w:pPr>
              <w:pStyle w:val="TAL"/>
              <w:rPr>
                <w:lang w:eastAsia="en-US"/>
              </w:rPr>
            </w:pPr>
            <w:r w:rsidRPr="00DD6CFB">
              <w:rPr>
                <w:lang w:eastAsia="en-US"/>
              </w:rPr>
              <w:t>0850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76323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709CE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40239C" w14:textId="77777777" w:rsidR="004335ED" w:rsidRPr="00DD6CFB" w:rsidRDefault="004335ED" w:rsidP="000D75B4">
            <w:pPr>
              <w:pStyle w:val="TAL"/>
              <w:rPr>
                <w:lang w:eastAsia="en-US"/>
              </w:rPr>
            </w:pPr>
            <w:r w:rsidRPr="00DD6CFB">
              <w:rPr>
                <w:lang w:eastAsia="en-US"/>
              </w:rPr>
              <w:t>Correction of test frequency parameters for SSB location for NR band n50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2E6EA" w14:textId="77777777" w:rsidR="004335ED" w:rsidRPr="00DD6CFB" w:rsidRDefault="004335ED" w:rsidP="000D75B4">
            <w:pPr>
              <w:pStyle w:val="TAL"/>
              <w:rPr>
                <w:lang w:eastAsia="en-US"/>
              </w:rPr>
            </w:pPr>
            <w:r w:rsidRPr="00DD6CFB">
              <w:rPr>
                <w:lang w:eastAsia="en-US"/>
              </w:rPr>
              <w:t>16.1.0</w:t>
            </w:r>
          </w:p>
        </w:tc>
      </w:tr>
      <w:tr w:rsidR="004335ED" w:rsidRPr="0031204F" w14:paraId="3ABE77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E35C34"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54F681"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194E0" w14:textId="77777777" w:rsidR="004335ED" w:rsidRPr="00DD6CFB" w:rsidRDefault="004335ED" w:rsidP="000D75B4">
            <w:pPr>
              <w:pStyle w:val="TAL"/>
              <w:rPr>
                <w:lang w:eastAsia="en-US"/>
              </w:rPr>
            </w:pPr>
            <w:r w:rsidRPr="00DD6CFB">
              <w:rPr>
                <w:lang w:eastAsia="en-US"/>
              </w:rPr>
              <w:t>R5-196179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8F8F7" w14:textId="77777777" w:rsidR="004335ED" w:rsidRPr="00DD6CFB" w:rsidRDefault="004335ED" w:rsidP="000D75B4">
            <w:pPr>
              <w:pStyle w:val="TAL"/>
              <w:rPr>
                <w:lang w:eastAsia="en-US"/>
              </w:rPr>
            </w:pPr>
            <w:r w:rsidRPr="00DD6CFB">
              <w:rPr>
                <w:lang w:eastAsia="en-US"/>
              </w:rPr>
              <w:t>0851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B4004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7BC15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B60C9D" w14:textId="77777777" w:rsidR="004335ED" w:rsidRPr="00DD6CFB" w:rsidRDefault="004335ED" w:rsidP="000D75B4">
            <w:pPr>
              <w:pStyle w:val="TAL"/>
              <w:rPr>
                <w:lang w:eastAsia="en-US"/>
              </w:rPr>
            </w:pPr>
            <w:r w:rsidRPr="00DD6CFB">
              <w:rPr>
                <w:lang w:eastAsia="en-US"/>
              </w:rPr>
              <w:t>Correction of test frequency parameters for SSB location for NR band n66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EB83A" w14:textId="77777777" w:rsidR="004335ED" w:rsidRPr="00DD6CFB" w:rsidRDefault="004335ED" w:rsidP="000D75B4">
            <w:pPr>
              <w:pStyle w:val="TAL"/>
              <w:rPr>
                <w:lang w:eastAsia="en-US"/>
              </w:rPr>
            </w:pPr>
            <w:r w:rsidRPr="00DD6CFB">
              <w:rPr>
                <w:lang w:eastAsia="en-US"/>
              </w:rPr>
              <w:t>16.1.0</w:t>
            </w:r>
          </w:p>
        </w:tc>
      </w:tr>
      <w:tr w:rsidR="004335ED" w:rsidRPr="0031204F" w14:paraId="658AB4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EA9387"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2A7F67"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6678B2" w14:textId="77777777" w:rsidR="004335ED" w:rsidRPr="00DD6CFB" w:rsidRDefault="004335ED" w:rsidP="000D75B4">
            <w:pPr>
              <w:pStyle w:val="TAL"/>
              <w:rPr>
                <w:lang w:eastAsia="en-US"/>
              </w:rPr>
            </w:pPr>
            <w:r w:rsidRPr="00DD6CFB">
              <w:rPr>
                <w:lang w:eastAsia="en-US"/>
              </w:rPr>
              <w:t>R5-196180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11C2E" w14:textId="77777777" w:rsidR="004335ED" w:rsidRPr="00DD6CFB" w:rsidRDefault="004335ED" w:rsidP="000D75B4">
            <w:pPr>
              <w:pStyle w:val="TAL"/>
              <w:rPr>
                <w:lang w:eastAsia="en-US"/>
              </w:rPr>
            </w:pPr>
            <w:r w:rsidRPr="00DD6CFB">
              <w:rPr>
                <w:lang w:eastAsia="en-US"/>
              </w:rPr>
              <w:t>0852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12F08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A2EA8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0CE5D6" w14:textId="77777777" w:rsidR="004335ED" w:rsidRPr="00DD6CFB" w:rsidRDefault="004335ED" w:rsidP="000D75B4">
            <w:pPr>
              <w:pStyle w:val="TAL"/>
              <w:rPr>
                <w:lang w:eastAsia="en-US"/>
              </w:rPr>
            </w:pPr>
            <w:r w:rsidRPr="00DD6CFB">
              <w:rPr>
                <w:lang w:eastAsia="en-US"/>
              </w:rPr>
              <w:t>Correction of test frequency parameters for SSB location for NR band n70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A08A7" w14:textId="77777777" w:rsidR="004335ED" w:rsidRPr="00DD6CFB" w:rsidRDefault="004335ED" w:rsidP="000D75B4">
            <w:pPr>
              <w:pStyle w:val="TAL"/>
              <w:rPr>
                <w:lang w:eastAsia="en-US"/>
              </w:rPr>
            </w:pPr>
            <w:r w:rsidRPr="00DD6CFB">
              <w:rPr>
                <w:lang w:eastAsia="en-US"/>
              </w:rPr>
              <w:t>16.1.0</w:t>
            </w:r>
          </w:p>
        </w:tc>
      </w:tr>
      <w:tr w:rsidR="004335ED" w:rsidRPr="0031204F" w14:paraId="5C04A4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2FF7F3"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47DC92"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5CF31" w14:textId="77777777" w:rsidR="004335ED" w:rsidRPr="00DD6CFB" w:rsidRDefault="004335ED" w:rsidP="000D75B4">
            <w:pPr>
              <w:pStyle w:val="TAL"/>
              <w:rPr>
                <w:lang w:eastAsia="en-US"/>
              </w:rPr>
            </w:pPr>
            <w:r w:rsidRPr="00DD6CFB">
              <w:rPr>
                <w:lang w:eastAsia="en-US"/>
              </w:rPr>
              <w:t>R5-196181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A51E8" w14:textId="77777777" w:rsidR="004335ED" w:rsidRPr="00DD6CFB" w:rsidRDefault="004335ED" w:rsidP="000D75B4">
            <w:pPr>
              <w:pStyle w:val="TAL"/>
              <w:rPr>
                <w:lang w:eastAsia="en-US"/>
              </w:rPr>
            </w:pPr>
            <w:r w:rsidRPr="00DD6CFB">
              <w:rPr>
                <w:lang w:eastAsia="en-US"/>
              </w:rPr>
              <w:t>0853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35199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233CF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E70030" w14:textId="77777777" w:rsidR="004335ED" w:rsidRPr="00DD6CFB" w:rsidRDefault="004335ED" w:rsidP="000D75B4">
            <w:pPr>
              <w:pStyle w:val="TAL"/>
              <w:rPr>
                <w:lang w:eastAsia="en-US"/>
              </w:rPr>
            </w:pPr>
            <w:r w:rsidRPr="00DD6CFB">
              <w:rPr>
                <w:lang w:eastAsia="en-US"/>
              </w:rPr>
              <w:t>Correction of test frequency parameters for SSB location for NR band n74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F0237" w14:textId="77777777" w:rsidR="004335ED" w:rsidRPr="00DD6CFB" w:rsidRDefault="004335ED" w:rsidP="000D75B4">
            <w:pPr>
              <w:pStyle w:val="TAL"/>
              <w:rPr>
                <w:lang w:eastAsia="en-US"/>
              </w:rPr>
            </w:pPr>
            <w:r w:rsidRPr="00DD6CFB">
              <w:rPr>
                <w:lang w:eastAsia="en-US"/>
              </w:rPr>
              <w:t>16.1.0</w:t>
            </w:r>
          </w:p>
        </w:tc>
      </w:tr>
      <w:tr w:rsidR="004335ED" w:rsidRPr="0031204F" w14:paraId="2E48B6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18C5DA"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6B0375"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704903" w14:textId="77777777" w:rsidR="004335ED" w:rsidRPr="00DD6CFB" w:rsidRDefault="004335ED" w:rsidP="000D75B4">
            <w:pPr>
              <w:pStyle w:val="TAL"/>
              <w:rPr>
                <w:lang w:eastAsia="en-US"/>
              </w:rPr>
            </w:pPr>
            <w:r w:rsidRPr="00DD6CFB">
              <w:rPr>
                <w:lang w:eastAsia="en-US"/>
              </w:rPr>
              <w:t>R5-196182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EA0E" w14:textId="77777777" w:rsidR="004335ED" w:rsidRPr="00DD6CFB" w:rsidRDefault="004335ED" w:rsidP="000D75B4">
            <w:pPr>
              <w:pStyle w:val="TAL"/>
              <w:rPr>
                <w:lang w:eastAsia="en-US"/>
              </w:rPr>
            </w:pPr>
            <w:r w:rsidRPr="00DD6CFB">
              <w:rPr>
                <w:lang w:eastAsia="en-US"/>
              </w:rPr>
              <w:t>0854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8FF7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6E478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B268B" w14:textId="77777777" w:rsidR="004335ED" w:rsidRPr="00DD6CFB" w:rsidRDefault="004335ED" w:rsidP="000D75B4">
            <w:pPr>
              <w:pStyle w:val="TAL"/>
              <w:rPr>
                <w:lang w:eastAsia="en-US"/>
              </w:rPr>
            </w:pPr>
            <w:r w:rsidRPr="00DD6CFB">
              <w:rPr>
                <w:lang w:eastAsia="en-US"/>
              </w:rPr>
              <w:t>Correction of test frequency parameters for SSB location for NR band n75 and SCS 15kHz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26FD3" w14:textId="77777777" w:rsidR="004335ED" w:rsidRPr="00DD6CFB" w:rsidRDefault="004335ED" w:rsidP="000D75B4">
            <w:pPr>
              <w:pStyle w:val="TAL"/>
              <w:rPr>
                <w:lang w:eastAsia="en-US"/>
              </w:rPr>
            </w:pPr>
            <w:r w:rsidRPr="00DD6CFB">
              <w:rPr>
                <w:lang w:eastAsia="en-US"/>
              </w:rPr>
              <w:t>16.1.0</w:t>
            </w:r>
          </w:p>
        </w:tc>
      </w:tr>
      <w:tr w:rsidR="004335ED" w:rsidRPr="0031204F" w14:paraId="39977C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8E96A8"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36876C"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F5EC4A" w14:textId="77777777" w:rsidR="004335ED" w:rsidRPr="00DD6CFB" w:rsidRDefault="004335ED" w:rsidP="000D75B4">
            <w:pPr>
              <w:pStyle w:val="TAL"/>
              <w:rPr>
                <w:lang w:eastAsia="en-US"/>
              </w:rPr>
            </w:pPr>
            <w:r w:rsidRPr="00DD6CFB">
              <w:rPr>
                <w:lang w:eastAsia="en-US"/>
              </w:rPr>
              <w:t>R5-196183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6933E" w14:textId="77777777" w:rsidR="004335ED" w:rsidRPr="00DD6CFB" w:rsidRDefault="004335ED" w:rsidP="000D75B4">
            <w:pPr>
              <w:pStyle w:val="TAL"/>
              <w:rPr>
                <w:lang w:eastAsia="en-US"/>
              </w:rPr>
            </w:pPr>
            <w:r w:rsidRPr="00DD6CFB">
              <w:rPr>
                <w:lang w:eastAsia="en-US"/>
              </w:rPr>
              <w:t>0855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FBB2D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091C7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55E03" w14:textId="77777777" w:rsidR="004335ED" w:rsidRPr="00DD6CFB" w:rsidRDefault="004335ED" w:rsidP="000D75B4">
            <w:pPr>
              <w:pStyle w:val="TAL"/>
              <w:rPr>
                <w:lang w:eastAsia="en-US"/>
              </w:rPr>
            </w:pPr>
            <w:r w:rsidRPr="00DD6CFB">
              <w:rPr>
                <w:lang w:eastAsia="en-US"/>
              </w:rPr>
              <w:t>Correction of test frequency parameters for SSB location for NR band n77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48B0F" w14:textId="77777777" w:rsidR="004335ED" w:rsidRPr="00DD6CFB" w:rsidRDefault="004335ED" w:rsidP="000D75B4">
            <w:pPr>
              <w:pStyle w:val="TAL"/>
              <w:rPr>
                <w:lang w:eastAsia="en-US"/>
              </w:rPr>
            </w:pPr>
            <w:r w:rsidRPr="00DD6CFB">
              <w:rPr>
                <w:lang w:eastAsia="en-US"/>
              </w:rPr>
              <w:t>16.1.0</w:t>
            </w:r>
          </w:p>
        </w:tc>
      </w:tr>
      <w:tr w:rsidR="004335ED" w:rsidRPr="0031204F" w14:paraId="389018E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069"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AB56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F1A06" w14:textId="77777777" w:rsidR="004335ED" w:rsidRPr="00DD6CFB" w:rsidRDefault="004335ED" w:rsidP="000D75B4">
            <w:pPr>
              <w:pStyle w:val="TAL"/>
              <w:rPr>
                <w:lang w:eastAsia="en-US"/>
              </w:rPr>
            </w:pPr>
            <w:r w:rsidRPr="00DD6CFB">
              <w:rPr>
                <w:lang w:eastAsia="en-US"/>
              </w:rPr>
              <w:t>R5-196184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62296" w14:textId="77777777" w:rsidR="004335ED" w:rsidRPr="00DD6CFB" w:rsidRDefault="004335ED" w:rsidP="000D75B4">
            <w:pPr>
              <w:pStyle w:val="TAL"/>
              <w:rPr>
                <w:lang w:eastAsia="en-US"/>
              </w:rPr>
            </w:pPr>
            <w:r w:rsidRPr="00DD6CFB">
              <w:rPr>
                <w:lang w:eastAsia="en-US"/>
              </w:rPr>
              <w:t>0856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09962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D14E5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693ED" w14:textId="77777777" w:rsidR="004335ED" w:rsidRPr="00DD6CFB" w:rsidRDefault="004335ED" w:rsidP="000D75B4">
            <w:pPr>
              <w:pStyle w:val="TAL"/>
              <w:rPr>
                <w:lang w:eastAsia="en-US"/>
              </w:rPr>
            </w:pPr>
            <w:r w:rsidRPr="00DD6CFB">
              <w:rPr>
                <w:lang w:eastAsia="en-US"/>
              </w:rPr>
              <w:t>Correction of test frequency parameters for SSB location for NR band n78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5D9C4" w14:textId="77777777" w:rsidR="004335ED" w:rsidRPr="00DD6CFB" w:rsidRDefault="004335ED" w:rsidP="000D75B4">
            <w:pPr>
              <w:pStyle w:val="TAL"/>
              <w:rPr>
                <w:lang w:eastAsia="en-US"/>
              </w:rPr>
            </w:pPr>
            <w:r w:rsidRPr="00DD6CFB">
              <w:rPr>
                <w:lang w:eastAsia="en-US"/>
              </w:rPr>
              <w:t>16.1.0</w:t>
            </w:r>
          </w:p>
        </w:tc>
      </w:tr>
      <w:tr w:rsidR="004335ED" w:rsidRPr="0031204F" w14:paraId="3A0388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185AEB"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64ACA8"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408737" w14:textId="77777777" w:rsidR="004335ED" w:rsidRPr="00DD6CFB" w:rsidRDefault="004335ED" w:rsidP="000D75B4">
            <w:pPr>
              <w:pStyle w:val="TAL"/>
              <w:rPr>
                <w:lang w:eastAsia="en-US"/>
              </w:rPr>
            </w:pPr>
            <w:r w:rsidRPr="00DD6CFB">
              <w:rPr>
                <w:lang w:eastAsia="en-US"/>
              </w:rPr>
              <w:t>R5-196185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02F2F" w14:textId="77777777" w:rsidR="004335ED" w:rsidRPr="00DD6CFB" w:rsidRDefault="004335ED" w:rsidP="000D75B4">
            <w:pPr>
              <w:pStyle w:val="TAL"/>
              <w:rPr>
                <w:lang w:eastAsia="en-US"/>
              </w:rPr>
            </w:pPr>
            <w:r w:rsidRPr="00DD6CFB">
              <w:rPr>
                <w:lang w:eastAsia="en-US"/>
              </w:rPr>
              <w:t>0857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6EEE9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C52DB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AB29" w14:textId="77777777" w:rsidR="004335ED" w:rsidRPr="00DD6CFB" w:rsidRDefault="004335ED" w:rsidP="000D75B4">
            <w:pPr>
              <w:pStyle w:val="TAL"/>
              <w:rPr>
                <w:lang w:eastAsia="en-US"/>
              </w:rPr>
            </w:pPr>
            <w:r w:rsidRPr="00DD6CFB">
              <w:rPr>
                <w:lang w:eastAsia="en-US"/>
              </w:rPr>
              <w:t>Correction of test frequency parameters for SSB location for NR band n79 and SCS 60kHz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E0A08" w14:textId="77777777" w:rsidR="004335ED" w:rsidRPr="00DD6CFB" w:rsidRDefault="004335ED" w:rsidP="000D75B4">
            <w:pPr>
              <w:pStyle w:val="TAL"/>
              <w:rPr>
                <w:lang w:eastAsia="en-US"/>
              </w:rPr>
            </w:pPr>
            <w:r w:rsidRPr="00DD6CFB">
              <w:rPr>
                <w:lang w:eastAsia="en-US"/>
              </w:rPr>
              <w:t>16.1.0</w:t>
            </w:r>
          </w:p>
        </w:tc>
      </w:tr>
      <w:tr w:rsidR="004335ED" w:rsidRPr="0031204F" w14:paraId="34D8BF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83D"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9C4AF2"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F3F723" w14:textId="77777777" w:rsidR="004335ED" w:rsidRPr="00DD6CFB" w:rsidRDefault="004335ED" w:rsidP="000D75B4">
            <w:pPr>
              <w:pStyle w:val="TAL"/>
              <w:rPr>
                <w:lang w:eastAsia="en-US"/>
              </w:rPr>
            </w:pPr>
            <w:r w:rsidRPr="00DD6CFB">
              <w:rPr>
                <w:lang w:eastAsia="en-US"/>
              </w:rPr>
              <w:t>R5-196197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CCFA9" w14:textId="77777777" w:rsidR="004335ED" w:rsidRPr="00DD6CFB" w:rsidRDefault="004335ED" w:rsidP="000D75B4">
            <w:pPr>
              <w:pStyle w:val="TAL"/>
              <w:rPr>
                <w:lang w:eastAsia="en-US"/>
              </w:rPr>
            </w:pPr>
            <w:r w:rsidRPr="00DD6CFB">
              <w:rPr>
                <w:lang w:eastAsia="en-US"/>
              </w:rPr>
              <w:t>0860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9746F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8AFB0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E02D4"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ServingCellConfigCommon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F7F6F" w14:textId="77777777" w:rsidR="004335ED" w:rsidRPr="00DD6CFB" w:rsidRDefault="004335ED" w:rsidP="000D75B4">
            <w:pPr>
              <w:pStyle w:val="TAL"/>
              <w:rPr>
                <w:lang w:eastAsia="en-US"/>
              </w:rPr>
            </w:pPr>
            <w:r w:rsidRPr="00DD6CFB">
              <w:rPr>
                <w:lang w:eastAsia="en-US"/>
              </w:rPr>
              <w:t>16.1.0</w:t>
            </w:r>
          </w:p>
        </w:tc>
      </w:tr>
      <w:tr w:rsidR="004335ED" w:rsidRPr="0031204F" w14:paraId="2FFF8D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2D28A6"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7D6FED"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3BA83F" w14:textId="77777777" w:rsidR="004335ED" w:rsidRPr="00DD6CFB" w:rsidRDefault="004335ED" w:rsidP="000D75B4">
            <w:pPr>
              <w:pStyle w:val="TAL"/>
              <w:rPr>
                <w:lang w:eastAsia="en-US"/>
              </w:rPr>
            </w:pPr>
            <w:r w:rsidRPr="00DD6CFB">
              <w:rPr>
                <w:lang w:eastAsia="en-US"/>
              </w:rPr>
              <w:t>R5-196198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247DC" w14:textId="77777777" w:rsidR="004335ED" w:rsidRPr="00DD6CFB" w:rsidRDefault="004335ED" w:rsidP="000D75B4">
            <w:pPr>
              <w:pStyle w:val="TAL"/>
              <w:rPr>
                <w:lang w:eastAsia="en-US"/>
              </w:rPr>
            </w:pPr>
            <w:r w:rsidRPr="00DD6CFB">
              <w:rPr>
                <w:lang w:eastAsia="en-US"/>
              </w:rPr>
              <w:t>0861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BADF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CED8D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19BB3"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SubcarrierSpacing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F1BEF" w14:textId="77777777" w:rsidR="004335ED" w:rsidRPr="00DD6CFB" w:rsidRDefault="004335ED" w:rsidP="000D75B4">
            <w:pPr>
              <w:pStyle w:val="TAL"/>
              <w:rPr>
                <w:lang w:eastAsia="en-US"/>
              </w:rPr>
            </w:pPr>
            <w:r w:rsidRPr="00DD6CFB">
              <w:rPr>
                <w:lang w:eastAsia="en-US"/>
              </w:rPr>
              <w:t>16.1.0</w:t>
            </w:r>
          </w:p>
        </w:tc>
      </w:tr>
      <w:tr w:rsidR="004335ED" w:rsidRPr="0031204F" w14:paraId="5FFB64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F63D61"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9DADB8"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1E52DF" w14:textId="77777777" w:rsidR="004335ED" w:rsidRPr="00DD6CFB" w:rsidRDefault="004335ED" w:rsidP="000D75B4">
            <w:pPr>
              <w:pStyle w:val="TAL"/>
              <w:rPr>
                <w:lang w:eastAsia="en-US"/>
              </w:rPr>
            </w:pPr>
            <w:r w:rsidRPr="00DD6CFB">
              <w:rPr>
                <w:lang w:eastAsia="en-US"/>
              </w:rPr>
              <w:t>R5-196262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E0590" w14:textId="77777777" w:rsidR="004335ED" w:rsidRPr="00DD6CFB" w:rsidRDefault="004335ED" w:rsidP="000D75B4">
            <w:pPr>
              <w:pStyle w:val="TAL"/>
              <w:rPr>
                <w:lang w:eastAsia="en-US"/>
              </w:rPr>
            </w:pPr>
            <w:r w:rsidRPr="00DD6CFB">
              <w:rPr>
                <w:lang w:eastAsia="en-US"/>
              </w:rPr>
              <w:t>0863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0822E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2FDD9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4FCB7" w14:textId="77777777" w:rsidR="004335ED" w:rsidRPr="00DD6CFB" w:rsidRDefault="004335ED" w:rsidP="000D75B4">
            <w:pPr>
              <w:pStyle w:val="TAL"/>
              <w:rPr>
                <w:lang w:eastAsia="en-US"/>
              </w:rPr>
            </w:pPr>
            <w:r w:rsidRPr="00DD6CFB">
              <w:rPr>
                <w:lang w:eastAsia="en-US"/>
              </w:rPr>
              <w:t>Editorial update IE RLC-</w:t>
            </w:r>
            <w:proofErr w:type="spellStart"/>
            <w:r w:rsidRPr="00DD6CFB">
              <w:rPr>
                <w:lang w:eastAsia="en-US"/>
              </w:rPr>
              <w:t>BearerConfig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FD2EB" w14:textId="77777777" w:rsidR="004335ED" w:rsidRPr="00DD6CFB" w:rsidRDefault="004335ED" w:rsidP="000D75B4">
            <w:pPr>
              <w:pStyle w:val="TAL"/>
              <w:rPr>
                <w:lang w:eastAsia="en-US"/>
              </w:rPr>
            </w:pPr>
            <w:r w:rsidRPr="00DD6CFB">
              <w:rPr>
                <w:lang w:eastAsia="en-US"/>
              </w:rPr>
              <w:t>16.1.0</w:t>
            </w:r>
          </w:p>
        </w:tc>
      </w:tr>
      <w:tr w:rsidR="004335ED" w:rsidRPr="0031204F" w14:paraId="5E6F2C8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488862"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A4E8D3"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84BC98" w14:textId="77777777" w:rsidR="004335ED" w:rsidRPr="00DD6CFB" w:rsidRDefault="004335ED" w:rsidP="000D75B4">
            <w:pPr>
              <w:pStyle w:val="TAL"/>
              <w:rPr>
                <w:lang w:eastAsia="en-US"/>
              </w:rPr>
            </w:pPr>
            <w:r w:rsidRPr="00DD6CFB">
              <w:rPr>
                <w:lang w:eastAsia="en-US"/>
              </w:rPr>
              <w:t>R5-196289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3FA2B" w14:textId="77777777" w:rsidR="004335ED" w:rsidRPr="00DD6CFB" w:rsidRDefault="004335ED" w:rsidP="000D75B4">
            <w:pPr>
              <w:pStyle w:val="TAL"/>
              <w:rPr>
                <w:lang w:eastAsia="en-US"/>
              </w:rPr>
            </w:pPr>
            <w:r w:rsidRPr="00DD6CFB">
              <w:rPr>
                <w:lang w:eastAsia="en-US"/>
              </w:rPr>
              <w:t>0864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E1337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81238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C6861" w14:textId="77777777" w:rsidR="004335ED" w:rsidRPr="00DD6CFB" w:rsidRDefault="004335ED" w:rsidP="000D75B4">
            <w:pPr>
              <w:pStyle w:val="TAL"/>
              <w:rPr>
                <w:lang w:eastAsia="en-US"/>
              </w:rPr>
            </w:pPr>
            <w:r w:rsidRPr="00DD6CFB">
              <w:rPr>
                <w:lang w:eastAsia="en-US"/>
              </w:rPr>
              <w:t>Update chapter 4.5A.2 UE-requested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D1A84" w14:textId="77777777" w:rsidR="004335ED" w:rsidRPr="00DD6CFB" w:rsidRDefault="004335ED" w:rsidP="000D75B4">
            <w:pPr>
              <w:pStyle w:val="TAL"/>
              <w:rPr>
                <w:lang w:eastAsia="en-US"/>
              </w:rPr>
            </w:pPr>
            <w:r w:rsidRPr="00DD6CFB">
              <w:rPr>
                <w:lang w:eastAsia="en-US"/>
              </w:rPr>
              <w:t>16.1.0</w:t>
            </w:r>
          </w:p>
        </w:tc>
      </w:tr>
      <w:tr w:rsidR="004335ED" w:rsidRPr="0031204F" w14:paraId="5C6A1B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0BB9BD"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E1762E"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7F997B" w14:textId="77777777" w:rsidR="004335ED" w:rsidRPr="00DD6CFB" w:rsidRDefault="004335ED" w:rsidP="000D75B4">
            <w:pPr>
              <w:pStyle w:val="TAL"/>
              <w:rPr>
                <w:lang w:eastAsia="en-US"/>
              </w:rPr>
            </w:pPr>
            <w:r w:rsidRPr="00DD6CFB">
              <w:rPr>
                <w:lang w:eastAsia="en-US"/>
              </w:rPr>
              <w:t>R5-196310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FC432" w14:textId="77777777" w:rsidR="004335ED" w:rsidRPr="00DD6CFB" w:rsidRDefault="004335ED" w:rsidP="000D75B4">
            <w:pPr>
              <w:pStyle w:val="TAL"/>
              <w:rPr>
                <w:lang w:eastAsia="en-US"/>
              </w:rPr>
            </w:pPr>
            <w:r w:rsidRPr="00DD6CFB">
              <w:rPr>
                <w:lang w:eastAsia="en-US"/>
              </w:rPr>
              <w:t>0867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869B1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F79A0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DD5AB0" w14:textId="77777777" w:rsidR="004335ED" w:rsidRPr="00DD6CFB" w:rsidRDefault="004335ED" w:rsidP="000D75B4">
            <w:pPr>
              <w:pStyle w:val="TAL"/>
              <w:rPr>
                <w:lang w:eastAsia="en-US"/>
              </w:rPr>
            </w:pPr>
            <w:r w:rsidRPr="00DD6CFB">
              <w:rPr>
                <w:lang w:eastAsia="en-US"/>
              </w:rPr>
              <w:t>Addition of SUL bands for protocol testing in clause 6.2.3.1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ECB860" w14:textId="77777777" w:rsidR="004335ED" w:rsidRPr="00DD6CFB" w:rsidRDefault="004335ED" w:rsidP="000D75B4">
            <w:pPr>
              <w:pStyle w:val="TAL"/>
              <w:rPr>
                <w:lang w:eastAsia="en-US"/>
              </w:rPr>
            </w:pPr>
            <w:r w:rsidRPr="00DD6CFB">
              <w:rPr>
                <w:lang w:eastAsia="en-US"/>
              </w:rPr>
              <w:t>16.1.0</w:t>
            </w:r>
          </w:p>
        </w:tc>
      </w:tr>
      <w:tr w:rsidR="004335ED" w:rsidRPr="0031204F" w14:paraId="7356E2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B4D61F"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876363"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FCBE2E" w14:textId="77777777" w:rsidR="004335ED" w:rsidRPr="00DD6CFB" w:rsidRDefault="004335ED" w:rsidP="000D75B4">
            <w:pPr>
              <w:pStyle w:val="TAL"/>
              <w:rPr>
                <w:lang w:eastAsia="en-US"/>
              </w:rPr>
            </w:pPr>
            <w:r w:rsidRPr="00DD6CFB">
              <w:rPr>
                <w:lang w:eastAsia="en-US"/>
              </w:rPr>
              <w:t>R5-196311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8D628" w14:textId="77777777" w:rsidR="004335ED" w:rsidRPr="00DD6CFB" w:rsidRDefault="004335ED" w:rsidP="000D75B4">
            <w:pPr>
              <w:pStyle w:val="TAL"/>
              <w:rPr>
                <w:lang w:eastAsia="en-US"/>
              </w:rPr>
            </w:pPr>
            <w:r w:rsidRPr="00DD6CFB">
              <w:rPr>
                <w:lang w:eastAsia="en-US"/>
              </w:rPr>
              <w:t>0868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DCA88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392CE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BDA02" w14:textId="77777777" w:rsidR="004335ED" w:rsidRPr="00DD6CFB" w:rsidRDefault="004335ED" w:rsidP="000D75B4">
            <w:pPr>
              <w:pStyle w:val="TAL"/>
              <w:rPr>
                <w:lang w:eastAsia="en-US"/>
              </w:rPr>
            </w:pPr>
            <w:r w:rsidRPr="00DD6CFB">
              <w:rPr>
                <w:lang w:eastAsia="en-US"/>
              </w:rPr>
              <w:t>Update of test frequency parameters for NR CA configuration CA_n41C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73486" w14:textId="77777777" w:rsidR="004335ED" w:rsidRPr="00DD6CFB" w:rsidRDefault="004335ED" w:rsidP="000D75B4">
            <w:pPr>
              <w:pStyle w:val="TAL"/>
              <w:rPr>
                <w:lang w:eastAsia="en-US"/>
              </w:rPr>
            </w:pPr>
            <w:r w:rsidRPr="00DD6CFB">
              <w:rPr>
                <w:lang w:eastAsia="en-US"/>
              </w:rPr>
              <w:t>16.1.0</w:t>
            </w:r>
          </w:p>
        </w:tc>
      </w:tr>
      <w:tr w:rsidR="004335ED" w:rsidRPr="0031204F" w14:paraId="1956DC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3E2E4F"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38CE7"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14B96" w14:textId="77777777" w:rsidR="004335ED" w:rsidRPr="00DD6CFB" w:rsidRDefault="004335ED" w:rsidP="000D75B4">
            <w:pPr>
              <w:pStyle w:val="TAL"/>
              <w:rPr>
                <w:lang w:eastAsia="en-US"/>
              </w:rPr>
            </w:pPr>
            <w:r w:rsidRPr="00DD6CFB">
              <w:rPr>
                <w:lang w:eastAsia="en-US"/>
              </w:rPr>
              <w:t>R5-196315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DB93F" w14:textId="77777777" w:rsidR="004335ED" w:rsidRPr="00DD6CFB" w:rsidRDefault="004335ED" w:rsidP="000D75B4">
            <w:pPr>
              <w:pStyle w:val="TAL"/>
              <w:rPr>
                <w:lang w:eastAsia="en-US"/>
              </w:rPr>
            </w:pPr>
            <w:r w:rsidRPr="00DD6CFB">
              <w:rPr>
                <w:lang w:eastAsia="en-US"/>
              </w:rPr>
              <w:t>0872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38743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CE282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E774C0" w14:textId="77777777" w:rsidR="004335ED" w:rsidRPr="00DD6CFB" w:rsidRDefault="004335ED" w:rsidP="000D75B4">
            <w:pPr>
              <w:pStyle w:val="TAL"/>
              <w:rPr>
                <w:lang w:eastAsia="en-US"/>
              </w:rPr>
            </w:pPr>
            <w:r w:rsidRPr="00DD6CFB">
              <w:rPr>
                <w:lang w:eastAsia="en-US"/>
              </w:rPr>
              <w:t>Update of test frequency parameters for NR CA configuration CA_n260(A-I)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6CB01" w14:textId="77777777" w:rsidR="004335ED" w:rsidRPr="00DD6CFB" w:rsidRDefault="004335ED" w:rsidP="000D75B4">
            <w:pPr>
              <w:pStyle w:val="TAL"/>
              <w:rPr>
                <w:lang w:eastAsia="en-US"/>
              </w:rPr>
            </w:pPr>
            <w:r w:rsidRPr="00DD6CFB">
              <w:rPr>
                <w:lang w:eastAsia="en-US"/>
              </w:rPr>
              <w:t>16.1.0</w:t>
            </w:r>
          </w:p>
        </w:tc>
      </w:tr>
      <w:tr w:rsidR="004335ED" w:rsidRPr="0031204F" w14:paraId="718544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5E8C9C"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4509A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8F0782" w14:textId="77777777" w:rsidR="004335ED" w:rsidRPr="00DD6CFB" w:rsidRDefault="004335ED" w:rsidP="000D75B4">
            <w:pPr>
              <w:pStyle w:val="TAL"/>
              <w:rPr>
                <w:lang w:eastAsia="en-US"/>
              </w:rPr>
            </w:pPr>
            <w:r w:rsidRPr="00DD6CFB">
              <w:rPr>
                <w:lang w:eastAsia="en-US"/>
              </w:rPr>
              <w:t>R5-196316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FCB89" w14:textId="77777777" w:rsidR="004335ED" w:rsidRPr="00DD6CFB" w:rsidRDefault="004335ED" w:rsidP="000D75B4">
            <w:pPr>
              <w:pStyle w:val="TAL"/>
              <w:rPr>
                <w:lang w:eastAsia="en-US"/>
              </w:rPr>
            </w:pPr>
            <w:r w:rsidRPr="00DD6CFB">
              <w:rPr>
                <w:lang w:eastAsia="en-US"/>
              </w:rPr>
              <w:t>0873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D0214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99B12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F0C60" w14:textId="77777777" w:rsidR="004335ED" w:rsidRPr="00DD6CFB" w:rsidRDefault="004335ED" w:rsidP="000D75B4">
            <w:pPr>
              <w:pStyle w:val="TAL"/>
              <w:rPr>
                <w:lang w:eastAsia="en-US"/>
              </w:rPr>
            </w:pPr>
            <w:r w:rsidRPr="00DD6CFB">
              <w:rPr>
                <w:lang w:eastAsia="en-US"/>
              </w:rPr>
              <w:t>Introduction of test frequencies for NR CA configuration CA_n261B and CA_n261C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A9079" w14:textId="77777777" w:rsidR="004335ED" w:rsidRPr="00DD6CFB" w:rsidRDefault="004335ED" w:rsidP="000D75B4">
            <w:pPr>
              <w:pStyle w:val="TAL"/>
              <w:rPr>
                <w:lang w:eastAsia="en-US"/>
              </w:rPr>
            </w:pPr>
            <w:r w:rsidRPr="00DD6CFB">
              <w:rPr>
                <w:lang w:eastAsia="en-US"/>
              </w:rPr>
              <w:t>16.1.0</w:t>
            </w:r>
          </w:p>
        </w:tc>
      </w:tr>
      <w:tr w:rsidR="004335ED" w:rsidRPr="0031204F" w14:paraId="3BACC8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9D0F96"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6BB8F2"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A2F261" w14:textId="77777777" w:rsidR="004335ED" w:rsidRPr="00DD6CFB" w:rsidRDefault="004335ED" w:rsidP="000D75B4">
            <w:pPr>
              <w:pStyle w:val="TAL"/>
              <w:rPr>
                <w:lang w:eastAsia="en-US"/>
              </w:rPr>
            </w:pPr>
            <w:r w:rsidRPr="00DD6CFB">
              <w:rPr>
                <w:lang w:eastAsia="en-US"/>
              </w:rPr>
              <w:t>R5-196317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9649B" w14:textId="77777777" w:rsidR="004335ED" w:rsidRPr="00DD6CFB" w:rsidRDefault="004335ED" w:rsidP="000D75B4">
            <w:pPr>
              <w:pStyle w:val="TAL"/>
              <w:rPr>
                <w:lang w:eastAsia="en-US"/>
              </w:rPr>
            </w:pPr>
            <w:r w:rsidRPr="00DD6CFB">
              <w:rPr>
                <w:lang w:eastAsia="en-US"/>
              </w:rPr>
              <w:t>0874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D5616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06971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0268E" w14:textId="77777777" w:rsidR="004335ED" w:rsidRPr="00DD6CFB" w:rsidRDefault="004335ED" w:rsidP="000D75B4">
            <w:pPr>
              <w:pStyle w:val="TAL"/>
              <w:rPr>
                <w:lang w:eastAsia="en-US"/>
              </w:rPr>
            </w:pPr>
            <w:r w:rsidRPr="00DD6CFB">
              <w:rPr>
                <w:lang w:eastAsia="en-US"/>
              </w:rPr>
              <w:t>Update of test frequency table for EN-DC configuration DC_41A_n41A for BCS1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3C22A" w14:textId="77777777" w:rsidR="004335ED" w:rsidRPr="00DD6CFB" w:rsidRDefault="004335ED" w:rsidP="000D75B4">
            <w:pPr>
              <w:pStyle w:val="TAL"/>
              <w:rPr>
                <w:lang w:eastAsia="en-US"/>
              </w:rPr>
            </w:pPr>
            <w:r w:rsidRPr="00DD6CFB">
              <w:rPr>
                <w:lang w:eastAsia="en-US"/>
              </w:rPr>
              <w:t>16.1.0</w:t>
            </w:r>
          </w:p>
        </w:tc>
      </w:tr>
      <w:tr w:rsidR="004335ED" w:rsidRPr="0031204F" w14:paraId="5EAA41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902CA5"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0D960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4052BF" w14:textId="77777777" w:rsidR="004335ED" w:rsidRPr="00DD6CFB" w:rsidRDefault="004335ED" w:rsidP="000D75B4">
            <w:pPr>
              <w:pStyle w:val="TAL"/>
              <w:rPr>
                <w:lang w:eastAsia="en-US"/>
              </w:rPr>
            </w:pPr>
            <w:r w:rsidRPr="00DD6CFB">
              <w:rPr>
                <w:lang w:eastAsia="en-US"/>
              </w:rPr>
              <w:t>R5-196318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32D92" w14:textId="77777777" w:rsidR="004335ED" w:rsidRPr="00DD6CFB" w:rsidRDefault="004335ED" w:rsidP="000D75B4">
            <w:pPr>
              <w:pStyle w:val="TAL"/>
              <w:rPr>
                <w:lang w:eastAsia="en-US"/>
              </w:rPr>
            </w:pPr>
            <w:r w:rsidRPr="00DD6CFB">
              <w:rPr>
                <w:lang w:eastAsia="en-US"/>
              </w:rPr>
              <w:t>0875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E81F1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FE9D0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A5123" w14:textId="77777777" w:rsidR="004335ED" w:rsidRPr="00DD6CFB" w:rsidRDefault="004335ED" w:rsidP="000D75B4">
            <w:pPr>
              <w:pStyle w:val="TAL"/>
              <w:rPr>
                <w:lang w:eastAsia="en-US"/>
              </w:rPr>
            </w:pPr>
            <w:r w:rsidRPr="00DD6CFB">
              <w:rPr>
                <w:lang w:eastAsia="en-US"/>
              </w:rPr>
              <w:t>Correction of test frequency parameters for EN-DC configuration DC_(n)41AA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7656A" w14:textId="77777777" w:rsidR="004335ED" w:rsidRPr="00DD6CFB" w:rsidRDefault="004335ED" w:rsidP="000D75B4">
            <w:pPr>
              <w:pStyle w:val="TAL"/>
              <w:rPr>
                <w:lang w:eastAsia="en-US"/>
              </w:rPr>
            </w:pPr>
            <w:r w:rsidRPr="00DD6CFB">
              <w:rPr>
                <w:lang w:eastAsia="en-US"/>
              </w:rPr>
              <w:t>16.1.0</w:t>
            </w:r>
          </w:p>
        </w:tc>
      </w:tr>
      <w:tr w:rsidR="004335ED" w:rsidRPr="0031204F" w14:paraId="07691E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A8CC46"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B16064"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CB9055" w14:textId="77777777" w:rsidR="004335ED" w:rsidRPr="00DD6CFB" w:rsidRDefault="004335ED" w:rsidP="000D75B4">
            <w:pPr>
              <w:pStyle w:val="TAL"/>
              <w:rPr>
                <w:lang w:eastAsia="en-US"/>
              </w:rPr>
            </w:pPr>
            <w:r w:rsidRPr="00DD6CFB">
              <w:rPr>
                <w:lang w:eastAsia="en-US"/>
              </w:rPr>
              <w:t>R5-196319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CC29B" w14:textId="77777777" w:rsidR="004335ED" w:rsidRPr="00DD6CFB" w:rsidRDefault="004335ED" w:rsidP="000D75B4">
            <w:pPr>
              <w:pStyle w:val="TAL"/>
              <w:rPr>
                <w:lang w:eastAsia="en-US"/>
              </w:rPr>
            </w:pPr>
            <w:r w:rsidRPr="00DD6CFB">
              <w:rPr>
                <w:lang w:eastAsia="en-US"/>
              </w:rPr>
              <w:t>0876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270D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02C0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867B88" w14:textId="77777777" w:rsidR="004335ED" w:rsidRPr="00DD6CFB" w:rsidRDefault="004335ED" w:rsidP="000D75B4">
            <w:pPr>
              <w:pStyle w:val="TAL"/>
              <w:rPr>
                <w:lang w:eastAsia="en-US"/>
              </w:rPr>
            </w:pPr>
            <w:r w:rsidRPr="00DD6CFB">
              <w:rPr>
                <w:lang w:eastAsia="en-US"/>
              </w:rPr>
              <w:t>Correction of test frequency parameters for EN-DC configuration DC_(n)71AA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E12EF" w14:textId="77777777" w:rsidR="004335ED" w:rsidRPr="00DD6CFB" w:rsidRDefault="004335ED" w:rsidP="000D75B4">
            <w:pPr>
              <w:pStyle w:val="TAL"/>
              <w:rPr>
                <w:lang w:eastAsia="en-US"/>
              </w:rPr>
            </w:pPr>
            <w:r w:rsidRPr="00DD6CFB">
              <w:rPr>
                <w:lang w:eastAsia="en-US"/>
              </w:rPr>
              <w:t>16.1.0</w:t>
            </w:r>
          </w:p>
        </w:tc>
      </w:tr>
      <w:tr w:rsidR="004335ED" w:rsidRPr="0031204F" w14:paraId="6A6B8E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C355B5"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BBF8B6"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4156E7" w14:textId="77777777" w:rsidR="004335ED" w:rsidRPr="00DD6CFB" w:rsidRDefault="004335ED" w:rsidP="000D75B4">
            <w:pPr>
              <w:pStyle w:val="TAL"/>
              <w:rPr>
                <w:lang w:eastAsia="en-US"/>
              </w:rPr>
            </w:pPr>
            <w:r w:rsidRPr="00DD6CFB">
              <w:rPr>
                <w:lang w:eastAsia="en-US"/>
              </w:rPr>
              <w:t>R5-196468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E44" w14:textId="77777777" w:rsidR="004335ED" w:rsidRPr="00DD6CFB" w:rsidRDefault="004335ED" w:rsidP="000D75B4">
            <w:pPr>
              <w:pStyle w:val="TAL"/>
              <w:rPr>
                <w:lang w:eastAsia="en-US"/>
              </w:rPr>
            </w:pPr>
            <w:r w:rsidRPr="00DD6CFB">
              <w:rPr>
                <w:lang w:eastAsia="en-US"/>
              </w:rPr>
              <w:t>0885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BD321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371F2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2041D" w14:textId="77777777" w:rsidR="004335ED" w:rsidRPr="00DD6CFB" w:rsidRDefault="004335ED" w:rsidP="000D75B4">
            <w:pPr>
              <w:pStyle w:val="TAL"/>
              <w:rPr>
                <w:lang w:eastAsia="en-US"/>
              </w:rPr>
            </w:pPr>
            <w:r w:rsidRPr="00DD6CFB">
              <w:rPr>
                <w:lang w:eastAsia="en-US"/>
              </w:rPr>
              <w:t>Introduction of test frequencies for NR CA configuration CA_n258B and CA_n258C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49F2F" w14:textId="77777777" w:rsidR="004335ED" w:rsidRPr="00DD6CFB" w:rsidRDefault="004335ED" w:rsidP="000D75B4">
            <w:pPr>
              <w:pStyle w:val="TAL"/>
              <w:rPr>
                <w:lang w:eastAsia="en-US"/>
              </w:rPr>
            </w:pPr>
            <w:r w:rsidRPr="00DD6CFB">
              <w:rPr>
                <w:lang w:eastAsia="en-US"/>
              </w:rPr>
              <w:t>16.1.0</w:t>
            </w:r>
          </w:p>
        </w:tc>
      </w:tr>
      <w:tr w:rsidR="004335ED" w:rsidRPr="0031204F" w14:paraId="2C0747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5858BF"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516802"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FFFA7" w14:textId="77777777" w:rsidR="004335ED" w:rsidRPr="00DD6CFB" w:rsidRDefault="004335ED" w:rsidP="000D75B4">
            <w:pPr>
              <w:pStyle w:val="TAL"/>
              <w:rPr>
                <w:lang w:eastAsia="en-US"/>
              </w:rPr>
            </w:pPr>
            <w:r w:rsidRPr="00DD6CFB">
              <w:rPr>
                <w:lang w:eastAsia="en-US"/>
              </w:rPr>
              <w:t>R5-196469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F64DD" w14:textId="77777777" w:rsidR="004335ED" w:rsidRPr="00DD6CFB" w:rsidRDefault="004335ED" w:rsidP="000D75B4">
            <w:pPr>
              <w:pStyle w:val="TAL"/>
              <w:rPr>
                <w:lang w:eastAsia="en-US"/>
              </w:rPr>
            </w:pPr>
            <w:r w:rsidRPr="00DD6CFB">
              <w:rPr>
                <w:lang w:eastAsia="en-US"/>
              </w:rPr>
              <w:t>0886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D38C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589AA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23A36" w14:textId="77777777" w:rsidR="004335ED" w:rsidRPr="00DD6CFB" w:rsidRDefault="004335ED" w:rsidP="000D75B4">
            <w:pPr>
              <w:pStyle w:val="TAL"/>
              <w:rPr>
                <w:lang w:eastAsia="en-US"/>
              </w:rPr>
            </w:pPr>
            <w:r w:rsidRPr="00DD6CFB">
              <w:rPr>
                <w:lang w:eastAsia="en-US"/>
              </w:rPr>
              <w:t>Introduction of test frequencies for NR CA configuration CA_n258G to CA_n258M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FE3EA" w14:textId="77777777" w:rsidR="004335ED" w:rsidRPr="00DD6CFB" w:rsidRDefault="004335ED" w:rsidP="000D75B4">
            <w:pPr>
              <w:pStyle w:val="TAL"/>
              <w:rPr>
                <w:lang w:eastAsia="en-US"/>
              </w:rPr>
            </w:pPr>
            <w:r w:rsidRPr="00DD6CFB">
              <w:rPr>
                <w:lang w:eastAsia="en-US"/>
              </w:rPr>
              <w:t>16.1.0</w:t>
            </w:r>
          </w:p>
        </w:tc>
      </w:tr>
      <w:tr w:rsidR="004335ED" w:rsidRPr="0031204F" w14:paraId="716924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5380C5" w14:textId="77777777" w:rsidR="004335ED" w:rsidRPr="00DD6CFB" w:rsidRDefault="004335ED" w:rsidP="000D75B4">
            <w:pPr>
              <w:pStyle w:val="TAL"/>
              <w:rPr>
                <w:lang w:eastAsia="en-US"/>
              </w:rPr>
            </w:pPr>
            <w:r w:rsidRPr="00DD6CFB">
              <w:rPr>
                <w:lang w:eastAsia="en-US"/>
              </w:rPr>
              <w:lastRenderedPageBreak/>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7FCF85"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4905DF" w14:textId="77777777" w:rsidR="004335ED" w:rsidRPr="00DD6CFB" w:rsidRDefault="004335ED" w:rsidP="000D75B4">
            <w:pPr>
              <w:pStyle w:val="TAL"/>
              <w:rPr>
                <w:lang w:eastAsia="en-US"/>
              </w:rPr>
            </w:pPr>
            <w:r w:rsidRPr="00DD6CFB">
              <w:rPr>
                <w:lang w:eastAsia="en-US"/>
              </w:rPr>
              <w:t>R5-196470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0CB5" w14:textId="77777777" w:rsidR="004335ED" w:rsidRPr="00DD6CFB" w:rsidRDefault="004335ED" w:rsidP="000D75B4">
            <w:pPr>
              <w:pStyle w:val="TAL"/>
              <w:rPr>
                <w:lang w:eastAsia="en-US"/>
              </w:rPr>
            </w:pPr>
            <w:r w:rsidRPr="00DD6CFB">
              <w:rPr>
                <w:lang w:eastAsia="en-US"/>
              </w:rPr>
              <w:t>0887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BB6DA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6A306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CEC01F" w14:textId="77777777" w:rsidR="004335ED" w:rsidRPr="00DD6CFB" w:rsidRDefault="004335ED" w:rsidP="000D75B4">
            <w:pPr>
              <w:pStyle w:val="TAL"/>
              <w:rPr>
                <w:lang w:eastAsia="en-US"/>
              </w:rPr>
            </w:pPr>
            <w:r w:rsidRPr="00DD6CFB">
              <w:rPr>
                <w:lang w:eastAsia="en-US"/>
              </w:rPr>
              <w:t>Introduction of test frequencies for NR CA configuration CA_n260G to CA_n260I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D38CE" w14:textId="77777777" w:rsidR="004335ED" w:rsidRPr="00DD6CFB" w:rsidRDefault="004335ED" w:rsidP="000D75B4">
            <w:pPr>
              <w:pStyle w:val="TAL"/>
              <w:rPr>
                <w:lang w:eastAsia="en-US"/>
              </w:rPr>
            </w:pPr>
            <w:r w:rsidRPr="00DD6CFB">
              <w:rPr>
                <w:lang w:eastAsia="en-US"/>
              </w:rPr>
              <w:t>16.1.0</w:t>
            </w:r>
          </w:p>
        </w:tc>
      </w:tr>
      <w:tr w:rsidR="004335ED" w:rsidRPr="0031204F" w14:paraId="72A398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BC8B78"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3F7628"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47DCC" w14:textId="77777777" w:rsidR="004335ED" w:rsidRPr="00DD6CFB" w:rsidRDefault="004335ED" w:rsidP="000D75B4">
            <w:pPr>
              <w:pStyle w:val="TAL"/>
              <w:rPr>
                <w:lang w:eastAsia="en-US"/>
              </w:rPr>
            </w:pPr>
            <w:r w:rsidRPr="00DD6CFB">
              <w:rPr>
                <w:lang w:eastAsia="en-US"/>
              </w:rPr>
              <w:t>R5-196472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AEDD4" w14:textId="77777777" w:rsidR="004335ED" w:rsidRPr="00DD6CFB" w:rsidRDefault="004335ED" w:rsidP="000D75B4">
            <w:pPr>
              <w:pStyle w:val="TAL"/>
              <w:rPr>
                <w:lang w:eastAsia="en-US"/>
              </w:rPr>
            </w:pPr>
            <w:r w:rsidRPr="00DD6CFB">
              <w:rPr>
                <w:lang w:eastAsia="en-US"/>
              </w:rPr>
              <w:t>0889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2A0A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D9065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45CB8" w14:textId="77777777" w:rsidR="004335ED" w:rsidRPr="00DD6CFB" w:rsidRDefault="004335ED" w:rsidP="000D75B4">
            <w:pPr>
              <w:pStyle w:val="TAL"/>
              <w:rPr>
                <w:lang w:eastAsia="en-US"/>
              </w:rPr>
            </w:pPr>
            <w:r w:rsidRPr="00DD6CFB">
              <w:rPr>
                <w:lang w:eastAsia="en-US"/>
              </w:rPr>
              <w:t xml:space="preserve">Introduction of test frequencies for NR CA configuration CA_n261G to CA_n261I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5CC18" w14:textId="77777777" w:rsidR="004335ED" w:rsidRPr="00DD6CFB" w:rsidRDefault="004335ED" w:rsidP="000D75B4">
            <w:pPr>
              <w:pStyle w:val="TAL"/>
              <w:rPr>
                <w:lang w:eastAsia="en-US"/>
              </w:rPr>
            </w:pPr>
            <w:r w:rsidRPr="00DD6CFB">
              <w:rPr>
                <w:lang w:eastAsia="en-US"/>
              </w:rPr>
              <w:t>16.1.0</w:t>
            </w:r>
          </w:p>
        </w:tc>
      </w:tr>
      <w:tr w:rsidR="004335ED" w:rsidRPr="0031204F" w14:paraId="1B26571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3063CC"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714CC6"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AFC3B" w14:textId="77777777" w:rsidR="004335ED" w:rsidRPr="00DD6CFB" w:rsidRDefault="004335ED" w:rsidP="000D75B4">
            <w:pPr>
              <w:pStyle w:val="TAL"/>
              <w:rPr>
                <w:lang w:eastAsia="en-US"/>
              </w:rPr>
            </w:pPr>
            <w:r w:rsidRPr="00DD6CFB">
              <w:rPr>
                <w:lang w:eastAsia="en-US"/>
              </w:rPr>
              <w:t>R5-196473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B3509" w14:textId="77777777" w:rsidR="004335ED" w:rsidRPr="00DD6CFB" w:rsidRDefault="004335ED" w:rsidP="000D75B4">
            <w:pPr>
              <w:pStyle w:val="TAL"/>
              <w:rPr>
                <w:lang w:eastAsia="en-US"/>
              </w:rPr>
            </w:pPr>
            <w:r w:rsidRPr="00DD6CFB">
              <w:rPr>
                <w:lang w:eastAsia="en-US"/>
              </w:rPr>
              <w:t>0890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E465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9CD6D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EBA7A9" w14:textId="77777777" w:rsidR="004335ED" w:rsidRPr="00DD6CFB" w:rsidRDefault="004335ED" w:rsidP="000D75B4">
            <w:pPr>
              <w:pStyle w:val="TAL"/>
              <w:rPr>
                <w:lang w:eastAsia="en-US"/>
              </w:rPr>
            </w:pPr>
            <w:r w:rsidRPr="00DD6CFB">
              <w:rPr>
                <w:lang w:eastAsia="en-US"/>
              </w:rPr>
              <w:t>Introduction of test frequencies for NR CA configuration CA_n261O to CA_n261Q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BF442" w14:textId="77777777" w:rsidR="004335ED" w:rsidRPr="00DD6CFB" w:rsidRDefault="004335ED" w:rsidP="000D75B4">
            <w:pPr>
              <w:pStyle w:val="TAL"/>
              <w:rPr>
                <w:lang w:eastAsia="en-US"/>
              </w:rPr>
            </w:pPr>
            <w:r w:rsidRPr="00DD6CFB">
              <w:rPr>
                <w:lang w:eastAsia="en-US"/>
              </w:rPr>
              <w:t>16.1.0</w:t>
            </w:r>
          </w:p>
        </w:tc>
      </w:tr>
      <w:tr w:rsidR="004335ED" w:rsidRPr="0031204F" w14:paraId="1AEB12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E85318"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C8809B"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FA9FAF" w14:textId="77777777" w:rsidR="004335ED" w:rsidRPr="00DD6CFB" w:rsidRDefault="004335ED" w:rsidP="000D75B4">
            <w:pPr>
              <w:pStyle w:val="TAL"/>
              <w:rPr>
                <w:lang w:eastAsia="en-US"/>
              </w:rPr>
            </w:pPr>
            <w:r w:rsidRPr="00DD6CFB">
              <w:rPr>
                <w:lang w:eastAsia="en-US"/>
              </w:rPr>
              <w:t>R5-196490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CF3A3" w14:textId="77777777" w:rsidR="004335ED" w:rsidRPr="00DD6CFB" w:rsidRDefault="004335ED" w:rsidP="000D75B4">
            <w:pPr>
              <w:pStyle w:val="TAL"/>
              <w:rPr>
                <w:lang w:eastAsia="en-US"/>
              </w:rPr>
            </w:pPr>
            <w:r w:rsidRPr="00DD6CFB">
              <w:rPr>
                <w:lang w:eastAsia="en-US"/>
              </w:rPr>
              <w:t>0894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AB7FD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53595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6D4A4" w14:textId="77777777" w:rsidR="004335ED" w:rsidRPr="00DD6CFB" w:rsidRDefault="004335ED" w:rsidP="000D75B4">
            <w:pPr>
              <w:pStyle w:val="TAL"/>
              <w:rPr>
                <w:lang w:eastAsia="en-US"/>
              </w:rPr>
            </w:pPr>
            <w:r w:rsidRPr="00DD6CFB">
              <w:rPr>
                <w:lang w:eastAsia="en-US"/>
              </w:rPr>
              <w:t>Introduction of test frequencies for NR CA configuration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86B5A" w14:textId="77777777" w:rsidR="004335ED" w:rsidRPr="00DD6CFB" w:rsidRDefault="004335ED" w:rsidP="000D75B4">
            <w:pPr>
              <w:pStyle w:val="TAL"/>
              <w:rPr>
                <w:lang w:eastAsia="en-US"/>
              </w:rPr>
            </w:pPr>
            <w:r w:rsidRPr="00DD6CFB">
              <w:rPr>
                <w:lang w:eastAsia="en-US"/>
              </w:rPr>
              <w:t>16.1.0</w:t>
            </w:r>
          </w:p>
        </w:tc>
      </w:tr>
      <w:tr w:rsidR="004335ED" w:rsidRPr="0031204F" w14:paraId="0A6B44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1F17BE"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DEAA45"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36CF2B" w14:textId="77777777" w:rsidR="004335ED" w:rsidRPr="00DD6CFB" w:rsidRDefault="004335ED" w:rsidP="000D75B4">
            <w:pPr>
              <w:pStyle w:val="TAL"/>
              <w:rPr>
                <w:lang w:eastAsia="en-US"/>
              </w:rPr>
            </w:pPr>
            <w:r w:rsidRPr="00DD6CFB">
              <w:rPr>
                <w:lang w:eastAsia="en-US"/>
              </w:rPr>
              <w:t>R5-196539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5DA4" w14:textId="77777777" w:rsidR="004335ED" w:rsidRPr="00DD6CFB" w:rsidRDefault="004335ED" w:rsidP="000D75B4">
            <w:pPr>
              <w:pStyle w:val="TAL"/>
              <w:rPr>
                <w:lang w:eastAsia="en-US"/>
              </w:rPr>
            </w:pPr>
            <w:r w:rsidRPr="00DD6CFB">
              <w:rPr>
                <w:lang w:eastAsia="en-US"/>
              </w:rPr>
              <w:t>0895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333F3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0BC96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AAB17" w14:textId="77777777" w:rsidR="004335ED" w:rsidRPr="00DD6CFB" w:rsidRDefault="004335ED" w:rsidP="000D75B4">
            <w:pPr>
              <w:pStyle w:val="TAL"/>
              <w:rPr>
                <w:lang w:eastAsia="en-US"/>
              </w:rPr>
            </w:pPr>
            <w:r w:rsidRPr="00DD6CFB">
              <w:rPr>
                <w:lang w:eastAsia="en-US"/>
              </w:rPr>
              <w:t xml:space="preserve">Update to 38.508-1 for </w:t>
            </w:r>
            <w:proofErr w:type="spellStart"/>
            <w:r w:rsidRPr="00DD6CFB">
              <w:rPr>
                <w:lang w:eastAsia="en-US"/>
              </w:rPr>
              <w:t>Demod</w:t>
            </w:r>
            <w:proofErr w:type="spellEnd"/>
            <w:r w:rsidRPr="00DD6CFB">
              <w:rPr>
                <w:lang w:eastAsia="en-US"/>
              </w:rPr>
              <w:t xml:space="preserve"> specific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28B6A" w14:textId="77777777" w:rsidR="004335ED" w:rsidRPr="00DD6CFB" w:rsidRDefault="004335ED" w:rsidP="000D75B4">
            <w:pPr>
              <w:pStyle w:val="TAL"/>
              <w:rPr>
                <w:lang w:eastAsia="en-US"/>
              </w:rPr>
            </w:pPr>
            <w:r w:rsidRPr="00DD6CFB">
              <w:rPr>
                <w:lang w:eastAsia="en-US"/>
              </w:rPr>
              <w:t>16.1.0</w:t>
            </w:r>
          </w:p>
        </w:tc>
      </w:tr>
      <w:tr w:rsidR="004335ED" w:rsidRPr="0031204F" w14:paraId="4F2402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3DA694"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2C62DD"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D9B618" w14:textId="77777777" w:rsidR="004335ED" w:rsidRPr="00DD6CFB" w:rsidRDefault="004335ED" w:rsidP="000D75B4">
            <w:pPr>
              <w:pStyle w:val="TAL"/>
              <w:rPr>
                <w:lang w:eastAsia="en-US"/>
              </w:rPr>
            </w:pPr>
            <w:r w:rsidRPr="00DD6CFB">
              <w:rPr>
                <w:lang w:eastAsia="en-US"/>
              </w:rPr>
              <w:t>R5-196581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B693A" w14:textId="77777777" w:rsidR="004335ED" w:rsidRPr="00DD6CFB" w:rsidRDefault="004335ED" w:rsidP="000D75B4">
            <w:pPr>
              <w:pStyle w:val="TAL"/>
              <w:rPr>
                <w:lang w:eastAsia="en-US"/>
              </w:rPr>
            </w:pPr>
            <w:r w:rsidRPr="00DD6CFB">
              <w:rPr>
                <w:lang w:eastAsia="en-US"/>
              </w:rPr>
              <w:t>0897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0738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0C778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35A53" w14:textId="77777777" w:rsidR="004335ED" w:rsidRPr="00DD6CFB" w:rsidRDefault="004335ED" w:rsidP="000D75B4">
            <w:pPr>
              <w:pStyle w:val="TAL"/>
              <w:rPr>
                <w:lang w:eastAsia="en-US"/>
              </w:rPr>
            </w:pPr>
            <w:r w:rsidRPr="00DD6CFB">
              <w:rPr>
                <w:lang w:eastAsia="en-US"/>
              </w:rPr>
              <w:t>Removing brackets from values for DCI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D16E3" w14:textId="77777777" w:rsidR="004335ED" w:rsidRPr="00DD6CFB" w:rsidRDefault="004335ED" w:rsidP="000D75B4">
            <w:pPr>
              <w:pStyle w:val="TAL"/>
              <w:rPr>
                <w:lang w:eastAsia="en-US"/>
              </w:rPr>
            </w:pPr>
            <w:r w:rsidRPr="00DD6CFB">
              <w:rPr>
                <w:lang w:eastAsia="en-US"/>
              </w:rPr>
              <w:t>16.1.0</w:t>
            </w:r>
          </w:p>
        </w:tc>
      </w:tr>
      <w:tr w:rsidR="004335ED" w:rsidRPr="0031204F" w14:paraId="008B60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872BDE"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AAC401"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2E4AD5" w14:textId="77777777" w:rsidR="004335ED" w:rsidRPr="00DD6CFB" w:rsidRDefault="004335ED" w:rsidP="000D75B4">
            <w:pPr>
              <w:pStyle w:val="TAL"/>
              <w:rPr>
                <w:lang w:eastAsia="en-US"/>
              </w:rPr>
            </w:pPr>
            <w:r w:rsidRPr="00DD6CFB">
              <w:rPr>
                <w:lang w:eastAsia="en-US"/>
              </w:rPr>
              <w:t>R5-196597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9981" w14:textId="77777777" w:rsidR="004335ED" w:rsidRPr="00DD6CFB" w:rsidRDefault="004335ED" w:rsidP="000D75B4">
            <w:pPr>
              <w:pStyle w:val="TAL"/>
              <w:rPr>
                <w:lang w:eastAsia="en-US"/>
              </w:rPr>
            </w:pPr>
            <w:r w:rsidRPr="00DD6CFB">
              <w:rPr>
                <w:lang w:eastAsia="en-US"/>
              </w:rPr>
              <w:t>0899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82D8A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BF7DE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ECA76" w14:textId="77777777" w:rsidR="004335ED" w:rsidRPr="00DD6CFB" w:rsidRDefault="004335ED" w:rsidP="000D75B4">
            <w:pPr>
              <w:pStyle w:val="TAL"/>
              <w:rPr>
                <w:lang w:eastAsia="en-US"/>
              </w:rPr>
            </w:pPr>
            <w:r w:rsidRPr="00DD6CFB">
              <w:rPr>
                <w:lang w:eastAsia="en-US"/>
              </w:rPr>
              <w:t>Cleanup of editor note of EFOPL5G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9D0C7" w14:textId="77777777" w:rsidR="004335ED" w:rsidRPr="00DD6CFB" w:rsidRDefault="004335ED" w:rsidP="000D75B4">
            <w:pPr>
              <w:pStyle w:val="TAL"/>
              <w:rPr>
                <w:lang w:eastAsia="en-US"/>
              </w:rPr>
            </w:pPr>
            <w:r w:rsidRPr="00DD6CFB">
              <w:rPr>
                <w:lang w:eastAsia="en-US"/>
              </w:rPr>
              <w:t>16.1.0</w:t>
            </w:r>
          </w:p>
        </w:tc>
      </w:tr>
      <w:tr w:rsidR="004335ED" w:rsidRPr="0031204F" w14:paraId="330D0C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F557D0"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36D2FB"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8B555" w14:textId="77777777" w:rsidR="004335ED" w:rsidRPr="00DD6CFB" w:rsidRDefault="004335ED" w:rsidP="000D75B4">
            <w:pPr>
              <w:pStyle w:val="TAL"/>
              <w:rPr>
                <w:lang w:eastAsia="en-US"/>
              </w:rPr>
            </w:pPr>
            <w:r w:rsidRPr="00DD6CFB">
              <w:rPr>
                <w:lang w:eastAsia="en-US"/>
              </w:rPr>
              <w:t>R5-196637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16907" w14:textId="77777777" w:rsidR="004335ED" w:rsidRPr="00DD6CFB" w:rsidRDefault="004335ED" w:rsidP="000D75B4">
            <w:pPr>
              <w:pStyle w:val="TAL"/>
              <w:rPr>
                <w:lang w:eastAsia="en-US"/>
              </w:rPr>
            </w:pPr>
            <w:r w:rsidRPr="00DD6CFB">
              <w:rPr>
                <w:lang w:eastAsia="en-US"/>
              </w:rPr>
              <w:t>0900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0701C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C90D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ACE4F7" w14:textId="77777777" w:rsidR="004335ED" w:rsidRPr="00DD6CFB" w:rsidRDefault="004335ED" w:rsidP="000D75B4">
            <w:pPr>
              <w:pStyle w:val="TAL"/>
              <w:rPr>
                <w:lang w:eastAsia="en-US"/>
              </w:rPr>
            </w:pPr>
            <w:r w:rsidRPr="00DD6CFB">
              <w:rPr>
                <w:lang w:eastAsia="en-US"/>
              </w:rPr>
              <w:t>Update of default messages for EMERGENCY services test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8AA61" w14:textId="77777777" w:rsidR="004335ED" w:rsidRPr="00DD6CFB" w:rsidRDefault="004335ED" w:rsidP="000D75B4">
            <w:pPr>
              <w:pStyle w:val="TAL"/>
              <w:rPr>
                <w:lang w:eastAsia="en-US"/>
              </w:rPr>
            </w:pPr>
            <w:r w:rsidRPr="00DD6CFB">
              <w:rPr>
                <w:lang w:eastAsia="en-US"/>
              </w:rPr>
              <w:t>16.1.0</w:t>
            </w:r>
          </w:p>
        </w:tc>
      </w:tr>
      <w:tr w:rsidR="004335ED" w:rsidRPr="0031204F" w14:paraId="1F8335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970D01"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DAAFFD"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9E4178" w14:textId="77777777" w:rsidR="004335ED" w:rsidRPr="00DD6CFB" w:rsidRDefault="004335ED" w:rsidP="000D75B4">
            <w:pPr>
              <w:pStyle w:val="TAL"/>
              <w:rPr>
                <w:lang w:eastAsia="en-US"/>
              </w:rPr>
            </w:pPr>
            <w:r w:rsidRPr="00DD6CFB">
              <w:rPr>
                <w:lang w:eastAsia="en-US"/>
              </w:rPr>
              <w:t>R5-196641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27A27" w14:textId="77777777" w:rsidR="004335ED" w:rsidRPr="00DD6CFB" w:rsidRDefault="004335ED" w:rsidP="000D75B4">
            <w:pPr>
              <w:pStyle w:val="TAL"/>
              <w:rPr>
                <w:lang w:eastAsia="en-US"/>
              </w:rPr>
            </w:pPr>
            <w:r w:rsidRPr="00DD6CFB">
              <w:rPr>
                <w:lang w:eastAsia="en-US"/>
              </w:rPr>
              <w:t>0904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54F0A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A1F3C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174A7" w14:textId="77777777" w:rsidR="004335ED" w:rsidRPr="00DD6CFB" w:rsidRDefault="004335ED" w:rsidP="000D75B4">
            <w:pPr>
              <w:pStyle w:val="TAL"/>
              <w:rPr>
                <w:lang w:eastAsia="en-US"/>
              </w:rPr>
            </w:pPr>
            <w:r w:rsidRPr="00DD6CFB">
              <w:rPr>
                <w:lang w:eastAsia="en-US"/>
              </w:rPr>
              <w:t>Update of Test procedure for UE for Tracking area updating / Inter-system change from S1 mode to N1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50B67" w14:textId="77777777" w:rsidR="004335ED" w:rsidRPr="00DD6CFB" w:rsidRDefault="004335ED" w:rsidP="000D75B4">
            <w:pPr>
              <w:pStyle w:val="TAL"/>
              <w:rPr>
                <w:lang w:eastAsia="en-US"/>
              </w:rPr>
            </w:pPr>
            <w:r w:rsidRPr="00DD6CFB">
              <w:rPr>
                <w:lang w:eastAsia="en-US"/>
              </w:rPr>
              <w:t>16.1.0</w:t>
            </w:r>
          </w:p>
        </w:tc>
      </w:tr>
      <w:tr w:rsidR="004335ED" w:rsidRPr="0031204F" w14:paraId="4B33C9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951EE4"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CEB4CA"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FAB0C7" w14:textId="77777777" w:rsidR="004335ED" w:rsidRPr="00DD6CFB" w:rsidRDefault="004335ED" w:rsidP="000D75B4">
            <w:pPr>
              <w:pStyle w:val="TAL"/>
              <w:rPr>
                <w:lang w:eastAsia="en-US"/>
              </w:rPr>
            </w:pPr>
            <w:r w:rsidRPr="00DD6CFB">
              <w:rPr>
                <w:lang w:eastAsia="en-US"/>
              </w:rPr>
              <w:t>R5-196654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A4D2" w14:textId="77777777" w:rsidR="004335ED" w:rsidRPr="00DD6CFB" w:rsidRDefault="004335ED" w:rsidP="000D75B4">
            <w:pPr>
              <w:pStyle w:val="TAL"/>
              <w:rPr>
                <w:lang w:eastAsia="en-US"/>
              </w:rPr>
            </w:pPr>
            <w:r w:rsidRPr="00DD6CFB">
              <w:rPr>
                <w:lang w:eastAsia="en-US"/>
              </w:rPr>
              <w:t>0905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2C070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1638E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912FC9" w14:textId="77777777" w:rsidR="004335ED" w:rsidRPr="00DD6CFB" w:rsidRDefault="004335ED" w:rsidP="000D75B4">
            <w:pPr>
              <w:pStyle w:val="TAL"/>
              <w:rPr>
                <w:lang w:eastAsia="en-US"/>
              </w:rPr>
            </w:pPr>
            <w:r w:rsidRPr="00DD6CFB">
              <w:rPr>
                <w:lang w:eastAsia="en-US"/>
              </w:rPr>
              <w:t>Editorial correction of reference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30B43" w14:textId="77777777" w:rsidR="004335ED" w:rsidRPr="00DD6CFB" w:rsidRDefault="004335ED" w:rsidP="000D75B4">
            <w:pPr>
              <w:pStyle w:val="TAL"/>
              <w:rPr>
                <w:lang w:eastAsia="en-US"/>
              </w:rPr>
            </w:pPr>
            <w:r w:rsidRPr="00DD6CFB">
              <w:rPr>
                <w:lang w:eastAsia="en-US"/>
              </w:rPr>
              <w:t>16.1.0</w:t>
            </w:r>
          </w:p>
        </w:tc>
      </w:tr>
      <w:tr w:rsidR="004335ED" w:rsidRPr="0031204F" w14:paraId="550A34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CAF97C"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D1D547"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FC65B" w14:textId="77777777" w:rsidR="004335ED" w:rsidRPr="00DD6CFB" w:rsidRDefault="004335ED" w:rsidP="000D75B4">
            <w:pPr>
              <w:pStyle w:val="TAL"/>
              <w:rPr>
                <w:lang w:eastAsia="en-US"/>
              </w:rPr>
            </w:pPr>
            <w:r w:rsidRPr="00DD6CFB">
              <w:rPr>
                <w:lang w:eastAsia="en-US"/>
              </w:rPr>
              <w:t>R5-196751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9686C" w14:textId="77777777" w:rsidR="004335ED" w:rsidRPr="00DD6CFB" w:rsidRDefault="004335ED" w:rsidP="000D75B4">
            <w:pPr>
              <w:pStyle w:val="TAL"/>
              <w:rPr>
                <w:lang w:eastAsia="en-US"/>
              </w:rPr>
            </w:pPr>
            <w:r w:rsidRPr="00DD6CFB">
              <w:rPr>
                <w:lang w:eastAsia="en-US"/>
              </w:rPr>
              <w:t>0911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47EF7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BBA31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BAB68" w14:textId="77777777" w:rsidR="004335ED" w:rsidRPr="00DD6CFB" w:rsidRDefault="004335ED" w:rsidP="000D75B4">
            <w:pPr>
              <w:pStyle w:val="TAL"/>
              <w:rPr>
                <w:lang w:eastAsia="en-US"/>
              </w:rPr>
            </w:pPr>
            <w:r w:rsidRPr="00DD6CFB">
              <w:rPr>
                <w:lang w:eastAsia="en-US"/>
              </w:rPr>
              <w:t>AP#82.01: Update default DCI format to 0_1 / 1_1 in TS 38.508-1 for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B5B4C" w14:textId="77777777" w:rsidR="004335ED" w:rsidRPr="00DD6CFB" w:rsidRDefault="004335ED" w:rsidP="000D75B4">
            <w:pPr>
              <w:pStyle w:val="TAL"/>
              <w:rPr>
                <w:lang w:eastAsia="en-US"/>
              </w:rPr>
            </w:pPr>
            <w:r w:rsidRPr="00DD6CFB">
              <w:rPr>
                <w:lang w:eastAsia="en-US"/>
              </w:rPr>
              <w:t>16.1.0</w:t>
            </w:r>
          </w:p>
        </w:tc>
      </w:tr>
      <w:tr w:rsidR="004335ED" w:rsidRPr="0031204F" w14:paraId="1800815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7A9F1D"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36DDED"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EC7E06" w14:textId="77777777" w:rsidR="004335ED" w:rsidRPr="00DD6CFB" w:rsidRDefault="004335ED" w:rsidP="000D75B4">
            <w:pPr>
              <w:pStyle w:val="TAL"/>
              <w:rPr>
                <w:lang w:eastAsia="en-US"/>
              </w:rPr>
            </w:pPr>
            <w:r w:rsidRPr="00DD6CFB">
              <w:rPr>
                <w:lang w:eastAsia="en-US"/>
              </w:rPr>
              <w:t>R5-196824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B9D78" w14:textId="77777777" w:rsidR="004335ED" w:rsidRPr="00DD6CFB" w:rsidRDefault="004335ED" w:rsidP="000D75B4">
            <w:pPr>
              <w:pStyle w:val="TAL"/>
              <w:rPr>
                <w:lang w:eastAsia="en-US"/>
              </w:rPr>
            </w:pPr>
            <w:r w:rsidRPr="00DD6CFB">
              <w:rPr>
                <w:lang w:eastAsia="en-US"/>
              </w:rPr>
              <w:t>0917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C4F70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4EF9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7D12A" w14:textId="77777777" w:rsidR="004335ED" w:rsidRPr="00DD6CFB" w:rsidRDefault="004335ED" w:rsidP="000D75B4">
            <w:pPr>
              <w:pStyle w:val="TAL"/>
              <w:rPr>
                <w:lang w:eastAsia="en-US"/>
              </w:rPr>
            </w:pPr>
            <w:r w:rsidRPr="00DD6CFB">
              <w:rPr>
                <w:lang w:eastAsia="en-US"/>
              </w:rPr>
              <w:t>Updates to UE 4.6.4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00E47" w14:textId="77777777" w:rsidR="004335ED" w:rsidRPr="00DD6CFB" w:rsidRDefault="004335ED" w:rsidP="000D75B4">
            <w:pPr>
              <w:pStyle w:val="TAL"/>
              <w:rPr>
                <w:lang w:eastAsia="en-US"/>
              </w:rPr>
            </w:pPr>
            <w:r w:rsidRPr="00DD6CFB">
              <w:rPr>
                <w:lang w:eastAsia="en-US"/>
              </w:rPr>
              <w:t>16.1.0</w:t>
            </w:r>
          </w:p>
        </w:tc>
      </w:tr>
      <w:tr w:rsidR="004335ED" w:rsidRPr="0031204F" w14:paraId="224F00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6F1F14"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0823B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03C4A" w14:textId="77777777" w:rsidR="004335ED" w:rsidRPr="00DD6CFB" w:rsidRDefault="004335ED" w:rsidP="000D75B4">
            <w:pPr>
              <w:pStyle w:val="TAL"/>
              <w:rPr>
                <w:lang w:eastAsia="en-US"/>
              </w:rPr>
            </w:pPr>
            <w:r w:rsidRPr="00DD6CFB">
              <w:rPr>
                <w:lang w:eastAsia="en-US"/>
              </w:rPr>
              <w:t>R5-196825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5BDEC" w14:textId="77777777" w:rsidR="004335ED" w:rsidRPr="00DD6CFB" w:rsidRDefault="004335ED" w:rsidP="000D75B4">
            <w:pPr>
              <w:pStyle w:val="TAL"/>
              <w:rPr>
                <w:lang w:eastAsia="en-US"/>
              </w:rPr>
            </w:pPr>
            <w:r w:rsidRPr="00DD6CFB">
              <w:rPr>
                <w:lang w:eastAsia="en-US"/>
              </w:rPr>
              <w:t>0918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3D4C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37ED6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A7689" w14:textId="77777777" w:rsidR="004335ED" w:rsidRPr="00DD6CFB" w:rsidRDefault="004335ED" w:rsidP="000D75B4">
            <w:pPr>
              <w:pStyle w:val="TAL"/>
              <w:rPr>
                <w:lang w:eastAsia="en-US"/>
              </w:rPr>
            </w:pPr>
            <w:r w:rsidRPr="00DD6CFB">
              <w:rPr>
                <w:lang w:eastAsia="en-US"/>
              </w:rPr>
              <w:t>Addition of default test control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22695" w14:textId="77777777" w:rsidR="004335ED" w:rsidRPr="00DD6CFB" w:rsidRDefault="004335ED" w:rsidP="000D75B4">
            <w:pPr>
              <w:pStyle w:val="TAL"/>
              <w:rPr>
                <w:lang w:eastAsia="en-US"/>
              </w:rPr>
            </w:pPr>
            <w:r w:rsidRPr="00DD6CFB">
              <w:rPr>
                <w:lang w:eastAsia="en-US"/>
              </w:rPr>
              <w:t>16.1.0</w:t>
            </w:r>
          </w:p>
        </w:tc>
      </w:tr>
      <w:tr w:rsidR="004335ED" w:rsidRPr="0031204F" w14:paraId="655255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D482E0"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DB5ED"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2903D0" w14:textId="77777777" w:rsidR="004335ED" w:rsidRPr="00DD6CFB" w:rsidRDefault="004335ED" w:rsidP="000D75B4">
            <w:pPr>
              <w:pStyle w:val="TAL"/>
              <w:rPr>
                <w:lang w:eastAsia="en-US"/>
              </w:rPr>
            </w:pPr>
            <w:r w:rsidRPr="00DD6CFB">
              <w:rPr>
                <w:lang w:eastAsia="en-US"/>
              </w:rPr>
              <w:t>R5-196873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41DAD" w14:textId="77777777" w:rsidR="004335ED" w:rsidRPr="00DD6CFB" w:rsidRDefault="004335ED" w:rsidP="000D75B4">
            <w:pPr>
              <w:pStyle w:val="TAL"/>
              <w:rPr>
                <w:lang w:eastAsia="en-US"/>
              </w:rPr>
            </w:pPr>
            <w:r w:rsidRPr="00DD6CFB">
              <w:rPr>
                <w:lang w:eastAsia="en-US"/>
              </w:rPr>
              <w:t>0922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34AE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CECE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89510" w14:textId="77777777" w:rsidR="004335ED" w:rsidRPr="00DD6CFB" w:rsidRDefault="004335ED" w:rsidP="000D75B4">
            <w:pPr>
              <w:pStyle w:val="TAL"/>
              <w:rPr>
                <w:lang w:eastAsia="en-US"/>
              </w:rPr>
            </w:pPr>
            <w:r w:rsidRPr="00DD6CFB">
              <w:rPr>
                <w:lang w:eastAsia="en-US"/>
              </w:rPr>
              <w:t>Introduction of test frequencies for NR CA configuration CA_n258D to CA_n258F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B3D10" w14:textId="77777777" w:rsidR="004335ED" w:rsidRPr="00DD6CFB" w:rsidRDefault="004335ED" w:rsidP="000D75B4">
            <w:pPr>
              <w:pStyle w:val="TAL"/>
              <w:rPr>
                <w:lang w:eastAsia="en-US"/>
              </w:rPr>
            </w:pPr>
            <w:r w:rsidRPr="00DD6CFB">
              <w:rPr>
                <w:lang w:eastAsia="en-US"/>
              </w:rPr>
              <w:t>16.1.0</w:t>
            </w:r>
          </w:p>
        </w:tc>
      </w:tr>
      <w:tr w:rsidR="004335ED" w:rsidRPr="0031204F" w14:paraId="62D4B8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B140EF"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14C68D"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1CBC5" w14:textId="77777777" w:rsidR="004335ED" w:rsidRPr="00DD6CFB" w:rsidRDefault="004335ED" w:rsidP="000D75B4">
            <w:pPr>
              <w:pStyle w:val="TAL"/>
              <w:rPr>
                <w:lang w:eastAsia="en-US"/>
              </w:rPr>
            </w:pPr>
            <w:r w:rsidRPr="00DD6CFB">
              <w:rPr>
                <w:lang w:eastAsia="en-US"/>
              </w:rPr>
              <w:t>R5-196874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2EF0E" w14:textId="77777777" w:rsidR="004335ED" w:rsidRPr="00DD6CFB" w:rsidRDefault="004335ED" w:rsidP="000D75B4">
            <w:pPr>
              <w:pStyle w:val="TAL"/>
              <w:rPr>
                <w:lang w:eastAsia="en-US"/>
              </w:rPr>
            </w:pPr>
            <w:r w:rsidRPr="00DD6CFB">
              <w:rPr>
                <w:lang w:eastAsia="en-US"/>
              </w:rPr>
              <w:t>0923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99F2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CC9A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0138F" w14:textId="77777777" w:rsidR="004335ED" w:rsidRPr="00DD6CFB" w:rsidRDefault="004335ED" w:rsidP="000D75B4">
            <w:pPr>
              <w:pStyle w:val="TAL"/>
              <w:rPr>
                <w:lang w:eastAsia="en-US"/>
              </w:rPr>
            </w:pPr>
            <w:r w:rsidRPr="00DD6CFB">
              <w:rPr>
                <w:lang w:eastAsia="en-US"/>
              </w:rPr>
              <w:t>Introduction of test frequencies for NR CA configuration CA_n260D to CA_n260F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B2845" w14:textId="77777777" w:rsidR="004335ED" w:rsidRPr="00DD6CFB" w:rsidRDefault="004335ED" w:rsidP="000D75B4">
            <w:pPr>
              <w:pStyle w:val="TAL"/>
              <w:rPr>
                <w:lang w:eastAsia="en-US"/>
              </w:rPr>
            </w:pPr>
            <w:r w:rsidRPr="00DD6CFB">
              <w:rPr>
                <w:lang w:eastAsia="en-US"/>
              </w:rPr>
              <w:t>16.1.0</w:t>
            </w:r>
          </w:p>
        </w:tc>
      </w:tr>
      <w:tr w:rsidR="004335ED" w:rsidRPr="0031204F" w14:paraId="2550F6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AF6EFE"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1B3E9"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9F9683" w14:textId="77777777" w:rsidR="004335ED" w:rsidRPr="00DD6CFB" w:rsidRDefault="004335ED" w:rsidP="000D75B4">
            <w:pPr>
              <w:pStyle w:val="TAL"/>
              <w:rPr>
                <w:lang w:eastAsia="en-US"/>
              </w:rPr>
            </w:pPr>
            <w:r w:rsidRPr="00DD6CFB">
              <w:rPr>
                <w:lang w:eastAsia="en-US"/>
              </w:rPr>
              <w:t>R5-196875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DE128" w14:textId="77777777" w:rsidR="004335ED" w:rsidRPr="00DD6CFB" w:rsidRDefault="004335ED" w:rsidP="000D75B4">
            <w:pPr>
              <w:pStyle w:val="TAL"/>
              <w:rPr>
                <w:lang w:eastAsia="en-US"/>
              </w:rPr>
            </w:pPr>
            <w:r w:rsidRPr="00DD6CFB">
              <w:rPr>
                <w:lang w:eastAsia="en-US"/>
              </w:rPr>
              <w:t>0924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936C8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B795A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5A00E" w14:textId="77777777" w:rsidR="004335ED" w:rsidRPr="00DD6CFB" w:rsidRDefault="004335ED" w:rsidP="000D75B4">
            <w:pPr>
              <w:pStyle w:val="TAL"/>
              <w:rPr>
                <w:lang w:eastAsia="en-US"/>
              </w:rPr>
            </w:pPr>
            <w:r w:rsidRPr="00DD6CFB">
              <w:rPr>
                <w:lang w:eastAsia="en-US"/>
              </w:rPr>
              <w:t>Introduction of test frequencies for NR CA configuration CA_n260O to CA_n260Q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A183F" w14:textId="77777777" w:rsidR="004335ED" w:rsidRPr="00DD6CFB" w:rsidRDefault="004335ED" w:rsidP="000D75B4">
            <w:pPr>
              <w:pStyle w:val="TAL"/>
              <w:rPr>
                <w:lang w:eastAsia="en-US"/>
              </w:rPr>
            </w:pPr>
            <w:r w:rsidRPr="00DD6CFB">
              <w:rPr>
                <w:lang w:eastAsia="en-US"/>
              </w:rPr>
              <w:t>16.1.0</w:t>
            </w:r>
          </w:p>
        </w:tc>
      </w:tr>
      <w:tr w:rsidR="004335ED" w:rsidRPr="0031204F" w14:paraId="62B1B47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10C032"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A00A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6D863" w14:textId="77777777" w:rsidR="004335ED" w:rsidRPr="00DD6CFB" w:rsidRDefault="004335ED" w:rsidP="000D75B4">
            <w:pPr>
              <w:pStyle w:val="TAL"/>
              <w:rPr>
                <w:lang w:eastAsia="en-US"/>
              </w:rPr>
            </w:pPr>
            <w:r w:rsidRPr="00DD6CFB">
              <w:rPr>
                <w:lang w:eastAsia="en-US"/>
              </w:rPr>
              <w:t>R5-196942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14C6" w14:textId="77777777" w:rsidR="004335ED" w:rsidRPr="00DD6CFB" w:rsidRDefault="004335ED" w:rsidP="000D75B4">
            <w:pPr>
              <w:pStyle w:val="TAL"/>
              <w:rPr>
                <w:lang w:eastAsia="en-US"/>
              </w:rPr>
            </w:pPr>
            <w:r w:rsidRPr="00DD6CFB">
              <w:rPr>
                <w:lang w:eastAsia="en-US"/>
              </w:rPr>
              <w:t>0927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11BC5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73D36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15F20" w14:textId="77777777" w:rsidR="004335ED" w:rsidRPr="00DD6CFB" w:rsidRDefault="004335ED" w:rsidP="000D75B4">
            <w:pPr>
              <w:pStyle w:val="TAL"/>
              <w:rPr>
                <w:lang w:eastAsia="en-US"/>
              </w:rPr>
            </w:pPr>
            <w:r w:rsidRPr="00DD6CFB">
              <w:rPr>
                <w:lang w:eastAsia="en-US"/>
              </w:rPr>
              <w:t>Correction of clause 2 and 4.3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B0027" w14:textId="77777777" w:rsidR="004335ED" w:rsidRPr="00DD6CFB" w:rsidRDefault="004335ED" w:rsidP="000D75B4">
            <w:pPr>
              <w:pStyle w:val="TAL"/>
              <w:rPr>
                <w:lang w:eastAsia="en-US"/>
              </w:rPr>
            </w:pPr>
            <w:r w:rsidRPr="00DD6CFB">
              <w:rPr>
                <w:lang w:eastAsia="en-US"/>
              </w:rPr>
              <w:t>16.1.0</w:t>
            </w:r>
          </w:p>
        </w:tc>
      </w:tr>
      <w:tr w:rsidR="004335ED" w:rsidRPr="0031204F" w14:paraId="1CCB1B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65A421"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5670D7"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339C54" w14:textId="77777777" w:rsidR="004335ED" w:rsidRPr="00DD6CFB" w:rsidRDefault="004335ED" w:rsidP="000D75B4">
            <w:pPr>
              <w:pStyle w:val="TAL"/>
              <w:rPr>
                <w:lang w:eastAsia="en-US"/>
              </w:rPr>
            </w:pPr>
            <w:r w:rsidRPr="00DD6CFB">
              <w:rPr>
                <w:lang w:eastAsia="en-US"/>
              </w:rPr>
              <w:t>R5-196980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13381" w14:textId="77777777" w:rsidR="004335ED" w:rsidRPr="00DD6CFB" w:rsidRDefault="004335ED" w:rsidP="000D75B4">
            <w:pPr>
              <w:pStyle w:val="TAL"/>
              <w:rPr>
                <w:lang w:eastAsia="en-US"/>
              </w:rPr>
            </w:pPr>
            <w:r w:rsidRPr="00DD6CFB">
              <w:rPr>
                <w:lang w:eastAsia="en-US"/>
              </w:rPr>
              <w:t>0786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1D8C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85CF9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7A8FE7" w14:textId="77777777" w:rsidR="004335ED" w:rsidRPr="00DD6CFB" w:rsidRDefault="004335ED" w:rsidP="000D75B4">
            <w:pPr>
              <w:pStyle w:val="TAL"/>
              <w:rPr>
                <w:lang w:eastAsia="en-US"/>
              </w:rPr>
            </w:pPr>
            <w:r w:rsidRPr="00DD6CFB">
              <w:rPr>
                <w:lang w:eastAsia="en-US"/>
              </w:rPr>
              <w:t>Using generic procedure for IMS registration to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F70E7" w14:textId="77777777" w:rsidR="004335ED" w:rsidRPr="00DD6CFB" w:rsidRDefault="004335ED" w:rsidP="000D75B4">
            <w:pPr>
              <w:pStyle w:val="TAL"/>
              <w:rPr>
                <w:lang w:eastAsia="en-US"/>
              </w:rPr>
            </w:pPr>
            <w:r w:rsidRPr="00DD6CFB">
              <w:rPr>
                <w:lang w:eastAsia="en-US"/>
              </w:rPr>
              <w:t>16.1.0</w:t>
            </w:r>
          </w:p>
        </w:tc>
      </w:tr>
      <w:tr w:rsidR="004335ED" w:rsidRPr="0031204F" w14:paraId="40D19CC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EC843B"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999205"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838156" w14:textId="77777777" w:rsidR="004335ED" w:rsidRPr="00DD6CFB" w:rsidRDefault="004335ED" w:rsidP="000D75B4">
            <w:pPr>
              <w:pStyle w:val="TAL"/>
              <w:rPr>
                <w:lang w:eastAsia="en-US"/>
              </w:rPr>
            </w:pPr>
            <w:r w:rsidRPr="00DD6CFB">
              <w:rPr>
                <w:lang w:eastAsia="en-US"/>
              </w:rPr>
              <w:t>R5-196981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5B0F0" w14:textId="77777777" w:rsidR="004335ED" w:rsidRPr="00DD6CFB" w:rsidRDefault="004335ED" w:rsidP="000D75B4">
            <w:pPr>
              <w:pStyle w:val="TAL"/>
              <w:rPr>
                <w:lang w:eastAsia="en-US"/>
              </w:rPr>
            </w:pPr>
            <w:r w:rsidRPr="00DD6CFB">
              <w:rPr>
                <w:lang w:eastAsia="en-US"/>
              </w:rPr>
              <w:t>0788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61A1D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8B310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433DB" w14:textId="77777777" w:rsidR="004335ED" w:rsidRPr="00DD6CFB" w:rsidRDefault="004335ED" w:rsidP="000D75B4">
            <w:pPr>
              <w:pStyle w:val="TAL"/>
              <w:rPr>
                <w:lang w:eastAsia="en-US"/>
              </w:rPr>
            </w:pPr>
            <w:r w:rsidRPr="00DD6CFB">
              <w:rPr>
                <w:lang w:eastAsia="en-US"/>
              </w:rPr>
              <w:t>Update of SIB2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62476" w14:textId="77777777" w:rsidR="004335ED" w:rsidRPr="00DD6CFB" w:rsidRDefault="004335ED" w:rsidP="000D75B4">
            <w:pPr>
              <w:pStyle w:val="TAL"/>
              <w:rPr>
                <w:lang w:eastAsia="en-US"/>
              </w:rPr>
            </w:pPr>
            <w:r w:rsidRPr="00DD6CFB">
              <w:rPr>
                <w:lang w:eastAsia="en-US"/>
              </w:rPr>
              <w:t>16.1.0</w:t>
            </w:r>
          </w:p>
        </w:tc>
      </w:tr>
      <w:tr w:rsidR="004335ED" w:rsidRPr="0031204F" w14:paraId="7DE8FD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787D4C"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A1E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2E0358" w14:textId="77777777" w:rsidR="004335ED" w:rsidRPr="00DD6CFB" w:rsidRDefault="004335ED" w:rsidP="000D75B4">
            <w:pPr>
              <w:pStyle w:val="TAL"/>
              <w:rPr>
                <w:lang w:eastAsia="en-US"/>
              </w:rPr>
            </w:pPr>
            <w:r w:rsidRPr="00DD6CFB">
              <w:rPr>
                <w:lang w:eastAsia="en-US"/>
              </w:rPr>
              <w:t>R5-196982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E8D6" w14:textId="77777777" w:rsidR="004335ED" w:rsidRPr="00DD6CFB" w:rsidRDefault="004335ED" w:rsidP="000D75B4">
            <w:pPr>
              <w:pStyle w:val="TAL"/>
              <w:rPr>
                <w:lang w:eastAsia="en-US"/>
              </w:rPr>
            </w:pPr>
            <w:r w:rsidRPr="00DD6CFB">
              <w:rPr>
                <w:lang w:eastAsia="en-US"/>
              </w:rPr>
              <w:t>0790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B377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BC261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D902C" w14:textId="77777777" w:rsidR="004335ED" w:rsidRPr="00DD6CFB" w:rsidRDefault="004335ED" w:rsidP="000D75B4">
            <w:pPr>
              <w:pStyle w:val="TAL"/>
              <w:rPr>
                <w:lang w:eastAsia="en-US"/>
              </w:rPr>
            </w:pPr>
            <w:r w:rsidRPr="00DD6CFB">
              <w:rPr>
                <w:lang w:eastAsia="en-US"/>
              </w:rPr>
              <w:t>Update of SIB5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0F022" w14:textId="77777777" w:rsidR="004335ED" w:rsidRPr="00DD6CFB" w:rsidRDefault="004335ED" w:rsidP="000D75B4">
            <w:pPr>
              <w:pStyle w:val="TAL"/>
              <w:rPr>
                <w:lang w:eastAsia="en-US"/>
              </w:rPr>
            </w:pPr>
            <w:r w:rsidRPr="00DD6CFB">
              <w:rPr>
                <w:lang w:eastAsia="en-US"/>
              </w:rPr>
              <w:t>16.1.0</w:t>
            </w:r>
          </w:p>
        </w:tc>
      </w:tr>
      <w:tr w:rsidR="004335ED" w:rsidRPr="0031204F" w14:paraId="76C7CE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5102D7"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E6E3EC"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C2AB47" w14:textId="77777777" w:rsidR="004335ED" w:rsidRPr="00DD6CFB" w:rsidRDefault="004335ED" w:rsidP="000D75B4">
            <w:pPr>
              <w:pStyle w:val="TAL"/>
              <w:rPr>
                <w:lang w:eastAsia="en-US"/>
              </w:rPr>
            </w:pPr>
            <w:r w:rsidRPr="00DD6CFB">
              <w:rPr>
                <w:lang w:eastAsia="en-US"/>
              </w:rPr>
              <w:t>R5-196984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94C3" w14:textId="77777777" w:rsidR="004335ED" w:rsidRPr="00DD6CFB" w:rsidRDefault="004335ED" w:rsidP="000D75B4">
            <w:pPr>
              <w:pStyle w:val="TAL"/>
              <w:rPr>
                <w:lang w:eastAsia="en-US"/>
              </w:rPr>
            </w:pPr>
            <w:r w:rsidRPr="00DD6CFB">
              <w:rPr>
                <w:lang w:eastAsia="en-US"/>
              </w:rPr>
              <w:t>0792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24F21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68B3A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FD558" w14:textId="77777777" w:rsidR="004335ED" w:rsidRPr="00DD6CFB" w:rsidRDefault="004335ED" w:rsidP="000D75B4">
            <w:pPr>
              <w:pStyle w:val="TAL"/>
              <w:rPr>
                <w:lang w:eastAsia="en-US"/>
              </w:rPr>
            </w:pPr>
            <w:r w:rsidRPr="00DD6CFB">
              <w:rPr>
                <w:lang w:eastAsia="en-US"/>
              </w:rPr>
              <w:t>Update of frequency definition for Inter-RAT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711A" w14:textId="77777777" w:rsidR="004335ED" w:rsidRPr="00DD6CFB" w:rsidRDefault="004335ED" w:rsidP="000D75B4">
            <w:pPr>
              <w:pStyle w:val="TAL"/>
              <w:rPr>
                <w:lang w:eastAsia="en-US"/>
              </w:rPr>
            </w:pPr>
            <w:r w:rsidRPr="00DD6CFB">
              <w:rPr>
                <w:lang w:eastAsia="en-US"/>
              </w:rPr>
              <w:t>16.1.0</w:t>
            </w:r>
          </w:p>
        </w:tc>
      </w:tr>
      <w:tr w:rsidR="004335ED" w:rsidRPr="0031204F" w14:paraId="0095FD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39DB16"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96C4B7"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585A2" w14:textId="77777777" w:rsidR="004335ED" w:rsidRPr="00DD6CFB" w:rsidRDefault="004335ED" w:rsidP="000D75B4">
            <w:pPr>
              <w:pStyle w:val="TAL"/>
              <w:rPr>
                <w:lang w:eastAsia="en-US"/>
              </w:rPr>
            </w:pPr>
            <w:r w:rsidRPr="00DD6CFB">
              <w:rPr>
                <w:lang w:eastAsia="en-US"/>
              </w:rPr>
              <w:t>R5-196985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E479EE" w14:textId="77777777" w:rsidR="004335ED" w:rsidRPr="00DD6CFB" w:rsidRDefault="004335ED" w:rsidP="000D75B4">
            <w:pPr>
              <w:pStyle w:val="TAL"/>
              <w:rPr>
                <w:lang w:eastAsia="en-US"/>
              </w:rPr>
            </w:pPr>
            <w:r w:rsidRPr="00DD6CFB">
              <w:rPr>
                <w:lang w:eastAsia="en-US"/>
              </w:rPr>
              <w:t>0793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2696B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71FDD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3325D" w14:textId="77777777" w:rsidR="004335ED" w:rsidRPr="00DD6CFB" w:rsidRDefault="004335ED" w:rsidP="000D75B4">
            <w:pPr>
              <w:pStyle w:val="TAL"/>
              <w:rPr>
                <w:lang w:eastAsia="en-US"/>
              </w:rPr>
            </w:pPr>
            <w:r w:rsidRPr="00DD6CFB">
              <w:rPr>
                <w:lang w:eastAsia="en-US"/>
              </w:rPr>
              <w:t>Update IE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E1CB" w14:textId="77777777" w:rsidR="004335ED" w:rsidRPr="00DD6CFB" w:rsidRDefault="004335ED" w:rsidP="000D75B4">
            <w:pPr>
              <w:pStyle w:val="TAL"/>
              <w:rPr>
                <w:lang w:eastAsia="en-US"/>
              </w:rPr>
            </w:pPr>
            <w:r w:rsidRPr="00DD6CFB">
              <w:rPr>
                <w:lang w:eastAsia="en-US"/>
              </w:rPr>
              <w:t>16.1.0</w:t>
            </w:r>
          </w:p>
        </w:tc>
      </w:tr>
      <w:tr w:rsidR="004335ED" w:rsidRPr="0031204F" w14:paraId="101966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1ABFA3"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367BC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36482F" w14:textId="77777777" w:rsidR="004335ED" w:rsidRPr="00DD6CFB" w:rsidRDefault="004335ED" w:rsidP="000D75B4">
            <w:pPr>
              <w:pStyle w:val="TAL"/>
              <w:rPr>
                <w:lang w:eastAsia="en-US"/>
              </w:rPr>
            </w:pPr>
            <w:r w:rsidRPr="00DD6CFB">
              <w:rPr>
                <w:lang w:eastAsia="en-US"/>
              </w:rPr>
              <w:t>R5-196986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038B" w14:textId="77777777" w:rsidR="004335ED" w:rsidRPr="00DD6CFB" w:rsidRDefault="004335ED" w:rsidP="000D75B4">
            <w:pPr>
              <w:pStyle w:val="TAL"/>
              <w:rPr>
                <w:lang w:eastAsia="en-US"/>
              </w:rPr>
            </w:pPr>
            <w:r w:rsidRPr="00DD6CFB">
              <w:rPr>
                <w:lang w:eastAsia="en-US"/>
              </w:rPr>
              <w:t>0858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0EED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F7BE5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4E02B2" w14:textId="77777777" w:rsidR="004335ED" w:rsidRPr="00DD6CFB" w:rsidRDefault="004335ED" w:rsidP="000D75B4">
            <w:pPr>
              <w:pStyle w:val="TAL"/>
              <w:rPr>
                <w:lang w:eastAsia="en-US"/>
              </w:rPr>
            </w:pPr>
            <w:r w:rsidRPr="00DD6CFB">
              <w:rPr>
                <w:lang w:eastAsia="en-US"/>
              </w:rPr>
              <w:t>Update MIB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A4080" w14:textId="77777777" w:rsidR="004335ED" w:rsidRPr="00DD6CFB" w:rsidRDefault="004335ED" w:rsidP="000D75B4">
            <w:pPr>
              <w:pStyle w:val="TAL"/>
              <w:rPr>
                <w:lang w:eastAsia="en-US"/>
              </w:rPr>
            </w:pPr>
            <w:r w:rsidRPr="00DD6CFB">
              <w:rPr>
                <w:lang w:eastAsia="en-US"/>
              </w:rPr>
              <w:t>16.1.0</w:t>
            </w:r>
          </w:p>
        </w:tc>
      </w:tr>
      <w:tr w:rsidR="004335ED" w:rsidRPr="0031204F" w14:paraId="3C6D12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7F6F29"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D8461E"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6DF04" w14:textId="77777777" w:rsidR="004335ED" w:rsidRPr="00DD6CFB" w:rsidRDefault="004335ED" w:rsidP="000D75B4">
            <w:pPr>
              <w:pStyle w:val="TAL"/>
              <w:rPr>
                <w:lang w:eastAsia="en-US"/>
              </w:rPr>
            </w:pPr>
            <w:r w:rsidRPr="00DD6CFB">
              <w:rPr>
                <w:lang w:eastAsia="en-US"/>
              </w:rPr>
              <w:t>R5-196987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6686E" w14:textId="77777777" w:rsidR="004335ED" w:rsidRPr="00DD6CFB" w:rsidRDefault="004335ED" w:rsidP="000D75B4">
            <w:pPr>
              <w:pStyle w:val="TAL"/>
              <w:rPr>
                <w:lang w:eastAsia="en-US"/>
              </w:rPr>
            </w:pPr>
            <w:r w:rsidRPr="00DD6CFB">
              <w:rPr>
                <w:lang w:eastAsia="en-US"/>
              </w:rPr>
              <w:t>0865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0124D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EF46F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32D8E" w14:textId="77777777" w:rsidR="004335ED" w:rsidRPr="00DD6CFB" w:rsidRDefault="004335ED" w:rsidP="000D75B4">
            <w:pPr>
              <w:pStyle w:val="TAL"/>
              <w:rPr>
                <w:lang w:eastAsia="en-US"/>
              </w:rPr>
            </w:pPr>
            <w:r w:rsidRPr="00DD6CFB">
              <w:rPr>
                <w:lang w:eastAsia="en-US"/>
              </w:rPr>
              <w:t>Update chapter 4.5.4 RRC_CONNECTED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76BBD" w14:textId="77777777" w:rsidR="004335ED" w:rsidRPr="00DD6CFB" w:rsidRDefault="004335ED" w:rsidP="000D75B4">
            <w:pPr>
              <w:pStyle w:val="TAL"/>
              <w:rPr>
                <w:lang w:eastAsia="en-US"/>
              </w:rPr>
            </w:pPr>
            <w:r w:rsidRPr="00DD6CFB">
              <w:rPr>
                <w:lang w:eastAsia="en-US"/>
              </w:rPr>
              <w:t>16.1.0</w:t>
            </w:r>
          </w:p>
        </w:tc>
      </w:tr>
      <w:tr w:rsidR="004335ED" w:rsidRPr="0031204F" w14:paraId="2B358D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701309"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971FBA"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A90C25" w14:textId="77777777" w:rsidR="004335ED" w:rsidRPr="00DD6CFB" w:rsidRDefault="004335ED" w:rsidP="000D75B4">
            <w:pPr>
              <w:pStyle w:val="TAL"/>
              <w:rPr>
                <w:lang w:eastAsia="en-US"/>
              </w:rPr>
            </w:pPr>
            <w:r w:rsidRPr="00DD6CFB">
              <w:rPr>
                <w:lang w:eastAsia="en-US"/>
              </w:rPr>
              <w:t>R5-196988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3BEA9" w14:textId="77777777" w:rsidR="004335ED" w:rsidRPr="00DD6CFB" w:rsidRDefault="004335ED" w:rsidP="000D75B4">
            <w:pPr>
              <w:pStyle w:val="TAL"/>
              <w:rPr>
                <w:lang w:eastAsia="en-US"/>
              </w:rPr>
            </w:pPr>
            <w:r w:rsidRPr="00DD6CFB">
              <w:rPr>
                <w:lang w:eastAsia="en-US"/>
              </w:rPr>
              <w:t>0831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F61D5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D0FC3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9566A" w14:textId="77777777" w:rsidR="004335ED" w:rsidRPr="00DD6CFB" w:rsidRDefault="004335ED" w:rsidP="000D75B4">
            <w:pPr>
              <w:pStyle w:val="TAL"/>
              <w:rPr>
                <w:lang w:eastAsia="en-US"/>
              </w:rPr>
            </w:pPr>
            <w:r w:rsidRPr="00DD6CFB">
              <w:rPr>
                <w:lang w:eastAsia="en-US"/>
              </w:rPr>
              <w:t xml:space="preserve">Addition of IE </w:t>
            </w:r>
            <w:proofErr w:type="spellStart"/>
            <w:r w:rsidRPr="00DD6CFB">
              <w:rPr>
                <w:lang w:eastAsia="en-US"/>
              </w:rPr>
              <w:t>MasterKeyUpdate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4DCC1" w14:textId="77777777" w:rsidR="004335ED" w:rsidRPr="00DD6CFB" w:rsidRDefault="004335ED" w:rsidP="000D75B4">
            <w:pPr>
              <w:pStyle w:val="TAL"/>
              <w:rPr>
                <w:lang w:eastAsia="en-US"/>
              </w:rPr>
            </w:pPr>
            <w:r w:rsidRPr="00DD6CFB">
              <w:rPr>
                <w:lang w:eastAsia="en-US"/>
              </w:rPr>
              <w:t>16.1.0</w:t>
            </w:r>
          </w:p>
        </w:tc>
      </w:tr>
      <w:tr w:rsidR="004335ED" w:rsidRPr="0031204F" w14:paraId="252ED6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726EF1"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16E74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B2319A" w14:textId="77777777" w:rsidR="004335ED" w:rsidRPr="00DD6CFB" w:rsidRDefault="004335ED" w:rsidP="000D75B4">
            <w:pPr>
              <w:pStyle w:val="TAL"/>
              <w:rPr>
                <w:lang w:eastAsia="en-US"/>
              </w:rPr>
            </w:pPr>
            <w:r w:rsidRPr="00DD6CFB">
              <w:rPr>
                <w:lang w:eastAsia="en-US"/>
              </w:rPr>
              <w:t>R5-196990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5D95B" w14:textId="77777777" w:rsidR="004335ED" w:rsidRPr="00DD6CFB" w:rsidRDefault="004335ED" w:rsidP="000D75B4">
            <w:pPr>
              <w:pStyle w:val="TAL"/>
              <w:rPr>
                <w:lang w:eastAsia="en-US"/>
              </w:rPr>
            </w:pPr>
            <w:r w:rsidRPr="00DD6CFB">
              <w:rPr>
                <w:lang w:eastAsia="en-US"/>
              </w:rPr>
              <w:t>0833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0596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42294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70587" w14:textId="77777777" w:rsidR="004335ED" w:rsidRPr="00DD6CFB" w:rsidRDefault="004335ED" w:rsidP="000D75B4">
            <w:pPr>
              <w:pStyle w:val="TAL"/>
              <w:rPr>
                <w:lang w:eastAsia="en-US"/>
              </w:rPr>
            </w:pPr>
            <w:r w:rsidRPr="00DD6CFB">
              <w:rPr>
                <w:lang w:eastAsia="en-US"/>
              </w:rPr>
              <w:t>USIM Configuration for Signalling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BD95E" w14:textId="77777777" w:rsidR="004335ED" w:rsidRPr="00DD6CFB" w:rsidRDefault="004335ED" w:rsidP="000D75B4">
            <w:pPr>
              <w:pStyle w:val="TAL"/>
              <w:rPr>
                <w:lang w:eastAsia="en-US"/>
              </w:rPr>
            </w:pPr>
            <w:r w:rsidRPr="00DD6CFB">
              <w:rPr>
                <w:lang w:eastAsia="en-US"/>
              </w:rPr>
              <w:t>16.1.0</w:t>
            </w:r>
          </w:p>
        </w:tc>
      </w:tr>
      <w:tr w:rsidR="004335ED" w:rsidRPr="0031204F" w14:paraId="3C17F0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E2D1A8"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91D705"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2D579" w14:textId="77777777" w:rsidR="004335ED" w:rsidRPr="00DD6CFB" w:rsidRDefault="004335ED" w:rsidP="000D75B4">
            <w:pPr>
              <w:pStyle w:val="TAL"/>
              <w:rPr>
                <w:lang w:eastAsia="en-US"/>
              </w:rPr>
            </w:pPr>
            <w:r w:rsidRPr="00DD6CFB">
              <w:rPr>
                <w:lang w:eastAsia="en-US"/>
              </w:rPr>
              <w:t>R5-196991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46A0F" w14:textId="77777777" w:rsidR="004335ED" w:rsidRPr="00DD6CFB" w:rsidRDefault="004335ED" w:rsidP="000D75B4">
            <w:pPr>
              <w:pStyle w:val="TAL"/>
              <w:rPr>
                <w:lang w:eastAsia="en-US"/>
              </w:rPr>
            </w:pPr>
            <w:r w:rsidRPr="00DD6CFB">
              <w:rPr>
                <w:lang w:eastAsia="en-US"/>
              </w:rPr>
              <w:t>0835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9598E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173BB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9DF79" w14:textId="77777777" w:rsidR="004335ED" w:rsidRPr="00DD6CFB" w:rsidRDefault="004335ED" w:rsidP="000D75B4">
            <w:pPr>
              <w:pStyle w:val="TAL"/>
              <w:rPr>
                <w:lang w:eastAsia="en-US"/>
              </w:rPr>
            </w:pPr>
            <w:r w:rsidRPr="00DD6CFB">
              <w:rPr>
                <w:lang w:eastAsia="en-US"/>
              </w:rPr>
              <w:t>Correction to SIG OTA UE Orientation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F0D8F" w14:textId="77777777" w:rsidR="004335ED" w:rsidRPr="00DD6CFB" w:rsidRDefault="004335ED" w:rsidP="000D75B4">
            <w:pPr>
              <w:pStyle w:val="TAL"/>
              <w:rPr>
                <w:lang w:eastAsia="en-US"/>
              </w:rPr>
            </w:pPr>
            <w:r w:rsidRPr="00DD6CFB">
              <w:rPr>
                <w:lang w:eastAsia="en-US"/>
              </w:rPr>
              <w:t>16.1.0</w:t>
            </w:r>
          </w:p>
        </w:tc>
      </w:tr>
      <w:tr w:rsidR="004335ED" w:rsidRPr="0031204F" w14:paraId="041ED2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6AB381"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754D89"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C2304" w14:textId="77777777" w:rsidR="004335ED" w:rsidRPr="00DD6CFB" w:rsidRDefault="004335ED" w:rsidP="000D75B4">
            <w:pPr>
              <w:pStyle w:val="TAL"/>
              <w:rPr>
                <w:lang w:eastAsia="en-US"/>
              </w:rPr>
            </w:pPr>
            <w:r w:rsidRPr="00DD6CFB">
              <w:rPr>
                <w:lang w:eastAsia="en-US"/>
              </w:rPr>
              <w:t>R5-196992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8044F" w14:textId="77777777" w:rsidR="004335ED" w:rsidRPr="00DD6CFB" w:rsidRDefault="004335ED" w:rsidP="000D75B4">
            <w:pPr>
              <w:pStyle w:val="TAL"/>
              <w:rPr>
                <w:lang w:eastAsia="en-US"/>
              </w:rPr>
            </w:pPr>
            <w:r w:rsidRPr="00DD6CFB">
              <w:rPr>
                <w:lang w:eastAsia="en-US"/>
              </w:rPr>
              <w:t>0878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9FDF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1A65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874E7B" w14:textId="77777777" w:rsidR="004335ED" w:rsidRPr="00DD6CFB" w:rsidRDefault="004335ED" w:rsidP="000D75B4">
            <w:pPr>
              <w:pStyle w:val="TAL"/>
              <w:rPr>
                <w:lang w:eastAsia="en-US"/>
              </w:rPr>
            </w:pPr>
            <w:r w:rsidRPr="00DD6CFB">
              <w:rPr>
                <w:lang w:eastAsia="en-US"/>
              </w:rPr>
              <w:t>Addition of New Test Procedure - Response\No response to Paging for 5GC NAS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A91F9" w14:textId="77777777" w:rsidR="004335ED" w:rsidRPr="00DD6CFB" w:rsidRDefault="004335ED" w:rsidP="000D75B4">
            <w:pPr>
              <w:pStyle w:val="TAL"/>
              <w:rPr>
                <w:lang w:eastAsia="en-US"/>
              </w:rPr>
            </w:pPr>
            <w:r w:rsidRPr="00DD6CFB">
              <w:rPr>
                <w:lang w:eastAsia="en-US"/>
              </w:rPr>
              <w:t>16.1.0</w:t>
            </w:r>
          </w:p>
        </w:tc>
      </w:tr>
      <w:tr w:rsidR="004335ED" w:rsidRPr="0031204F" w14:paraId="126D38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6BA970"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4FFA31"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3DEEBD" w14:textId="77777777" w:rsidR="004335ED" w:rsidRPr="00DD6CFB" w:rsidRDefault="004335ED" w:rsidP="000D75B4">
            <w:pPr>
              <w:pStyle w:val="TAL"/>
              <w:rPr>
                <w:lang w:eastAsia="en-US"/>
              </w:rPr>
            </w:pPr>
            <w:r w:rsidRPr="00DD6CFB">
              <w:rPr>
                <w:lang w:eastAsia="en-US"/>
              </w:rPr>
              <w:t>R5-196994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C8056" w14:textId="77777777" w:rsidR="004335ED" w:rsidRPr="00DD6CFB" w:rsidRDefault="004335ED" w:rsidP="000D75B4">
            <w:pPr>
              <w:pStyle w:val="TAL"/>
              <w:rPr>
                <w:lang w:eastAsia="en-US"/>
              </w:rPr>
            </w:pPr>
            <w:r w:rsidRPr="00DD6CFB">
              <w:rPr>
                <w:lang w:eastAsia="en-US"/>
              </w:rPr>
              <w:t>0913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4152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3C053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18BA3" w14:textId="77777777" w:rsidR="004335ED" w:rsidRPr="00DD6CFB" w:rsidRDefault="004335ED" w:rsidP="000D75B4">
            <w:pPr>
              <w:pStyle w:val="TAL"/>
              <w:rPr>
                <w:lang w:eastAsia="en-US"/>
              </w:rPr>
            </w:pPr>
            <w:r w:rsidRPr="00DD6CFB">
              <w:rPr>
                <w:lang w:eastAsia="en-US"/>
              </w:rPr>
              <w:t>Update IE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6D8F0" w14:textId="77777777" w:rsidR="004335ED" w:rsidRPr="00DD6CFB" w:rsidRDefault="004335ED" w:rsidP="000D75B4">
            <w:pPr>
              <w:pStyle w:val="TAL"/>
              <w:rPr>
                <w:lang w:eastAsia="en-US"/>
              </w:rPr>
            </w:pPr>
            <w:r w:rsidRPr="00DD6CFB">
              <w:rPr>
                <w:lang w:eastAsia="en-US"/>
              </w:rPr>
              <w:t>16.1.0</w:t>
            </w:r>
          </w:p>
        </w:tc>
      </w:tr>
      <w:tr w:rsidR="004335ED" w:rsidRPr="0031204F" w14:paraId="451E14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10A051"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E2FCF9"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0FA31E" w14:textId="77777777" w:rsidR="004335ED" w:rsidRPr="00DD6CFB" w:rsidRDefault="004335ED" w:rsidP="000D75B4">
            <w:pPr>
              <w:pStyle w:val="TAL"/>
              <w:rPr>
                <w:lang w:eastAsia="en-US"/>
              </w:rPr>
            </w:pPr>
            <w:r w:rsidRPr="00DD6CFB">
              <w:rPr>
                <w:lang w:eastAsia="en-US"/>
              </w:rPr>
              <w:t>R5-196995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18B65" w14:textId="77777777" w:rsidR="004335ED" w:rsidRPr="00DD6CFB" w:rsidRDefault="004335ED" w:rsidP="000D75B4">
            <w:pPr>
              <w:pStyle w:val="TAL"/>
              <w:rPr>
                <w:lang w:eastAsia="en-US"/>
              </w:rPr>
            </w:pPr>
            <w:r w:rsidRPr="00DD6CFB">
              <w:rPr>
                <w:lang w:eastAsia="en-US"/>
              </w:rPr>
              <w:t>0910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7D5ED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ABF39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AD869B" w14:textId="77777777" w:rsidR="004335ED" w:rsidRPr="00DD6CFB" w:rsidRDefault="004335ED" w:rsidP="000D75B4">
            <w:pPr>
              <w:pStyle w:val="TAL"/>
              <w:rPr>
                <w:lang w:eastAsia="en-US"/>
              </w:rPr>
            </w:pPr>
            <w:r w:rsidRPr="00DD6CFB">
              <w:rPr>
                <w:lang w:eastAsia="en-US"/>
              </w:rPr>
              <w:t xml:space="preserve">Corrections to DCI_1_0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1C779" w14:textId="77777777" w:rsidR="004335ED" w:rsidRPr="00DD6CFB" w:rsidRDefault="004335ED" w:rsidP="000D75B4">
            <w:pPr>
              <w:pStyle w:val="TAL"/>
              <w:rPr>
                <w:lang w:eastAsia="en-US"/>
              </w:rPr>
            </w:pPr>
            <w:r w:rsidRPr="00DD6CFB">
              <w:rPr>
                <w:lang w:eastAsia="en-US"/>
              </w:rPr>
              <w:t>16.1.0</w:t>
            </w:r>
          </w:p>
        </w:tc>
      </w:tr>
      <w:tr w:rsidR="004335ED" w:rsidRPr="0031204F" w14:paraId="6C289D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FD68F3"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B0026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57FD63" w14:textId="77777777" w:rsidR="004335ED" w:rsidRPr="00DD6CFB" w:rsidRDefault="004335ED" w:rsidP="000D75B4">
            <w:pPr>
              <w:pStyle w:val="TAL"/>
              <w:rPr>
                <w:lang w:eastAsia="en-US"/>
              </w:rPr>
            </w:pPr>
            <w:r w:rsidRPr="00DD6CFB">
              <w:rPr>
                <w:lang w:eastAsia="en-US"/>
              </w:rPr>
              <w:t>R5-196996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070A5" w14:textId="77777777" w:rsidR="004335ED" w:rsidRPr="00DD6CFB" w:rsidRDefault="004335ED" w:rsidP="000D75B4">
            <w:pPr>
              <w:pStyle w:val="TAL"/>
              <w:rPr>
                <w:lang w:eastAsia="en-US"/>
              </w:rPr>
            </w:pPr>
            <w:r w:rsidRPr="00DD6CFB">
              <w:rPr>
                <w:lang w:eastAsia="en-US"/>
              </w:rPr>
              <w:t>0919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E2DD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00E73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33AF1" w14:textId="77777777" w:rsidR="004335ED" w:rsidRPr="00DD6CFB" w:rsidRDefault="004335ED" w:rsidP="000D75B4">
            <w:pPr>
              <w:pStyle w:val="TAL"/>
              <w:rPr>
                <w:lang w:eastAsia="en-US"/>
              </w:rPr>
            </w:pPr>
            <w:r w:rsidRPr="00DD6CFB">
              <w:rPr>
                <w:lang w:eastAsia="en-US"/>
              </w:rPr>
              <w:t>Updates to generic procedure using SERVICE REQUEST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90319" w14:textId="77777777" w:rsidR="004335ED" w:rsidRPr="00DD6CFB" w:rsidRDefault="004335ED" w:rsidP="000D75B4">
            <w:pPr>
              <w:pStyle w:val="TAL"/>
              <w:rPr>
                <w:lang w:eastAsia="en-US"/>
              </w:rPr>
            </w:pPr>
            <w:r w:rsidRPr="00DD6CFB">
              <w:rPr>
                <w:lang w:eastAsia="en-US"/>
              </w:rPr>
              <w:t>16.1.0</w:t>
            </w:r>
          </w:p>
        </w:tc>
      </w:tr>
      <w:tr w:rsidR="004335ED" w:rsidRPr="0031204F" w14:paraId="36D029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3D0192"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723998"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186A4A" w14:textId="77777777" w:rsidR="004335ED" w:rsidRPr="00DD6CFB" w:rsidRDefault="004335ED" w:rsidP="000D75B4">
            <w:pPr>
              <w:pStyle w:val="TAL"/>
              <w:rPr>
                <w:lang w:eastAsia="en-US"/>
              </w:rPr>
            </w:pPr>
            <w:r w:rsidRPr="00DD6CFB">
              <w:rPr>
                <w:lang w:eastAsia="en-US"/>
              </w:rPr>
              <w:t>R5-196997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26C35" w14:textId="77777777" w:rsidR="004335ED" w:rsidRPr="00DD6CFB" w:rsidRDefault="004335ED" w:rsidP="000D75B4">
            <w:pPr>
              <w:pStyle w:val="TAL"/>
              <w:rPr>
                <w:lang w:eastAsia="en-US"/>
              </w:rPr>
            </w:pPr>
            <w:r w:rsidRPr="00DD6CFB">
              <w:rPr>
                <w:lang w:eastAsia="en-US"/>
              </w:rPr>
              <w:t>0901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DE02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BC38A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D5BF93" w14:textId="77777777" w:rsidR="004335ED" w:rsidRPr="00DD6CFB" w:rsidRDefault="004335ED" w:rsidP="000D75B4">
            <w:pPr>
              <w:pStyle w:val="TAL"/>
              <w:rPr>
                <w:lang w:eastAsia="en-US"/>
              </w:rPr>
            </w:pPr>
            <w:r w:rsidRPr="00DD6CFB">
              <w:rPr>
                <w:lang w:eastAsia="en-US"/>
              </w:rPr>
              <w:t>Introduction of Test Procedure for IMS Emergency call establishment in 5GC NORMAL-SERVICE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335B4" w14:textId="77777777" w:rsidR="004335ED" w:rsidRPr="00DD6CFB" w:rsidRDefault="004335ED" w:rsidP="000D75B4">
            <w:pPr>
              <w:pStyle w:val="TAL"/>
              <w:rPr>
                <w:lang w:eastAsia="en-US"/>
              </w:rPr>
            </w:pPr>
            <w:r w:rsidRPr="00DD6CFB">
              <w:rPr>
                <w:lang w:eastAsia="en-US"/>
              </w:rPr>
              <w:t>16.1.0</w:t>
            </w:r>
          </w:p>
        </w:tc>
      </w:tr>
      <w:tr w:rsidR="004335ED" w:rsidRPr="0031204F" w14:paraId="7DF12F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CCA8C3"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733979"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0C1E2" w14:textId="77777777" w:rsidR="004335ED" w:rsidRPr="00DD6CFB" w:rsidRDefault="004335ED" w:rsidP="000D75B4">
            <w:pPr>
              <w:pStyle w:val="TAL"/>
              <w:rPr>
                <w:lang w:eastAsia="en-US"/>
              </w:rPr>
            </w:pPr>
            <w:r w:rsidRPr="00DD6CFB">
              <w:rPr>
                <w:lang w:eastAsia="en-US"/>
              </w:rPr>
              <w:t>R5-196998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AB64C" w14:textId="77777777" w:rsidR="004335ED" w:rsidRPr="00DD6CFB" w:rsidRDefault="004335ED" w:rsidP="000D75B4">
            <w:pPr>
              <w:pStyle w:val="TAL"/>
              <w:rPr>
                <w:lang w:eastAsia="en-US"/>
              </w:rPr>
            </w:pPr>
            <w:r w:rsidRPr="00DD6CFB">
              <w:rPr>
                <w:lang w:eastAsia="en-US"/>
              </w:rPr>
              <w:t>0903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C0481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B7DD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68961" w14:textId="77777777" w:rsidR="004335ED" w:rsidRPr="00DD6CFB" w:rsidRDefault="004335ED" w:rsidP="000D75B4">
            <w:pPr>
              <w:pStyle w:val="TAL"/>
              <w:rPr>
                <w:lang w:eastAsia="en-US"/>
              </w:rPr>
            </w:pPr>
            <w:r w:rsidRPr="00DD6CFB">
              <w:rPr>
                <w:lang w:eastAsia="en-US"/>
              </w:rPr>
              <w:t>Update of Test procedure for UE for Tracking area updating / Inter-system change from N1 mode to S1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10888" w14:textId="77777777" w:rsidR="004335ED" w:rsidRPr="00DD6CFB" w:rsidRDefault="004335ED" w:rsidP="000D75B4">
            <w:pPr>
              <w:pStyle w:val="TAL"/>
              <w:rPr>
                <w:lang w:eastAsia="en-US"/>
              </w:rPr>
            </w:pPr>
            <w:r w:rsidRPr="00DD6CFB">
              <w:rPr>
                <w:lang w:eastAsia="en-US"/>
              </w:rPr>
              <w:t>16.1.0</w:t>
            </w:r>
          </w:p>
        </w:tc>
      </w:tr>
      <w:tr w:rsidR="004335ED" w:rsidRPr="0031204F" w14:paraId="6842EA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B3A4AF"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C19E93"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ED2E71" w14:textId="77777777" w:rsidR="004335ED" w:rsidRPr="00DD6CFB" w:rsidRDefault="004335ED" w:rsidP="000D75B4">
            <w:pPr>
              <w:pStyle w:val="TAL"/>
              <w:rPr>
                <w:lang w:eastAsia="en-US"/>
              </w:rPr>
            </w:pPr>
            <w:r w:rsidRPr="00DD6CFB">
              <w:rPr>
                <w:lang w:eastAsia="en-US"/>
              </w:rPr>
              <w:t>R5-197014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B7201" w14:textId="77777777" w:rsidR="004335ED" w:rsidRPr="00DD6CFB" w:rsidRDefault="004335ED" w:rsidP="000D75B4">
            <w:pPr>
              <w:pStyle w:val="TAL"/>
              <w:rPr>
                <w:lang w:eastAsia="en-US"/>
              </w:rPr>
            </w:pPr>
            <w:r w:rsidRPr="00DD6CFB">
              <w:rPr>
                <w:lang w:eastAsia="en-US"/>
              </w:rPr>
              <w:t>0928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F158B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E65CB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EF32E" w14:textId="77777777" w:rsidR="004335ED" w:rsidRPr="00DD6CFB" w:rsidRDefault="004335ED" w:rsidP="000D75B4">
            <w:pPr>
              <w:pStyle w:val="TAL"/>
              <w:rPr>
                <w:lang w:eastAsia="en-US"/>
              </w:rPr>
            </w:pPr>
            <w:r w:rsidRPr="00DD6CFB">
              <w:rPr>
                <w:lang w:eastAsia="en-US"/>
              </w:rPr>
              <w:t>Addition of NR CA test frequencies for protocol testing in clause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3EF5F" w14:textId="77777777" w:rsidR="004335ED" w:rsidRPr="00DD6CFB" w:rsidRDefault="004335ED" w:rsidP="000D75B4">
            <w:pPr>
              <w:pStyle w:val="TAL"/>
              <w:rPr>
                <w:lang w:eastAsia="en-US"/>
              </w:rPr>
            </w:pPr>
            <w:r w:rsidRPr="00DD6CFB">
              <w:rPr>
                <w:lang w:eastAsia="en-US"/>
              </w:rPr>
              <w:t>16.1.0</w:t>
            </w:r>
          </w:p>
        </w:tc>
      </w:tr>
      <w:tr w:rsidR="004335ED" w:rsidRPr="0031204F" w14:paraId="702A5E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1E91F1"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D1C356"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F8C96" w14:textId="77777777" w:rsidR="004335ED" w:rsidRPr="00DD6CFB" w:rsidRDefault="004335ED" w:rsidP="000D75B4">
            <w:pPr>
              <w:pStyle w:val="TAL"/>
              <w:rPr>
                <w:lang w:eastAsia="en-US"/>
              </w:rPr>
            </w:pPr>
            <w:r w:rsidRPr="00DD6CFB">
              <w:rPr>
                <w:lang w:eastAsia="en-US"/>
              </w:rPr>
              <w:t>R5-197099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483C" w14:textId="77777777" w:rsidR="004335ED" w:rsidRPr="00DD6CFB" w:rsidRDefault="004335ED" w:rsidP="000D75B4">
            <w:pPr>
              <w:pStyle w:val="TAL"/>
              <w:rPr>
                <w:lang w:eastAsia="en-US"/>
              </w:rPr>
            </w:pPr>
            <w:r w:rsidRPr="00DD6CFB">
              <w:rPr>
                <w:lang w:eastAsia="en-US"/>
              </w:rPr>
              <w:t>0929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CF54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B33B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1C85F1" w14:textId="77777777" w:rsidR="004335ED" w:rsidRPr="00DD6CFB" w:rsidRDefault="004335ED" w:rsidP="000D75B4">
            <w:pPr>
              <w:pStyle w:val="TAL"/>
              <w:rPr>
                <w:lang w:eastAsia="en-US"/>
              </w:rPr>
            </w:pPr>
            <w:r w:rsidRPr="00DD6CFB">
              <w:rPr>
                <w:lang w:eastAsia="en-US"/>
              </w:rPr>
              <w:t>Correction to Switch off-Power off procedure in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B55E1" w14:textId="77777777" w:rsidR="004335ED" w:rsidRPr="00DD6CFB" w:rsidRDefault="004335ED" w:rsidP="000D75B4">
            <w:pPr>
              <w:pStyle w:val="TAL"/>
              <w:rPr>
                <w:lang w:eastAsia="en-US"/>
              </w:rPr>
            </w:pPr>
            <w:r w:rsidRPr="00DD6CFB">
              <w:rPr>
                <w:lang w:eastAsia="en-US"/>
              </w:rPr>
              <w:t>16.1.0</w:t>
            </w:r>
          </w:p>
        </w:tc>
      </w:tr>
      <w:tr w:rsidR="004335ED" w:rsidRPr="0031204F" w14:paraId="22C529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80ABB6"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82A2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84F2A1" w14:textId="77777777" w:rsidR="004335ED" w:rsidRPr="00DD6CFB" w:rsidRDefault="004335ED" w:rsidP="000D75B4">
            <w:pPr>
              <w:pStyle w:val="TAL"/>
              <w:rPr>
                <w:lang w:eastAsia="en-US"/>
              </w:rPr>
            </w:pPr>
            <w:r w:rsidRPr="00DD6CFB">
              <w:rPr>
                <w:lang w:eastAsia="en-US"/>
              </w:rPr>
              <w:t>R5-197104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CDEA2" w14:textId="77777777" w:rsidR="004335ED" w:rsidRPr="00DD6CFB" w:rsidRDefault="004335ED" w:rsidP="000D75B4">
            <w:pPr>
              <w:pStyle w:val="TAL"/>
              <w:rPr>
                <w:lang w:eastAsia="en-US"/>
              </w:rPr>
            </w:pPr>
            <w:r w:rsidRPr="00DD6CFB">
              <w:rPr>
                <w:lang w:eastAsia="en-US"/>
              </w:rPr>
              <w:t>0884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D5C60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1A672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F381D5" w14:textId="77777777" w:rsidR="004335ED" w:rsidRPr="00DD6CFB" w:rsidRDefault="004335ED" w:rsidP="000D75B4">
            <w:pPr>
              <w:pStyle w:val="TAL"/>
              <w:rPr>
                <w:lang w:eastAsia="en-US"/>
              </w:rPr>
            </w:pPr>
            <w:r w:rsidRPr="00DD6CFB">
              <w:rPr>
                <w:lang w:eastAsia="en-US"/>
              </w:rPr>
              <w:t>Introduction of test frequencies for NR CA configuration CA_n257G to CA_n257M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8933B" w14:textId="77777777" w:rsidR="004335ED" w:rsidRPr="00DD6CFB" w:rsidRDefault="004335ED" w:rsidP="000D75B4">
            <w:pPr>
              <w:pStyle w:val="TAL"/>
              <w:rPr>
                <w:lang w:eastAsia="en-US"/>
              </w:rPr>
            </w:pPr>
            <w:r w:rsidRPr="00DD6CFB">
              <w:rPr>
                <w:lang w:eastAsia="en-US"/>
              </w:rPr>
              <w:t>16.1.0</w:t>
            </w:r>
          </w:p>
        </w:tc>
      </w:tr>
      <w:tr w:rsidR="004335ED" w:rsidRPr="0031204F" w14:paraId="34296F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E488B7"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5D7E24"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BD049E" w14:textId="77777777" w:rsidR="004335ED" w:rsidRPr="00DD6CFB" w:rsidRDefault="004335ED" w:rsidP="000D75B4">
            <w:pPr>
              <w:pStyle w:val="TAL"/>
              <w:rPr>
                <w:lang w:eastAsia="en-US"/>
              </w:rPr>
            </w:pPr>
            <w:r w:rsidRPr="00DD6CFB">
              <w:rPr>
                <w:lang w:eastAsia="en-US"/>
              </w:rPr>
              <w:t>R5-197106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70907" w14:textId="77777777" w:rsidR="004335ED" w:rsidRPr="00DD6CFB" w:rsidRDefault="004335ED" w:rsidP="000D75B4">
            <w:pPr>
              <w:pStyle w:val="TAL"/>
              <w:rPr>
                <w:lang w:eastAsia="en-US"/>
              </w:rPr>
            </w:pPr>
            <w:r w:rsidRPr="00DD6CFB">
              <w:rPr>
                <w:lang w:eastAsia="en-US"/>
              </w:rPr>
              <w:t>0892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20D0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4AF4A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98711A" w14:textId="77777777" w:rsidR="004335ED" w:rsidRPr="00DD6CFB" w:rsidRDefault="004335ED" w:rsidP="000D75B4">
            <w:pPr>
              <w:pStyle w:val="TAL"/>
              <w:rPr>
                <w:lang w:eastAsia="en-US"/>
              </w:rPr>
            </w:pPr>
            <w:r w:rsidRPr="00DD6CFB">
              <w:rPr>
                <w:lang w:eastAsia="en-US"/>
              </w:rPr>
              <w:t>Update of EN-DC inter-band configurations in clause 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7C265" w14:textId="77777777" w:rsidR="004335ED" w:rsidRPr="00DD6CFB" w:rsidRDefault="004335ED" w:rsidP="000D75B4">
            <w:pPr>
              <w:pStyle w:val="TAL"/>
              <w:rPr>
                <w:lang w:eastAsia="en-US"/>
              </w:rPr>
            </w:pPr>
            <w:r w:rsidRPr="00DD6CFB">
              <w:rPr>
                <w:lang w:eastAsia="en-US"/>
              </w:rPr>
              <w:t>16.1.0</w:t>
            </w:r>
          </w:p>
        </w:tc>
      </w:tr>
      <w:tr w:rsidR="004335ED" w:rsidRPr="0031204F" w14:paraId="744D7A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9E3DA0"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AEE643"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C46897" w14:textId="77777777" w:rsidR="004335ED" w:rsidRPr="00DD6CFB" w:rsidRDefault="004335ED" w:rsidP="000D75B4">
            <w:pPr>
              <w:pStyle w:val="TAL"/>
              <w:rPr>
                <w:lang w:eastAsia="en-US"/>
              </w:rPr>
            </w:pPr>
            <w:r w:rsidRPr="00DD6CFB">
              <w:rPr>
                <w:lang w:eastAsia="en-US"/>
              </w:rPr>
              <w:t>R5-197139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30F0" w14:textId="77777777" w:rsidR="004335ED" w:rsidRPr="00DD6CFB" w:rsidRDefault="004335ED" w:rsidP="000D75B4">
            <w:pPr>
              <w:pStyle w:val="TAL"/>
              <w:rPr>
                <w:lang w:eastAsia="en-US"/>
              </w:rPr>
            </w:pPr>
            <w:r w:rsidRPr="00DD6CFB">
              <w:rPr>
                <w:lang w:eastAsia="en-US"/>
              </w:rPr>
              <w:t>0891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B36FC"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F94C8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FA5906" w14:textId="77777777" w:rsidR="004335ED" w:rsidRPr="00DD6CFB" w:rsidRDefault="004335ED" w:rsidP="000D75B4">
            <w:pPr>
              <w:pStyle w:val="TAL"/>
              <w:rPr>
                <w:lang w:eastAsia="en-US"/>
              </w:rPr>
            </w:pPr>
            <w:r w:rsidRPr="00DD6CFB">
              <w:rPr>
                <w:lang w:eastAsia="en-US"/>
              </w:rPr>
              <w:t>Update of NR CA inter-band configurations in clause 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5FD91" w14:textId="77777777" w:rsidR="004335ED" w:rsidRPr="00DD6CFB" w:rsidRDefault="004335ED" w:rsidP="000D75B4">
            <w:pPr>
              <w:pStyle w:val="TAL"/>
              <w:rPr>
                <w:lang w:eastAsia="en-US"/>
              </w:rPr>
            </w:pPr>
            <w:r w:rsidRPr="00DD6CFB">
              <w:rPr>
                <w:lang w:eastAsia="en-US"/>
              </w:rPr>
              <w:t>16.1.0</w:t>
            </w:r>
          </w:p>
        </w:tc>
      </w:tr>
      <w:tr w:rsidR="004335ED" w:rsidRPr="0031204F" w14:paraId="33C25B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734705"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787D3B"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692848" w14:textId="77777777" w:rsidR="004335ED" w:rsidRPr="00DD6CFB" w:rsidRDefault="004335ED" w:rsidP="000D75B4">
            <w:pPr>
              <w:pStyle w:val="TAL"/>
              <w:rPr>
                <w:lang w:eastAsia="en-US"/>
              </w:rPr>
            </w:pPr>
            <w:r w:rsidRPr="00DD6CFB">
              <w:rPr>
                <w:lang w:eastAsia="en-US"/>
              </w:rPr>
              <w:t>R5-197226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B4912" w14:textId="77777777" w:rsidR="004335ED" w:rsidRPr="00DD6CFB" w:rsidRDefault="004335ED" w:rsidP="000D75B4">
            <w:pPr>
              <w:pStyle w:val="TAL"/>
              <w:rPr>
                <w:lang w:eastAsia="en-US"/>
              </w:rPr>
            </w:pPr>
            <w:r w:rsidRPr="00DD6CFB">
              <w:rPr>
                <w:lang w:eastAsia="en-US"/>
              </w:rPr>
              <w:t>0915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6EF52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BED8A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ADE41" w14:textId="77777777" w:rsidR="004335ED" w:rsidRPr="00DD6CFB" w:rsidRDefault="004335ED" w:rsidP="000D75B4">
            <w:pPr>
              <w:pStyle w:val="TAL"/>
              <w:rPr>
                <w:lang w:eastAsia="en-US"/>
              </w:rPr>
            </w:pPr>
            <w:r w:rsidRPr="00DD6CFB">
              <w:rPr>
                <w:lang w:eastAsia="en-US"/>
              </w:rPr>
              <w:t>changes for Non 3GPP Access over WLAN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D3E0D" w14:textId="77777777" w:rsidR="004335ED" w:rsidRPr="00DD6CFB" w:rsidRDefault="004335ED" w:rsidP="000D75B4">
            <w:pPr>
              <w:pStyle w:val="TAL"/>
              <w:rPr>
                <w:lang w:eastAsia="en-US"/>
              </w:rPr>
            </w:pPr>
            <w:r w:rsidRPr="00DD6CFB">
              <w:rPr>
                <w:lang w:eastAsia="en-US"/>
              </w:rPr>
              <w:t>16.1.0</w:t>
            </w:r>
          </w:p>
        </w:tc>
      </w:tr>
      <w:tr w:rsidR="004335ED" w:rsidRPr="0031204F" w14:paraId="17D163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47C014"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A0907D"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3E15B" w14:textId="77777777" w:rsidR="004335ED" w:rsidRPr="00DD6CFB" w:rsidRDefault="004335ED" w:rsidP="000D75B4">
            <w:pPr>
              <w:pStyle w:val="TAL"/>
              <w:rPr>
                <w:lang w:eastAsia="en-US"/>
              </w:rPr>
            </w:pPr>
            <w:r w:rsidRPr="00DD6CFB">
              <w:rPr>
                <w:lang w:eastAsia="en-US"/>
              </w:rPr>
              <w:t>R5-197230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920A5" w14:textId="77777777" w:rsidR="004335ED" w:rsidRPr="00DD6CFB" w:rsidRDefault="004335ED" w:rsidP="000D75B4">
            <w:pPr>
              <w:pStyle w:val="TAL"/>
              <w:rPr>
                <w:lang w:eastAsia="en-US"/>
              </w:rPr>
            </w:pPr>
            <w:r w:rsidRPr="00DD6CFB">
              <w:rPr>
                <w:lang w:eastAsia="en-US"/>
              </w:rPr>
              <w:t>0883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649C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AA6B4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E378C2" w14:textId="77777777" w:rsidR="004335ED" w:rsidRPr="00DD6CFB" w:rsidRDefault="004335ED" w:rsidP="000D75B4">
            <w:pPr>
              <w:pStyle w:val="TAL"/>
              <w:rPr>
                <w:lang w:eastAsia="en-US"/>
              </w:rPr>
            </w:pPr>
            <w:r w:rsidRPr="00DD6CFB">
              <w:rPr>
                <w:lang w:eastAsia="en-US"/>
              </w:rPr>
              <w:t>Introduction of test frequencies for NR CA configuration CA_n257D to CA_n257F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C9A1F" w14:textId="77777777" w:rsidR="004335ED" w:rsidRPr="00DD6CFB" w:rsidRDefault="004335ED" w:rsidP="000D75B4">
            <w:pPr>
              <w:pStyle w:val="TAL"/>
              <w:rPr>
                <w:lang w:eastAsia="en-US"/>
              </w:rPr>
            </w:pPr>
            <w:r w:rsidRPr="00DD6CFB">
              <w:rPr>
                <w:lang w:eastAsia="en-US"/>
              </w:rPr>
              <w:t>16.1.0</w:t>
            </w:r>
          </w:p>
        </w:tc>
      </w:tr>
      <w:tr w:rsidR="004335ED" w:rsidRPr="0031204F" w14:paraId="6D9C38C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E75B65"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AA17F9"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665C9D" w14:textId="77777777" w:rsidR="004335ED" w:rsidRPr="00DD6CFB" w:rsidRDefault="004335ED" w:rsidP="000D75B4">
            <w:pPr>
              <w:pStyle w:val="TAL"/>
              <w:rPr>
                <w:lang w:eastAsia="en-US"/>
              </w:rPr>
            </w:pPr>
            <w:r w:rsidRPr="00DD6CFB">
              <w:rPr>
                <w:lang w:eastAsia="en-US"/>
              </w:rPr>
              <w:t>R5-197231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BAC81" w14:textId="77777777" w:rsidR="004335ED" w:rsidRPr="00DD6CFB" w:rsidRDefault="004335ED" w:rsidP="000D75B4">
            <w:pPr>
              <w:pStyle w:val="TAL"/>
              <w:rPr>
                <w:lang w:eastAsia="en-US"/>
              </w:rPr>
            </w:pPr>
            <w:r w:rsidRPr="00DD6CFB">
              <w:rPr>
                <w:lang w:eastAsia="en-US"/>
              </w:rPr>
              <w:t>0869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15B6E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1717F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FE461" w14:textId="77777777" w:rsidR="004335ED" w:rsidRPr="00DD6CFB" w:rsidRDefault="004335ED" w:rsidP="000D75B4">
            <w:pPr>
              <w:pStyle w:val="TAL"/>
              <w:rPr>
                <w:lang w:eastAsia="en-US"/>
              </w:rPr>
            </w:pPr>
            <w:r w:rsidRPr="00DD6CFB">
              <w:rPr>
                <w:lang w:eastAsia="en-US"/>
              </w:rPr>
              <w:t>Update of test frequency parameters for NR CA configuration CA_n257B and CA_n257C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9422A" w14:textId="77777777" w:rsidR="004335ED" w:rsidRPr="00DD6CFB" w:rsidRDefault="004335ED" w:rsidP="000D75B4">
            <w:pPr>
              <w:pStyle w:val="TAL"/>
              <w:rPr>
                <w:lang w:eastAsia="en-US"/>
              </w:rPr>
            </w:pPr>
            <w:r w:rsidRPr="00DD6CFB">
              <w:rPr>
                <w:lang w:eastAsia="en-US"/>
              </w:rPr>
              <w:t>16.1.0</w:t>
            </w:r>
          </w:p>
        </w:tc>
      </w:tr>
      <w:tr w:rsidR="004335ED" w:rsidRPr="0031204F" w14:paraId="26EBCB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3BC78C"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630CD2"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F884B" w14:textId="77777777" w:rsidR="004335ED" w:rsidRPr="00DD6CFB" w:rsidRDefault="004335ED" w:rsidP="000D75B4">
            <w:pPr>
              <w:pStyle w:val="TAL"/>
              <w:rPr>
                <w:lang w:eastAsia="en-US"/>
              </w:rPr>
            </w:pPr>
            <w:r w:rsidRPr="00DD6CFB">
              <w:rPr>
                <w:lang w:eastAsia="en-US"/>
              </w:rPr>
              <w:t>R5-197232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C5AF9" w14:textId="77777777" w:rsidR="004335ED" w:rsidRPr="00DD6CFB" w:rsidRDefault="004335ED" w:rsidP="000D75B4">
            <w:pPr>
              <w:pStyle w:val="TAL"/>
              <w:rPr>
                <w:lang w:eastAsia="en-US"/>
              </w:rPr>
            </w:pPr>
            <w:r w:rsidRPr="00DD6CFB">
              <w:rPr>
                <w:lang w:eastAsia="en-US"/>
              </w:rPr>
              <w:t>0870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ABF0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8E33D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7E54B" w14:textId="77777777" w:rsidR="004335ED" w:rsidRPr="00DD6CFB" w:rsidRDefault="004335ED" w:rsidP="000D75B4">
            <w:pPr>
              <w:pStyle w:val="TAL"/>
              <w:rPr>
                <w:lang w:eastAsia="en-US"/>
              </w:rPr>
            </w:pPr>
            <w:r w:rsidRPr="00DD6CFB">
              <w:rPr>
                <w:lang w:eastAsia="en-US"/>
              </w:rPr>
              <w:t>Introduction of test frequencies for NR CA configuration CA_n260B and CA_n260C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469CE" w14:textId="77777777" w:rsidR="004335ED" w:rsidRPr="00DD6CFB" w:rsidRDefault="004335ED" w:rsidP="000D75B4">
            <w:pPr>
              <w:pStyle w:val="TAL"/>
              <w:rPr>
                <w:lang w:eastAsia="en-US"/>
              </w:rPr>
            </w:pPr>
            <w:r w:rsidRPr="00DD6CFB">
              <w:rPr>
                <w:lang w:eastAsia="en-US"/>
              </w:rPr>
              <w:t>16.1.0</w:t>
            </w:r>
          </w:p>
        </w:tc>
      </w:tr>
      <w:tr w:rsidR="004335ED" w:rsidRPr="0031204F" w14:paraId="5B0106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E986F2"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EACF47"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1E96B6" w14:textId="77777777" w:rsidR="004335ED" w:rsidRPr="00DD6CFB" w:rsidRDefault="004335ED" w:rsidP="000D75B4">
            <w:pPr>
              <w:pStyle w:val="TAL"/>
              <w:rPr>
                <w:lang w:eastAsia="en-US"/>
              </w:rPr>
            </w:pPr>
            <w:r w:rsidRPr="00DD6CFB">
              <w:rPr>
                <w:lang w:eastAsia="en-US"/>
              </w:rPr>
              <w:t>R5-197233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87545" w14:textId="77777777" w:rsidR="004335ED" w:rsidRPr="00DD6CFB" w:rsidRDefault="004335ED" w:rsidP="000D75B4">
            <w:pPr>
              <w:pStyle w:val="TAL"/>
              <w:rPr>
                <w:lang w:eastAsia="en-US"/>
              </w:rPr>
            </w:pPr>
            <w:r w:rsidRPr="00DD6CFB">
              <w:rPr>
                <w:lang w:eastAsia="en-US"/>
              </w:rPr>
              <w:t>0888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7B7E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26D89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09B6F" w14:textId="77777777" w:rsidR="004335ED" w:rsidRPr="00DD6CFB" w:rsidRDefault="004335ED" w:rsidP="000D75B4">
            <w:pPr>
              <w:pStyle w:val="TAL"/>
              <w:rPr>
                <w:lang w:eastAsia="en-US"/>
              </w:rPr>
            </w:pPr>
            <w:r w:rsidRPr="00DD6CFB">
              <w:rPr>
                <w:lang w:eastAsia="en-US"/>
              </w:rPr>
              <w:t xml:space="preserve">Introduction of test frequencies for NR CA configuration </w:t>
            </w:r>
            <w:r w:rsidRPr="00DD6CFB">
              <w:rPr>
                <w:lang w:eastAsia="en-US"/>
              </w:rPr>
              <w:lastRenderedPageBreak/>
              <w:t>CA_n260J to CA_n260M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7C518" w14:textId="77777777" w:rsidR="004335ED" w:rsidRPr="00DD6CFB" w:rsidRDefault="004335ED" w:rsidP="000D75B4">
            <w:pPr>
              <w:pStyle w:val="TAL"/>
              <w:rPr>
                <w:lang w:eastAsia="en-US"/>
              </w:rPr>
            </w:pPr>
            <w:r w:rsidRPr="00DD6CFB">
              <w:rPr>
                <w:lang w:eastAsia="en-US"/>
              </w:rPr>
              <w:lastRenderedPageBreak/>
              <w:t>16.1.0</w:t>
            </w:r>
          </w:p>
        </w:tc>
      </w:tr>
      <w:tr w:rsidR="004335ED" w:rsidRPr="0031204F" w14:paraId="33C513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5F91B5"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65A2F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2AED1A" w14:textId="77777777" w:rsidR="004335ED" w:rsidRPr="00DD6CFB" w:rsidRDefault="004335ED" w:rsidP="000D75B4">
            <w:pPr>
              <w:pStyle w:val="TAL"/>
              <w:rPr>
                <w:lang w:eastAsia="en-US"/>
              </w:rPr>
            </w:pPr>
            <w:r w:rsidRPr="00DD6CFB">
              <w:rPr>
                <w:lang w:eastAsia="en-US"/>
              </w:rPr>
              <w:t>R5-197234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6B777" w14:textId="77777777" w:rsidR="004335ED" w:rsidRPr="00DD6CFB" w:rsidRDefault="004335ED" w:rsidP="000D75B4">
            <w:pPr>
              <w:pStyle w:val="TAL"/>
              <w:rPr>
                <w:lang w:eastAsia="en-US"/>
              </w:rPr>
            </w:pPr>
            <w:r w:rsidRPr="00DD6CFB">
              <w:rPr>
                <w:lang w:eastAsia="en-US"/>
              </w:rPr>
              <w:t>0813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932D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3017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24436" w14:textId="77777777" w:rsidR="004335ED" w:rsidRPr="00DD6CFB" w:rsidRDefault="004335ED" w:rsidP="000D75B4">
            <w:pPr>
              <w:pStyle w:val="TAL"/>
              <w:rPr>
                <w:lang w:eastAsia="en-US"/>
              </w:rPr>
            </w:pPr>
            <w:r w:rsidRPr="00DD6CFB">
              <w:rPr>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FC5D4" w14:textId="77777777" w:rsidR="004335ED" w:rsidRPr="00DD6CFB" w:rsidRDefault="004335ED" w:rsidP="000D75B4">
            <w:pPr>
              <w:pStyle w:val="TAL"/>
              <w:rPr>
                <w:lang w:eastAsia="en-US"/>
              </w:rPr>
            </w:pPr>
            <w:r w:rsidRPr="00DD6CFB">
              <w:rPr>
                <w:lang w:eastAsia="en-US"/>
              </w:rPr>
              <w:t>16.1.0</w:t>
            </w:r>
          </w:p>
        </w:tc>
      </w:tr>
      <w:tr w:rsidR="004335ED" w:rsidRPr="0031204F" w14:paraId="053635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856760"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DBA05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A435D4" w14:textId="77777777" w:rsidR="004335ED" w:rsidRPr="00DD6CFB" w:rsidRDefault="004335ED" w:rsidP="000D75B4">
            <w:pPr>
              <w:pStyle w:val="TAL"/>
              <w:rPr>
                <w:lang w:eastAsia="en-US"/>
              </w:rPr>
            </w:pPr>
            <w:r w:rsidRPr="00DD6CFB">
              <w:rPr>
                <w:lang w:eastAsia="en-US"/>
              </w:rPr>
              <w:t>R5-197235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1CD46" w14:textId="77777777" w:rsidR="004335ED" w:rsidRPr="00DD6CFB" w:rsidRDefault="004335ED" w:rsidP="000D75B4">
            <w:pPr>
              <w:pStyle w:val="TAL"/>
              <w:rPr>
                <w:lang w:eastAsia="en-US"/>
              </w:rPr>
            </w:pPr>
            <w:r w:rsidRPr="00DD6CFB">
              <w:rPr>
                <w:lang w:eastAsia="en-US"/>
              </w:rPr>
              <w:t>0796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CC64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F069F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0098" w14:textId="77777777" w:rsidR="004335ED" w:rsidRPr="00DD6CFB" w:rsidRDefault="004335ED" w:rsidP="000D75B4">
            <w:pPr>
              <w:pStyle w:val="TAL"/>
              <w:rPr>
                <w:lang w:eastAsia="en-US"/>
              </w:rPr>
            </w:pPr>
            <w:r w:rsidRPr="00DD6CFB">
              <w:rPr>
                <w:lang w:eastAsia="en-US"/>
              </w:rPr>
              <w:t>Update RadioBearerConfig-DRB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C89FA" w14:textId="77777777" w:rsidR="004335ED" w:rsidRPr="00DD6CFB" w:rsidRDefault="004335ED" w:rsidP="000D75B4">
            <w:pPr>
              <w:pStyle w:val="TAL"/>
              <w:rPr>
                <w:lang w:eastAsia="en-US"/>
              </w:rPr>
            </w:pPr>
            <w:r w:rsidRPr="00DD6CFB">
              <w:rPr>
                <w:lang w:eastAsia="en-US"/>
              </w:rPr>
              <w:t>16.1.0</w:t>
            </w:r>
          </w:p>
        </w:tc>
      </w:tr>
      <w:tr w:rsidR="004335ED" w:rsidRPr="0031204F" w14:paraId="3A202D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C0AE55"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EC9A7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EDB74C" w14:textId="77777777" w:rsidR="004335ED" w:rsidRPr="00DD6CFB" w:rsidRDefault="004335ED" w:rsidP="000D75B4">
            <w:pPr>
              <w:pStyle w:val="TAL"/>
              <w:rPr>
                <w:lang w:eastAsia="en-US"/>
              </w:rPr>
            </w:pPr>
            <w:r w:rsidRPr="00DD6CFB">
              <w:rPr>
                <w:lang w:eastAsia="en-US"/>
              </w:rPr>
              <w:t>R5-197236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D94C9" w14:textId="77777777" w:rsidR="004335ED" w:rsidRPr="00DD6CFB" w:rsidRDefault="004335ED" w:rsidP="000D75B4">
            <w:pPr>
              <w:pStyle w:val="TAL"/>
              <w:rPr>
                <w:lang w:eastAsia="en-US"/>
              </w:rPr>
            </w:pPr>
            <w:r w:rsidRPr="00DD6CFB">
              <w:rPr>
                <w:lang w:eastAsia="en-US"/>
              </w:rPr>
              <w:t>0825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1A30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B7623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F8D68" w14:textId="77777777" w:rsidR="004335ED" w:rsidRPr="00DD6CFB" w:rsidRDefault="004335ED" w:rsidP="000D75B4">
            <w:pPr>
              <w:pStyle w:val="TAL"/>
              <w:rPr>
                <w:lang w:eastAsia="en-US"/>
              </w:rPr>
            </w:pPr>
            <w:r w:rsidRPr="00DD6CFB">
              <w:rPr>
                <w:lang w:eastAsia="en-US"/>
              </w:rPr>
              <w:t>Update RRCReconfiguration-HO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095D0" w14:textId="77777777" w:rsidR="004335ED" w:rsidRPr="00DD6CFB" w:rsidRDefault="004335ED" w:rsidP="000D75B4">
            <w:pPr>
              <w:pStyle w:val="TAL"/>
              <w:rPr>
                <w:lang w:eastAsia="en-US"/>
              </w:rPr>
            </w:pPr>
            <w:r w:rsidRPr="00DD6CFB">
              <w:rPr>
                <w:lang w:eastAsia="en-US"/>
              </w:rPr>
              <w:t>16.1.0</w:t>
            </w:r>
          </w:p>
        </w:tc>
      </w:tr>
      <w:tr w:rsidR="004335ED" w:rsidRPr="0031204F" w14:paraId="4EA21F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8D8227"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C71BC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2C7F6" w14:textId="77777777" w:rsidR="004335ED" w:rsidRPr="00DD6CFB" w:rsidRDefault="004335ED" w:rsidP="000D75B4">
            <w:pPr>
              <w:pStyle w:val="TAL"/>
              <w:rPr>
                <w:lang w:eastAsia="en-US"/>
              </w:rPr>
            </w:pPr>
            <w:r w:rsidRPr="00DD6CFB">
              <w:rPr>
                <w:lang w:eastAsia="en-US"/>
              </w:rPr>
              <w:t>R5-197241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1AA2" w14:textId="77777777" w:rsidR="004335ED" w:rsidRPr="00DD6CFB" w:rsidRDefault="004335ED" w:rsidP="000D75B4">
            <w:pPr>
              <w:pStyle w:val="TAL"/>
              <w:rPr>
                <w:lang w:eastAsia="en-US"/>
              </w:rPr>
            </w:pPr>
            <w:r w:rsidRPr="00DD6CFB">
              <w:rPr>
                <w:lang w:eastAsia="en-US"/>
              </w:rPr>
              <w:t>0791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9092C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5B41D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F9D0BD" w14:textId="77777777" w:rsidR="004335ED" w:rsidRPr="00DD6CFB" w:rsidRDefault="004335ED" w:rsidP="000D75B4">
            <w:pPr>
              <w:pStyle w:val="TAL"/>
              <w:rPr>
                <w:lang w:eastAsia="en-US"/>
              </w:rPr>
            </w:pPr>
            <w:r w:rsidRPr="00DD6CFB">
              <w:rPr>
                <w:lang w:eastAsia="en-US"/>
              </w:rPr>
              <w:t>Update of EUTRA-</w:t>
            </w:r>
            <w:proofErr w:type="spellStart"/>
            <w:r w:rsidRPr="00DD6CFB">
              <w:rPr>
                <w:lang w:eastAsia="en-US"/>
              </w:rPr>
              <w:t>AllowedMeasBandwidth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9B143" w14:textId="77777777" w:rsidR="004335ED" w:rsidRPr="00DD6CFB" w:rsidRDefault="004335ED" w:rsidP="000D75B4">
            <w:pPr>
              <w:pStyle w:val="TAL"/>
              <w:rPr>
                <w:lang w:eastAsia="en-US"/>
              </w:rPr>
            </w:pPr>
            <w:r w:rsidRPr="00DD6CFB">
              <w:rPr>
                <w:lang w:eastAsia="en-US"/>
              </w:rPr>
              <w:t>16.1.0</w:t>
            </w:r>
          </w:p>
        </w:tc>
      </w:tr>
      <w:tr w:rsidR="004335ED" w:rsidRPr="0031204F" w14:paraId="0FC5C8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A201C6"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2AEBB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A081D9" w14:textId="77777777" w:rsidR="004335ED" w:rsidRPr="00DD6CFB" w:rsidRDefault="004335ED" w:rsidP="000D75B4">
            <w:pPr>
              <w:pStyle w:val="TAL"/>
              <w:rPr>
                <w:lang w:eastAsia="en-US"/>
              </w:rPr>
            </w:pPr>
            <w:r w:rsidRPr="00DD6CFB">
              <w:rPr>
                <w:lang w:eastAsia="en-US"/>
              </w:rPr>
              <w:t>R5-197243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438B" w14:textId="77777777" w:rsidR="004335ED" w:rsidRPr="00DD6CFB" w:rsidRDefault="004335ED" w:rsidP="000D75B4">
            <w:pPr>
              <w:pStyle w:val="TAL"/>
              <w:rPr>
                <w:lang w:eastAsia="en-US"/>
              </w:rPr>
            </w:pPr>
            <w:r w:rsidRPr="00DD6CFB">
              <w:rPr>
                <w:lang w:eastAsia="en-US"/>
              </w:rPr>
              <w:t>0809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05D99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78D17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7AB66" w14:textId="77777777" w:rsidR="004335ED" w:rsidRPr="00DD6CFB" w:rsidRDefault="004335ED" w:rsidP="000D75B4">
            <w:pPr>
              <w:pStyle w:val="TAL"/>
              <w:rPr>
                <w:lang w:eastAsia="en-US"/>
              </w:rPr>
            </w:pPr>
            <w:r w:rsidRPr="00DD6CFB">
              <w:rPr>
                <w:lang w:eastAsia="en-US"/>
              </w:rPr>
              <w:t>Addition of Delta to signalling threshold in System Information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74F9C" w14:textId="77777777" w:rsidR="004335ED" w:rsidRPr="00DD6CFB" w:rsidRDefault="004335ED" w:rsidP="000D75B4">
            <w:pPr>
              <w:pStyle w:val="TAL"/>
              <w:rPr>
                <w:lang w:eastAsia="en-US"/>
              </w:rPr>
            </w:pPr>
            <w:r w:rsidRPr="00DD6CFB">
              <w:rPr>
                <w:lang w:eastAsia="en-US"/>
              </w:rPr>
              <w:t>16.1.0</w:t>
            </w:r>
          </w:p>
        </w:tc>
      </w:tr>
      <w:tr w:rsidR="004335ED" w:rsidRPr="0031204F" w14:paraId="271650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9E0CAB"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58C22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1E322E" w14:textId="77777777" w:rsidR="004335ED" w:rsidRPr="00DD6CFB" w:rsidRDefault="004335ED" w:rsidP="000D75B4">
            <w:pPr>
              <w:pStyle w:val="TAL"/>
              <w:rPr>
                <w:lang w:eastAsia="en-US"/>
              </w:rPr>
            </w:pPr>
            <w:r w:rsidRPr="00DD6CFB">
              <w:rPr>
                <w:lang w:eastAsia="en-US"/>
              </w:rPr>
              <w:t>R5-197244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7F5E2" w14:textId="77777777" w:rsidR="004335ED" w:rsidRPr="00DD6CFB" w:rsidRDefault="004335ED" w:rsidP="000D75B4">
            <w:pPr>
              <w:pStyle w:val="TAL"/>
              <w:rPr>
                <w:lang w:eastAsia="en-US"/>
              </w:rPr>
            </w:pPr>
            <w:r w:rsidRPr="00DD6CFB">
              <w:rPr>
                <w:lang w:eastAsia="en-US"/>
              </w:rPr>
              <w:t>0866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20E3E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D2DD1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79B272" w14:textId="77777777" w:rsidR="004335ED" w:rsidRPr="00DD6CFB" w:rsidRDefault="004335ED" w:rsidP="000D75B4">
            <w:pPr>
              <w:pStyle w:val="TAL"/>
              <w:rPr>
                <w:lang w:eastAsia="en-US"/>
              </w:rPr>
            </w:pPr>
            <w:r w:rsidRPr="00DD6CFB">
              <w:rPr>
                <w:lang w:eastAsia="en-US"/>
              </w:rPr>
              <w:t>Correction to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FA47E" w14:textId="77777777" w:rsidR="004335ED" w:rsidRPr="00DD6CFB" w:rsidRDefault="004335ED" w:rsidP="000D75B4">
            <w:pPr>
              <w:pStyle w:val="TAL"/>
              <w:rPr>
                <w:lang w:eastAsia="en-US"/>
              </w:rPr>
            </w:pPr>
            <w:r w:rsidRPr="00DD6CFB">
              <w:rPr>
                <w:lang w:eastAsia="en-US"/>
              </w:rPr>
              <w:t>16.1.0</w:t>
            </w:r>
          </w:p>
        </w:tc>
      </w:tr>
      <w:tr w:rsidR="004335ED" w:rsidRPr="0031204F" w14:paraId="2163B4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2CC962"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366A2D"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941551" w14:textId="77777777" w:rsidR="004335ED" w:rsidRPr="00DD6CFB" w:rsidRDefault="004335ED" w:rsidP="000D75B4">
            <w:pPr>
              <w:pStyle w:val="TAL"/>
              <w:rPr>
                <w:lang w:eastAsia="en-US"/>
              </w:rPr>
            </w:pPr>
            <w:r w:rsidRPr="00DD6CFB">
              <w:rPr>
                <w:lang w:eastAsia="en-US"/>
              </w:rPr>
              <w:t>R5-197246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29D83" w14:textId="77777777" w:rsidR="004335ED" w:rsidRPr="00DD6CFB" w:rsidRDefault="004335ED" w:rsidP="000D75B4">
            <w:pPr>
              <w:pStyle w:val="TAL"/>
              <w:rPr>
                <w:lang w:eastAsia="en-US"/>
              </w:rPr>
            </w:pPr>
            <w:r w:rsidRPr="00DD6CFB">
              <w:rPr>
                <w:lang w:eastAsia="en-US"/>
              </w:rPr>
              <w:t>0902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61A9A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B6E15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050E7" w14:textId="77777777" w:rsidR="004335ED" w:rsidRPr="00DD6CFB" w:rsidRDefault="004335ED" w:rsidP="000D75B4">
            <w:pPr>
              <w:pStyle w:val="TAL"/>
              <w:rPr>
                <w:lang w:eastAsia="en-US"/>
              </w:rPr>
            </w:pPr>
            <w:r w:rsidRPr="00DD6CFB">
              <w:rPr>
                <w:lang w:eastAsia="en-US"/>
              </w:rPr>
              <w:t>Introduction of Test Procedure for IMS Emergency call establishment in 5GC LIMITED-SERVICE or NO-SUPI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C84E9" w14:textId="77777777" w:rsidR="004335ED" w:rsidRPr="00DD6CFB" w:rsidRDefault="004335ED" w:rsidP="000D75B4">
            <w:pPr>
              <w:pStyle w:val="TAL"/>
              <w:rPr>
                <w:lang w:eastAsia="en-US"/>
              </w:rPr>
            </w:pPr>
            <w:r w:rsidRPr="00DD6CFB">
              <w:rPr>
                <w:lang w:eastAsia="en-US"/>
              </w:rPr>
              <w:t>16.1.0</w:t>
            </w:r>
          </w:p>
        </w:tc>
      </w:tr>
      <w:tr w:rsidR="004335ED" w:rsidRPr="0031204F" w14:paraId="4CA0D8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FFA65A"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9D8AA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DE3A10" w14:textId="77777777" w:rsidR="004335ED" w:rsidRPr="00DD6CFB" w:rsidRDefault="004335ED" w:rsidP="000D75B4">
            <w:pPr>
              <w:pStyle w:val="TAL"/>
              <w:rPr>
                <w:lang w:eastAsia="en-US"/>
              </w:rPr>
            </w:pPr>
            <w:r w:rsidRPr="00DD6CFB">
              <w:rPr>
                <w:lang w:eastAsia="en-US"/>
              </w:rPr>
              <w:t>R5-197296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2D29" w14:textId="77777777" w:rsidR="004335ED" w:rsidRPr="00DD6CFB" w:rsidRDefault="004335ED" w:rsidP="000D75B4">
            <w:pPr>
              <w:pStyle w:val="TAL"/>
              <w:rPr>
                <w:lang w:eastAsia="en-US"/>
              </w:rPr>
            </w:pPr>
            <w:r w:rsidRPr="00DD6CFB">
              <w:rPr>
                <w:lang w:eastAsia="en-US"/>
              </w:rPr>
              <w:t>0898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F6453"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188EB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278554" w14:textId="77777777" w:rsidR="004335ED" w:rsidRPr="00DD6CFB" w:rsidRDefault="004335ED" w:rsidP="000D75B4">
            <w:pPr>
              <w:pStyle w:val="TAL"/>
              <w:rPr>
                <w:lang w:eastAsia="en-US"/>
              </w:rPr>
            </w:pPr>
            <w:r w:rsidRPr="00DD6CFB">
              <w:rPr>
                <w:lang w:eastAsia="en-US"/>
              </w:rPr>
              <w:t>Update of PHR-Config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2BD9D" w14:textId="77777777" w:rsidR="004335ED" w:rsidRPr="00DD6CFB" w:rsidRDefault="004335ED" w:rsidP="000D75B4">
            <w:pPr>
              <w:pStyle w:val="TAL"/>
              <w:rPr>
                <w:lang w:eastAsia="en-US"/>
              </w:rPr>
            </w:pPr>
            <w:r w:rsidRPr="00DD6CFB">
              <w:rPr>
                <w:lang w:eastAsia="en-US"/>
              </w:rPr>
              <w:t>16.1.0</w:t>
            </w:r>
          </w:p>
        </w:tc>
      </w:tr>
      <w:tr w:rsidR="004335ED" w:rsidRPr="0031204F" w14:paraId="10CAF7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92DDCB"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53873F"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82ED7" w14:textId="77777777" w:rsidR="004335ED" w:rsidRPr="00DD6CFB" w:rsidRDefault="004335ED" w:rsidP="000D75B4">
            <w:pPr>
              <w:pStyle w:val="TAL"/>
              <w:rPr>
                <w:lang w:eastAsia="en-US"/>
              </w:rPr>
            </w:pPr>
            <w:r w:rsidRPr="00DD6CFB">
              <w:rPr>
                <w:lang w:eastAsia="en-US"/>
              </w:rPr>
              <w:t>R5-197300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9B55D" w14:textId="77777777" w:rsidR="004335ED" w:rsidRPr="00DD6CFB" w:rsidRDefault="004335ED" w:rsidP="000D75B4">
            <w:pPr>
              <w:pStyle w:val="TAL"/>
              <w:rPr>
                <w:lang w:eastAsia="en-US"/>
              </w:rPr>
            </w:pPr>
            <w:r w:rsidRPr="00DD6CFB">
              <w:rPr>
                <w:lang w:eastAsia="en-US"/>
              </w:rPr>
              <w:t>0787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9F80A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179EF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3B810B" w14:textId="77777777" w:rsidR="004335ED" w:rsidRPr="00DD6CFB" w:rsidRDefault="004335ED" w:rsidP="000D75B4">
            <w:pPr>
              <w:pStyle w:val="TAL"/>
              <w:rPr>
                <w:lang w:eastAsia="en-US"/>
              </w:rPr>
            </w:pPr>
            <w:r w:rsidRPr="00DD6CFB">
              <w:rPr>
                <w:lang w:eastAsia="en-US"/>
              </w:rPr>
              <w:t>4x2 Connection Diagram for demodulation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245C3" w14:textId="77777777" w:rsidR="004335ED" w:rsidRPr="00DD6CFB" w:rsidRDefault="004335ED" w:rsidP="000D75B4">
            <w:pPr>
              <w:pStyle w:val="TAL"/>
              <w:rPr>
                <w:lang w:eastAsia="en-US"/>
              </w:rPr>
            </w:pPr>
            <w:r w:rsidRPr="00DD6CFB">
              <w:rPr>
                <w:lang w:eastAsia="en-US"/>
              </w:rPr>
              <w:t>16.1.0</w:t>
            </w:r>
          </w:p>
        </w:tc>
      </w:tr>
      <w:tr w:rsidR="004335ED" w:rsidRPr="0031204F" w14:paraId="77564A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7C0892"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1BD55"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915C2" w14:textId="77777777" w:rsidR="004335ED" w:rsidRPr="00DD6CFB" w:rsidRDefault="004335ED" w:rsidP="000D75B4">
            <w:pPr>
              <w:pStyle w:val="TAL"/>
              <w:rPr>
                <w:lang w:eastAsia="en-US"/>
              </w:rPr>
            </w:pPr>
            <w:r w:rsidRPr="00DD6CFB">
              <w:rPr>
                <w:lang w:eastAsia="en-US"/>
              </w:rPr>
              <w:t>R5-197301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48FF0" w14:textId="77777777" w:rsidR="004335ED" w:rsidRPr="00DD6CFB" w:rsidRDefault="004335ED" w:rsidP="000D75B4">
            <w:pPr>
              <w:pStyle w:val="TAL"/>
              <w:rPr>
                <w:lang w:eastAsia="en-US"/>
              </w:rPr>
            </w:pPr>
            <w:r w:rsidRPr="00DD6CFB">
              <w:rPr>
                <w:lang w:eastAsia="en-US"/>
              </w:rPr>
              <w:t>0862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2C99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FBC8A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D3D48" w14:textId="77777777" w:rsidR="004335ED" w:rsidRPr="00DD6CFB" w:rsidRDefault="004335ED" w:rsidP="000D75B4">
            <w:pPr>
              <w:pStyle w:val="TAL"/>
              <w:rPr>
                <w:lang w:eastAsia="en-US"/>
              </w:rPr>
            </w:pPr>
            <w:r w:rsidRPr="00DD6CFB">
              <w:rPr>
                <w:lang w:eastAsia="en-US"/>
              </w:rPr>
              <w:t>Correction to Section 5.4.2 Message definition for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4B6D0" w14:textId="77777777" w:rsidR="004335ED" w:rsidRPr="00DD6CFB" w:rsidRDefault="004335ED" w:rsidP="000D75B4">
            <w:pPr>
              <w:pStyle w:val="TAL"/>
              <w:rPr>
                <w:lang w:eastAsia="en-US"/>
              </w:rPr>
            </w:pPr>
            <w:r w:rsidRPr="00DD6CFB">
              <w:rPr>
                <w:lang w:eastAsia="en-US"/>
              </w:rPr>
              <w:t>16.1.0</w:t>
            </w:r>
          </w:p>
        </w:tc>
      </w:tr>
      <w:tr w:rsidR="004335ED" w:rsidRPr="0031204F" w14:paraId="57B3FB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78549A"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527860"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E0F250" w14:textId="77777777" w:rsidR="004335ED" w:rsidRPr="00DD6CFB" w:rsidRDefault="004335ED" w:rsidP="000D75B4">
            <w:pPr>
              <w:pStyle w:val="TAL"/>
              <w:rPr>
                <w:lang w:eastAsia="en-US"/>
              </w:rPr>
            </w:pPr>
            <w:r w:rsidRPr="00DD6CFB">
              <w:rPr>
                <w:lang w:eastAsia="en-US"/>
              </w:rPr>
              <w:t>R5-197302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CAF11" w14:textId="77777777" w:rsidR="004335ED" w:rsidRPr="00DD6CFB" w:rsidRDefault="004335ED" w:rsidP="000D75B4">
            <w:pPr>
              <w:pStyle w:val="TAL"/>
              <w:rPr>
                <w:lang w:eastAsia="en-US"/>
              </w:rPr>
            </w:pPr>
            <w:r w:rsidRPr="00DD6CFB">
              <w:rPr>
                <w:lang w:eastAsia="en-US"/>
              </w:rPr>
              <w:t>0882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950E5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551B4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3E7DC" w14:textId="77777777" w:rsidR="004335ED" w:rsidRPr="00DD6CFB" w:rsidRDefault="004335ED" w:rsidP="000D75B4">
            <w:pPr>
              <w:pStyle w:val="TAL"/>
              <w:rPr>
                <w:lang w:eastAsia="en-US"/>
              </w:rPr>
            </w:pPr>
            <w:r w:rsidRPr="00DD6CFB">
              <w:rPr>
                <w:lang w:eastAsia="en-US"/>
              </w:rPr>
              <w:t>Addition of FR2 CA connection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28277" w14:textId="77777777" w:rsidR="004335ED" w:rsidRPr="00DD6CFB" w:rsidRDefault="004335ED" w:rsidP="000D75B4">
            <w:pPr>
              <w:pStyle w:val="TAL"/>
              <w:rPr>
                <w:lang w:eastAsia="en-US"/>
              </w:rPr>
            </w:pPr>
            <w:r w:rsidRPr="00DD6CFB">
              <w:rPr>
                <w:lang w:eastAsia="en-US"/>
              </w:rPr>
              <w:t>16.1.0</w:t>
            </w:r>
          </w:p>
        </w:tc>
      </w:tr>
      <w:tr w:rsidR="004335ED" w:rsidRPr="0031204F" w14:paraId="1FF2E4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B6010C"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52FDF5"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55640" w14:textId="77777777" w:rsidR="004335ED" w:rsidRPr="00DD6CFB" w:rsidRDefault="004335ED" w:rsidP="000D75B4">
            <w:pPr>
              <w:pStyle w:val="TAL"/>
              <w:rPr>
                <w:lang w:eastAsia="en-US"/>
              </w:rPr>
            </w:pPr>
            <w:r w:rsidRPr="00DD6CFB">
              <w:rPr>
                <w:lang w:eastAsia="en-US"/>
              </w:rPr>
              <w:t>R5-197303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AC292" w14:textId="77777777" w:rsidR="004335ED" w:rsidRPr="00DD6CFB" w:rsidRDefault="004335ED" w:rsidP="000D75B4">
            <w:pPr>
              <w:pStyle w:val="TAL"/>
              <w:rPr>
                <w:lang w:eastAsia="en-US"/>
              </w:rPr>
            </w:pPr>
            <w:r w:rsidRPr="00DD6CFB">
              <w:rPr>
                <w:lang w:eastAsia="en-US"/>
              </w:rPr>
              <w:t>0920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7356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488C8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4313C5" w14:textId="77777777" w:rsidR="004335ED" w:rsidRPr="00DD6CFB" w:rsidRDefault="004335ED" w:rsidP="000D75B4">
            <w:pPr>
              <w:pStyle w:val="TAL"/>
              <w:rPr>
                <w:lang w:eastAsia="en-US"/>
              </w:rPr>
            </w:pPr>
            <w:r w:rsidRPr="00DD6CFB">
              <w:rPr>
                <w:lang w:eastAsia="en-US"/>
              </w:rPr>
              <w:t>Corrections to test frequencies and formulas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A3D6B" w14:textId="77777777" w:rsidR="004335ED" w:rsidRPr="00DD6CFB" w:rsidRDefault="004335ED" w:rsidP="000D75B4">
            <w:pPr>
              <w:pStyle w:val="TAL"/>
              <w:rPr>
                <w:lang w:eastAsia="en-US"/>
              </w:rPr>
            </w:pPr>
            <w:r w:rsidRPr="00DD6CFB">
              <w:rPr>
                <w:lang w:eastAsia="en-US"/>
              </w:rPr>
              <w:t>16.1.0</w:t>
            </w:r>
          </w:p>
        </w:tc>
      </w:tr>
      <w:tr w:rsidR="004335ED" w:rsidRPr="0031204F" w14:paraId="4A2C0E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46F9A7"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E4434C"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F6AD53" w14:textId="77777777" w:rsidR="004335ED" w:rsidRPr="00DD6CFB" w:rsidRDefault="004335ED" w:rsidP="000D75B4">
            <w:pPr>
              <w:pStyle w:val="TAL"/>
              <w:rPr>
                <w:lang w:eastAsia="en-US"/>
              </w:rPr>
            </w:pPr>
            <w:r w:rsidRPr="00DD6CFB">
              <w:rPr>
                <w:lang w:eastAsia="en-US"/>
              </w:rPr>
              <w:t>R5-197304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42696" w14:textId="77777777" w:rsidR="004335ED" w:rsidRPr="00DD6CFB" w:rsidRDefault="004335ED" w:rsidP="000D75B4">
            <w:pPr>
              <w:pStyle w:val="TAL"/>
              <w:rPr>
                <w:lang w:eastAsia="en-US"/>
              </w:rPr>
            </w:pPr>
            <w:r w:rsidRPr="00DD6CFB">
              <w:rPr>
                <w:lang w:eastAsia="en-US"/>
              </w:rPr>
              <w:t>0896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935B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FF673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72408" w14:textId="77777777" w:rsidR="004335ED" w:rsidRPr="00DD6CFB" w:rsidRDefault="004335ED" w:rsidP="000D75B4">
            <w:pPr>
              <w:pStyle w:val="TAL"/>
              <w:rPr>
                <w:lang w:eastAsia="en-US"/>
              </w:rPr>
            </w:pPr>
            <w:r w:rsidRPr="00DD6CFB">
              <w:rPr>
                <w:lang w:eastAsia="en-US"/>
              </w:rPr>
              <w:t>Removing IOT bit information from test channel bandwidth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E478E" w14:textId="77777777" w:rsidR="004335ED" w:rsidRPr="00DD6CFB" w:rsidRDefault="004335ED" w:rsidP="000D75B4">
            <w:pPr>
              <w:pStyle w:val="TAL"/>
              <w:rPr>
                <w:lang w:eastAsia="en-US"/>
              </w:rPr>
            </w:pPr>
            <w:r w:rsidRPr="00DD6CFB">
              <w:rPr>
                <w:lang w:eastAsia="en-US"/>
              </w:rPr>
              <w:t>16.1.0</w:t>
            </w:r>
          </w:p>
        </w:tc>
      </w:tr>
      <w:tr w:rsidR="004335ED" w:rsidRPr="0031204F" w14:paraId="664862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248934"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B0605C"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6DACC5" w14:textId="77777777" w:rsidR="004335ED" w:rsidRPr="00DD6CFB" w:rsidRDefault="004335ED" w:rsidP="000D75B4">
            <w:pPr>
              <w:pStyle w:val="TAL"/>
              <w:rPr>
                <w:lang w:eastAsia="en-US"/>
              </w:rPr>
            </w:pPr>
            <w:r w:rsidRPr="00DD6CFB">
              <w:rPr>
                <w:lang w:eastAsia="en-US"/>
              </w:rPr>
              <w:t>R5-197305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B70" w14:textId="77777777" w:rsidR="004335ED" w:rsidRPr="00DD6CFB" w:rsidRDefault="004335ED" w:rsidP="000D75B4">
            <w:pPr>
              <w:pStyle w:val="TAL"/>
              <w:rPr>
                <w:lang w:eastAsia="en-US"/>
              </w:rPr>
            </w:pPr>
            <w:r w:rsidRPr="00DD6CFB">
              <w:rPr>
                <w:lang w:eastAsia="en-US"/>
              </w:rPr>
              <w:t>0908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A1AC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821E2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AD006" w14:textId="77777777" w:rsidR="004335ED" w:rsidRPr="00DD6CFB" w:rsidRDefault="004335ED" w:rsidP="000D75B4">
            <w:pPr>
              <w:pStyle w:val="TAL"/>
              <w:rPr>
                <w:lang w:eastAsia="en-US"/>
              </w:rPr>
            </w:pPr>
            <w:r w:rsidRPr="00DD6CFB">
              <w:rPr>
                <w:lang w:eastAsia="en-US"/>
              </w:rPr>
              <w:t>Addition of SMTC Configuration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B4F92" w14:textId="77777777" w:rsidR="004335ED" w:rsidRPr="00DD6CFB" w:rsidRDefault="004335ED" w:rsidP="000D75B4">
            <w:pPr>
              <w:pStyle w:val="TAL"/>
              <w:rPr>
                <w:lang w:eastAsia="en-US"/>
              </w:rPr>
            </w:pPr>
            <w:r w:rsidRPr="00DD6CFB">
              <w:rPr>
                <w:lang w:eastAsia="en-US"/>
              </w:rPr>
              <w:t>16.1.0</w:t>
            </w:r>
          </w:p>
        </w:tc>
      </w:tr>
      <w:tr w:rsidR="004335ED" w:rsidRPr="0031204F" w14:paraId="77B202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EE9676"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0ED27B"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AD9992" w14:textId="77777777" w:rsidR="004335ED" w:rsidRPr="00DD6CFB" w:rsidRDefault="004335ED" w:rsidP="000D75B4">
            <w:pPr>
              <w:pStyle w:val="TAL"/>
              <w:rPr>
                <w:lang w:eastAsia="en-US"/>
              </w:rPr>
            </w:pPr>
            <w:r w:rsidRPr="00DD6CFB">
              <w:rPr>
                <w:lang w:eastAsia="en-US"/>
              </w:rPr>
              <w:t>R5-197507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3B34" w14:textId="77777777" w:rsidR="004335ED" w:rsidRPr="00DD6CFB" w:rsidRDefault="004335ED" w:rsidP="000D75B4">
            <w:pPr>
              <w:pStyle w:val="TAL"/>
              <w:rPr>
                <w:lang w:eastAsia="en-US"/>
              </w:rPr>
            </w:pPr>
            <w:r w:rsidRPr="00DD6CFB">
              <w:rPr>
                <w:lang w:eastAsia="en-US"/>
              </w:rPr>
              <w:t>0906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90E01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F237B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01B09" w14:textId="77777777" w:rsidR="004335ED" w:rsidRPr="00DD6CFB" w:rsidRDefault="004335ED" w:rsidP="000D75B4">
            <w:pPr>
              <w:pStyle w:val="TAL"/>
              <w:rPr>
                <w:lang w:eastAsia="en-US"/>
              </w:rPr>
            </w:pPr>
            <w:r w:rsidRPr="00DD6CFB">
              <w:rPr>
                <w:lang w:eastAsia="en-US"/>
              </w:rPr>
              <w:t>Addition of TDD UL DL Config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9DA8D" w14:textId="77777777" w:rsidR="004335ED" w:rsidRPr="00DD6CFB" w:rsidRDefault="004335ED" w:rsidP="000D75B4">
            <w:pPr>
              <w:pStyle w:val="TAL"/>
              <w:rPr>
                <w:lang w:eastAsia="en-US"/>
              </w:rPr>
            </w:pPr>
            <w:r w:rsidRPr="00DD6CFB">
              <w:rPr>
                <w:lang w:eastAsia="en-US"/>
              </w:rPr>
              <w:t>16.1.0</w:t>
            </w:r>
          </w:p>
        </w:tc>
      </w:tr>
      <w:tr w:rsidR="004335ED" w:rsidRPr="0031204F" w14:paraId="1271C7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087A98"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53D216"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AF9106" w14:textId="77777777" w:rsidR="004335ED" w:rsidRPr="00DD6CFB" w:rsidRDefault="004335ED" w:rsidP="000D75B4">
            <w:pPr>
              <w:pStyle w:val="TAL"/>
              <w:rPr>
                <w:lang w:eastAsia="en-US"/>
              </w:rPr>
            </w:pPr>
            <w:r w:rsidRPr="00DD6CFB">
              <w:rPr>
                <w:lang w:eastAsia="en-US"/>
              </w:rPr>
              <w:t>R5-197508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B8DD7" w14:textId="77777777" w:rsidR="004335ED" w:rsidRPr="00DD6CFB" w:rsidRDefault="004335ED" w:rsidP="000D75B4">
            <w:pPr>
              <w:pStyle w:val="TAL"/>
              <w:rPr>
                <w:lang w:eastAsia="en-US"/>
              </w:rPr>
            </w:pPr>
            <w:r w:rsidRPr="00DD6CFB">
              <w:rPr>
                <w:lang w:eastAsia="en-US"/>
              </w:rPr>
              <w:t>0907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5D31D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4E02E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D27D83" w14:textId="77777777" w:rsidR="004335ED" w:rsidRPr="00DD6CFB" w:rsidRDefault="004335ED" w:rsidP="000D75B4">
            <w:pPr>
              <w:pStyle w:val="TAL"/>
              <w:rPr>
                <w:lang w:eastAsia="en-US"/>
              </w:rPr>
            </w:pPr>
            <w:r w:rsidRPr="00DD6CFB">
              <w:rPr>
                <w:lang w:eastAsia="en-US"/>
              </w:rPr>
              <w:t xml:space="preserve">Addition of </w:t>
            </w:r>
            <w:proofErr w:type="spellStart"/>
            <w:r w:rsidRPr="00DD6CFB">
              <w:rPr>
                <w:lang w:eastAsia="en-US"/>
              </w:rPr>
              <w:t>FilterCoefficient</w:t>
            </w:r>
            <w:proofErr w:type="spellEnd"/>
            <w:r w:rsidRPr="00DD6CFB">
              <w:rPr>
                <w:lang w:eastAsia="en-US"/>
              </w:rPr>
              <w:t xml:space="preserve"> configuration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5CE8D" w14:textId="77777777" w:rsidR="004335ED" w:rsidRPr="00DD6CFB" w:rsidRDefault="004335ED" w:rsidP="000D75B4">
            <w:pPr>
              <w:pStyle w:val="TAL"/>
              <w:rPr>
                <w:lang w:eastAsia="en-US"/>
              </w:rPr>
            </w:pPr>
            <w:r w:rsidRPr="00DD6CFB">
              <w:rPr>
                <w:lang w:eastAsia="en-US"/>
              </w:rPr>
              <w:t>16.1.0</w:t>
            </w:r>
          </w:p>
        </w:tc>
      </w:tr>
      <w:tr w:rsidR="004335ED" w:rsidRPr="0031204F" w14:paraId="09C0E0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FB552B" w14:textId="77777777" w:rsidR="004335ED" w:rsidRPr="00DD6CFB" w:rsidRDefault="004335ED" w:rsidP="000D75B4">
            <w:pPr>
              <w:pStyle w:val="TAL"/>
              <w:rPr>
                <w:lang w:eastAsia="en-US"/>
              </w:rPr>
            </w:pPr>
            <w:r w:rsidRPr="00DD6CFB">
              <w:rPr>
                <w:lang w:eastAsia="en-US"/>
              </w:rPr>
              <w:t>2019-09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FF268B"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7666C2" w14:textId="77777777" w:rsidR="004335ED" w:rsidRPr="00DD6CFB" w:rsidRDefault="004335ED" w:rsidP="000D75B4">
            <w:pPr>
              <w:pStyle w:val="TAL"/>
              <w:rPr>
                <w:lang w:eastAsia="en-US"/>
              </w:rPr>
            </w:pPr>
            <w:r w:rsidRPr="00DD6CFB">
              <w:rPr>
                <w:lang w:eastAsia="en-US"/>
              </w:rPr>
              <w:t>R5-197638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E629" w14:textId="77777777" w:rsidR="004335ED" w:rsidRPr="00DD6CFB" w:rsidRDefault="004335ED" w:rsidP="000D75B4">
            <w:pPr>
              <w:pStyle w:val="TAL"/>
              <w:rPr>
                <w:lang w:eastAsia="en-US"/>
              </w:rPr>
            </w:pPr>
            <w:r w:rsidRPr="00DD6CFB">
              <w:rPr>
                <w:lang w:eastAsia="en-US"/>
              </w:rPr>
              <w:t>0881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9A89E3"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A89EE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420A3" w14:textId="77777777" w:rsidR="004335ED" w:rsidRPr="00DD6CFB" w:rsidRDefault="004335ED" w:rsidP="000D75B4">
            <w:pPr>
              <w:pStyle w:val="TAL"/>
              <w:rPr>
                <w:lang w:eastAsia="en-US"/>
              </w:rPr>
            </w:pPr>
            <w:r w:rsidRPr="00DD6CFB">
              <w:rPr>
                <w:lang w:eastAsia="en-US"/>
              </w:rPr>
              <w:t>Addition of FR1 CA connection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4F391" w14:textId="77777777" w:rsidR="004335ED" w:rsidRPr="00DD6CFB" w:rsidRDefault="004335ED" w:rsidP="000D75B4">
            <w:pPr>
              <w:pStyle w:val="TAL"/>
              <w:rPr>
                <w:lang w:eastAsia="en-US"/>
              </w:rPr>
            </w:pPr>
            <w:r w:rsidRPr="00DD6CFB">
              <w:rPr>
                <w:lang w:eastAsia="en-US"/>
              </w:rPr>
              <w:t>16.1.0</w:t>
            </w:r>
          </w:p>
        </w:tc>
      </w:tr>
      <w:tr w:rsidR="004335ED" w:rsidRPr="0031204F" w14:paraId="2953EF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64609B" w14:textId="77777777" w:rsidR="004335ED" w:rsidRPr="00DD6CFB" w:rsidRDefault="004335ED" w:rsidP="000D75B4">
            <w:pPr>
              <w:pStyle w:val="TAL"/>
              <w:rPr>
                <w:lang w:eastAsia="en-US"/>
              </w:rPr>
            </w:pPr>
            <w:r w:rsidRPr="00DD6CFB">
              <w:rPr>
                <w:lang w:eastAsia="en-US"/>
              </w:rPr>
              <w:t>2019-10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DB00BC" w14:textId="77777777" w:rsidR="004335ED" w:rsidRPr="00DD6CFB" w:rsidRDefault="004335ED" w:rsidP="000D75B4">
            <w:pPr>
              <w:pStyle w:val="TAL"/>
              <w:rPr>
                <w:lang w:eastAsia="en-US"/>
              </w:rPr>
            </w:pPr>
            <w:r w:rsidRPr="00DD6CFB">
              <w:rPr>
                <w:lang w:eastAsia="en-US"/>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B811C1" w14:textId="77777777" w:rsidR="004335ED" w:rsidRPr="00DD6CFB" w:rsidRDefault="004335ED" w:rsidP="000D75B4">
            <w:pPr>
              <w:pStyle w:val="TAL"/>
              <w:rPr>
                <w:lang w:eastAsia="en-US"/>
              </w:rPr>
            </w:pPr>
            <w:r w:rsidRPr="00DD6CFB">
              <w:rPr>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DCA7D" w14:textId="77777777" w:rsidR="004335ED" w:rsidRPr="00DD6CFB" w:rsidRDefault="004335ED" w:rsidP="000D75B4">
            <w:pPr>
              <w:pStyle w:val="TAL"/>
              <w:rPr>
                <w:lang w:eastAsia="en-US"/>
              </w:rPr>
            </w:pPr>
            <w:r w:rsidRPr="00DD6CFB">
              <w:rPr>
                <w:lang w:eastAsia="en-US"/>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E122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2B157F" w14:textId="77777777" w:rsidR="004335ED" w:rsidRPr="00DD6CFB" w:rsidRDefault="004335ED" w:rsidP="000D75B4">
            <w:pPr>
              <w:pStyle w:val="TAL"/>
              <w:rPr>
                <w:lang w:eastAsia="en-US"/>
              </w:rPr>
            </w:pPr>
            <w:r w:rsidRPr="00DD6CFB">
              <w:rPr>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46CDF" w14:textId="77777777" w:rsidR="004335ED" w:rsidRPr="00DD6CFB" w:rsidRDefault="004335ED" w:rsidP="000D75B4">
            <w:pPr>
              <w:pStyle w:val="TAL"/>
              <w:rPr>
                <w:lang w:eastAsia="en-US"/>
              </w:rPr>
            </w:pPr>
            <w:r w:rsidRPr="00DD6CFB">
              <w:rPr>
                <w:lang w:eastAsia="en-US"/>
              </w:rPr>
              <w:t>Implementation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188A6" w14:textId="77777777" w:rsidR="004335ED" w:rsidRPr="00DD6CFB" w:rsidRDefault="004335ED" w:rsidP="000D75B4">
            <w:pPr>
              <w:pStyle w:val="TAL"/>
              <w:rPr>
                <w:lang w:eastAsia="en-US"/>
              </w:rPr>
            </w:pPr>
            <w:r w:rsidRPr="00DD6CFB">
              <w:rPr>
                <w:lang w:eastAsia="en-US"/>
              </w:rPr>
              <w:t>16.1.1</w:t>
            </w:r>
          </w:p>
        </w:tc>
      </w:tr>
      <w:tr w:rsidR="004335ED" w:rsidRPr="0031204F" w14:paraId="1B8B1E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14AEAB"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7DA4F1"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DB50E" w14:textId="77777777" w:rsidR="004335ED" w:rsidRPr="00DD6CFB" w:rsidRDefault="004335ED" w:rsidP="000D75B4">
            <w:pPr>
              <w:pStyle w:val="TAL"/>
              <w:rPr>
                <w:lang w:eastAsia="en-US"/>
              </w:rPr>
            </w:pPr>
            <w:r w:rsidRPr="00DD6CFB">
              <w:rPr>
                <w:lang w:eastAsia="en-US"/>
              </w:rPr>
              <w:t>R5-197727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7852B" w14:textId="77777777" w:rsidR="004335ED" w:rsidRPr="00DD6CFB" w:rsidRDefault="004335ED" w:rsidP="000D75B4">
            <w:pPr>
              <w:pStyle w:val="TAL"/>
              <w:rPr>
                <w:lang w:eastAsia="en-US"/>
              </w:rPr>
            </w:pPr>
            <w:r w:rsidRPr="00DD6CFB">
              <w:rPr>
                <w:lang w:eastAsia="en-US"/>
              </w:rPr>
              <w:t>0932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CAD7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67AF5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E2872" w14:textId="77777777" w:rsidR="004335ED" w:rsidRPr="00DD6CFB" w:rsidRDefault="004335ED" w:rsidP="000D75B4">
            <w:pPr>
              <w:pStyle w:val="TAL"/>
              <w:rPr>
                <w:lang w:eastAsia="en-US"/>
              </w:rPr>
            </w:pPr>
            <w:r w:rsidRPr="00DD6CFB">
              <w:rPr>
                <w:lang w:eastAsia="en-US"/>
              </w:rPr>
              <w:t>Editorial update IE BWP-Id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26BB7" w14:textId="77777777" w:rsidR="004335ED" w:rsidRPr="00DD6CFB" w:rsidRDefault="004335ED" w:rsidP="000D75B4">
            <w:pPr>
              <w:pStyle w:val="TAL"/>
              <w:rPr>
                <w:lang w:eastAsia="en-US"/>
              </w:rPr>
            </w:pPr>
            <w:r w:rsidRPr="00DD6CFB">
              <w:rPr>
                <w:lang w:eastAsia="en-US"/>
              </w:rPr>
              <w:t>16.2.0</w:t>
            </w:r>
          </w:p>
        </w:tc>
      </w:tr>
      <w:tr w:rsidR="004335ED" w:rsidRPr="0031204F" w14:paraId="4AB03C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1278BF"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AF18A5"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5142F0" w14:textId="77777777" w:rsidR="004335ED" w:rsidRPr="00DD6CFB" w:rsidRDefault="004335ED" w:rsidP="000D75B4">
            <w:pPr>
              <w:pStyle w:val="TAL"/>
              <w:rPr>
                <w:lang w:eastAsia="en-US"/>
              </w:rPr>
            </w:pPr>
            <w:r w:rsidRPr="00DD6CFB">
              <w:rPr>
                <w:lang w:eastAsia="en-US"/>
              </w:rPr>
              <w:t>R5-197751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D897" w14:textId="77777777" w:rsidR="004335ED" w:rsidRPr="00DD6CFB" w:rsidRDefault="004335ED" w:rsidP="000D75B4">
            <w:pPr>
              <w:pStyle w:val="TAL"/>
              <w:rPr>
                <w:lang w:eastAsia="en-US"/>
              </w:rPr>
            </w:pPr>
            <w:r w:rsidRPr="00DD6CFB">
              <w:rPr>
                <w:lang w:eastAsia="en-US"/>
              </w:rPr>
              <w:t>0933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5EE5C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A2FE9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D5F6F" w14:textId="77777777" w:rsidR="004335ED" w:rsidRPr="00DD6CFB" w:rsidRDefault="004335ED" w:rsidP="000D75B4">
            <w:pPr>
              <w:pStyle w:val="TAL"/>
              <w:rPr>
                <w:lang w:eastAsia="en-US"/>
              </w:rPr>
            </w:pPr>
            <w:r w:rsidRPr="00DD6CFB">
              <w:rPr>
                <w:lang w:eastAsia="en-US"/>
              </w:rPr>
              <w:t>Editorial update IE PDSCH-</w:t>
            </w:r>
            <w:proofErr w:type="spellStart"/>
            <w:r w:rsidRPr="00DD6CFB">
              <w:rPr>
                <w:lang w:eastAsia="en-US"/>
              </w:rPr>
              <w:t>TimeDomainResourceAllocationList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32648" w14:textId="77777777" w:rsidR="004335ED" w:rsidRPr="00DD6CFB" w:rsidRDefault="004335ED" w:rsidP="000D75B4">
            <w:pPr>
              <w:pStyle w:val="TAL"/>
              <w:rPr>
                <w:lang w:eastAsia="en-US"/>
              </w:rPr>
            </w:pPr>
            <w:r w:rsidRPr="00DD6CFB">
              <w:rPr>
                <w:lang w:eastAsia="en-US"/>
              </w:rPr>
              <w:t>16.2.0</w:t>
            </w:r>
          </w:p>
        </w:tc>
      </w:tr>
      <w:tr w:rsidR="004335ED" w:rsidRPr="0031204F" w14:paraId="1327DA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0DB1A5"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64FB28"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3FCCE" w14:textId="77777777" w:rsidR="004335ED" w:rsidRPr="00DD6CFB" w:rsidRDefault="004335ED" w:rsidP="000D75B4">
            <w:pPr>
              <w:pStyle w:val="TAL"/>
              <w:rPr>
                <w:lang w:eastAsia="en-US"/>
              </w:rPr>
            </w:pPr>
            <w:r w:rsidRPr="00DD6CFB">
              <w:rPr>
                <w:lang w:eastAsia="en-US"/>
              </w:rPr>
              <w:t>R5-197835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4B6B" w14:textId="77777777" w:rsidR="004335ED" w:rsidRPr="00DD6CFB" w:rsidRDefault="004335ED" w:rsidP="000D75B4">
            <w:pPr>
              <w:pStyle w:val="TAL"/>
              <w:rPr>
                <w:lang w:eastAsia="en-US"/>
              </w:rPr>
            </w:pPr>
            <w:r w:rsidRPr="00DD6CFB">
              <w:rPr>
                <w:lang w:eastAsia="en-US"/>
              </w:rPr>
              <w:t>0937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826E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486BD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EED3A" w14:textId="77777777" w:rsidR="004335ED" w:rsidRPr="00DD6CFB" w:rsidRDefault="004335ED" w:rsidP="000D75B4">
            <w:pPr>
              <w:pStyle w:val="TAL"/>
              <w:rPr>
                <w:lang w:eastAsia="en-US"/>
              </w:rPr>
            </w:pPr>
            <w:r w:rsidRPr="00DD6CFB">
              <w:rPr>
                <w:lang w:eastAsia="en-US"/>
              </w:rPr>
              <w:t>Correction to IE ReportConfigNR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FB24B" w14:textId="77777777" w:rsidR="004335ED" w:rsidRPr="00DD6CFB" w:rsidRDefault="004335ED" w:rsidP="000D75B4">
            <w:pPr>
              <w:pStyle w:val="TAL"/>
              <w:rPr>
                <w:lang w:eastAsia="en-US"/>
              </w:rPr>
            </w:pPr>
            <w:r w:rsidRPr="00DD6CFB">
              <w:rPr>
                <w:lang w:eastAsia="en-US"/>
              </w:rPr>
              <w:t>16.2.0</w:t>
            </w:r>
          </w:p>
        </w:tc>
      </w:tr>
      <w:tr w:rsidR="004335ED" w:rsidRPr="0031204F" w14:paraId="21AE71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F5AED2"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409E15"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FD65C4" w14:textId="77777777" w:rsidR="004335ED" w:rsidRPr="00DD6CFB" w:rsidRDefault="004335ED" w:rsidP="000D75B4">
            <w:pPr>
              <w:pStyle w:val="TAL"/>
              <w:rPr>
                <w:lang w:eastAsia="en-US"/>
              </w:rPr>
            </w:pPr>
            <w:r w:rsidRPr="00DD6CFB">
              <w:rPr>
                <w:lang w:eastAsia="en-US"/>
              </w:rPr>
              <w:t>R5-197897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5FDC0" w14:textId="77777777" w:rsidR="004335ED" w:rsidRPr="00DD6CFB" w:rsidRDefault="004335ED" w:rsidP="000D75B4">
            <w:pPr>
              <w:pStyle w:val="TAL"/>
              <w:rPr>
                <w:lang w:eastAsia="en-US"/>
              </w:rPr>
            </w:pPr>
            <w:r w:rsidRPr="00DD6CFB">
              <w:rPr>
                <w:lang w:eastAsia="en-US"/>
              </w:rPr>
              <w:t>0940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477A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7F37C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ACB25"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CodebookConfig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010BA" w14:textId="77777777" w:rsidR="004335ED" w:rsidRPr="00DD6CFB" w:rsidRDefault="004335ED" w:rsidP="000D75B4">
            <w:pPr>
              <w:pStyle w:val="TAL"/>
              <w:rPr>
                <w:lang w:eastAsia="en-US"/>
              </w:rPr>
            </w:pPr>
            <w:r w:rsidRPr="00DD6CFB">
              <w:rPr>
                <w:lang w:eastAsia="en-US"/>
              </w:rPr>
              <w:t>16.2.0</w:t>
            </w:r>
          </w:p>
        </w:tc>
      </w:tr>
      <w:tr w:rsidR="004335ED" w:rsidRPr="0031204F" w14:paraId="14CC7D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483BF1"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06C16"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AF522B" w14:textId="77777777" w:rsidR="004335ED" w:rsidRPr="00DD6CFB" w:rsidRDefault="004335ED" w:rsidP="000D75B4">
            <w:pPr>
              <w:pStyle w:val="TAL"/>
              <w:rPr>
                <w:lang w:eastAsia="en-US"/>
              </w:rPr>
            </w:pPr>
            <w:r w:rsidRPr="00DD6CFB">
              <w:rPr>
                <w:lang w:eastAsia="en-US"/>
              </w:rPr>
              <w:t>R5-197932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03514" w14:textId="77777777" w:rsidR="004335ED" w:rsidRPr="00DD6CFB" w:rsidRDefault="004335ED" w:rsidP="000D75B4">
            <w:pPr>
              <w:pStyle w:val="TAL"/>
              <w:rPr>
                <w:lang w:eastAsia="en-US"/>
              </w:rPr>
            </w:pPr>
            <w:r w:rsidRPr="00DD6CFB">
              <w:rPr>
                <w:lang w:eastAsia="en-US"/>
              </w:rPr>
              <w:t>0946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12B0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4CF24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F6765D" w14:textId="77777777" w:rsidR="004335ED" w:rsidRPr="00DD6CFB" w:rsidRDefault="004335ED" w:rsidP="000D75B4">
            <w:pPr>
              <w:pStyle w:val="TAL"/>
              <w:rPr>
                <w:lang w:eastAsia="en-US"/>
              </w:rPr>
            </w:pPr>
            <w:r w:rsidRPr="00DD6CFB">
              <w:rPr>
                <w:lang w:eastAsia="en-US"/>
              </w:rPr>
              <w:t>Editorial update IE PDSCH-Config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7A408" w14:textId="77777777" w:rsidR="004335ED" w:rsidRPr="00DD6CFB" w:rsidRDefault="004335ED" w:rsidP="000D75B4">
            <w:pPr>
              <w:pStyle w:val="TAL"/>
              <w:rPr>
                <w:lang w:eastAsia="en-US"/>
              </w:rPr>
            </w:pPr>
            <w:r w:rsidRPr="00DD6CFB">
              <w:rPr>
                <w:lang w:eastAsia="en-US"/>
              </w:rPr>
              <w:t>16.2.0</w:t>
            </w:r>
          </w:p>
        </w:tc>
      </w:tr>
      <w:tr w:rsidR="004335ED" w:rsidRPr="0031204F" w14:paraId="52621E7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E46EC0"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7977FD"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269C" w14:textId="77777777" w:rsidR="004335ED" w:rsidRPr="00DD6CFB" w:rsidRDefault="004335ED" w:rsidP="000D75B4">
            <w:pPr>
              <w:pStyle w:val="TAL"/>
              <w:rPr>
                <w:lang w:eastAsia="en-US"/>
              </w:rPr>
            </w:pPr>
            <w:r w:rsidRPr="00DD6CFB">
              <w:rPr>
                <w:lang w:eastAsia="en-US"/>
              </w:rPr>
              <w:t>R5-197967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8B1" w14:textId="77777777" w:rsidR="004335ED" w:rsidRPr="00DD6CFB" w:rsidRDefault="004335ED" w:rsidP="000D75B4">
            <w:pPr>
              <w:pStyle w:val="TAL"/>
              <w:rPr>
                <w:lang w:eastAsia="en-US"/>
              </w:rPr>
            </w:pPr>
            <w:r w:rsidRPr="00DD6CFB">
              <w:rPr>
                <w:lang w:eastAsia="en-US"/>
              </w:rPr>
              <w:t>0948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233F5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414B4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F129B2" w14:textId="77777777" w:rsidR="004335ED" w:rsidRPr="00DD6CFB" w:rsidRDefault="004335ED" w:rsidP="000D75B4">
            <w:pPr>
              <w:pStyle w:val="TAL"/>
              <w:rPr>
                <w:lang w:eastAsia="en-US"/>
              </w:rPr>
            </w:pPr>
            <w:r w:rsidRPr="00DD6CFB">
              <w:rPr>
                <w:lang w:eastAsia="en-US"/>
              </w:rPr>
              <w:t>Update of Annex C on calculation of test frequencies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98222" w14:textId="77777777" w:rsidR="004335ED" w:rsidRPr="00DD6CFB" w:rsidRDefault="004335ED" w:rsidP="000D75B4">
            <w:pPr>
              <w:pStyle w:val="TAL"/>
              <w:rPr>
                <w:lang w:eastAsia="en-US"/>
              </w:rPr>
            </w:pPr>
            <w:r w:rsidRPr="00DD6CFB">
              <w:rPr>
                <w:lang w:eastAsia="en-US"/>
              </w:rPr>
              <w:t>16.2.0</w:t>
            </w:r>
          </w:p>
        </w:tc>
      </w:tr>
      <w:tr w:rsidR="004335ED" w:rsidRPr="0031204F" w14:paraId="6AE93A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381D24"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C2BA5C"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740B74" w14:textId="77777777" w:rsidR="004335ED" w:rsidRPr="00DD6CFB" w:rsidRDefault="004335ED" w:rsidP="000D75B4">
            <w:pPr>
              <w:pStyle w:val="TAL"/>
              <w:rPr>
                <w:lang w:eastAsia="en-US"/>
              </w:rPr>
            </w:pPr>
            <w:r w:rsidRPr="00DD6CFB">
              <w:rPr>
                <w:lang w:eastAsia="en-US"/>
              </w:rPr>
              <w:t>R5-197968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8252D" w14:textId="77777777" w:rsidR="004335ED" w:rsidRPr="00DD6CFB" w:rsidRDefault="004335ED" w:rsidP="000D75B4">
            <w:pPr>
              <w:pStyle w:val="TAL"/>
              <w:rPr>
                <w:lang w:eastAsia="en-US"/>
              </w:rPr>
            </w:pPr>
            <w:r w:rsidRPr="00DD6CFB">
              <w:rPr>
                <w:lang w:eastAsia="en-US"/>
              </w:rPr>
              <w:t>0949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7067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F0D83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41BC9" w14:textId="77777777" w:rsidR="004335ED" w:rsidRPr="00DD6CFB" w:rsidRDefault="004335ED" w:rsidP="000D75B4">
            <w:pPr>
              <w:pStyle w:val="TAL"/>
              <w:rPr>
                <w:lang w:eastAsia="en-US"/>
              </w:rPr>
            </w:pPr>
            <w:r w:rsidRPr="00DD6CFB">
              <w:rPr>
                <w:lang w:eastAsia="en-US"/>
              </w:rPr>
              <w:t>Correction of test frequency parameters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CACB61" w14:textId="77777777" w:rsidR="004335ED" w:rsidRPr="00DD6CFB" w:rsidRDefault="004335ED" w:rsidP="000D75B4">
            <w:pPr>
              <w:pStyle w:val="TAL"/>
              <w:rPr>
                <w:lang w:eastAsia="en-US"/>
              </w:rPr>
            </w:pPr>
            <w:r w:rsidRPr="00DD6CFB">
              <w:rPr>
                <w:lang w:eastAsia="en-US"/>
              </w:rPr>
              <w:t>16.2.0</w:t>
            </w:r>
          </w:p>
        </w:tc>
      </w:tr>
      <w:tr w:rsidR="004335ED" w:rsidRPr="0031204F" w14:paraId="5511BD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6391A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D7AA94"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7D3B9" w14:textId="77777777" w:rsidR="004335ED" w:rsidRPr="00DD6CFB" w:rsidRDefault="004335ED" w:rsidP="000D75B4">
            <w:pPr>
              <w:pStyle w:val="TAL"/>
              <w:rPr>
                <w:lang w:eastAsia="en-US"/>
              </w:rPr>
            </w:pPr>
            <w:r w:rsidRPr="00DD6CFB">
              <w:rPr>
                <w:lang w:eastAsia="en-US"/>
              </w:rPr>
              <w:t>R5-197969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21F85" w14:textId="77777777" w:rsidR="004335ED" w:rsidRPr="00DD6CFB" w:rsidRDefault="004335ED" w:rsidP="000D75B4">
            <w:pPr>
              <w:pStyle w:val="TAL"/>
              <w:rPr>
                <w:lang w:eastAsia="en-US"/>
              </w:rPr>
            </w:pPr>
            <w:r w:rsidRPr="00DD6CFB">
              <w:rPr>
                <w:lang w:eastAsia="en-US"/>
              </w:rPr>
              <w:t>0950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01DD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448F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ED60D" w14:textId="77777777" w:rsidR="004335ED" w:rsidRPr="00DD6CFB" w:rsidRDefault="004335ED" w:rsidP="000D75B4">
            <w:pPr>
              <w:pStyle w:val="TAL"/>
              <w:rPr>
                <w:lang w:eastAsia="en-US"/>
              </w:rPr>
            </w:pPr>
            <w:r w:rsidRPr="00DD6CFB">
              <w:rPr>
                <w:lang w:eastAsia="en-US"/>
              </w:rPr>
              <w:t>Correction of test frequency parameters for NR band n2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6B604" w14:textId="77777777" w:rsidR="004335ED" w:rsidRPr="00DD6CFB" w:rsidRDefault="004335ED" w:rsidP="000D75B4">
            <w:pPr>
              <w:pStyle w:val="TAL"/>
              <w:rPr>
                <w:lang w:eastAsia="en-US"/>
              </w:rPr>
            </w:pPr>
            <w:r w:rsidRPr="00DD6CFB">
              <w:rPr>
                <w:lang w:eastAsia="en-US"/>
              </w:rPr>
              <w:t>16.2.0</w:t>
            </w:r>
          </w:p>
        </w:tc>
      </w:tr>
      <w:tr w:rsidR="004335ED" w:rsidRPr="0031204F" w14:paraId="76F065E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8E7078"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7D6FC8"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360A5E" w14:textId="77777777" w:rsidR="004335ED" w:rsidRPr="00DD6CFB" w:rsidRDefault="004335ED" w:rsidP="000D75B4">
            <w:pPr>
              <w:pStyle w:val="TAL"/>
              <w:rPr>
                <w:lang w:eastAsia="en-US"/>
              </w:rPr>
            </w:pPr>
            <w:r w:rsidRPr="00DD6CFB">
              <w:rPr>
                <w:lang w:eastAsia="en-US"/>
              </w:rPr>
              <w:t>R5-197970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B9A0" w14:textId="77777777" w:rsidR="004335ED" w:rsidRPr="00DD6CFB" w:rsidRDefault="004335ED" w:rsidP="000D75B4">
            <w:pPr>
              <w:pStyle w:val="TAL"/>
              <w:rPr>
                <w:lang w:eastAsia="en-US"/>
              </w:rPr>
            </w:pPr>
            <w:r w:rsidRPr="00DD6CFB">
              <w:rPr>
                <w:lang w:eastAsia="en-US"/>
              </w:rPr>
              <w:t>0951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36042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4AC5A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E78CF" w14:textId="77777777" w:rsidR="004335ED" w:rsidRPr="00DD6CFB" w:rsidRDefault="004335ED" w:rsidP="000D75B4">
            <w:pPr>
              <w:pStyle w:val="TAL"/>
              <w:rPr>
                <w:lang w:eastAsia="en-US"/>
              </w:rPr>
            </w:pPr>
            <w:r w:rsidRPr="00DD6CFB">
              <w:rPr>
                <w:lang w:eastAsia="en-US"/>
              </w:rPr>
              <w:t>Correction of test frequency parameters for NR band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D5EF3" w14:textId="77777777" w:rsidR="004335ED" w:rsidRPr="00DD6CFB" w:rsidRDefault="004335ED" w:rsidP="000D75B4">
            <w:pPr>
              <w:pStyle w:val="TAL"/>
              <w:rPr>
                <w:lang w:eastAsia="en-US"/>
              </w:rPr>
            </w:pPr>
            <w:r w:rsidRPr="00DD6CFB">
              <w:rPr>
                <w:lang w:eastAsia="en-US"/>
              </w:rPr>
              <w:t>16.2.0</w:t>
            </w:r>
          </w:p>
        </w:tc>
      </w:tr>
      <w:tr w:rsidR="004335ED" w:rsidRPr="0031204F" w14:paraId="318E87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8169E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C9158B"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4C3FC1" w14:textId="77777777" w:rsidR="004335ED" w:rsidRPr="00DD6CFB" w:rsidRDefault="004335ED" w:rsidP="000D75B4">
            <w:pPr>
              <w:pStyle w:val="TAL"/>
              <w:rPr>
                <w:lang w:eastAsia="en-US"/>
              </w:rPr>
            </w:pPr>
            <w:r w:rsidRPr="00DD6CFB">
              <w:rPr>
                <w:lang w:eastAsia="en-US"/>
              </w:rPr>
              <w:t>R5-197971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82D0" w14:textId="77777777" w:rsidR="004335ED" w:rsidRPr="00DD6CFB" w:rsidRDefault="004335ED" w:rsidP="000D75B4">
            <w:pPr>
              <w:pStyle w:val="TAL"/>
              <w:rPr>
                <w:lang w:eastAsia="en-US"/>
              </w:rPr>
            </w:pPr>
            <w:r w:rsidRPr="00DD6CFB">
              <w:rPr>
                <w:lang w:eastAsia="en-US"/>
              </w:rPr>
              <w:t>0952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454C2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86CE1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DB129" w14:textId="77777777" w:rsidR="004335ED" w:rsidRPr="00DD6CFB" w:rsidRDefault="004335ED" w:rsidP="000D75B4">
            <w:pPr>
              <w:pStyle w:val="TAL"/>
              <w:rPr>
                <w:lang w:eastAsia="en-US"/>
              </w:rPr>
            </w:pPr>
            <w:r w:rsidRPr="00DD6CFB">
              <w:rPr>
                <w:lang w:eastAsia="en-US"/>
              </w:rPr>
              <w:t>Correction of test frequency parameters for NR band n5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23314" w14:textId="77777777" w:rsidR="004335ED" w:rsidRPr="00DD6CFB" w:rsidRDefault="004335ED" w:rsidP="000D75B4">
            <w:pPr>
              <w:pStyle w:val="TAL"/>
              <w:rPr>
                <w:lang w:eastAsia="en-US"/>
              </w:rPr>
            </w:pPr>
            <w:r w:rsidRPr="00DD6CFB">
              <w:rPr>
                <w:lang w:eastAsia="en-US"/>
              </w:rPr>
              <w:t>16.2.0</w:t>
            </w:r>
          </w:p>
        </w:tc>
      </w:tr>
      <w:tr w:rsidR="004335ED" w:rsidRPr="0031204F" w14:paraId="4FBA6C0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F1B975"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648390"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17FEC8" w14:textId="77777777" w:rsidR="004335ED" w:rsidRPr="00DD6CFB" w:rsidRDefault="004335ED" w:rsidP="000D75B4">
            <w:pPr>
              <w:pStyle w:val="TAL"/>
              <w:rPr>
                <w:lang w:eastAsia="en-US"/>
              </w:rPr>
            </w:pPr>
            <w:r w:rsidRPr="00DD6CFB">
              <w:rPr>
                <w:lang w:eastAsia="en-US"/>
              </w:rPr>
              <w:t>R5-197972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625D6" w14:textId="77777777" w:rsidR="004335ED" w:rsidRPr="00DD6CFB" w:rsidRDefault="004335ED" w:rsidP="000D75B4">
            <w:pPr>
              <w:pStyle w:val="TAL"/>
              <w:rPr>
                <w:lang w:eastAsia="en-US"/>
              </w:rPr>
            </w:pPr>
            <w:r w:rsidRPr="00DD6CFB">
              <w:rPr>
                <w:lang w:eastAsia="en-US"/>
              </w:rPr>
              <w:t>0953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63AC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A2C2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BB22C" w14:textId="77777777" w:rsidR="004335ED" w:rsidRPr="00DD6CFB" w:rsidRDefault="004335ED" w:rsidP="000D75B4">
            <w:pPr>
              <w:pStyle w:val="TAL"/>
              <w:rPr>
                <w:lang w:eastAsia="en-US"/>
              </w:rPr>
            </w:pPr>
            <w:r w:rsidRPr="00DD6CFB">
              <w:rPr>
                <w:lang w:eastAsia="en-US"/>
              </w:rPr>
              <w:t>Correction of test frequency parameters for NR band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F270F" w14:textId="77777777" w:rsidR="004335ED" w:rsidRPr="00DD6CFB" w:rsidRDefault="004335ED" w:rsidP="000D75B4">
            <w:pPr>
              <w:pStyle w:val="TAL"/>
              <w:rPr>
                <w:lang w:eastAsia="en-US"/>
              </w:rPr>
            </w:pPr>
            <w:r w:rsidRPr="00DD6CFB">
              <w:rPr>
                <w:lang w:eastAsia="en-US"/>
              </w:rPr>
              <w:t>16.2.0</w:t>
            </w:r>
          </w:p>
        </w:tc>
      </w:tr>
      <w:tr w:rsidR="004335ED" w:rsidRPr="0031204F" w14:paraId="37F785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CE1816"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7EE6E6"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6CD666" w14:textId="77777777" w:rsidR="004335ED" w:rsidRPr="00DD6CFB" w:rsidRDefault="004335ED" w:rsidP="000D75B4">
            <w:pPr>
              <w:pStyle w:val="TAL"/>
              <w:rPr>
                <w:lang w:eastAsia="en-US"/>
              </w:rPr>
            </w:pPr>
            <w:r w:rsidRPr="00DD6CFB">
              <w:rPr>
                <w:lang w:eastAsia="en-US"/>
              </w:rPr>
              <w:t>R5-197973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A06E3" w14:textId="77777777" w:rsidR="004335ED" w:rsidRPr="00DD6CFB" w:rsidRDefault="004335ED" w:rsidP="000D75B4">
            <w:pPr>
              <w:pStyle w:val="TAL"/>
              <w:rPr>
                <w:lang w:eastAsia="en-US"/>
              </w:rPr>
            </w:pPr>
            <w:r w:rsidRPr="00DD6CFB">
              <w:rPr>
                <w:lang w:eastAsia="en-US"/>
              </w:rPr>
              <w:t>0954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96E17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53A7F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032A9" w14:textId="77777777" w:rsidR="004335ED" w:rsidRPr="00DD6CFB" w:rsidRDefault="004335ED" w:rsidP="000D75B4">
            <w:pPr>
              <w:pStyle w:val="TAL"/>
              <w:rPr>
                <w:lang w:eastAsia="en-US"/>
              </w:rPr>
            </w:pPr>
            <w:r w:rsidRPr="00DD6CFB">
              <w:rPr>
                <w:lang w:eastAsia="en-US"/>
              </w:rPr>
              <w:t>Correction of test frequency parameters for NR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43524" w14:textId="77777777" w:rsidR="004335ED" w:rsidRPr="00DD6CFB" w:rsidRDefault="004335ED" w:rsidP="000D75B4">
            <w:pPr>
              <w:pStyle w:val="TAL"/>
              <w:rPr>
                <w:lang w:eastAsia="en-US"/>
              </w:rPr>
            </w:pPr>
            <w:r w:rsidRPr="00DD6CFB">
              <w:rPr>
                <w:lang w:eastAsia="en-US"/>
              </w:rPr>
              <w:t>16.2.0</w:t>
            </w:r>
          </w:p>
        </w:tc>
      </w:tr>
      <w:tr w:rsidR="004335ED" w:rsidRPr="0031204F" w14:paraId="4E15D4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C222BC"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BB4384"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19E1CA" w14:textId="77777777" w:rsidR="004335ED" w:rsidRPr="00DD6CFB" w:rsidRDefault="004335ED" w:rsidP="000D75B4">
            <w:pPr>
              <w:pStyle w:val="TAL"/>
              <w:rPr>
                <w:lang w:eastAsia="en-US"/>
              </w:rPr>
            </w:pPr>
            <w:r w:rsidRPr="00DD6CFB">
              <w:rPr>
                <w:lang w:eastAsia="en-US"/>
              </w:rPr>
              <w:t>R5-197974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7DD1F" w14:textId="77777777" w:rsidR="004335ED" w:rsidRPr="00DD6CFB" w:rsidRDefault="004335ED" w:rsidP="000D75B4">
            <w:pPr>
              <w:pStyle w:val="TAL"/>
              <w:rPr>
                <w:lang w:eastAsia="en-US"/>
              </w:rPr>
            </w:pPr>
            <w:r w:rsidRPr="00DD6CFB">
              <w:rPr>
                <w:lang w:eastAsia="en-US"/>
              </w:rPr>
              <w:t>0955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EAC6D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DA815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9FD327" w14:textId="77777777" w:rsidR="004335ED" w:rsidRPr="00DD6CFB" w:rsidRDefault="004335ED" w:rsidP="000D75B4">
            <w:pPr>
              <w:pStyle w:val="TAL"/>
              <w:rPr>
                <w:lang w:eastAsia="en-US"/>
              </w:rPr>
            </w:pPr>
            <w:r w:rsidRPr="00DD6CFB">
              <w:rPr>
                <w:lang w:eastAsia="en-US"/>
              </w:rPr>
              <w:t>Correction of test frequency parameters for NR band n12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420A9" w14:textId="77777777" w:rsidR="004335ED" w:rsidRPr="00DD6CFB" w:rsidRDefault="004335ED" w:rsidP="000D75B4">
            <w:pPr>
              <w:pStyle w:val="TAL"/>
              <w:rPr>
                <w:lang w:eastAsia="en-US"/>
              </w:rPr>
            </w:pPr>
            <w:r w:rsidRPr="00DD6CFB">
              <w:rPr>
                <w:lang w:eastAsia="en-US"/>
              </w:rPr>
              <w:t>16.2.0</w:t>
            </w:r>
          </w:p>
        </w:tc>
      </w:tr>
      <w:tr w:rsidR="004335ED" w:rsidRPr="0031204F" w14:paraId="39333E0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8BDBAB"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76F029"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821D9" w14:textId="77777777" w:rsidR="004335ED" w:rsidRPr="00DD6CFB" w:rsidRDefault="004335ED" w:rsidP="000D75B4">
            <w:pPr>
              <w:pStyle w:val="TAL"/>
              <w:rPr>
                <w:lang w:eastAsia="en-US"/>
              </w:rPr>
            </w:pPr>
            <w:r w:rsidRPr="00DD6CFB">
              <w:rPr>
                <w:lang w:eastAsia="en-US"/>
              </w:rPr>
              <w:t>R5-197975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74A37" w14:textId="77777777" w:rsidR="004335ED" w:rsidRPr="00DD6CFB" w:rsidRDefault="004335ED" w:rsidP="000D75B4">
            <w:pPr>
              <w:pStyle w:val="TAL"/>
              <w:rPr>
                <w:lang w:eastAsia="en-US"/>
              </w:rPr>
            </w:pPr>
            <w:r w:rsidRPr="00DD6CFB">
              <w:rPr>
                <w:lang w:eastAsia="en-US"/>
              </w:rPr>
              <w:t>0956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96E54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E7226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1F66B7" w14:textId="77777777" w:rsidR="004335ED" w:rsidRPr="00DD6CFB" w:rsidRDefault="004335ED" w:rsidP="000D75B4">
            <w:pPr>
              <w:pStyle w:val="TAL"/>
              <w:rPr>
                <w:lang w:eastAsia="en-US"/>
              </w:rPr>
            </w:pPr>
            <w:r w:rsidRPr="00DD6CFB">
              <w:rPr>
                <w:lang w:eastAsia="en-US"/>
              </w:rPr>
              <w:t>Correction of test frequency parameters for NR band n20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5524" w14:textId="77777777" w:rsidR="004335ED" w:rsidRPr="00DD6CFB" w:rsidRDefault="004335ED" w:rsidP="000D75B4">
            <w:pPr>
              <w:pStyle w:val="TAL"/>
              <w:rPr>
                <w:lang w:eastAsia="en-US"/>
              </w:rPr>
            </w:pPr>
            <w:r w:rsidRPr="00DD6CFB">
              <w:rPr>
                <w:lang w:eastAsia="en-US"/>
              </w:rPr>
              <w:t>16.2.0</w:t>
            </w:r>
          </w:p>
        </w:tc>
      </w:tr>
      <w:tr w:rsidR="004335ED" w:rsidRPr="0031204F" w14:paraId="00E56F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DFD820"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73434E"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E9CE98" w14:textId="77777777" w:rsidR="004335ED" w:rsidRPr="00DD6CFB" w:rsidRDefault="004335ED" w:rsidP="000D75B4">
            <w:pPr>
              <w:pStyle w:val="TAL"/>
              <w:rPr>
                <w:lang w:eastAsia="en-US"/>
              </w:rPr>
            </w:pPr>
            <w:r w:rsidRPr="00DD6CFB">
              <w:rPr>
                <w:lang w:eastAsia="en-US"/>
              </w:rPr>
              <w:t>R5-197976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76D18" w14:textId="77777777" w:rsidR="004335ED" w:rsidRPr="00DD6CFB" w:rsidRDefault="004335ED" w:rsidP="000D75B4">
            <w:pPr>
              <w:pStyle w:val="TAL"/>
              <w:rPr>
                <w:lang w:eastAsia="en-US"/>
              </w:rPr>
            </w:pPr>
            <w:r w:rsidRPr="00DD6CFB">
              <w:rPr>
                <w:lang w:eastAsia="en-US"/>
              </w:rPr>
              <w:t>0957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10FD5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D3173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D9BED" w14:textId="77777777" w:rsidR="004335ED" w:rsidRPr="00DD6CFB" w:rsidRDefault="004335ED" w:rsidP="000D75B4">
            <w:pPr>
              <w:pStyle w:val="TAL"/>
              <w:rPr>
                <w:lang w:eastAsia="en-US"/>
              </w:rPr>
            </w:pPr>
            <w:r w:rsidRPr="00DD6CFB">
              <w:rPr>
                <w:lang w:eastAsia="en-US"/>
              </w:rPr>
              <w:t>Correction of test frequency parameters for NR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C3A6DF" w14:textId="77777777" w:rsidR="004335ED" w:rsidRPr="00DD6CFB" w:rsidRDefault="004335ED" w:rsidP="000D75B4">
            <w:pPr>
              <w:pStyle w:val="TAL"/>
              <w:rPr>
                <w:lang w:eastAsia="en-US"/>
              </w:rPr>
            </w:pPr>
            <w:r w:rsidRPr="00DD6CFB">
              <w:rPr>
                <w:lang w:eastAsia="en-US"/>
              </w:rPr>
              <w:t>16.2.0</w:t>
            </w:r>
          </w:p>
        </w:tc>
      </w:tr>
      <w:tr w:rsidR="004335ED" w:rsidRPr="0031204F" w14:paraId="0ADE37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ED042A"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C5BBDE"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C4F55C" w14:textId="77777777" w:rsidR="004335ED" w:rsidRPr="00DD6CFB" w:rsidRDefault="004335ED" w:rsidP="000D75B4">
            <w:pPr>
              <w:pStyle w:val="TAL"/>
              <w:rPr>
                <w:lang w:eastAsia="en-US"/>
              </w:rPr>
            </w:pPr>
            <w:r w:rsidRPr="00DD6CFB">
              <w:rPr>
                <w:lang w:eastAsia="en-US"/>
              </w:rPr>
              <w:t>R5-197977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5AFBA" w14:textId="77777777" w:rsidR="004335ED" w:rsidRPr="00DD6CFB" w:rsidRDefault="004335ED" w:rsidP="000D75B4">
            <w:pPr>
              <w:pStyle w:val="TAL"/>
              <w:rPr>
                <w:lang w:eastAsia="en-US"/>
              </w:rPr>
            </w:pPr>
            <w:r w:rsidRPr="00DD6CFB">
              <w:rPr>
                <w:lang w:eastAsia="en-US"/>
              </w:rPr>
              <w:t>0958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333C3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9A45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2B7EF" w14:textId="77777777" w:rsidR="004335ED" w:rsidRPr="00DD6CFB" w:rsidRDefault="004335ED" w:rsidP="000D75B4">
            <w:pPr>
              <w:pStyle w:val="TAL"/>
              <w:rPr>
                <w:lang w:eastAsia="en-US"/>
              </w:rPr>
            </w:pPr>
            <w:r w:rsidRPr="00DD6CFB">
              <w:rPr>
                <w:lang w:eastAsia="en-US"/>
              </w:rPr>
              <w:t>Correction of test frequency parameters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715DA" w14:textId="77777777" w:rsidR="004335ED" w:rsidRPr="00DD6CFB" w:rsidRDefault="004335ED" w:rsidP="000D75B4">
            <w:pPr>
              <w:pStyle w:val="TAL"/>
              <w:rPr>
                <w:lang w:eastAsia="en-US"/>
              </w:rPr>
            </w:pPr>
            <w:r w:rsidRPr="00DD6CFB">
              <w:rPr>
                <w:lang w:eastAsia="en-US"/>
              </w:rPr>
              <w:t>16.2.0</w:t>
            </w:r>
          </w:p>
        </w:tc>
      </w:tr>
      <w:tr w:rsidR="004335ED" w:rsidRPr="0031204F" w14:paraId="0A3629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0C5A6D"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5AD24"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FFF1A0" w14:textId="77777777" w:rsidR="004335ED" w:rsidRPr="00DD6CFB" w:rsidRDefault="004335ED" w:rsidP="000D75B4">
            <w:pPr>
              <w:pStyle w:val="TAL"/>
              <w:rPr>
                <w:lang w:eastAsia="en-US"/>
              </w:rPr>
            </w:pPr>
            <w:r w:rsidRPr="00DD6CFB">
              <w:rPr>
                <w:lang w:eastAsia="en-US"/>
              </w:rPr>
              <w:t>R5-197978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58622" w14:textId="77777777" w:rsidR="004335ED" w:rsidRPr="00DD6CFB" w:rsidRDefault="004335ED" w:rsidP="000D75B4">
            <w:pPr>
              <w:pStyle w:val="TAL"/>
              <w:rPr>
                <w:lang w:eastAsia="en-US"/>
              </w:rPr>
            </w:pPr>
            <w:r w:rsidRPr="00DD6CFB">
              <w:rPr>
                <w:lang w:eastAsia="en-US"/>
              </w:rPr>
              <w:t>0959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57754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3A339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7D12" w14:textId="77777777" w:rsidR="004335ED" w:rsidRPr="00DD6CFB" w:rsidRDefault="004335ED" w:rsidP="000D75B4">
            <w:pPr>
              <w:pStyle w:val="TAL"/>
              <w:rPr>
                <w:lang w:eastAsia="en-US"/>
              </w:rPr>
            </w:pPr>
            <w:r w:rsidRPr="00DD6CFB">
              <w:rPr>
                <w:lang w:eastAsia="en-US"/>
              </w:rPr>
              <w:t>Correction of test frequency parameters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003D" w14:textId="77777777" w:rsidR="004335ED" w:rsidRPr="00DD6CFB" w:rsidRDefault="004335ED" w:rsidP="000D75B4">
            <w:pPr>
              <w:pStyle w:val="TAL"/>
              <w:rPr>
                <w:lang w:eastAsia="en-US"/>
              </w:rPr>
            </w:pPr>
            <w:r w:rsidRPr="00DD6CFB">
              <w:rPr>
                <w:lang w:eastAsia="en-US"/>
              </w:rPr>
              <w:t>16.2.0</w:t>
            </w:r>
          </w:p>
        </w:tc>
      </w:tr>
      <w:tr w:rsidR="004335ED" w:rsidRPr="0031204F" w14:paraId="6A3452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D5CD41"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01BC4"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A61048" w14:textId="77777777" w:rsidR="004335ED" w:rsidRPr="00DD6CFB" w:rsidRDefault="004335ED" w:rsidP="000D75B4">
            <w:pPr>
              <w:pStyle w:val="TAL"/>
              <w:rPr>
                <w:lang w:eastAsia="en-US"/>
              </w:rPr>
            </w:pPr>
            <w:r w:rsidRPr="00DD6CFB">
              <w:rPr>
                <w:lang w:eastAsia="en-US"/>
              </w:rPr>
              <w:t>R5-197979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B9171" w14:textId="77777777" w:rsidR="004335ED" w:rsidRPr="00DD6CFB" w:rsidRDefault="004335ED" w:rsidP="000D75B4">
            <w:pPr>
              <w:pStyle w:val="TAL"/>
              <w:rPr>
                <w:lang w:eastAsia="en-US"/>
              </w:rPr>
            </w:pPr>
            <w:r w:rsidRPr="00DD6CFB">
              <w:rPr>
                <w:lang w:eastAsia="en-US"/>
              </w:rPr>
              <w:t>0960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977C7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8F721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19D745" w14:textId="77777777" w:rsidR="004335ED" w:rsidRPr="00DD6CFB" w:rsidRDefault="004335ED" w:rsidP="000D75B4">
            <w:pPr>
              <w:pStyle w:val="TAL"/>
              <w:rPr>
                <w:lang w:eastAsia="en-US"/>
              </w:rPr>
            </w:pPr>
            <w:r w:rsidRPr="00DD6CFB">
              <w:rPr>
                <w:lang w:eastAsia="en-US"/>
              </w:rPr>
              <w:t>Correction of test frequency parameters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43AE5" w14:textId="77777777" w:rsidR="004335ED" w:rsidRPr="00DD6CFB" w:rsidRDefault="004335ED" w:rsidP="000D75B4">
            <w:pPr>
              <w:pStyle w:val="TAL"/>
              <w:rPr>
                <w:lang w:eastAsia="en-US"/>
              </w:rPr>
            </w:pPr>
            <w:r w:rsidRPr="00DD6CFB">
              <w:rPr>
                <w:lang w:eastAsia="en-US"/>
              </w:rPr>
              <w:t>16.2.0</w:t>
            </w:r>
          </w:p>
        </w:tc>
      </w:tr>
      <w:tr w:rsidR="004335ED" w:rsidRPr="0031204F" w14:paraId="7E2078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4688D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FCD91A"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21A66C" w14:textId="77777777" w:rsidR="004335ED" w:rsidRPr="00DD6CFB" w:rsidRDefault="004335ED" w:rsidP="000D75B4">
            <w:pPr>
              <w:pStyle w:val="TAL"/>
              <w:rPr>
                <w:lang w:eastAsia="en-US"/>
              </w:rPr>
            </w:pPr>
            <w:r w:rsidRPr="00DD6CFB">
              <w:rPr>
                <w:lang w:eastAsia="en-US"/>
              </w:rPr>
              <w:t>R5-197980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A26E6" w14:textId="77777777" w:rsidR="004335ED" w:rsidRPr="00DD6CFB" w:rsidRDefault="004335ED" w:rsidP="000D75B4">
            <w:pPr>
              <w:pStyle w:val="TAL"/>
              <w:rPr>
                <w:lang w:eastAsia="en-US"/>
              </w:rPr>
            </w:pPr>
            <w:r w:rsidRPr="00DD6CFB">
              <w:rPr>
                <w:lang w:eastAsia="en-US"/>
              </w:rPr>
              <w:t>0961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2F8B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FCFA1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35498" w14:textId="77777777" w:rsidR="004335ED" w:rsidRPr="00DD6CFB" w:rsidRDefault="004335ED" w:rsidP="000D75B4">
            <w:pPr>
              <w:pStyle w:val="TAL"/>
              <w:rPr>
                <w:lang w:eastAsia="en-US"/>
              </w:rPr>
            </w:pPr>
            <w:r w:rsidRPr="00DD6CFB">
              <w:rPr>
                <w:lang w:eastAsia="en-US"/>
              </w:rPr>
              <w:t>Correction of test frequency parameters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117F2" w14:textId="77777777" w:rsidR="004335ED" w:rsidRPr="00DD6CFB" w:rsidRDefault="004335ED" w:rsidP="000D75B4">
            <w:pPr>
              <w:pStyle w:val="TAL"/>
              <w:rPr>
                <w:lang w:eastAsia="en-US"/>
              </w:rPr>
            </w:pPr>
            <w:r w:rsidRPr="00DD6CFB">
              <w:rPr>
                <w:lang w:eastAsia="en-US"/>
              </w:rPr>
              <w:t>16.2.0</w:t>
            </w:r>
          </w:p>
        </w:tc>
      </w:tr>
      <w:tr w:rsidR="004335ED" w:rsidRPr="0031204F" w14:paraId="5BDBFC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C555C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78D98F"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3F1F1D" w14:textId="77777777" w:rsidR="004335ED" w:rsidRPr="00DD6CFB" w:rsidRDefault="004335ED" w:rsidP="000D75B4">
            <w:pPr>
              <w:pStyle w:val="TAL"/>
              <w:rPr>
                <w:lang w:eastAsia="en-US"/>
              </w:rPr>
            </w:pPr>
            <w:r w:rsidRPr="00DD6CFB">
              <w:rPr>
                <w:lang w:eastAsia="en-US"/>
              </w:rPr>
              <w:t>R5-197981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95F0C" w14:textId="77777777" w:rsidR="004335ED" w:rsidRPr="00DD6CFB" w:rsidRDefault="004335ED" w:rsidP="000D75B4">
            <w:pPr>
              <w:pStyle w:val="TAL"/>
              <w:rPr>
                <w:lang w:eastAsia="en-US"/>
              </w:rPr>
            </w:pPr>
            <w:r w:rsidRPr="00DD6CFB">
              <w:rPr>
                <w:lang w:eastAsia="en-US"/>
              </w:rPr>
              <w:t>0962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E01C1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A251D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A2A0E" w14:textId="77777777" w:rsidR="004335ED" w:rsidRPr="00DD6CFB" w:rsidRDefault="004335ED" w:rsidP="000D75B4">
            <w:pPr>
              <w:pStyle w:val="TAL"/>
              <w:rPr>
                <w:lang w:eastAsia="en-US"/>
              </w:rPr>
            </w:pPr>
            <w:r w:rsidRPr="00DD6CFB">
              <w:rPr>
                <w:lang w:eastAsia="en-US"/>
              </w:rPr>
              <w:t>Correction of test frequency parameters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C0E42" w14:textId="77777777" w:rsidR="004335ED" w:rsidRPr="00DD6CFB" w:rsidRDefault="004335ED" w:rsidP="000D75B4">
            <w:pPr>
              <w:pStyle w:val="TAL"/>
              <w:rPr>
                <w:lang w:eastAsia="en-US"/>
              </w:rPr>
            </w:pPr>
            <w:r w:rsidRPr="00DD6CFB">
              <w:rPr>
                <w:lang w:eastAsia="en-US"/>
              </w:rPr>
              <w:t>16.2.0</w:t>
            </w:r>
          </w:p>
        </w:tc>
      </w:tr>
      <w:tr w:rsidR="004335ED" w:rsidRPr="0031204F" w14:paraId="2A740F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72A487"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1E8358"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A19891" w14:textId="77777777" w:rsidR="004335ED" w:rsidRPr="00DD6CFB" w:rsidRDefault="004335ED" w:rsidP="000D75B4">
            <w:pPr>
              <w:pStyle w:val="TAL"/>
              <w:rPr>
                <w:lang w:eastAsia="en-US"/>
              </w:rPr>
            </w:pPr>
            <w:r w:rsidRPr="00DD6CFB">
              <w:rPr>
                <w:lang w:eastAsia="en-US"/>
              </w:rPr>
              <w:t>R5-197982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6C519" w14:textId="77777777" w:rsidR="004335ED" w:rsidRPr="00DD6CFB" w:rsidRDefault="004335ED" w:rsidP="000D75B4">
            <w:pPr>
              <w:pStyle w:val="TAL"/>
              <w:rPr>
                <w:lang w:eastAsia="en-US"/>
              </w:rPr>
            </w:pPr>
            <w:r w:rsidRPr="00DD6CFB">
              <w:rPr>
                <w:lang w:eastAsia="en-US"/>
              </w:rPr>
              <w:t>0963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A4226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C9A15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3F5641" w14:textId="77777777" w:rsidR="004335ED" w:rsidRPr="00DD6CFB" w:rsidRDefault="004335ED" w:rsidP="000D75B4">
            <w:pPr>
              <w:pStyle w:val="TAL"/>
              <w:rPr>
                <w:lang w:eastAsia="en-US"/>
              </w:rPr>
            </w:pPr>
            <w:r w:rsidRPr="00DD6CFB">
              <w:rPr>
                <w:lang w:eastAsia="en-US"/>
              </w:rPr>
              <w:t>Correction of test frequency parameters for NR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CD8BF" w14:textId="77777777" w:rsidR="004335ED" w:rsidRPr="00DD6CFB" w:rsidRDefault="004335ED" w:rsidP="000D75B4">
            <w:pPr>
              <w:pStyle w:val="TAL"/>
              <w:rPr>
                <w:lang w:eastAsia="en-US"/>
              </w:rPr>
            </w:pPr>
            <w:r w:rsidRPr="00DD6CFB">
              <w:rPr>
                <w:lang w:eastAsia="en-US"/>
              </w:rPr>
              <w:t>16.2.0</w:t>
            </w:r>
          </w:p>
        </w:tc>
      </w:tr>
      <w:tr w:rsidR="004335ED" w:rsidRPr="0031204F" w14:paraId="67153E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74FC24"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F9CFCA"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A542A2" w14:textId="77777777" w:rsidR="004335ED" w:rsidRPr="00DD6CFB" w:rsidRDefault="004335ED" w:rsidP="000D75B4">
            <w:pPr>
              <w:pStyle w:val="TAL"/>
              <w:rPr>
                <w:lang w:eastAsia="en-US"/>
              </w:rPr>
            </w:pPr>
            <w:r w:rsidRPr="00DD6CFB">
              <w:rPr>
                <w:lang w:eastAsia="en-US"/>
              </w:rPr>
              <w:t>R5-197983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A4147" w14:textId="77777777" w:rsidR="004335ED" w:rsidRPr="00DD6CFB" w:rsidRDefault="004335ED" w:rsidP="000D75B4">
            <w:pPr>
              <w:pStyle w:val="TAL"/>
              <w:rPr>
                <w:lang w:eastAsia="en-US"/>
              </w:rPr>
            </w:pPr>
            <w:r w:rsidRPr="00DD6CFB">
              <w:rPr>
                <w:lang w:eastAsia="en-US"/>
              </w:rPr>
              <w:t>0964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A7278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A3F45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21522" w14:textId="77777777" w:rsidR="004335ED" w:rsidRPr="00DD6CFB" w:rsidRDefault="004335ED" w:rsidP="000D75B4">
            <w:pPr>
              <w:pStyle w:val="TAL"/>
              <w:rPr>
                <w:lang w:eastAsia="en-US"/>
              </w:rPr>
            </w:pPr>
            <w:r w:rsidRPr="00DD6CFB">
              <w:rPr>
                <w:lang w:eastAsia="en-US"/>
              </w:rPr>
              <w:t>Correction of test frequency parameters for NR band n50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19D88" w14:textId="77777777" w:rsidR="004335ED" w:rsidRPr="00DD6CFB" w:rsidRDefault="004335ED" w:rsidP="000D75B4">
            <w:pPr>
              <w:pStyle w:val="TAL"/>
              <w:rPr>
                <w:lang w:eastAsia="en-US"/>
              </w:rPr>
            </w:pPr>
            <w:r w:rsidRPr="00DD6CFB">
              <w:rPr>
                <w:lang w:eastAsia="en-US"/>
              </w:rPr>
              <w:t>16.2.0</w:t>
            </w:r>
          </w:p>
        </w:tc>
      </w:tr>
      <w:tr w:rsidR="004335ED" w:rsidRPr="0031204F" w14:paraId="4AE277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106042"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99F8A"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7A49A0" w14:textId="77777777" w:rsidR="004335ED" w:rsidRPr="00DD6CFB" w:rsidRDefault="004335ED" w:rsidP="000D75B4">
            <w:pPr>
              <w:pStyle w:val="TAL"/>
              <w:rPr>
                <w:lang w:eastAsia="en-US"/>
              </w:rPr>
            </w:pPr>
            <w:r w:rsidRPr="00DD6CFB">
              <w:rPr>
                <w:lang w:eastAsia="en-US"/>
              </w:rPr>
              <w:t>R5-197984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74674" w14:textId="77777777" w:rsidR="004335ED" w:rsidRPr="00DD6CFB" w:rsidRDefault="004335ED" w:rsidP="000D75B4">
            <w:pPr>
              <w:pStyle w:val="TAL"/>
              <w:rPr>
                <w:lang w:eastAsia="en-US"/>
              </w:rPr>
            </w:pPr>
            <w:r w:rsidRPr="00DD6CFB">
              <w:rPr>
                <w:lang w:eastAsia="en-US"/>
              </w:rPr>
              <w:t>0965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06CD5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096E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96E37" w14:textId="77777777" w:rsidR="004335ED" w:rsidRPr="00DD6CFB" w:rsidRDefault="004335ED" w:rsidP="000D75B4">
            <w:pPr>
              <w:pStyle w:val="TAL"/>
              <w:rPr>
                <w:lang w:eastAsia="en-US"/>
              </w:rPr>
            </w:pPr>
            <w:r w:rsidRPr="00DD6CFB">
              <w:rPr>
                <w:lang w:eastAsia="en-US"/>
              </w:rPr>
              <w:t>Correction of test frequency parameters for NR band n51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5EF19" w14:textId="77777777" w:rsidR="004335ED" w:rsidRPr="00DD6CFB" w:rsidRDefault="004335ED" w:rsidP="000D75B4">
            <w:pPr>
              <w:pStyle w:val="TAL"/>
              <w:rPr>
                <w:lang w:eastAsia="en-US"/>
              </w:rPr>
            </w:pPr>
            <w:r w:rsidRPr="00DD6CFB">
              <w:rPr>
                <w:lang w:eastAsia="en-US"/>
              </w:rPr>
              <w:t>16.2.0</w:t>
            </w:r>
          </w:p>
        </w:tc>
      </w:tr>
      <w:tr w:rsidR="004335ED" w:rsidRPr="0031204F" w14:paraId="524A3F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995"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A51D91"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6C2801" w14:textId="77777777" w:rsidR="004335ED" w:rsidRPr="00DD6CFB" w:rsidRDefault="004335ED" w:rsidP="000D75B4">
            <w:pPr>
              <w:pStyle w:val="TAL"/>
              <w:rPr>
                <w:lang w:eastAsia="en-US"/>
              </w:rPr>
            </w:pPr>
            <w:r w:rsidRPr="00DD6CFB">
              <w:rPr>
                <w:lang w:eastAsia="en-US"/>
              </w:rPr>
              <w:t>R5-197985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79086" w14:textId="77777777" w:rsidR="004335ED" w:rsidRPr="00DD6CFB" w:rsidRDefault="004335ED" w:rsidP="000D75B4">
            <w:pPr>
              <w:pStyle w:val="TAL"/>
              <w:rPr>
                <w:lang w:eastAsia="en-US"/>
              </w:rPr>
            </w:pPr>
            <w:r w:rsidRPr="00DD6CFB">
              <w:rPr>
                <w:lang w:eastAsia="en-US"/>
              </w:rPr>
              <w:t>0966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80163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E0CB9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E4B1F" w14:textId="77777777" w:rsidR="004335ED" w:rsidRPr="00DD6CFB" w:rsidRDefault="004335ED" w:rsidP="000D75B4">
            <w:pPr>
              <w:pStyle w:val="TAL"/>
              <w:rPr>
                <w:lang w:eastAsia="en-US"/>
              </w:rPr>
            </w:pPr>
            <w:r w:rsidRPr="00DD6CFB">
              <w:rPr>
                <w:lang w:eastAsia="en-US"/>
              </w:rPr>
              <w:t>Correction of test frequency parameters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4CF1D" w14:textId="77777777" w:rsidR="004335ED" w:rsidRPr="00DD6CFB" w:rsidRDefault="004335ED" w:rsidP="000D75B4">
            <w:pPr>
              <w:pStyle w:val="TAL"/>
              <w:rPr>
                <w:lang w:eastAsia="en-US"/>
              </w:rPr>
            </w:pPr>
            <w:r w:rsidRPr="00DD6CFB">
              <w:rPr>
                <w:lang w:eastAsia="en-US"/>
              </w:rPr>
              <w:t>16.2.0</w:t>
            </w:r>
          </w:p>
        </w:tc>
      </w:tr>
      <w:tr w:rsidR="004335ED" w:rsidRPr="0031204F" w14:paraId="690927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7CE67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A26023"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4EF0B0" w14:textId="77777777" w:rsidR="004335ED" w:rsidRPr="00DD6CFB" w:rsidRDefault="004335ED" w:rsidP="000D75B4">
            <w:pPr>
              <w:pStyle w:val="TAL"/>
              <w:rPr>
                <w:lang w:eastAsia="en-US"/>
              </w:rPr>
            </w:pPr>
            <w:r w:rsidRPr="00DD6CFB">
              <w:rPr>
                <w:lang w:eastAsia="en-US"/>
              </w:rPr>
              <w:t>R5-197986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45ED7" w14:textId="77777777" w:rsidR="004335ED" w:rsidRPr="00DD6CFB" w:rsidRDefault="004335ED" w:rsidP="000D75B4">
            <w:pPr>
              <w:pStyle w:val="TAL"/>
              <w:rPr>
                <w:lang w:eastAsia="en-US"/>
              </w:rPr>
            </w:pPr>
            <w:r w:rsidRPr="00DD6CFB">
              <w:rPr>
                <w:lang w:eastAsia="en-US"/>
              </w:rPr>
              <w:t>0967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71BD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A421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606F5" w14:textId="77777777" w:rsidR="004335ED" w:rsidRPr="00DD6CFB" w:rsidRDefault="004335ED" w:rsidP="000D75B4">
            <w:pPr>
              <w:pStyle w:val="TAL"/>
              <w:rPr>
                <w:lang w:eastAsia="en-US"/>
              </w:rPr>
            </w:pPr>
            <w:r w:rsidRPr="00DD6CFB">
              <w:rPr>
                <w:lang w:eastAsia="en-US"/>
              </w:rPr>
              <w:t>Correction of test frequency parameters for NR band 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5C73D" w14:textId="77777777" w:rsidR="004335ED" w:rsidRPr="00DD6CFB" w:rsidRDefault="004335ED" w:rsidP="000D75B4">
            <w:pPr>
              <w:pStyle w:val="TAL"/>
              <w:rPr>
                <w:lang w:eastAsia="en-US"/>
              </w:rPr>
            </w:pPr>
            <w:r w:rsidRPr="00DD6CFB">
              <w:rPr>
                <w:lang w:eastAsia="en-US"/>
              </w:rPr>
              <w:t>16.2.0</w:t>
            </w:r>
          </w:p>
        </w:tc>
      </w:tr>
      <w:tr w:rsidR="004335ED" w:rsidRPr="0031204F" w14:paraId="1B11A0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461018"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E4366B"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88E93" w14:textId="77777777" w:rsidR="004335ED" w:rsidRPr="00DD6CFB" w:rsidRDefault="004335ED" w:rsidP="000D75B4">
            <w:pPr>
              <w:pStyle w:val="TAL"/>
              <w:rPr>
                <w:lang w:eastAsia="en-US"/>
              </w:rPr>
            </w:pPr>
            <w:r w:rsidRPr="00DD6CFB">
              <w:rPr>
                <w:lang w:eastAsia="en-US"/>
              </w:rPr>
              <w:t>R5-197987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5FDD" w14:textId="77777777" w:rsidR="004335ED" w:rsidRPr="00DD6CFB" w:rsidRDefault="004335ED" w:rsidP="000D75B4">
            <w:pPr>
              <w:pStyle w:val="TAL"/>
              <w:rPr>
                <w:lang w:eastAsia="en-US"/>
              </w:rPr>
            </w:pPr>
            <w:r w:rsidRPr="00DD6CFB">
              <w:rPr>
                <w:lang w:eastAsia="en-US"/>
              </w:rPr>
              <w:t>0968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47F8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0DE4A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A40A0" w14:textId="77777777" w:rsidR="004335ED" w:rsidRPr="00DD6CFB" w:rsidRDefault="004335ED" w:rsidP="000D75B4">
            <w:pPr>
              <w:pStyle w:val="TAL"/>
              <w:rPr>
                <w:lang w:eastAsia="en-US"/>
              </w:rPr>
            </w:pPr>
            <w:r w:rsidRPr="00DD6CFB">
              <w:rPr>
                <w:lang w:eastAsia="en-US"/>
              </w:rPr>
              <w:t>Correction of test frequency parameters for NR band 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DFF22" w14:textId="77777777" w:rsidR="004335ED" w:rsidRPr="00DD6CFB" w:rsidRDefault="004335ED" w:rsidP="000D75B4">
            <w:pPr>
              <w:pStyle w:val="TAL"/>
              <w:rPr>
                <w:lang w:eastAsia="en-US"/>
              </w:rPr>
            </w:pPr>
            <w:r w:rsidRPr="00DD6CFB">
              <w:rPr>
                <w:lang w:eastAsia="en-US"/>
              </w:rPr>
              <w:t>16.2.0</w:t>
            </w:r>
          </w:p>
        </w:tc>
      </w:tr>
      <w:tr w:rsidR="004335ED" w:rsidRPr="0031204F" w14:paraId="6F5E98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419735"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527F0F"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E11BC5" w14:textId="77777777" w:rsidR="004335ED" w:rsidRPr="00DD6CFB" w:rsidRDefault="004335ED" w:rsidP="000D75B4">
            <w:pPr>
              <w:pStyle w:val="TAL"/>
              <w:rPr>
                <w:lang w:eastAsia="en-US"/>
              </w:rPr>
            </w:pPr>
            <w:r w:rsidRPr="00DD6CFB">
              <w:rPr>
                <w:lang w:eastAsia="en-US"/>
              </w:rPr>
              <w:t>R5-197988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32CAE" w14:textId="77777777" w:rsidR="004335ED" w:rsidRPr="00DD6CFB" w:rsidRDefault="004335ED" w:rsidP="000D75B4">
            <w:pPr>
              <w:pStyle w:val="TAL"/>
              <w:rPr>
                <w:lang w:eastAsia="en-US"/>
              </w:rPr>
            </w:pPr>
            <w:r w:rsidRPr="00DD6CFB">
              <w:rPr>
                <w:lang w:eastAsia="en-US"/>
              </w:rPr>
              <w:t>0969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6006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4B411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E0ED7" w14:textId="77777777" w:rsidR="004335ED" w:rsidRPr="00DD6CFB" w:rsidRDefault="004335ED" w:rsidP="000D75B4">
            <w:pPr>
              <w:pStyle w:val="TAL"/>
              <w:rPr>
                <w:lang w:eastAsia="en-US"/>
              </w:rPr>
            </w:pPr>
            <w:r w:rsidRPr="00DD6CFB">
              <w:rPr>
                <w:lang w:eastAsia="en-US"/>
              </w:rPr>
              <w:t>Correction of test frequency parameters for NR band n74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1A02" w14:textId="77777777" w:rsidR="004335ED" w:rsidRPr="00DD6CFB" w:rsidRDefault="004335ED" w:rsidP="000D75B4">
            <w:pPr>
              <w:pStyle w:val="TAL"/>
              <w:rPr>
                <w:lang w:eastAsia="en-US"/>
              </w:rPr>
            </w:pPr>
            <w:r w:rsidRPr="00DD6CFB">
              <w:rPr>
                <w:lang w:eastAsia="en-US"/>
              </w:rPr>
              <w:t>16.2.0</w:t>
            </w:r>
          </w:p>
        </w:tc>
      </w:tr>
      <w:tr w:rsidR="004335ED" w:rsidRPr="0031204F" w14:paraId="736C3C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12A43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32CDB0"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09AE81" w14:textId="77777777" w:rsidR="004335ED" w:rsidRPr="00DD6CFB" w:rsidRDefault="004335ED" w:rsidP="000D75B4">
            <w:pPr>
              <w:pStyle w:val="TAL"/>
              <w:rPr>
                <w:lang w:eastAsia="en-US"/>
              </w:rPr>
            </w:pPr>
            <w:r w:rsidRPr="00DD6CFB">
              <w:rPr>
                <w:lang w:eastAsia="en-US"/>
              </w:rPr>
              <w:t>R5-197989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87557" w14:textId="77777777" w:rsidR="004335ED" w:rsidRPr="00DD6CFB" w:rsidRDefault="004335ED" w:rsidP="000D75B4">
            <w:pPr>
              <w:pStyle w:val="TAL"/>
              <w:rPr>
                <w:lang w:eastAsia="en-US"/>
              </w:rPr>
            </w:pPr>
            <w:r w:rsidRPr="00DD6CFB">
              <w:rPr>
                <w:lang w:eastAsia="en-US"/>
              </w:rPr>
              <w:t>0970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3A426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335C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3CA06" w14:textId="77777777" w:rsidR="004335ED" w:rsidRPr="00DD6CFB" w:rsidRDefault="004335ED" w:rsidP="000D75B4">
            <w:pPr>
              <w:pStyle w:val="TAL"/>
              <w:rPr>
                <w:lang w:eastAsia="en-US"/>
              </w:rPr>
            </w:pPr>
            <w:r w:rsidRPr="00DD6CFB">
              <w:rPr>
                <w:lang w:eastAsia="en-US"/>
              </w:rPr>
              <w:t>Correction of test frequency parameters for NR band n75 (SDL)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A05C4" w14:textId="77777777" w:rsidR="004335ED" w:rsidRPr="00DD6CFB" w:rsidRDefault="004335ED" w:rsidP="000D75B4">
            <w:pPr>
              <w:pStyle w:val="TAL"/>
              <w:rPr>
                <w:lang w:eastAsia="en-US"/>
              </w:rPr>
            </w:pPr>
            <w:r w:rsidRPr="00DD6CFB">
              <w:rPr>
                <w:lang w:eastAsia="en-US"/>
              </w:rPr>
              <w:t>16.2.0</w:t>
            </w:r>
          </w:p>
        </w:tc>
      </w:tr>
      <w:tr w:rsidR="004335ED" w:rsidRPr="0031204F" w14:paraId="5CD51D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50031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939134"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36376E" w14:textId="77777777" w:rsidR="004335ED" w:rsidRPr="00DD6CFB" w:rsidRDefault="004335ED" w:rsidP="000D75B4">
            <w:pPr>
              <w:pStyle w:val="TAL"/>
              <w:rPr>
                <w:lang w:eastAsia="en-US"/>
              </w:rPr>
            </w:pPr>
            <w:r w:rsidRPr="00DD6CFB">
              <w:rPr>
                <w:lang w:eastAsia="en-US"/>
              </w:rPr>
              <w:t>R5-197990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951FF" w14:textId="77777777" w:rsidR="004335ED" w:rsidRPr="00DD6CFB" w:rsidRDefault="004335ED" w:rsidP="000D75B4">
            <w:pPr>
              <w:pStyle w:val="TAL"/>
              <w:rPr>
                <w:lang w:eastAsia="en-US"/>
              </w:rPr>
            </w:pPr>
            <w:r w:rsidRPr="00DD6CFB">
              <w:rPr>
                <w:lang w:eastAsia="en-US"/>
              </w:rPr>
              <w:t>0971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B981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95F53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EDBA97" w14:textId="77777777" w:rsidR="004335ED" w:rsidRPr="00DD6CFB" w:rsidRDefault="004335ED" w:rsidP="000D75B4">
            <w:pPr>
              <w:pStyle w:val="TAL"/>
              <w:rPr>
                <w:lang w:eastAsia="en-US"/>
              </w:rPr>
            </w:pPr>
            <w:r w:rsidRPr="00DD6CFB">
              <w:rPr>
                <w:lang w:eastAsia="en-US"/>
              </w:rPr>
              <w:t>Correction of test frequency parameters for NR band n76 (SDL)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C0ABF" w14:textId="77777777" w:rsidR="004335ED" w:rsidRPr="00DD6CFB" w:rsidRDefault="004335ED" w:rsidP="000D75B4">
            <w:pPr>
              <w:pStyle w:val="TAL"/>
              <w:rPr>
                <w:lang w:eastAsia="en-US"/>
              </w:rPr>
            </w:pPr>
            <w:r w:rsidRPr="00DD6CFB">
              <w:rPr>
                <w:lang w:eastAsia="en-US"/>
              </w:rPr>
              <w:t>16.2.0</w:t>
            </w:r>
          </w:p>
        </w:tc>
      </w:tr>
      <w:tr w:rsidR="004335ED" w:rsidRPr="0031204F" w14:paraId="24203C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E12D7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9A65CE"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406A93" w14:textId="77777777" w:rsidR="004335ED" w:rsidRPr="00DD6CFB" w:rsidRDefault="004335ED" w:rsidP="000D75B4">
            <w:pPr>
              <w:pStyle w:val="TAL"/>
              <w:rPr>
                <w:lang w:eastAsia="en-US"/>
              </w:rPr>
            </w:pPr>
            <w:r w:rsidRPr="00DD6CFB">
              <w:rPr>
                <w:lang w:eastAsia="en-US"/>
              </w:rPr>
              <w:t>R5-197991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61F7" w14:textId="77777777" w:rsidR="004335ED" w:rsidRPr="00DD6CFB" w:rsidRDefault="004335ED" w:rsidP="000D75B4">
            <w:pPr>
              <w:pStyle w:val="TAL"/>
              <w:rPr>
                <w:lang w:eastAsia="en-US"/>
              </w:rPr>
            </w:pPr>
            <w:r w:rsidRPr="00DD6CFB">
              <w:rPr>
                <w:lang w:eastAsia="en-US"/>
              </w:rPr>
              <w:t>0972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C356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29367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C283C" w14:textId="77777777" w:rsidR="004335ED" w:rsidRPr="00DD6CFB" w:rsidRDefault="004335ED" w:rsidP="000D75B4">
            <w:pPr>
              <w:pStyle w:val="TAL"/>
              <w:rPr>
                <w:lang w:eastAsia="en-US"/>
              </w:rPr>
            </w:pPr>
            <w:r w:rsidRPr="00DD6CFB">
              <w:rPr>
                <w:lang w:eastAsia="en-US"/>
              </w:rPr>
              <w:t>Correction of test frequency parameters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062EF" w14:textId="77777777" w:rsidR="004335ED" w:rsidRPr="00DD6CFB" w:rsidRDefault="004335ED" w:rsidP="000D75B4">
            <w:pPr>
              <w:pStyle w:val="TAL"/>
              <w:rPr>
                <w:lang w:eastAsia="en-US"/>
              </w:rPr>
            </w:pPr>
            <w:r w:rsidRPr="00DD6CFB">
              <w:rPr>
                <w:lang w:eastAsia="en-US"/>
              </w:rPr>
              <w:t>16.2.0</w:t>
            </w:r>
          </w:p>
        </w:tc>
      </w:tr>
      <w:tr w:rsidR="004335ED" w:rsidRPr="0031204F" w14:paraId="736D89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B22E0C"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9D3AB4"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1FC02" w14:textId="77777777" w:rsidR="004335ED" w:rsidRPr="00DD6CFB" w:rsidRDefault="004335ED" w:rsidP="000D75B4">
            <w:pPr>
              <w:pStyle w:val="TAL"/>
              <w:rPr>
                <w:lang w:eastAsia="en-US"/>
              </w:rPr>
            </w:pPr>
            <w:r w:rsidRPr="00DD6CFB">
              <w:rPr>
                <w:lang w:eastAsia="en-US"/>
              </w:rPr>
              <w:t>R5-197992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DB2CB" w14:textId="77777777" w:rsidR="004335ED" w:rsidRPr="00DD6CFB" w:rsidRDefault="004335ED" w:rsidP="000D75B4">
            <w:pPr>
              <w:pStyle w:val="TAL"/>
              <w:rPr>
                <w:lang w:eastAsia="en-US"/>
              </w:rPr>
            </w:pPr>
            <w:r w:rsidRPr="00DD6CFB">
              <w:rPr>
                <w:lang w:eastAsia="en-US"/>
              </w:rPr>
              <w:t>0973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10D5F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ED0B6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AF10B" w14:textId="77777777" w:rsidR="004335ED" w:rsidRPr="00DD6CFB" w:rsidRDefault="004335ED" w:rsidP="000D75B4">
            <w:pPr>
              <w:pStyle w:val="TAL"/>
              <w:rPr>
                <w:lang w:eastAsia="en-US"/>
              </w:rPr>
            </w:pPr>
            <w:r w:rsidRPr="00DD6CFB">
              <w:rPr>
                <w:lang w:eastAsia="en-US"/>
              </w:rPr>
              <w:t>Correction of test frequency parameters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DF430" w14:textId="77777777" w:rsidR="004335ED" w:rsidRPr="00DD6CFB" w:rsidRDefault="004335ED" w:rsidP="000D75B4">
            <w:pPr>
              <w:pStyle w:val="TAL"/>
              <w:rPr>
                <w:lang w:eastAsia="en-US"/>
              </w:rPr>
            </w:pPr>
            <w:r w:rsidRPr="00DD6CFB">
              <w:rPr>
                <w:lang w:eastAsia="en-US"/>
              </w:rPr>
              <w:t>16.2.0</w:t>
            </w:r>
          </w:p>
        </w:tc>
      </w:tr>
      <w:tr w:rsidR="004335ED" w:rsidRPr="0031204F" w14:paraId="35784D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5288DE"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599913"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21B03" w14:textId="77777777" w:rsidR="004335ED" w:rsidRPr="00DD6CFB" w:rsidRDefault="004335ED" w:rsidP="000D75B4">
            <w:pPr>
              <w:pStyle w:val="TAL"/>
              <w:rPr>
                <w:lang w:eastAsia="en-US"/>
              </w:rPr>
            </w:pPr>
            <w:r w:rsidRPr="00DD6CFB">
              <w:rPr>
                <w:lang w:eastAsia="en-US"/>
              </w:rPr>
              <w:t>R5-197993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302E7" w14:textId="77777777" w:rsidR="004335ED" w:rsidRPr="00DD6CFB" w:rsidRDefault="004335ED" w:rsidP="000D75B4">
            <w:pPr>
              <w:pStyle w:val="TAL"/>
              <w:rPr>
                <w:lang w:eastAsia="en-US"/>
              </w:rPr>
            </w:pPr>
            <w:r w:rsidRPr="00DD6CFB">
              <w:rPr>
                <w:lang w:eastAsia="en-US"/>
              </w:rPr>
              <w:t>0974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F3365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78094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081387" w14:textId="77777777" w:rsidR="004335ED" w:rsidRPr="00DD6CFB" w:rsidRDefault="004335ED" w:rsidP="000D75B4">
            <w:pPr>
              <w:pStyle w:val="TAL"/>
              <w:rPr>
                <w:lang w:eastAsia="en-US"/>
              </w:rPr>
            </w:pPr>
            <w:r w:rsidRPr="00DD6CFB">
              <w:rPr>
                <w:lang w:eastAsia="en-US"/>
              </w:rPr>
              <w:t>Correction of test frequency parameters for NR band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1E0C2" w14:textId="77777777" w:rsidR="004335ED" w:rsidRPr="00DD6CFB" w:rsidRDefault="004335ED" w:rsidP="000D75B4">
            <w:pPr>
              <w:pStyle w:val="TAL"/>
              <w:rPr>
                <w:lang w:eastAsia="en-US"/>
              </w:rPr>
            </w:pPr>
            <w:r w:rsidRPr="00DD6CFB">
              <w:rPr>
                <w:lang w:eastAsia="en-US"/>
              </w:rPr>
              <w:t>16.2.0</w:t>
            </w:r>
          </w:p>
        </w:tc>
      </w:tr>
      <w:tr w:rsidR="004335ED" w:rsidRPr="0031204F" w14:paraId="5CAED1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456EE6"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BC4D9C"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FA54A1" w14:textId="77777777" w:rsidR="004335ED" w:rsidRPr="00DD6CFB" w:rsidRDefault="004335ED" w:rsidP="000D75B4">
            <w:pPr>
              <w:pStyle w:val="TAL"/>
              <w:rPr>
                <w:lang w:eastAsia="en-US"/>
              </w:rPr>
            </w:pPr>
            <w:r w:rsidRPr="00DD6CFB">
              <w:rPr>
                <w:lang w:eastAsia="en-US"/>
              </w:rPr>
              <w:t>R5-197994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D812C" w14:textId="77777777" w:rsidR="004335ED" w:rsidRPr="00DD6CFB" w:rsidRDefault="004335ED" w:rsidP="000D75B4">
            <w:pPr>
              <w:pStyle w:val="TAL"/>
              <w:rPr>
                <w:lang w:eastAsia="en-US"/>
              </w:rPr>
            </w:pPr>
            <w:r w:rsidRPr="00DD6CFB">
              <w:rPr>
                <w:lang w:eastAsia="en-US"/>
              </w:rPr>
              <w:t>0975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A1694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078A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323B04" w14:textId="77777777" w:rsidR="004335ED" w:rsidRPr="00DD6CFB" w:rsidRDefault="004335ED" w:rsidP="000D75B4">
            <w:pPr>
              <w:pStyle w:val="TAL"/>
              <w:rPr>
                <w:lang w:eastAsia="en-US"/>
              </w:rPr>
            </w:pPr>
            <w:r w:rsidRPr="00DD6CFB">
              <w:rPr>
                <w:lang w:eastAsia="en-US"/>
              </w:rPr>
              <w:t>Editorial correction to note 1 in frequency tables for NR bands n257, n258, n260 and n261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153F" w14:textId="77777777" w:rsidR="004335ED" w:rsidRPr="00DD6CFB" w:rsidRDefault="004335ED" w:rsidP="000D75B4">
            <w:pPr>
              <w:pStyle w:val="TAL"/>
              <w:rPr>
                <w:lang w:eastAsia="en-US"/>
              </w:rPr>
            </w:pPr>
            <w:r w:rsidRPr="00DD6CFB">
              <w:rPr>
                <w:lang w:eastAsia="en-US"/>
              </w:rPr>
              <w:t>16.2.0</w:t>
            </w:r>
          </w:p>
        </w:tc>
      </w:tr>
      <w:tr w:rsidR="004335ED" w:rsidRPr="0031204F" w14:paraId="445385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96BE48"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0EB2D6"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EF9E0C" w14:textId="77777777" w:rsidR="004335ED" w:rsidRPr="00DD6CFB" w:rsidRDefault="004335ED" w:rsidP="000D75B4">
            <w:pPr>
              <w:pStyle w:val="TAL"/>
              <w:rPr>
                <w:lang w:eastAsia="en-US"/>
              </w:rPr>
            </w:pPr>
            <w:r w:rsidRPr="00DD6CFB">
              <w:rPr>
                <w:lang w:eastAsia="en-US"/>
              </w:rPr>
              <w:t>R5-197997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1830" w14:textId="77777777" w:rsidR="004335ED" w:rsidRPr="00DD6CFB" w:rsidRDefault="004335ED" w:rsidP="000D75B4">
            <w:pPr>
              <w:pStyle w:val="TAL"/>
              <w:rPr>
                <w:lang w:eastAsia="en-US"/>
              </w:rPr>
            </w:pPr>
            <w:r w:rsidRPr="00DD6CFB">
              <w:rPr>
                <w:lang w:eastAsia="en-US"/>
              </w:rPr>
              <w:t>0978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9FBD8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35F66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3B710A" w14:textId="77777777" w:rsidR="004335ED" w:rsidRPr="00DD6CFB" w:rsidRDefault="004335ED" w:rsidP="000D75B4">
            <w:pPr>
              <w:pStyle w:val="TAL"/>
              <w:rPr>
                <w:lang w:eastAsia="en-US"/>
              </w:rPr>
            </w:pPr>
            <w:r w:rsidRPr="00DD6CFB">
              <w:rPr>
                <w:lang w:eastAsia="en-US"/>
              </w:rPr>
              <w:t>Introduction of test frequencies for NR CA configuration CA_n261D to CA_n261F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C645F" w14:textId="77777777" w:rsidR="004335ED" w:rsidRPr="00DD6CFB" w:rsidRDefault="004335ED" w:rsidP="000D75B4">
            <w:pPr>
              <w:pStyle w:val="TAL"/>
              <w:rPr>
                <w:lang w:eastAsia="en-US"/>
              </w:rPr>
            </w:pPr>
            <w:r w:rsidRPr="00DD6CFB">
              <w:rPr>
                <w:lang w:eastAsia="en-US"/>
              </w:rPr>
              <w:t>16.2.0</w:t>
            </w:r>
          </w:p>
        </w:tc>
      </w:tr>
      <w:tr w:rsidR="004335ED" w:rsidRPr="0031204F" w14:paraId="3A9871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2BC1F0"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BBFE49"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171826" w14:textId="77777777" w:rsidR="004335ED" w:rsidRPr="00DD6CFB" w:rsidRDefault="004335ED" w:rsidP="000D75B4">
            <w:pPr>
              <w:pStyle w:val="TAL"/>
              <w:rPr>
                <w:lang w:eastAsia="en-US"/>
              </w:rPr>
            </w:pPr>
            <w:r w:rsidRPr="00DD6CFB">
              <w:rPr>
                <w:lang w:eastAsia="en-US"/>
              </w:rPr>
              <w:t>R5-197998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65DA5" w14:textId="77777777" w:rsidR="004335ED" w:rsidRPr="00DD6CFB" w:rsidRDefault="004335ED" w:rsidP="000D75B4">
            <w:pPr>
              <w:pStyle w:val="TAL"/>
              <w:rPr>
                <w:lang w:eastAsia="en-US"/>
              </w:rPr>
            </w:pPr>
            <w:r w:rsidRPr="00DD6CFB">
              <w:rPr>
                <w:lang w:eastAsia="en-US"/>
              </w:rPr>
              <w:t>0979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355B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3D027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52C30" w14:textId="77777777" w:rsidR="004335ED" w:rsidRPr="00DD6CFB" w:rsidRDefault="004335ED" w:rsidP="000D75B4">
            <w:pPr>
              <w:pStyle w:val="TAL"/>
              <w:rPr>
                <w:lang w:eastAsia="en-US"/>
              </w:rPr>
            </w:pPr>
            <w:r w:rsidRPr="00DD6CFB">
              <w:rPr>
                <w:lang w:eastAsia="en-US"/>
              </w:rPr>
              <w:t>Introduction of test frequencies for NR CA configuration CA_n261J to CA_n261M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CD872" w14:textId="77777777" w:rsidR="004335ED" w:rsidRPr="00DD6CFB" w:rsidRDefault="004335ED" w:rsidP="000D75B4">
            <w:pPr>
              <w:pStyle w:val="TAL"/>
              <w:rPr>
                <w:lang w:eastAsia="en-US"/>
              </w:rPr>
            </w:pPr>
            <w:r w:rsidRPr="00DD6CFB">
              <w:rPr>
                <w:lang w:eastAsia="en-US"/>
              </w:rPr>
              <w:t>16.2.0</w:t>
            </w:r>
          </w:p>
        </w:tc>
      </w:tr>
      <w:tr w:rsidR="004335ED" w:rsidRPr="0031204F" w14:paraId="6D1036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3F28F6" w14:textId="77777777" w:rsidR="004335ED" w:rsidRPr="00DD6CFB" w:rsidRDefault="004335ED" w:rsidP="000D75B4">
            <w:pPr>
              <w:pStyle w:val="TAL"/>
              <w:rPr>
                <w:lang w:eastAsia="en-US"/>
              </w:rPr>
            </w:pPr>
            <w:r w:rsidRPr="00DD6CFB">
              <w:rPr>
                <w:lang w:eastAsia="en-US"/>
              </w:rPr>
              <w:lastRenderedPageBreak/>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130942"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7030A" w14:textId="77777777" w:rsidR="004335ED" w:rsidRPr="00DD6CFB" w:rsidRDefault="004335ED" w:rsidP="000D75B4">
            <w:pPr>
              <w:pStyle w:val="TAL"/>
              <w:rPr>
                <w:lang w:eastAsia="en-US"/>
              </w:rPr>
            </w:pPr>
            <w:r w:rsidRPr="00DD6CFB">
              <w:rPr>
                <w:lang w:eastAsia="en-US"/>
              </w:rPr>
              <w:t>R5-198016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C7D35" w14:textId="77777777" w:rsidR="004335ED" w:rsidRPr="00DD6CFB" w:rsidRDefault="004335ED" w:rsidP="000D75B4">
            <w:pPr>
              <w:pStyle w:val="TAL"/>
              <w:rPr>
                <w:lang w:eastAsia="en-US"/>
              </w:rPr>
            </w:pPr>
            <w:r w:rsidRPr="00DD6CFB">
              <w:rPr>
                <w:lang w:eastAsia="en-US"/>
              </w:rPr>
              <w:t>0983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FC4DB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E622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8A252" w14:textId="77777777" w:rsidR="004335ED" w:rsidRPr="00DD6CFB" w:rsidRDefault="004335ED" w:rsidP="000D75B4">
            <w:pPr>
              <w:pStyle w:val="TAL"/>
              <w:rPr>
                <w:lang w:eastAsia="en-US"/>
              </w:rPr>
            </w:pPr>
            <w:r w:rsidRPr="00DD6CFB">
              <w:rPr>
                <w:lang w:eastAsia="en-US"/>
              </w:rPr>
              <w:t>Introduction of test frequencies parameters for Rel-16 NR CA configuration CA_n66B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8256A" w14:textId="77777777" w:rsidR="004335ED" w:rsidRPr="00DD6CFB" w:rsidRDefault="004335ED" w:rsidP="000D75B4">
            <w:pPr>
              <w:pStyle w:val="TAL"/>
              <w:rPr>
                <w:lang w:eastAsia="en-US"/>
              </w:rPr>
            </w:pPr>
            <w:r w:rsidRPr="00DD6CFB">
              <w:rPr>
                <w:lang w:eastAsia="en-US"/>
              </w:rPr>
              <w:t>16.2.0</w:t>
            </w:r>
          </w:p>
        </w:tc>
      </w:tr>
      <w:tr w:rsidR="004335ED" w:rsidRPr="0031204F" w14:paraId="451AB5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0CF0F8"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852758"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433F39" w14:textId="77777777" w:rsidR="004335ED" w:rsidRPr="00DD6CFB" w:rsidRDefault="004335ED" w:rsidP="000D75B4">
            <w:pPr>
              <w:pStyle w:val="TAL"/>
              <w:rPr>
                <w:lang w:eastAsia="en-US"/>
              </w:rPr>
            </w:pPr>
            <w:r w:rsidRPr="00DD6CFB">
              <w:rPr>
                <w:lang w:eastAsia="en-US"/>
              </w:rPr>
              <w:t>R5-198017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D48E4" w14:textId="77777777" w:rsidR="004335ED" w:rsidRPr="00DD6CFB" w:rsidRDefault="004335ED" w:rsidP="000D75B4">
            <w:pPr>
              <w:pStyle w:val="TAL"/>
              <w:rPr>
                <w:lang w:eastAsia="en-US"/>
              </w:rPr>
            </w:pPr>
            <w:r w:rsidRPr="00DD6CFB">
              <w:rPr>
                <w:lang w:eastAsia="en-US"/>
              </w:rPr>
              <w:t>0984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42553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CB87D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26A4FD" w14:textId="77777777" w:rsidR="004335ED" w:rsidRPr="00DD6CFB" w:rsidRDefault="004335ED" w:rsidP="000D75B4">
            <w:pPr>
              <w:pStyle w:val="TAL"/>
              <w:rPr>
                <w:lang w:eastAsia="en-US"/>
              </w:rPr>
            </w:pPr>
            <w:r w:rsidRPr="00DD6CFB">
              <w:rPr>
                <w:lang w:eastAsia="en-US"/>
              </w:rPr>
              <w:t>Introduction of test frequencies parameters for Rel-16 NR CA configuration CA_n66(2A)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430A2" w14:textId="77777777" w:rsidR="004335ED" w:rsidRPr="00DD6CFB" w:rsidRDefault="004335ED" w:rsidP="000D75B4">
            <w:pPr>
              <w:pStyle w:val="TAL"/>
              <w:rPr>
                <w:lang w:eastAsia="en-US"/>
              </w:rPr>
            </w:pPr>
            <w:r w:rsidRPr="00DD6CFB">
              <w:rPr>
                <w:lang w:eastAsia="en-US"/>
              </w:rPr>
              <w:t>16.2.0</w:t>
            </w:r>
          </w:p>
        </w:tc>
      </w:tr>
      <w:tr w:rsidR="004335ED" w:rsidRPr="0031204F" w14:paraId="75130B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C247B3"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456882"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70BD5" w14:textId="77777777" w:rsidR="004335ED" w:rsidRPr="00DD6CFB" w:rsidRDefault="004335ED" w:rsidP="000D75B4">
            <w:pPr>
              <w:pStyle w:val="TAL"/>
              <w:rPr>
                <w:lang w:eastAsia="en-US"/>
              </w:rPr>
            </w:pPr>
            <w:r w:rsidRPr="00DD6CFB">
              <w:rPr>
                <w:lang w:eastAsia="en-US"/>
              </w:rPr>
              <w:t>R5-198018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DC498" w14:textId="77777777" w:rsidR="004335ED" w:rsidRPr="00DD6CFB" w:rsidRDefault="004335ED" w:rsidP="000D75B4">
            <w:pPr>
              <w:pStyle w:val="TAL"/>
              <w:rPr>
                <w:lang w:eastAsia="en-US"/>
              </w:rPr>
            </w:pPr>
            <w:r w:rsidRPr="00DD6CFB">
              <w:rPr>
                <w:lang w:eastAsia="en-US"/>
              </w:rPr>
              <w:t>0985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0BC95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39064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361B6" w14:textId="77777777" w:rsidR="004335ED" w:rsidRPr="00DD6CFB" w:rsidRDefault="004335ED" w:rsidP="000D75B4">
            <w:pPr>
              <w:pStyle w:val="TAL"/>
              <w:rPr>
                <w:lang w:eastAsia="en-US"/>
              </w:rPr>
            </w:pPr>
            <w:r w:rsidRPr="00DD6CFB">
              <w:rPr>
                <w:lang w:eastAsia="en-US"/>
              </w:rPr>
              <w:t>Introduction of test frequencies and parameters for NR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83D43" w14:textId="77777777" w:rsidR="004335ED" w:rsidRPr="00DD6CFB" w:rsidRDefault="004335ED" w:rsidP="000D75B4">
            <w:pPr>
              <w:pStyle w:val="TAL"/>
              <w:rPr>
                <w:lang w:eastAsia="en-US"/>
              </w:rPr>
            </w:pPr>
            <w:r w:rsidRPr="00DD6CFB">
              <w:rPr>
                <w:lang w:eastAsia="en-US"/>
              </w:rPr>
              <w:t>16.2.0</w:t>
            </w:r>
          </w:p>
        </w:tc>
      </w:tr>
      <w:tr w:rsidR="004335ED" w:rsidRPr="0031204F" w14:paraId="0E5202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A8727C"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3CEEC4"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A0A873" w14:textId="77777777" w:rsidR="004335ED" w:rsidRPr="00DD6CFB" w:rsidRDefault="004335ED" w:rsidP="000D75B4">
            <w:pPr>
              <w:pStyle w:val="TAL"/>
              <w:rPr>
                <w:lang w:eastAsia="en-US"/>
              </w:rPr>
            </w:pPr>
            <w:r w:rsidRPr="00DD6CFB">
              <w:rPr>
                <w:lang w:eastAsia="en-US"/>
              </w:rPr>
              <w:t>R5-198019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B160D" w14:textId="77777777" w:rsidR="004335ED" w:rsidRPr="00DD6CFB" w:rsidRDefault="004335ED" w:rsidP="000D75B4">
            <w:pPr>
              <w:pStyle w:val="TAL"/>
              <w:rPr>
                <w:lang w:eastAsia="en-US"/>
              </w:rPr>
            </w:pPr>
            <w:r w:rsidRPr="00DD6CFB">
              <w:rPr>
                <w:lang w:eastAsia="en-US"/>
              </w:rPr>
              <w:t>0986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39B52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E6ACF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869B35" w14:textId="77777777" w:rsidR="004335ED" w:rsidRPr="00DD6CFB" w:rsidRDefault="004335ED" w:rsidP="000D75B4">
            <w:pPr>
              <w:pStyle w:val="TAL"/>
              <w:rPr>
                <w:lang w:eastAsia="en-US"/>
              </w:rPr>
            </w:pPr>
            <w:r w:rsidRPr="00DD6CFB">
              <w:rPr>
                <w:lang w:eastAsia="en-US"/>
              </w:rPr>
              <w:t>Introduction of test frequencies and parameters for NR band n65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D166C" w14:textId="77777777" w:rsidR="004335ED" w:rsidRPr="00DD6CFB" w:rsidRDefault="004335ED" w:rsidP="000D75B4">
            <w:pPr>
              <w:pStyle w:val="TAL"/>
              <w:rPr>
                <w:lang w:eastAsia="en-US"/>
              </w:rPr>
            </w:pPr>
            <w:r w:rsidRPr="00DD6CFB">
              <w:rPr>
                <w:lang w:eastAsia="en-US"/>
              </w:rPr>
              <w:t>16.2.0</w:t>
            </w:r>
          </w:p>
        </w:tc>
      </w:tr>
      <w:tr w:rsidR="004335ED" w:rsidRPr="0031204F" w14:paraId="12B87D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3F7D12"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AE2422"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AD0B4A" w14:textId="77777777" w:rsidR="004335ED" w:rsidRPr="00DD6CFB" w:rsidRDefault="004335ED" w:rsidP="000D75B4">
            <w:pPr>
              <w:pStyle w:val="TAL"/>
              <w:rPr>
                <w:lang w:eastAsia="en-US"/>
              </w:rPr>
            </w:pPr>
            <w:r w:rsidRPr="00DD6CFB">
              <w:rPr>
                <w:lang w:eastAsia="en-US"/>
              </w:rPr>
              <w:t>R5-198028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6CEAF" w14:textId="77777777" w:rsidR="004335ED" w:rsidRPr="00DD6CFB" w:rsidRDefault="004335ED" w:rsidP="000D75B4">
            <w:pPr>
              <w:pStyle w:val="TAL"/>
              <w:rPr>
                <w:lang w:eastAsia="en-US"/>
              </w:rPr>
            </w:pPr>
            <w:r w:rsidRPr="00DD6CFB">
              <w:rPr>
                <w:lang w:eastAsia="en-US"/>
              </w:rPr>
              <w:t>0988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3B6E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0CF05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6D48CA" w14:textId="77777777" w:rsidR="004335ED" w:rsidRPr="00DD6CFB" w:rsidRDefault="004335ED" w:rsidP="000D75B4">
            <w:pPr>
              <w:pStyle w:val="TAL"/>
              <w:rPr>
                <w:lang w:eastAsia="en-US"/>
              </w:rPr>
            </w:pPr>
            <w:r w:rsidRPr="00DD6CFB">
              <w:rPr>
                <w:lang w:eastAsia="en-US"/>
              </w:rPr>
              <w:t>Add 4Rx connection diagram for RRM measurement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E7202" w14:textId="77777777" w:rsidR="004335ED" w:rsidRPr="00DD6CFB" w:rsidRDefault="004335ED" w:rsidP="000D75B4">
            <w:pPr>
              <w:pStyle w:val="TAL"/>
              <w:rPr>
                <w:lang w:eastAsia="en-US"/>
              </w:rPr>
            </w:pPr>
            <w:r w:rsidRPr="00DD6CFB">
              <w:rPr>
                <w:lang w:eastAsia="en-US"/>
              </w:rPr>
              <w:t>16.2.0</w:t>
            </w:r>
          </w:p>
        </w:tc>
      </w:tr>
      <w:tr w:rsidR="004335ED" w:rsidRPr="0031204F" w14:paraId="07B0BB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BA7CF0"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57DF46"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D6356" w14:textId="77777777" w:rsidR="004335ED" w:rsidRPr="00DD6CFB" w:rsidRDefault="004335ED" w:rsidP="000D75B4">
            <w:pPr>
              <w:pStyle w:val="TAL"/>
              <w:rPr>
                <w:lang w:eastAsia="en-US"/>
              </w:rPr>
            </w:pPr>
            <w:r w:rsidRPr="00DD6CFB">
              <w:rPr>
                <w:lang w:eastAsia="en-US"/>
              </w:rPr>
              <w:t>R5-198057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8AB18" w14:textId="77777777" w:rsidR="004335ED" w:rsidRPr="00DD6CFB" w:rsidRDefault="004335ED" w:rsidP="000D75B4">
            <w:pPr>
              <w:pStyle w:val="TAL"/>
              <w:rPr>
                <w:lang w:eastAsia="en-US"/>
              </w:rPr>
            </w:pPr>
            <w:r w:rsidRPr="00DD6CFB">
              <w:rPr>
                <w:lang w:eastAsia="en-US"/>
              </w:rPr>
              <w:t>0993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486AD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36CF7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28FAD"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RateMatchPattern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ED290" w14:textId="77777777" w:rsidR="004335ED" w:rsidRPr="00DD6CFB" w:rsidRDefault="004335ED" w:rsidP="000D75B4">
            <w:pPr>
              <w:pStyle w:val="TAL"/>
              <w:rPr>
                <w:lang w:eastAsia="en-US"/>
              </w:rPr>
            </w:pPr>
            <w:r w:rsidRPr="00DD6CFB">
              <w:rPr>
                <w:lang w:eastAsia="en-US"/>
              </w:rPr>
              <w:t>16.2.0</w:t>
            </w:r>
          </w:p>
        </w:tc>
      </w:tr>
      <w:tr w:rsidR="004335ED" w:rsidRPr="0031204F" w14:paraId="00B229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1F7BA2"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D6C940"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F35618" w14:textId="77777777" w:rsidR="004335ED" w:rsidRPr="00DD6CFB" w:rsidRDefault="004335ED" w:rsidP="000D75B4">
            <w:pPr>
              <w:pStyle w:val="TAL"/>
              <w:rPr>
                <w:lang w:eastAsia="en-US"/>
              </w:rPr>
            </w:pPr>
            <w:r w:rsidRPr="00DD6CFB">
              <w:rPr>
                <w:lang w:eastAsia="en-US"/>
              </w:rPr>
              <w:t>R5-198058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AB941" w14:textId="77777777" w:rsidR="004335ED" w:rsidRPr="00DD6CFB" w:rsidRDefault="004335ED" w:rsidP="000D75B4">
            <w:pPr>
              <w:pStyle w:val="TAL"/>
              <w:rPr>
                <w:lang w:eastAsia="en-US"/>
              </w:rPr>
            </w:pPr>
            <w:r w:rsidRPr="00DD6CFB">
              <w:rPr>
                <w:lang w:eastAsia="en-US"/>
              </w:rPr>
              <w:t>0994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E1A09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DBBB7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3CC4C"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SchedulingRequestResourceConfig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B17A6B" w14:textId="77777777" w:rsidR="004335ED" w:rsidRPr="00DD6CFB" w:rsidRDefault="004335ED" w:rsidP="000D75B4">
            <w:pPr>
              <w:pStyle w:val="TAL"/>
              <w:rPr>
                <w:lang w:eastAsia="en-US"/>
              </w:rPr>
            </w:pPr>
            <w:r w:rsidRPr="00DD6CFB">
              <w:rPr>
                <w:lang w:eastAsia="en-US"/>
              </w:rPr>
              <w:t>16.2.0</w:t>
            </w:r>
          </w:p>
        </w:tc>
      </w:tr>
      <w:tr w:rsidR="004335ED" w:rsidRPr="0031204F" w14:paraId="5738F6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F0AF0F"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78AC11"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DD069" w14:textId="77777777" w:rsidR="004335ED" w:rsidRPr="00DD6CFB" w:rsidRDefault="004335ED" w:rsidP="000D75B4">
            <w:pPr>
              <w:pStyle w:val="TAL"/>
              <w:rPr>
                <w:lang w:eastAsia="en-US"/>
              </w:rPr>
            </w:pPr>
            <w:r w:rsidRPr="00DD6CFB">
              <w:rPr>
                <w:lang w:eastAsia="en-US"/>
              </w:rPr>
              <w:t>R5-198082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E10385" w14:textId="77777777" w:rsidR="004335ED" w:rsidRPr="00DD6CFB" w:rsidRDefault="004335ED" w:rsidP="000D75B4">
            <w:pPr>
              <w:pStyle w:val="TAL"/>
              <w:rPr>
                <w:lang w:eastAsia="en-US"/>
              </w:rPr>
            </w:pPr>
            <w:r w:rsidRPr="00DD6CFB">
              <w:rPr>
                <w:lang w:eastAsia="en-US"/>
              </w:rPr>
              <w:t>0999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50C1B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24260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3BC40" w14:textId="77777777" w:rsidR="004335ED" w:rsidRPr="00DD6CFB" w:rsidRDefault="004335ED" w:rsidP="000D75B4">
            <w:pPr>
              <w:pStyle w:val="TAL"/>
              <w:rPr>
                <w:lang w:eastAsia="en-US"/>
              </w:rPr>
            </w:pPr>
            <w:r w:rsidRPr="00DD6CFB">
              <w:rPr>
                <w:lang w:eastAsia="en-US"/>
              </w:rPr>
              <w:t>Introduce general chapter in 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9B7B2" w14:textId="77777777" w:rsidR="004335ED" w:rsidRPr="00DD6CFB" w:rsidRDefault="004335ED" w:rsidP="000D75B4">
            <w:pPr>
              <w:pStyle w:val="TAL"/>
              <w:rPr>
                <w:lang w:eastAsia="en-US"/>
              </w:rPr>
            </w:pPr>
            <w:r w:rsidRPr="00DD6CFB">
              <w:rPr>
                <w:lang w:eastAsia="en-US"/>
              </w:rPr>
              <w:t>16.2.0</w:t>
            </w:r>
          </w:p>
        </w:tc>
      </w:tr>
      <w:tr w:rsidR="004335ED" w:rsidRPr="0031204F" w14:paraId="39C964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4F36CE"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F65673"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5F5CE8" w14:textId="77777777" w:rsidR="004335ED" w:rsidRPr="00DD6CFB" w:rsidRDefault="004335ED" w:rsidP="000D75B4">
            <w:pPr>
              <w:pStyle w:val="TAL"/>
              <w:rPr>
                <w:lang w:eastAsia="en-US"/>
              </w:rPr>
            </w:pPr>
            <w:r w:rsidRPr="00DD6CFB">
              <w:rPr>
                <w:lang w:eastAsia="en-US"/>
              </w:rPr>
              <w:t>R5-198120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608" w14:textId="77777777" w:rsidR="004335ED" w:rsidRPr="00DD6CFB" w:rsidRDefault="004335ED" w:rsidP="000D75B4">
            <w:pPr>
              <w:pStyle w:val="TAL"/>
              <w:rPr>
                <w:lang w:eastAsia="en-US"/>
              </w:rPr>
            </w:pPr>
            <w:r w:rsidRPr="00DD6CFB">
              <w:rPr>
                <w:lang w:eastAsia="en-US"/>
              </w:rPr>
              <w:t>1004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6248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93E6A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42A19" w14:textId="77777777" w:rsidR="004335ED" w:rsidRPr="00DD6CFB" w:rsidRDefault="004335ED" w:rsidP="000D75B4">
            <w:pPr>
              <w:pStyle w:val="TAL"/>
              <w:rPr>
                <w:lang w:eastAsia="en-US"/>
              </w:rPr>
            </w:pPr>
            <w:r w:rsidRPr="00DD6CFB">
              <w:rPr>
                <w:lang w:eastAsia="en-US"/>
              </w:rPr>
              <w:t>Correction of test frequencies parameters for Rel-15 EN-DC configuration DC_(n)41AA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D91F" w14:textId="77777777" w:rsidR="004335ED" w:rsidRPr="00DD6CFB" w:rsidRDefault="004335ED" w:rsidP="000D75B4">
            <w:pPr>
              <w:pStyle w:val="TAL"/>
              <w:rPr>
                <w:lang w:eastAsia="en-US"/>
              </w:rPr>
            </w:pPr>
            <w:r w:rsidRPr="00DD6CFB">
              <w:rPr>
                <w:lang w:eastAsia="en-US"/>
              </w:rPr>
              <w:t>16.2.0</w:t>
            </w:r>
          </w:p>
        </w:tc>
      </w:tr>
      <w:tr w:rsidR="004335ED" w:rsidRPr="0031204F" w14:paraId="6600A4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21BECB"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A15D57"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86CC84" w14:textId="77777777" w:rsidR="004335ED" w:rsidRPr="00DD6CFB" w:rsidRDefault="004335ED" w:rsidP="000D75B4">
            <w:pPr>
              <w:pStyle w:val="TAL"/>
              <w:rPr>
                <w:lang w:eastAsia="en-US"/>
              </w:rPr>
            </w:pPr>
            <w:r w:rsidRPr="00DD6CFB">
              <w:rPr>
                <w:lang w:eastAsia="en-US"/>
              </w:rPr>
              <w:t>R5-198121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0ABCE" w14:textId="77777777" w:rsidR="004335ED" w:rsidRPr="00DD6CFB" w:rsidRDefault="004335ED" w:rsidP="000D75B4">
            <w:pPr>
              <w:pStyle w:val="TAL"/>
              <w:rPr>
                <w:lang w:eastAsia="en-US"/>
              </w:rPr>
            </w:pPr>
            <w:r w:rsidRPr="00DD6CFB">
              <w:rPr>
                <w:lang w:eastAsia="en-US"/>
              </w:rPr>
              <w:t>1005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AC057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5A2AA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2317A5" w14:textId="77777777" w:rsidR="004335ED" w:rsidRPr="00DD6CFB" w:rsidRDefault="004335ED" w:rsidP="000D75B4">
            <w:pPr>
              <w:pStyle w:val="TAL"/>
              <w:rPr>
                <w:lang w:eastAsia="en-US"/>
              </w:rPr>
            </w:pPr>
            <w:r w:rsidRPr="00DD6CFB">
              <w:rPr>
                <w:lang w:eastAsia="en-US"/>
              </w:rPr>
              <w:t>Correction of test frequencies parameters for Rel-15 EN-DC configuration DC_(n)71AA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ED9A7" w14:textId="77777777" w:rsidR="004335ED" w:rsidRPr="00DD6CFB" w:rsidRDefault="004335ED" w:rsidP="000D75B4">
            <w:pPr>
              <w:pStyle w:val="TAL"/>
              <w:rPr>
                <w:lang w:eastAsia="en-US"/>
              </w:rPr>
            </w:pPr>
            <w:r w:rsidRPr="00DD6CFB">
              <w:rPr>
                <w:lang w:eastAsia="en-US"/>
              </w:rPr>
              <w:t>16.2.0</w:t>
            </w:r>
          </w:p>
        </w:tc>
      </w:tr>
      <w:tr w:rsidR="004335ED" w:rsidRPr="0031204F" w14:paraId="0BDB07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BF0ABD"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0BCC53"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A79EC" w14:textId="77777777" w:rsidR="004335ED" w:rsidRPr="00DD6CFB" w:rsidRDefault="004335ED" w:rsidP="000D75B4">
            <w:pPr>
              <w:pStyle w:val="TAL"/>
              <w:rPr>
                <w:lang w:eastAsia="en-US"/>
              </w:rPr>
            </w:pPr>
            <w:r w:rsidRPr="00DD6CFB">
              <w:rPr>
                <w:lang w:eastAsia="en-US"/>
              </w:rPr>
              <w:t>R5-198125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4308C" w14:textId="77777777" w:rsidR="004335ED" w:rsidRPr="00DD6CFB" w:rsidRDefault="004335ED" w:rsidP="000D75B4">
            <w:pPr>
              <w:pStyle w:val="TAL"/>
              <w:rPr>
                <w:lang w:eastAsia="en-US"/>
              </w:rPr>
            </w:pPr>
            <w:r w:rsidRPr="00DD6CFB">
              <w:rPr>
                <w:lang w:eastAsia="en-US"/>
              </w:rPr>
              <w:t>1009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72E3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D4FF7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A8D38" w14:textId="77777777" w:rsidR="004335ED" w:rsidRPr="00DD6CFB" w:rsidRDefault="004335ED" w:rsidP="000D75B4">
            <w:pPr>
              <w:pStyle w:val="TAL"/>
              <w:rPr>
                <w:lang w:eastAsia="en-US"/>
              </w:rPr>
            </w:pPr>
            <w:r w:rsidRPr="00DD6CFB">
              <w:rPr>
                <w:lang w:eastAsia="en-US"/>
              </w:rPr>
              <w:t>Introduction of test frequencies and parameters for NR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86E44" w14:textId="77777777" w:rsidR="004335ED" w:rsidRPr="00DD6CFB" w:rsidRDefault="004335ED" w:rsidP="000D75B4">
            <w:pPr>
              <w:pStyle w:val="TAL"/>
              <w:rPr>
                <w:lang w:eastAsia="en-US"/>
              </w:rPr>
            </w:pPr>
            <w:r w:rsidRPr="00DD6CFB">
              <w:rPr>
                <w:lang w:eastAsia="en-US"/>
              </w:rPr>
              <w:t>16.2.0</w:t>
            </w:r>
          </w:p>
        </w:tc>
      </w:tr>
      <w:tr w:rsidR="004335ED" w:rsidRPr="0031204F" w14:paraId="303C2A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AD9AC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17FF63"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AD683C" w14:textId="77777777" w:rsidR="004335ED" w:rsidRPr="00DD6CFB" w:rsidRDefault="004335ED" w:rsidP="000D75B4">
            <w:pPr>
              <w:pStyle w:val="TAL"/>
              <w:rPr>
                <w:lang w:eastAsia="en-US"/>
              </w:rPr>
            </w:pPr>
            <w:r w:rsidRPr="00DD6CFB">
              <w:rPr>
                <w:lang w:eastAsia="en-US"/>
              </w:rPr>
              <w:t>R5-198126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49586" w14:textId="77777777" w:rsidR="004335ED" w:rsidRPr="00DD6CFB" w:rsidRDefault="004335ED" w:rsidP="000D75B4">
            <w:pPr>
              <w:pStyle w:val="TAL"/>
              <w:rPr>
                <w:lang w:eastAsia="en-US"/>
              </w:rPr>
            </w:pPr>
            <w:r w:rsidRPr="00DD6CFB">
              <w:rPr>
                <w:lang w:eastAsia="en-US"/>
              </w:rPr>
              <w:t>1010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8F35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4C639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66669" w14:textId="77777777" w:rsidR="004335ED" w:rsidRPr="00DD6CFB" w:rsidRDefault="004335ED" w:rsidP="000D75B4">
            <w:pPr>
              <w:pStyle w:val="TAL"/>
              <w:rPr>
                <w:lang w:eastAsia="en-US"/>
              </w:rPr>
            </w:pPr>
            <w:r w:rsidRPr="00DD6CFB">
              <w:rPr>
                <w:lang w:eastAsia="en-US"/>
              </w:rPr>
              <w:t>Introduction of test frequencies for NR band b41 and CBW 30MHz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3A4F5" w14:textId="77777777" w:rsidR="004335ED" w:rsidRPr="00DD6CFB" w:rsidRDefault="004335ED" w:rsidP="000D75B4">
            <w:pPr>
              <w:pStyle w:val="TAL"/>
              <w:rPr>
                <w:lang w:eastAsia="en-US"/>
              </w:rPr>
            </w:pPr>
            <w:r w:rsidRPr="00DD6CFB">
              <w:rPr>
                <w:lang w:eastAsia="en-US"/>
              </w:rPr>
              <w:t>16.2.0</w:t>
            </w:r>
          </w:p>
        </w:tc>
      </w:tr>
      <w:tr w:rsidR="004335ED" w:rsidRPr="0031204F" w14:paraId="6C7DE6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38BA51"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506229"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2833B" w14:textId="77777777" w:rsidR="004335ED" w:rsidRPr="00DD6CFB" w:rsidRDefault="004335ED" w:rsidP="000D75B4">
            <w:pPr>
              <w:pStyle w:val="TAL"/>
              <w:rPr>
                <w:lang w:eastAsia="en-US"/>
              </w:rPr>
            </w:pPr>
            <w:r w:rsidRPr="00DD6CFB">
              <w:rPr>
                <w:lang w:eastAsia="en-US"/>
              </w:rPr>
              <w:t>R5-198131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13B15" w14:textId="77777777" w:rsidR="004335ED" w:rsidRPr="00DD6CFB" w:rsidRDefault="004335ED" w:rsidP="000D75B4">
            <w:pPr>
              <w:pStyle w:val="TAL"/>
              <w:rPr>
                <w:lang w:eastAsia="en-US"/>
              </w:rPr>
            </w:pPr>
            <w:r w:rsidRPr="00DD6CFB">
              <w:rPr>
                <w:lang w:eastAsia="en-US"/>
              </w:rPr>
              <w:t>1012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48DD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32D3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AF106" w14:textId="77777777" w:rsidR="004335ED" w:rsidRPr="00DD6CFB" w:rsidRDefault="004335ED" w:rsidP="000D75B4">
            <w:pPr>
              <w:pStyle w:val="TAL"/>
              <w:rPr>
                <w:lang w:eastAsia="en-US"/>
              </w:rPr>
            </w:pPr>
            <w:r w:rsidRPr="00DD6CFB">
              <w:rPr>
                <w:lang w:eastAsia="en-US"/>
              </w:rPr>
              <w:t>Update of USIM Configuration 15 for forbidden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D3CB0" w14:textId="77777777" w:rsidR="004335ED" w:rsidRPr="00DD6CFB" w:rsidRDefault="004335ED" w:rsidP="000D75B4">
            <w:pPr>
              <w:pStyle w:val="TAL"/>
              <w:rPr>
                <w:lang w:eastAsia="en-US"/>
              </w:rPr>
            </w:pPr>
            <w:r w:rsidRPr="00DD6CFB">
              <w:rPr>
                <w:lang w:eastAsia="en-US"/>
              </w:rPr>
              <w:t>16.2.0</w:t>
            </w:r>
          </w:p>
        </w:tc>
      </w:tr>
      <w:tr w:rsidR="004335ED" w:rsidRPr="0031204F" w14:paraId="07B472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078AA3"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E5891"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78AC36" w14:textId="77777777" w:rsidR="004335ED" w:rsidRPr="00DD6CFB" w:rsidRDefault="004335ED" w:rsidP="000D75B4">
            <w:pPr>
              <w:pStyle w:val="TAL"/>
              <w:rPr>
                <w:lang w:eastAsia="en-US"/>
              </w:rPr>
            </w:pPr>
            <w:r w:rsidRPr="00DD6CFB">
              <w:rPr>
                <w:lang w:eastAsia="en-US"/>
              </w:rPr>
              <w:t>R5-198133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35F12" w14:textId="77777777" w:rsidR="004335ED" w:rsidRPr="00DD6CFB" w:rsidRDefault="004335ED" w:rsidP="000D75B4">
            <w:pPr>
              <w:pStyle w:val="TAL"/>
              <w:rPr>
                <w:lang w:eastAsia="en-US"/>
              </w:rPr>
            </w:pPr>
            <w:r w:rsidRPr="00DD6CFB">
              <w:rPr>
                <w:lang w:eastAsia="en-US"/>
              </w:rPr>
              <w:t>1014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130C0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9C073B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4A008" w14:textId="77777777" w:rsidR="004335ED" w:rsidRPr="00DD6CFB" w:rsidRDefault="004335ED" w:rsidP="000D75B4">
            <w:pPr>
              <w:pStyle w:val="TAL"/>
              <w:rPr>
                <w:lang w:eastAsia="en-US"/>
              </w:rPr>
            </w:pPr>
            <w:r w:rsidRPr="00DD6CFB">
              <w:rPr>
                <w:lang w:eastAsia="en-US"/>
              </w:rPr>
              <w:t>Update IE ServingCellConfigCommonSIB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C173E" w14:textId="77777777" w:rsidR="004335ED" w:rsidRPr="00DD6CFB" w:rsidRDefault="004335ED" w:rsidP="000D75B4">
            <w:pPr>
              <w:pStyle w:val="TAL"/>
              <w:rPr>
                <w:lang w:eastAsia="en-US"/>
              </w:rPr>
            </w:pPr>
            <w:r w:rsidRPr="00DD6CFB">
              <w:rPr>
                <w:lang w:eastAsia="en-US"/>
              </w:rPr>
              <w:t>16.2.0</w:t>
            </w:r>
          </w:p>
        </w:tc>
      </w:tr>
      <w:tr w:rsidR="004335ED" w:rsidRPr="0031204F" w14:paraId="17C893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8CFB38"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8E6923"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643CBC" w14:textId="77777777" w:rsidR="004335ED" w:rsidRPr="00DD6CFB" w:rsidRDefault="004335ED" w:rsidP="000D75B4">
            <w:pPr>
              <w:pStyle w:val="TAL"/>
              <w:rPr>
                <w:lang w:eastAsia="en-US"/>
              </w:rPr>
            </w:pPr>
            <w:r w:rsidRPr="00DD6CFB">
              <w:rPr>
                <w:lang w:eastAsia="en-US"/>
              </w:rPr>
              <w:t>R5-198141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AA3AE" w14:textId="77777777" w:rsidR="004335ED" w:rsidRPr="00DD6CFB" w:rsidRDefault="004335ED" w:rsidP="000D75B4">
            <w:pPr>
              <w:pStyle w:val="TAL"/>
              <w:rPr>
                <w:lang w:eastAsia="en-US"/>
              </w:rPr>
            </w:pPr>
            <w:r w:rsidRPr="00DD6CFB">
              <w:rPr>
                <w:lang w:eastAsia="en-US"/>
              </w:rPr>
              <w:t>1015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E62A9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FBED2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570A5" w14:textId="77777777" w:rsidR="004335ED" w:rsidRPr="00DD6CFB" w:rsidRDefault="004335ED" w:rsidP="000D75B4">
            <w:pPr>
              <w:pStyle w:val="TAL"/>
              <w:rPr>
                <w:lang w:eastAsia="en-US"/>
              </w:rPr>
            </w:pPr>
            <w:r w:rsidRPr="00DD6CFB">
              <w:rPr>
                <w:lang w:eastAsia="en-US"/>
              </w:rPr>
              <w:t>Clarification on default radio configuration of NAS cells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F395D" w14:textId="77777777" w:rsidR="004335ED" w:rsidRPr="00DD6CFB" w:rsidRDefault="004335ED" w:rsidP="000D75B4">
            <w:pPr>
              <w:pStyle w:val="TAL"/>
              <w:rPr>
                <w:lang w:eastAsia="en-US"/>
              </w:rPr>
            </w:pPr>
            <w:r w:rsidRPr="00DD6CFB">
              <w:rPr>
                <w:lang w:eastAsia="en-US"/>
              </w:rPr>
              <w:t>16.2.0</w:t>
            </w:r>
          </w:p>
        </w:tc>
      </w:tr>
      <w:tr w:rsidR="004335ED" w:rsidRPr="0031204F" w14:paraId="0EA43C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C7EE1B"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064253"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B2CB0" w14:textId="77777777" w:rsidR="004335ED" w:rsidRPr="00DD6CFB" w:rsidRDefault="004335ED" w:rsidP="000D75B4">
            <w:pPr>
              <w:pStyle w:val="TAL"/>
              <w:rPr>
                <w:lang w:eastAsia="en-US"/>
              </w:rPr>
            </w:pPr>
            <w:r w:rsidRPr="00DD6CFB">
              <w:rPr>
                <w:lang w:eastAsia="en-US"/>
              </w:rPr>
              <w:t>R5-198217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E4129" w14:textId="77777777" w:rsidR="004335ED" w:rsidRPr="00DD6CFB" w:rsidRDefault="004335ED" w:rsidP="000D75B4">
            <w:pPr>
              <w:pStyle w:val="TAL"/>
              <w:rPr>
                <w:lang w:eastAsia="en-US"/>
              </w:rPr>
            </w:pPr>
            <w:r w:rsidRPr="00DD6CFB">
              <w:rPr>
                <w:lang w:eastAsia="en-US"/>
              </w:rPr>
              <w:t>1019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F6D14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C890A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21F0D" w14:textId="77777777" w:rsidR="004335ED" w:rsidRPr="00DD6CFB" w:rsidRDefault="004335ED" w:rsidP="000D75B4">
            <w:pPr>
              <w:pStyle w:val="TAL"/>
              <w:rPr>
                <w:lang w:eastAsia="en-US"/>
              </w:rPr>
            </w:pPr>
            <w:r w:rsidRPr="00DD6CFB">
              <w:rPr>
                <w:lang w:eastAsia="en-US"/>
              </w:rPr>
              <w:t xml:space="preserve">Correction of test frequency parameters for protocol testing and NR bands with </w:t>
            </w:r>
            <w:proofErr w:type="spellStart"/>
            <w:r w:rsidRPr="00DD6CFB">
              <w:rPr>
                <w:lang w:eastAsia="en-US"/>
              </w:rPr>
              <w:t>scs</w:t>
            </w:r>
            <w:proofErr w:type="spellEnd"/>
            <w:r w:rsidRPr="00DD6CFB">
              <w:rPr>
                <w:lang w:eastAsia="en-US"/>
              </w:rPr>
              <w:t>=15kHz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DFB09" w14:textId="77777777" w:rsidR="004335ED" w:rsidRPr="00DD6CFB" w:rsidRDefault="004335ED" w:rsidP="000D75B4">
            <w:pPr>
              <w:pStyle w:val="TAL"/>
              <w:rPr>
                <w:lang w:eastAsia="en-US"/>
              </w:rPr>
            </w:pPr>
            <w:r w:rsidRPr="00DD6CFB">
              <w:rPr>
                <w:lang w:eastAsia="en-US"/>
              </w:rPr>
              <w:t>16.2.0</w:t>
            </w:r>
          </w:p>
        </w:tc>
      </w:tr>
      <w:tr w:rsidR="004335ED" w:rsidRPr="0031204F" w14:paraId="01F819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AEBEE5"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DE31DB"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B7028" w14:textId="77777777" w:rsidR="004335ED" w:rsidRPr="00DD6CFB" w:rsidRDefault="004335ED" w:rsidP="000D75B4">
            <w:pPr>
              <w:pStyle w:val="TAL"/>
              <w:rPr>
                <w:lang w:eastAsia="en-US"/>
              </w:rPr>
            </w:pPr>
            <w:r w:rsidRPr="00DD6CFB">
              <w:rPr>
                <w:lang w:eastAsia="en-US"/>
              </w:rPr>
              <w:t>R5-198223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A80F4" w14:textId="77777777" w:rsidR="004335ED" w:rsidRPr="00DD6CFB" w:rsidRDefault="004335ED" w:rsidP="000D75B4">
            <w:pPr>
              <w:pStyle w:val="TAL"/>
              <w:rPr>
                <w:lang w:eastAsia="en-US"/>
              </w:rPr>
            </w:pPr>
            <w:r w:rsidRPr="00DD6CFB">
              <w:rPr>
                <w:lang w:eastAsia="en-US"/>
              </w:rPr>
              <w:t>1021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1E2F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5DCF4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61961"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BetaOffsets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893B9" w14:textId="77777777" w:rsidR="004335ED" w:rsidRPr="00DD6CFB" w:rsidRDefault="004335ED" w:rsidP="000D75B4">
            <w:pPr>
              <w:pStyle w:val="TAL"/>
              <w:rPr>
                <w:lang w:eastAsia="en-US"/>
              </w:rPr>
            </w:pPr>
            <w:r w:rsidRPr="00DD6CFB">
              <w:rPr>
                <w:lang w:eastAsia="en-US"/>
              </w:rPr>
              <w:t>16.2.0</w:t>
            </w:r>
          </w:p>
        </w:tc>
      </w:tr>
      <w:tr w:rsidR="004335ED" w:rsidRPr="0031204F" w14:paraId="4B9A27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EC3A4F"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5AEAF"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8B5315" w14:textId="77777777" w:rsidR="004335ED" w:rsidRPr="00DD6CFB" w:rsidRDefault="004335ED" w:rsidP="000D75B4">
            <w:pPr>
              <w:pStyle w:val="TAL"/>
              <w:rPr>
                <w:lang w:eastAsia="en-US"/>
              </w:rPr>
            </w:pPr>
            <w:r w:rsidRPr="00DD6CFB">
              <w:rPr>
                <w:lang w:eastAsia="en-US"/>
              </w:rPr>
              <w:t>R5-198224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F087F" w14:textId="77777777" w:rsidR="004335ED" w:rsidRPr="00DD6CFB" w:rsidRDefault="004335ED" w:rsidP="000D75B4">
            <w:pPr>
              <w:pStyle w:val="TAL"/>
              <w:rPr>
                <w:lang w:eastAsia="en-US"/>
              </w:rPr>
            </w:pPr>
            <w:r w:rsidRPr="00DD6CFB">
              <w:rPr>
                <w:lang w:eastAsia="en-US"/>
              </w:rPr>
              <w:t>1022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F5CEF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12E4D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E16AD6" w14:textId="77777777" w:rsidR="004335ED" w:rsidRPr="00DD6CFB" w:rsidRDefault="004335ED" w:rsidP="000D75B4">
            <w:pPr>
              <w:pStyle w:val="TAL"/>
              <w:rPr>
                <w:lang w:eastAsia="en-US"/>
              </w:rPr>
            </w:pPr>
            <w:r w:rsidRPr="00DD6CFB">
              <w:rPr>
                <w:lang w:eastAsia="en-US"/>
              </w:rPr>
              <w:t>Update IE PUSCH-Config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C7B11" w14:textId="77777777" w:rsidR="004335ED" w:rsidRPr="00DD6CFB" w:rsidRDefault="004335ED" w:rsidP="000D75B4">
            <w:pPr>
              <w:pStyle w:val="TAL"/>
              <w:rPr>
                <w:lang w:eastAsia="en-US"/>
              </w:rPr>
            </w:pPr>
            <w:r w:rsidRPr="00DD6CFB">
              <w:rPr>
                <w:lang w:eastAsia="en-US"/>
              </w:rPr>
              <w:t>16.2.0</w:t>
            </w:r>
          </w:p>
        </w:tc>
      </w:tr>
      <w:tr w:rsidR="004335ED" w:rsidRPr="0031204F" w14:paraId="62F68C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EB0C54"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44EBC1"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14FAB1" w14:textId="77777777" w:rsidR="004335ED" w:rsidRPr="00DD6CFB" w:rsidRDefault="004335ED" w:rsidP="000D75B4">
            <w:pPr>
              <w:pStyle w:val="TAL"/>
              <w:rPr>
                <w:lang w:eastAsia="en-US"/>
              </w:rPr>
            </w:pPr>
            <w:r w:rsidRPr="00DD6CFB">
              <w:rPr>
                <w:lang w:eastAsia="en-US"/>
              </w:rPr>
              <w:t>R5-198250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23F41" w14:textId="77777777" w:rsidR="004335ED" w:rsidRPr="00DD6CFB" w:rsidRDefault="004335ED" w:rsidP="000D75B4">
            <w:pPr>
              <w:pStyle w:val="TAL"/>
              <w:rPr>
                <w:lang w:eastAsia="en-US"/>
              </w:rPr>
            </w:pPr>
            <w:r w:rsidRPr="00DD6CFB">
              <w:rPr>
                <w:lang w:eastAsia="en-US"/>
              </w:rPr>
              <w:t>1023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16A1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70E20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9B29CA" w14:textId="77777777" w:rsidR="004335ED" w:rsidRPr="00DD6CFB" w:rsidRDefault="004335ED" w:rsidP="000D75B4">
            <w:pPr>
              <w:pStyle w:val="TAL"/>
              <w:rPr>
                <w:lang w:eastAsia="en-US"/>
              </w:rPr>
            </w:pPr>
            <w:r w:rsidRPr="00DD6CFB">
              <w:rPr>
                <w:lang w:eastAsia="en-US"/>
              </w:rPr>
              <w:t>Update IE CSI-</w:t>
            </w:r>
            <w:proofErr w:type="spellStart"/>
            <w:r w:rsidRPr="00DD6CFB">
              <w:rPr>
                <w:lang w:eastAsia="en-US"/>
              </w:rPr>
              <w:t>FrequencyOccupation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EF3A9" w14:textId="77777777" w:rsidR="004335ED" w:rsidRPr="00DD6CFB" w:rsidRDefault="004335ED" w:rsidP="000D75B4">
            <w:pPr>
              <w:pStyle w:val="TAL"/>
              <w:rPr>
                <w:lang w:eastAsia="en-US"/>
              </w:rPr>
            </w:pPr>
            <w:r w:rsidRPr="00DD6CFB">
              <w:rPr>
                <w:lang w:eastAsia="en-US"/>
              </w:rPr>
              <w:t>16.2.0</w:t>
            </w:r>
          </w:p>
        </w:tc>
      </w:tr>
      <w:tr w:rsidR="004335ED" w:rsidRPr="0031204F" w14:paraId="2EBF30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8A88DE"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B17BC7"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62D94" w14:textId="77777777" w:rsidR="004335ED" w:rsidRPr="00DD6CFB" w:rsidRDefault="004335ED" w:rsidP="000D75B4">
            <w:pPr>
              <w:pStyle w:val="TAL"/>
              <w:rPr>
                <w:lang w:eastAsia="en-US"/>
              </w:rPr>
            </w:pPr>
            <w:r w:rsidRPr="00DD6CFB">
              <w:rPr>
                <w:lang w:eastAsia="en-US"/>
              </w:rPr>
              <w:t>R5-198251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F47A7" w14:textId="77777777" w:rsidR="004335ED" w:rsidRPr="00DD6CFB" w:rsidRDefault="004335ED" w:rsidP="000D75B4">
            <w:pPr>
              <w:pStyle w:val="TAL"/>
              <w:rPr>
                <w:lang w:eastAsia="en-US"/>
              </w:rPr>
            </w:pPr>
            <w:r w:rsidRPr="00DD6CFB">
              <w:rPr>
                <w:lang w:eastAsia="en-US"/>
              </w:rPr>
              <w:t>1024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CB70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A717F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31A" w14:textId="77777777" w:rsidR="004335ED" w:rsidRPr="00DD6CFB" w:rsidRDefault="004335ED" w:rsidP="000D75B4">
            <w:pPr>
              <w:pStyle w:val="TAL"/>
              <w:rPr>
                <w:lang w:eastAsia="en-US"/>
              </w:rPr>
            </w:pPr>
            <w:r w:rsidRPr="00DD6CFB">
              <w:rPr>
                <w:lang w:eastAsia="en-US"/>
              </w:rPr>
              <w:t>Update IE PHR-Config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645D" w14:textId="77777777" w:rsidR="004335ED" w:rsidRPr="00DD6CFB" w:rsidRDefault="004335ED" w:rsidP="000D75B4">
            <w:pPr>
              <w:pStyle w:val="TAL"/>
              <w:rPr>
                <w:lang w:eastAsia="en-US"/>
              </w:rPr>
            </w:pPr>
            <w:r w:rsidRPr="00DD6CFB">
              <w:rPr>
                <w:lang w:eastAsia="en-US"/>
              </w:rPr>
              <w:t>16.2.0</w:t>
            </w:r>
          </w:p>
        </w:tc>
      </w:tr>
      <w:tr w:rsidR="004335ED" w:rsidRPr="0031204F" w14:paraId="0339AB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3C3"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8EB362"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846DAD" w14:textId="77777777" w:rsidR="004335ED" w:rsidRPr="00DD6CFB" w:rsidRDefault="004335ED" w:rsidP="000D75B4">
            <w:pPr>
              <w:pStyle w:val="TAL"/>
              <w:rPr>
                <w:lang w:eastAsia="en-US"/>
              </w:rPr>
            </w:pPr>
            <w:r w:rsidRPr="00DD6CFB">
              <w:rPr>
                <w:lang w:eastAsia="en-US"/>
              </w:rPr>
              <w:t>R5-198258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04CBB" w14:textId="77777777" w:rsidR="004335ED" w:rsidRPr="00DD6CFB" w:rsidRDefault="004335ED" w:rsidP="000D75B4">
            <w:pPr>
              <w:pStyle w:val="TAL"/>
              <w:rPr>
                <w:lang w:eastAsia="en-US"/>
              </w:rPr>
            </w:pPr>
            <w:r w:rsidRPr="00DD6CFB">
              <w:rPr>
                <w:lang w:eastAsia="en-US"/>
              </w:rPr>
              <w:t>1026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C755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6DF7B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C556BD" w14:textId="77777777" w:rsidR="004335ED" w:rsidRPr="00DD6CFB" w:rsidRDefault="004335ED" w:rsidP="000D75B4">
            <w:pPr>
              <w:pStyle w:val="TAL"/>
              <w:rPr>
                <w:lang w:eastAsia="en-US"/>
              </w:rPr>
            </w:pPr>
            <w:r w:rsidRPr="00DD6CFB">
              <w:rPr>
                <w:lang w:eastAsia="en-US"/>
              </w:rPr>
              <w:t>Editorial update IE DRX-Config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D6507" w14:textId="77777777" w:rsidR="004335ED" w:rsidRPr="00DD6CFB" w:rsidRDefault="004335ED" w:rsidP="000D75B4">
            <w:pPr>
              <w:pStyle w:val="TAL"/>
              <w:rPr>
                <w:lang w:eastAsia="en-US"/>
              </w:rPr>
            </w:pPr>
            <w:r w:rsidRPr="00DD6CFB">
              <w:rPr>
                <w:lang w:eastAsia="en-US"/>
              </w:rPr>
              <w:t>16.2.0</w:t>
            </w:r>
          </w:p>
        </w:tc>
      </w:tr>
      <w:tr w:rsidR="004335ED" w:rsidRPr="0031204F" w14:paraId="53E66D1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79796E"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34512D"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AD828" w14:textId="77777777" w:rsidR="004335ED" w:rsidRPr="00DD6CFB" w:rsidRDefault="004335ED" w:rsidP="000D75B4">
            <w:pPr>
              <w:pStyle w:val="TAL"/>
              <w:rPr>
                <w:lang w:eastAsia="en-US"/>
              </w:rPr>
            </w:pPr>
            <w:r w:rsidRPr="00DD6CFB">
              <w:rPr>
                <w:lang w:eastAsia="en-US"/>
              </w:rPr>
              <w:t>R5-198282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41D6" w14:textId="77777777" w:rsidR="004335ED" w:rsidRPr="00DD6CFB" w:rsidRDefault="004335ED" w:rsidP="000D75B4">
            <w:pPr>
              <w:pStyle w:val="TAL"/>
              <w:rPr>
                <w:lang w:eastAsia="en-US"/>
              </w:rPr>
            </w:pPr>
            <w:r w:rsidRPr="00DD6CFB">
              <w:rPr>
                <w:lang w:eastAsia="en-US"/>
              </w:rPr>
              <w:t>1027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61774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298BA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03E1E" w14:textId="77777777" w:rsidR="004335ED" w:rsidRPr="00DD6CFB" w:rsidRDefault="004335ED" w:rsidP="000D75B4">
            <w:pPr>
              <w:pStyle w:val="TAL"/>
              <w:rPr>
                <w:lang w:eastAsia="en-US"/>
              </w:rPr>
            </w:pPr>
            <w:r w:rsidRPr="00DD6CFB">
              <w:rPr>
                <w:lang w:eastAsia="en-US"/>
              </w:rPr>
              <w:t xml:space="preserve">Update to Connection diagram for 2x4 and 4x4 </w:t>
            </w:r>
            <w:proofErr w:type="spellStart"/>
            <w:r w:rsidRPr="00DD6CFB">
              <w:rPr>
                <w:lang w:eastAsia="en-US"/>
              </w:rPr>
              <w:t>Demod</w:t>
            </w:r>
            <w:proofErr w:type="spellEnd"/>
            <w:r w:rsidRPr="00DD6CFB">
              <w:rPr>
                <w:lang w:eastAsia="en-US"/>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BEFAB" w14:textId="77777777" w:rsidR="004335ED" w:rsidRPr="00DD6CFB" w:rsidRDefault="004335ED" w:rsidP="000D75B4">
            <w:pPr>
              <w:pStyle w:val="TAL"/>
              <w:rPr>
                <w:lang w:eastAsia="en-US"/>
              </w:rPr>
            </w:pPr>
            <w:r w:rsidRPr="00DD6CFB">
              <w:rPr>
                <w:lang w:eastAsia="en-US"/>
              </w:rPr>
              <w:t>16.2.0</w:t>
            </w:r>
          </w:p>
        </w:tc>
      </w:tr>
      <w:tr w:rsidR="004335ED" w:rsidRPr="0031204F" w14:paraId="47ABA0B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F4738F"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20B1E"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715364" w14:textId="77777777" w:rsidR="004335ED" w:rsidRPr="00DD6CFB" w:rsidRDefault="004335ED" w:rsidP="000D75B4">
            <w:pPr>
              <w:pStyle w:val="TAL"/>
              <w:rPr>
                <w:lang w:eastAsia="en-US"/>
              </w:rPr>
            </w:pPr>
            <w:r w:rsidRPr="00DD6CFB">
              <w:rPr>
                <w:lang w:eastAsia="en-US"/>
              </w:rPr>
              <w:t>R5-198286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906D6" w14:textId="77777777" w:rsidR="004335ED" w:rsidRPr="00DD6CFB" w:rsidRDefault="004335ED" w:rsidP="000D75B4">
            <w:pPr>
              <w:pStyle w:val="TAL"/>
              <w:rPr>
                <w:lang w:eastAsia="en-US"/>
              </w:rPr>
            </w:pPr>
            <w:r w:rsidRPr="00DD6CFB">
              <w:rPr>
                <w:lang w:eastAsia="en-US"/>
              </w:rPr>
              <w:t>1028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7FB9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6C6E8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92F98" w14:textId="77777777" w:rsidR="004335ED" w:rsidRPr="00DD6CFB" w:rsidRDefault="004335ED" w:rsidP="000D75B4">
            <w:pPr>
              <w:pStyle w:val="TAL"/>
              <w:rPr>
                <w:lang w:eastAsia="en-US"/>
              </w:rPr>
            </w:pPr>
            <w:r w:rsidRPr="00DD6CFB">
              <w:rPr>
                <w:lang w:eastAsia="en-US"/>
              </w:rPr>
              <w:t>Correction of mapping of frequency ranges to NR test frequencies for NR 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3D267" w14:textId="77777777" w:rsidR="004335ED" w:rsidRPr="00DD6CFB" w:rsidRDefault="004335ED" w:rsidP="000D75B4">
            <w:pPr>
              <w:pStyle w:val="TAL"/>
              <w:rPr>
                <w:lang w:eastAsia="en-US"/>
              </w:rPr>
            </w:pPr>
            <w:r w:rsidRPr="00DD6CFB">
              <w:rPr>
                <w:lang w:eastAsia="en-US"/>
              </w:rPr>
              <w:t>16.2.0</w:t>
            </w:r>
          </w:p>
        </w:tc>
      </w:tr>
      <w:tr w:rsidR="004335ED" w:rsidRPr="0031204F" w14:paraId="287C9B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42855F"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035A03"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11064" w14:textId="77777777" w:rsidR="004335ED" w:rsidRPr="00DD6CFB" w:rsidRDefault="004335ED" w:rsidP="000D75B4">
            <w:pPr>
              <w:pStyle w:val="TAL"/>
              <w:rPr>
                <w:lang w:eastAsia="en-US"/>
              </w:rPr>
            </w:pPr>
            <w:r w:rsidRPr="00DD6CFB">
              <w:rPr>
                <w:lang w:eastAsia="en-US"/>
              </w:rPr>
              <w:t>R5-198304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E8401" w14:textId="77777777" w:rsidR="004335ED" w:rsidRPr="00DD6CFB" w:rsidRDefault="004335ED" w:rsidP="000D75B4">
            <w:pPr>
              <w:pStyle w:val="TAL"/>
              <w:rPr>
                <w:lang w:eastAsia="en-US"/>
              </w:rPr>
            </w:pPr>
            <w:r w:rsidRPr="00DD6CFB">
              <w:rPr>
                <w:lang w:eastAsia="en-US"/>
              </w:rPr>
              <w:t>1029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1ACC4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1B25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A360E"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LogicalChannelConfig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846A" w14:textId="77777777" w:rsidR="004335ED" w:rsidRPr="00DD6CFB" w:rsidRDefault="004335ED" w:rsidP="000D75B4">
            <w:pPr>
              <w:pStyle w:val="TAL"/>
              <w:rPr>
                <w:lang w:eastAsia="en-US"/>
              </w:rPr>
            </w:pPr>
            <w:r w:rsidRPr="00DD6CFB">
              <w:rPr>
                <w:lang w:eastAsia="en-US"/>
              </w:rPr>
              <w:t>16.2.0</w:t>
            </w:r>
          </w:p>
        </w:tc>
      </w:tr>
      <w:tr w:rsidR="004335ED" w:rsidRPr="0031204F" w14:paraId="71817A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613C37"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4FE65E"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57C90" w14:textId="77777777" w:rsidR="004335ED" w:rsidRPr="00DD6CFB" w:rsidRDefault="004335ED" w:rsidP="000D75B4">
            <w:pPr>
              <w:pStyle w:val="TAL"/>
              <w:rPr>
                <w:lang w:eastAsia="en-US"/>
              </w:rPr>
            </w:pPr>
            <w:r w:rsidRPr="00DD6CFB">
              <w:rPr>
                <w:lang w:eastAsia="en-US"/>
              </w:rPr>
              <w:t>R5-198370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8870A" w14:textId="77777777" w:rsidR="004335ED" w:rsidRPr="00DD6CFB" w:rsidRDefault="004335ED" w:rsidP="000D75B4">
            <w:pPr>
              <w:pStyle w:val="TAL"/>
              <w:rPr>
                <w:lang w:eastAsia="en-US"/>
              </w:rPr>
            </w:pPr>
            <w:r w:rsidRPr="00DD6CFB">
              <w:rPr>
                <w:lang w:eastAsia="en-US"/>
              </w:rPr>
              <w:t>1035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165A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D6458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76320" w14:textId="77777777" w:rsidR="004335ED" w:rsidRPr="00DD6CFB" w:rsidRDefault="004335ED" w:rsidP="000D75B4">
            <w:pPr>
              <w:pStyle w:val="TAL"/>
              <w:rPr>
                <w:lang w:eastAsia="en-US"/>
              </w:rPr>
            </w:pPr>
            <w:r w:rsidRPr="00DD6CFB">
              <w:rPr>
                <w:lang w:eastAsia="en-US"/>
              </w:rPr>
              <w:t xml:space="preserve">Connection diagram for FR2 </w:t>
            </w:r>
            <w:proofErr w:type="spellStart"/>
            <w:r w:rsidRPr="00DD6CFB">
              <w:rPr>
                <w:lang w:eastAsia="en-US"/>
              </w:rPr>
              <w:t>Demod</w:t>
            </w:r>
            <w:proofErr w:type="spellEnd"/>
            <w:r w:rsidRPr="00DD6CFB">
              <w:rPr>
                <w:lang w:eastAsia="en-US"/>
              </w:rPr>
              <w:t xml:space="preserve"> and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2BD36" w14:textId="77777777" w:rsidR="004335ED" w:rsidRPr="00DD6CFB" w:rsidRDefault="004335ED" w:rsidP="000D75B4">
            <w:pPr>
              <w:pStyle w:val="TAL"/>
              <w:rPr>
                <w:lang w:eastAsia="en-US"/>
              </w:rPr>
            </w:pPr>
            <w:r w:rsidRPr="00DD6CFB">
              <w:rPr>
                <w:lang w:eastAsia="en-US"/>
              </w:rPr>
              <w:t>16.2.0</w:t>
            </w:r>
          </w:p>
        </w:tc>
      </w:tr>
      <w:tr w:rsidR="004335ED" w:rsidRPr="0031204F" w14:paraId="3888B6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410388"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312AAF"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3F50D8" w14:textId="77777777" w:rsidR="004335ED" w:rsidRPr="00DD6CFB" w:rsidRDefault="004335ED" w:rsidP="000D75B4">
            <w:pPr>
              <w:pStyle w:val="TAL"/>
              <w:rPr>
                <w:lang w:eastAsia="en-US"/>
              </w:rPr>
            </w:pPr>
            <w:r w:rsidRPr="00DD6CFB">
              <w:rPr>
                <w:lang w:eastAsia="en-US"/>
              </w:rPr>
              <w:t>R5-198480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D3D12" w14:textId="77777777" w:rsidR="004335ED" w:rsidRPr="00DD6CFB" w:rsidRDefault="004335ED" w:rsidP="000D75B4">
            <w:pPr>
              <w:pStyle w:val="TAL"/>
              <w:rPr>
                <w:lang w:eastAsia="en-US"/>
              </w:rPr>
            </w:pPr>
            <w:r w:rsidRPr="00DD6CFB">
              <w:rPr>
                <w:lang w:eastAsia="en-US"/>
              </w:rPr>
              <w:t>1039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CA3C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539A4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535EBB" w14:textId="77777777" w:rsidR="004335ED" w:rsidRPr="00DD6CFB" w:rsidRDefault="004335ED" w:rsidP="000D75B4">
            <w:pPr>
              <w:pStyle w:val="TAL"/>
              <w:rPr>
                <w:lang w:eastAsia="en-US"/>
              </w:rPr>
            </w:pPr>
            <w:r w:rsidRPr="00DD6CFB">
              <w:rPr>
                <w:lang w:eastAsia="en-US"/>
              </w:rPr>
              <w:t>Editorial update IE PDCCH-</w:t>
            </w:r>
            <w:proofErr w:type="spellStart"/>
            <w:r w:rsidRPr="00DD6CFB">
              <w:rPr>
                <w:lang w:eastAsia="en-US"/>
              </w:rPr>
              <w:t>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5EED8" w14:textId="77777777" w:rsidR="004335ED" w:rsidRPr="00DD6CFB" w:rsidRDefault="004335ED" w:rsidP="000D75B4">
            <w:pPr>
              <w:pStyle w:val="TAL"/>
              <w:rPr>
                <w:lang w:eastAsia="en-US"/>
              </w:rPr>
            </w:pPr>
            <w:r w:rsidRPr="00DD6CFB">
              <w:rPr>
                <w:lang w:eastAsia="en-US"/>
              </w:rPr>
              <w:t>16.2.0</w:t>
            </w:r>
          </w:p>
        </w:tc>
      </w:tr>
      <w:tr w:rsidR="004335ED" w:rsidRPr="0031204F" w14:paraId="3A56D1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C1B0CA"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A82A6B"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04095" w14:textId="77777777" w:rsidR="004335ED" w:rsidRPr="00DD6CFB" w:rsidRDefault="004335ED" w:rsidP="000D75B4">
            <w:pPr>
              <w:pStyle w:val="TAL"/>
              <w:rPr>
                <w:lang w:eastAsia="en-US"/>
              </w:rPr>
            </w:pPr>
            <w:r w:rsidRPr="00DD6CFB">
              <w:rPr>
                <w:lang w:eastAsia="en-US"/>
              </w:rPr>
              <w:t>R5-198485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A7BC1" w14:textId="77777777" w:rsidR="004335ED" w:rsidRPr="00DD6CFB" w:rsidRDefault="004335ED" w:rsidP="000D75B4">
            <w:pPr>
              <w:pStyle w:val="TAL"/>
              <w:rPr>
                <w:lang w:eastAsia="en-US"/>
              </w:rPr>
            </w:pPr>
            <w:r w:rsidRPr="00DD6CFB">
              <w:rPr>
                <w:lang w:eastAsia="en-US"/>
              </w:rPr>
              <w:t>1041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1A7D0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3BF85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330A5" w14:textId="77777777" w:rsidR="004335ED" w:rsidRPr="00DD6CFB" w:rsidRDefault="004335ED" w:rsidP="000D75B4">
            <w:pPr>
              <w:pStyle w:val="TAL"/>
              <w:rPr>
                <w:lang w:eastAsia="en-US"/>
              </w:rPr>
            </w:pPr>
            <w:r w:rsidRPr="00DD6CFB">
              <w:rPr>
                <w:lang w:eastAsia="en-US"/>
              </w:rPr>
              <w:t>Editorial update IE PDCP-Config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FA45" w14:textId="77777777" w:rsidR="004335ED" w:rsidRPr="00DD6CFB" w:rsidRDefault="004335ED" w:rsidP="000D75B4">
            <w:pPr>
              <w:pStyle w:val="TAL"/>
              <w:rPr>
                <w:lang w:eastAsia="en-US"/>
              </w:rPr>
            </w:pPr>
            <w:r w:rsidRPr="00DD6CFB">
              <w:rPr>
                <w:lang w:eastAsia="en-US"/>
              </w:rPr>
              <w:t>16.2.0</w:t>
            </w:r>
          </w:p>
        </w:tc>
      </w:tr>
      <w:tr w:rsidR="004335ED" w:rsidRPr="0031204F" w14:paraId="6710881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B9A4CB"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F3C4C0"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D0051E" w14:textId="77777777" w:rsidR="004335ED" w:rsidRPr="00DD6CFB" w:rsidRDefault="004335ED" w:rsidP="000D75B4">
            <w:pPr>
              <w:pStyle w:val="TAL"/>
              <w:rPr>
                <w:lang w:eastAsia="en-US"/>
              </w:rPr>
            </w:pPr>
            <w:r w:rsidRPr="00DD6CFB">
              <w:rPr>
                <w:lang w:eastAsia="en-US"/>
              </w:rPr>
              <w:t>R5-198506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1240B" w14:textId="77777777" w:rsidR="004335ED" w:rsidRPr="00DD6CFB" w:rsidRDefault="004335ED" w:rsidP="000D75B4">
            <w:pPr>
              <w:pStyle w:val="TAL"/>
              <w:rPr>
                <w:lang w:eastAsia="en-US"/>
              </w:rPr>
            </w:pPr>
            <w:r w:rsidRPr="00DD6CFB">
              <w:rPr>
                <w:lang w:eastAsia="en-US"/>
              </w:rPr>
              <w:t>1044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B0932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0A6B9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CDE4E2" w14:textId="77777777" w:rsidR="004335ED" w:rsidRPr="00DD6CFB" w:rsidRDefault="004335ED" w:rsidP="000D75B4">
            <w:pPr>
              <w:pStyle w:val="TAL"/>
              <w:rPr>
                <w:lang w:eastAsia="en-US"/>
              </w:rPr>
            </w:pPr>
            <w:r w:rsidRPr="00DD6CFB">
              <w:rPr>
                <w:lang w:eastAsia="en-US"/>
              </w:rPr>
              <w:t>Addition of RRCReconfiguration for Speech call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27CF5" w14:textId="77777777" w:rsidR="004335ED" w:rsidRPr="00DD6CFB" w:rsidRDefault="004335ED" w:rsidP="000D75B4">
            <w:pPr>
              <w:pStyle w:val="TAL"/>
              <w:rPr>
                <w:lang w:eastAsia="en-US"/>
              </w:rPr>
            </w:pPr>
            <w:r w:rsidRPr="00DD6CFB">
              <w:rPr>
                <w:lang w:eastAsia="en-US"/>
              </w:rPr>
              <w:t>16.2.0</w:t>
            </w:r>
          </w:p>
        </w:tc>
      </w:tr>
      <w:tr w:rsidR="004335ED" w:rsidRPr="0031204F" w14:paraId="1DE75B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419FF8"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296C0"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E43A8" w14:textId="77777777" w:rsidR="004335ED" w:rsidRPr="00DD6CFB" w:rsidRDefault="004335ED" w:rsidP="000D75B4">
            <w:pPr>
              <w:pStyle w:val="TAL"/>
              <w:rPr>
                <w:lang w:eastAsia="en-US"/>
              </w:rPr>
            </w:pPr>
            <w:r w:rsidRPr="00DD6CFB">
              <w:rPr>
                <w:lang w:eastAsia="en-US"/>
              </w:rPr>
              <w:t>R5-198507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6484B" w14:textId="77777777" w:rsidR="004335ED" w:rsidRPr="00DD6CFB" w:rsidRDefault="004335ED" w:rsidP="000D75B4">
            <w:pPr>
              <w:pStyle w:val="TAL"/>
              <w:rPr>
                <w:lang w:eastAsia="en-US"/>
              </w:rPr>
            </w:pPr>
            <w:r w:rsidRPr="00DD6CFB">
              <w:rPr>
                <w:lang w:eastAsia="en-US"/>
              </w:rPr>
              <w:t>1045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402AE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BBC37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460E8F" w14:textId="77777777" w:rsidR="004335ED" w:rsidRPr="00DD6CFB" w:rsidRDefault="004335ED" w:rsidP="000D75B4">
            <w:pPr>
              <w:pStyle w:val="TAL"/>
              <w:rPr>
                <w:lang w:eastAsia="en-US"/>
              </w:rPr>
            </w:pPr>
            <w:r w:rsidRPr="00DD6CFB">
              <w:rPr>
                <w:lang w:eastAsia="en-US"/>
              </w:rPr>
              <w:t>Editorial updates to section 4.7.0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9607D" w14:textId="77777777" w:rsidR="004335ED" w:rsidRPr="00DD6CFB" w:rsidRDefault="004335ED" w:rsidP="000D75B4">
            <w:pPr>
              <w:pStyle w:val="TAL"/>
              <w:rPr>
                <w:lang w:eastAsia="en-US"/>
              </w:rPr>
            </w:pPr>
            <w:r w:rsidRPr="00DD6CFB">
              <w:rPr>
                <w:lang w:eastAsia="en-US"/>
              </w:rPr>
              <w:t>16.2.0</w:t>
            </w:r>
          </w:p>
        </w:tc>
      </w:tr>
      <w:tr w:rsidR="004335ED" w:rsidRPr="0031204F" w14:paraId="298BB3A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AA368A"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FB27D8"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46FE5" w14:textId="77777777" w:rsidR="004335ED" w:rsidRPr="00DD6CFB" w:rsidRDefault="004335ED" w:rsidP="000D75B4">
            <w:pPr>
              <w:pStyle w:val="TAL"/>
              <w:rPr>
                <w:lang w:eastAsia="en-US"/>
              </w:rPr>
            </w:pPr>
            <w:r w:rsidRPr="00DD6CFB">
              <w:rPr>
                <w:lang w:eastAsia="en-US"/>
              </w:rPr>
              <w:t>R5-198508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589A6" w14:textId="77777777" w:rsidR="004335ED" w:rsidRPr="00DD6CFB" w:rsidRDefault="004335ED" w:rsidP="000D75B4">
            <w:pPr>
              <w:pStyle w:val="TAL"/>
              <w:rPr>
                <w:lang w:eastAsia="en-US"/>
              </w:rPr>
            </w:pPr>
            <w:r w:rsidRPr="00DD6CFB">
              <w:rPr>
                <w:lang w:eastAsia="en-US"/>
              </w:rPr>
              <w:t>1046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6E56A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0045F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854F7" w14:textId="77777777" w:rsidR="004335ED" w:rsidRPr="00DD6CFB" w:rsidRDefault="004335ED" w:rsidP="000D75B4">
            <w:pPr>
              <w:pStyle w:val="TAL"/>
              <w:rPr>
                <w:lang w:eastAsia="en-US"/>
              </w:rPr>
            </w:pPr>
            <w:r w:rsidRPr="00DD6CFB">
              <w:rPr>
                <w:lang w:eastAsia="en-US"/>
              </w:rPr>
              <w:t>New reference QoS configurations for IMS voice and video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71D4" w14:textId="77777777" w:rsidR="004335ED" w:rsidRPr="00DD6CFB" w:rsidRDefault="004335ED" w:rsidP="000D75B4">
            <w:pPr>
              <w:pStyle w:val="TAL"/>
              <w:rPr>
                <w:lang w:eastAsia="en-US"/>
              </w:rPr>
            </w:pPr>
            <w:r w:rsidRPr="00DD6CFB">
              <w:rPr>
                <w:lang w:eastAsia="en-US"/>
              </w:rPr>
              <w:t>16.2.0</w:t>
            </w:r>
          </w:p>
        </w:tc>
      </w:tr>
      <w:tr w:rsidR="004335ED" w:rsidRPr="0031204F" w14:paraId="7B6418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77B4C7"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5F2F73"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AC440B" w14:textId="77777777" w:rsidR="004335ED" w:rsidRPr="00DD6CFB" w:rsidRDefault="004335ED" w:rsidP="000D75B4">
            <w:pPr>
              <w:pStyle w:val="TAL"/>
              <w:rPr>
                <w:lang w:eastAsia="en-US"/>
              </w:rPr>
            </w:pPr>
            <w:r w:rsidRPr="00DD6CFB">
              <w:rPr>
                <w:lang w:eastAsia="en-US"/>
              </w:rPr>
              <w:t>R5-198509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B17BC" w14:textId="77777777" w:rsidR="004335ED" w:rsidRPr="00DD6CFB" w:rsidRDefault="004335ED" w:rsidP="000D75B4">
            <w:pPr>
              <w:pStyle w:val="TAL"/>
              <w:rPr>
                <w:lang w:eastAsia="en-US"/>
              </w:rPr>
            </w:pPr>
            <w:r w:rsidRPr="00DD6CFB">
              <w:rPr>
                <w:lang w:eastAsia="en-US"/>
              </w:rPr>
              <w:t>1047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8A7AE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9A20E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ECF2BE" w14:textId="77777777" w:rsidR="004335ED" w:rsidRPr="00DD6CFB" w:rsidRDefault="004335ED" w:rsidP="000D75B4">
            <w:pPr>
              <w:pStyle w:val="TAL"/>
              <w:rPr>
                <w:lang w:eastAsia="en-US"/>
              </w:rPr>
            </w:pPr>
            <w:r w:rsidRPr="00DD6CFB">
              <w:rPr>
                <w:lang w:eastAsia="en-US"/>
              </w:rPr>
              <w:t>Updates to REGISTRATION ACCEPT 5GMM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93F09" w14:textId="77777777" w:rsidR="004335ED" w:rsidRPr="00DD6CFB" w:rsidRDefault="004335ED" w:rsidP="000D75B4">
            <w:pPr>
              <w:pStyle w:val="TAL"/>
              <w:rPr>
                <w:lang w:eastAsia="en-US"/>
              </w:rPr>
            </w:pPr>
            <w:r w:rsidRPr="00DD6CFB">
              <w:rPr>
                <w:lang w:eastAsia="en-US"/>
              </w:rPr>
              <w:t>16.2.0</w:t>
            </w:r>
          </w:p>
        </w:tc>
      </w:tr>
      <w:tr w:rsidR="004335ED" w:rsidRPr="0031204F" w14:paraId="217B77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017E3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5429F3"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DA0F91" w14:textId="77777777" w:rsidR="004335ED" w:rsidRPr="00DD6CFB" w:rsidRDefault="004335ED" w:rsidP="000D75B4">
            <w:pPr>
              <w:pStyle w:val="TAL"/>
              <w:rPr>
                <w:lang w:eastAsia="en-US"/>
              </w:rPr>
            </w:pPr>
            <w:r w:rsidRPr="00DD6CFB">
              <w:rPr>
                <w:lang w:eastAsia="en-US"/>
              </w:rPr>
              <w:t>R5-198510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401AC" w14:textId="77777777" w:rsidR="004335ED" w:rsidRPr="00DD6CFB" w:rsidRDefault="004335ED" w:rsidP="000D75B4">
            <w:pPr>
              <w:pStyle w:val="TAL"/>
              <w:rPr>
                <w:lang w:eastAsia="en-US"/>
              </w:rPr>
            </w:pPr>
            <w:r w:rsidRPr="00DD6CFB">
              <w:rPr>
                <w:lang w:eastAsia="en-US"/>
              </w:rPr>
              <w:t>1048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10EEB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A2A40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C115D" w14:textId="77777777" w:rsidR="004335ED" w:rsidRPr="00DD6CFB" w:rsidRDefault="004335ED" w:rsidP="000D75B4">
            <w:pPr>
              <w:pStyle w:val="TAL"/>
              <w:rPr>
                <w:lang w:eastAsia="en-US"/>
              </w:rPr>
            </w:pPr>
            <w:r w:rsidRPr="00DD6CFB">
              <w:rPr>
                <w:lang w:eastAsia="en-US"/>
              </w:rPr>
              <w:t>Updates to test control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2EEAF" w14:textId="77777777" w:rsidR="004335ED" w:rsidRPr="00DD6CFB" w:rsidRDefault="004335ED" w:rsidP="000D75B4">
            <w:pPr>
              <w:pStyle w:val="TAL"/>
              <w:rPr>
                <w:lang w:eastAsia="en-US"/>
              </w:rPr>
            </w:pPr>
            <w:r w:rsidRPr="00DD6CFB">
              <w:rPr>
                <w:lang w:eastAsia="en-US"/>
              </w:rPr>
              <w:t>16.2.0</w:t>
            </w:r>
          </w:p>
        </w:tc>
      </w:tr>
      <w:tr w:rsidR="004335ED" w:rsidRPr="0031204F" w14:paraId="4047BA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A47817"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9FD73B"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0DA36" w14:textId="77777777" w:rsidR="004335ED" w:rsidRPr="00DD6CFB" w:rsidRDefault="004335ED" w:rsidP="000D75B4">
            <w:pPr>
              <w:pStyle w:val="TAL"/>
              <w:rPr>
                <w:lang w:eastAsia="en-US"/>
              </w:rPr>
            </w:pPr>
            <w:r w:rsidRPr="00DD6CFB">
              <w:rPr>
                <w:lang w:eastAsia="en-US"/>
              </w:rPr>
              <w:t>R5-198540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0131F" w14:textId="77777777" w:rsidR="004335ED" w:rsidRPr="00DD6CFB" w:rsidRDefault="004335ED" w:rsidP="000D75B4">
            <w:pPr>
              <w:pStyle w:val="TAL"/>
              <w:rPr>
                <w:lang w:eastAsia="en-US"/>
              </w:rPr>
            </w:pPr>
            <w:r w:rsidRPr="00DD6CFB">
              <w:rPr>
                <w:lang w:eastAsia="en-US"/>
              </w:rPr>
              <w:t>1051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3A6D5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82989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408AE" w14:textId="77777777" w:rsidR="004335ED" w:rsidRPr="00DD6CFB" w:rsidRDefault="004335ED" w:rsidP="000D75B4">
            <w:pPr>
              <w:pStyle w:val="TAL"/>
              <w:rPr>
                <w:lang w:eastAsia="en-US"/>
              </w:rPr>
            </w:pPr>
            <w:r w:rsidRPr="00DD6CFB">
              <w:rPr>
                <w:lang w:eastAsia="en-US"/>
              </w:rPr>
              <w:t>Update of REGISTRATION ACCEPT for IMS emergency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DEDC7" w14:textId="77777777" w:rsidR="004335ED" w:rsidRPr="00DD6CFB" w:rsidRDefault="004335ED" w:rsidP="000D75B4">
            <w:pPr>
              <w:pStyle w:val="TAL"/>
              <w:rPr>
                <w:lang w:eastAsia="en-US"/>
              </w:rPr>
            </w:pPr>
            <w:r w:rsidRPr="00DD6CFB">
              <w:rPr>
                <w:lang w:eastAsia="en-US"/>
              </w:rPr>
              <w:t>16.2.0</w:t>
            </w:r>
          </w:p>
        </w:tc>
      </w:tr>
      <w:tr w:rsidR="004335ED" w:rsidRPr="0031204F" w14:paraId="19D6A0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D2ED01"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DAEFC5"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2D1914" w14:textId="77777777" w:rsidR="004335ED" w:rsidRPr="00DD6CFB" w:rsidRDefault="004335ED" w:rsidP="000D75B4">
            <w:pPr>
              <w:pStyle w:val="TAL"/>
              <w:rPr>
                <w:lang w:eastAsia="en-US"/>
              </w:rPr>
            </w:pPr>
            <w:r w:rsidRPr="00DD6CFB">
              <w:rPr>
                <w:lang w:eastAsia="en-US"/>
              </w:rPr>
              <w:t>R5-198544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7FD2A" w14:textId="77777777" w:rsidR="004335ED" w:rsidRPr="00DD6CFB" w:rsidRDefault="004335ED" w:rsidP="000D75B4">
            <w:pPr>
              <w:pStyle w:val="TAL"/>
              <w:rPr>
                <w:lang w:eastAsia="en-US"/>
              </w:rPr>
            </w:pPr>
            <w:r w:rsidRPr="00DD6CFB">
              <w:rPr>
                <w:lang w:eastAsia="en-US"/>
              </w:rPr>
              <w:t>1053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8197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66931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5F2E3" w14:textId="77777777" w:rsidR="004335ED" w:rsidRPr="00DD6CFB" w:rsidRDefault="004335ED" w:rsidP="000D75B4">
            <w:pPr>
              <w:pStyle w:val="TAL"/>
              <w:rPr>
                <w:lang w:eastAsia="en-US"/>
              </w:rPr>
            </w:pPr>
            <w:r w:rsidRPr="00DD6CFB">
              <w:rPr>
                <w:lang w:eastAsia="en-US"/>
              </w:rPr>
              <w:t xml:space="preserve">Update of Table 4.6.3-162 </w:t>
            </w:r>
            <w:proofErr w:type="spellStart"/>
            <w:r w:rsidRPr="00DD6CFB">
              <w:rPr>
                <w:lang w:eastAsia="en-US"/>
              </w:rPr>
              <w:t>SearchSpace</w:t>
            </w:r>
            <w:proofErr w:type="spellEnd"/>
            <w:r w:rsidRPr="00DD6CFB">
              <w:rPr>
                <w:lang w:eastAsia="en-US"/>
              </w:rPr>
              <w:t xml:space="preserve">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3A8FC" w14:textId="77777777" w:rsidR="004335ED" w:rsidRPr="00DD6CFB" w:rsidRDefault="004335ED" w:rsidP="000D75B4">
            <w:pPr>
              <w:pStyle w:val="TAL"/>
              <w:rPr>
                <w:lang w:eastAsia="en-US"/>
              </w:rPr>
            </w:pPr>
            <w:r w:rsidRPr="00DD6CFB">
              <w:rPr>
                <w:lang w:eastAsia="en-US"/>
              </w:rPr>
              <w:t>16.2.0</w:t>
            </w:r>
          </w:p>
        </w:tc>
      </w:tr>
      <w:tr w:rsidR="004335ED" w:rsidRPr="0031204F" w14:paraId="7CAB28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C781D1"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C205E"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29024" w14:textId="77777777" w:rsidR="004335ED" w:rsidRPr="00DD6CFB" w:rsidRDefault="004335ED" w:rsidP="000D75B4">
            <w:pPr>
              <w:pStyle w:val="TAL"/>
              <w:rPr>
                <w:lang w:eastAsia="en-US"/>
              </w:rPr>
            </w:pPr>
            <w:r w:rsidRPr="00DD6CFB">
              <w:rPr>
                <w:lang w:eastAsia="en-US"/>
              </w:rPr>
              <w:t>R5-198638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06E52" w14:textId="77777777" w:rsidR="004335ED" w:rsidRPr="00DD6CFB" w:rsidRDefault="004335ED" w:rsidP="000D75B4">
            <w:pPr>
              <w:pStyle w:val="TAL"/>
              <w:rPr>
                <w:lang w:eastAsia="en-US"/>
              </w:rPr>
            </w:pPr>
            <w:r w:rsidRPr="00DD6CFB">
              <w:rPr>
                <w:lang w:eastAsia="en-US"/>
              </w:rPr>
              <w:t>1058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75374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D753F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C55FC" w14:textId="77777777" w:rsidR="004335ED" w:rsidRPr="00DD6CFB" w:rsidRDefault="004335ED" w:rsidP="000D75B4">
            <w:pPr>
              <w:pStyle w:val="TAL"/>
              <w:rPr>
                <w:lang w:eastAsia="en-US"/>
              </w:rPr>
            </w:pPr>
            <w:r w:rsidRPr="00DD6CFB">
              <w:rPr>
                <w:lang w:eastAsia="en-US"/>
              </w:rPr>
              <w:t>Corrections on test frequencies for NR CA band n260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B940B" w14:textId="77777777" w:rsidR="004335ED" w:rsidRPr="00DD6CFB" w:rsidRDefault="004335ED" w:rsidP="000D75B4">
            <w:pPr>
              <w:pStyle w:val="TAL"/>
              <w:rPr>
                <w:lang w:eastAsia="en-US"/>
              </w:rPr>
            </w:pPr>
            <w:r w:rsidRPr="00DD6CFB">
              <w:rPr>
                <w:lang w:eastAsia="en-US"/>
              </w:rPr>
              <w:t>16.2.0</w:t>
            </w:r>
          </w:p>
        </w:tc>
      </w:tr>
      <w:tr w:rsidR="004335ED" w:rsidRPr="0031204F" w14:paraId="37F3DE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346A01"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D39648"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3933E7" w14:textId="77777777" w:rsidR="004335ED" w:rsidRPr="00DD6CFB" w:rsidRDefault="004335ED" w:rsidP="000D75B4">
            <w:pPr>
              <w:pStyle w:val="TAL"/>
              <w:rPr>
                <w:lang w:eastAsia="en-US"/>
              </w:rPr>
            </w:pPr>
            <w:r w:rsidRPr="00DD6CFB">
              <w:rPr>
                <w:lang w:eastAsia="en-US"/>
              </w:rPr>
              <w:t>R5-198649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9068D" w14:textId="77777777" w:rsidR="004335ED" w:rsidRPr="00DD6CFB" w:rsidRDefault="004335ED" w:rsidP="000D75B4">
            <w:pPr>
              <w:pStyle w:val="TAL"/>
              <w:rPr>
                <w:lang w:eastAsia="en-US"/>
              </w:rPr>
            </w:pPr>
            <w:r w:rsidRPr="00DD6CFB">
              <w:rPr>
                <w:lang w:eastAsia="en-US"/>
              </w:rPr>
              <w:t>1059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D1CB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D2D1D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85A8D" w14:textId="77777777" w:rsidR="004335ED" w:rsidRPr="00DD6CFB" w:rsidRDefault="004335ED" w:rsidP="000D75B4">
            <w:pPr>
              <w:pStyle w:val="TAL"/>
              <w:rPr>
                <w:lang w:eastAsia="en-US"/>
              </w:rPr>
            </w:pPr>
            <w:r w:rsidRPr="00DD6CFB">
              <w:rPr>
                <w:lang w:eastAsia="en-US"/>
              </w:rPr>
              <w:t>Corrections on test frequencies for NR CA band n261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6B753" w14:textId="77777777" w:rsidR="004335ED" w:rsidRPr="00DD6CFB" w:rsidRDefault="004335ED" w:rsidP="000D75B4">
            <w:pPr>
              <w:pStyle w:val="TAL"/>
              <w:rPr>
                <w:lang w:eastAsia="en-US"/>
              </w:rPr>
            </w:pPr>
            <w:r w:rsidRPr="00DD6CFB">
              <w:rPr>
                <w:lang w:eastAsia="en-US"/>
              </w:rPr>
              <w:t>16.2.0</w:t>
            </w:r>
          </w:p>
        </w:tc>
      </w:tr>
      <w:tr w:rsidR="004335ED" w:rsidRPr="0031204F" w14:paraId="2FE118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B5E976"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CA08B1"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C4A51" w14:textId="77777777" w:rsidR="004335ED" w:rsidRPr="00DD6CFB" w:rsidRDefault="004335ED" w:rsidP="000D75B4">
            <w:pPr>
              <w:pStyle w:val="TAL"/>
              <w:rPr>
                <w:lang w:eastAsia="en-US"/>
              </w:rPr>
            </w:pPr>
            <w:r w:rsidRPr="00DD6CFB">
              <w:rPr>
                <w:lang w:eastAsia="en-US"/>
              </w:rPr>
              <w:t>R5-198659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BBB00" w14:textId="77777777" w:rsidR="004335ED" w:rsidRPr="00DD6CFB" w:rsidRDefault="004335ED" w:rsidP="000D75B4">
            <w:pPr>
              <w:pStyle w:val="TAL"/>
              <w:rPr>
                <w:lang w:eastAsia="en-US"/>
              </w:rPr>
            </w:pPr>
            <w:r w:rsidRPr="00DD6CFB">
              <w:rPr>
                <w:lang w:eastAsia="en-US"/>
              </w:rPr>
              <w:t>1062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C1C3F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87DA2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CA15CA" w14:textId="77777777" w:rsidR="004335ED" w:rsidRPr="00DD6CFB" w:rsidRDefault="004335ED" w:rsidP="000D75B4">
            <w:pPr>
              <w:pStyle w:val="TAL"/>
              <w:rPr>
                <w:lang w:eastAsia="en-US"/>
              </w:rPr>
            </w:pPr>
            <w:r w:rsidRPr="00DD6CFB">
              <w:rPr>
                <w:lang w:eastAsia="en-US"/>
              </w:rPr>
              <w:t xml:space="preserve">Update TCI State Cell parameter in </w:t>
            </w:r>
            <w:proofErr w:type="spellStart"/>
            <w:r w:rsidRPr="00DD6CFB">
              <w:rPr>
                <w:lang w:eastAsia="en-US"/>
              </w:rPr>
              <w:t>Demod</w:t>
            </w:r>
            <w:proofErr w:type="spellEnd"/>
            <w:r w:rsidRPr="00DD6CFB">
              <w:rPr>
                <w:lang w:eastAsia="en-US"/>
              </w:rPr>
              <w:t xml:space="preserv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2C29F" w14:textId="77777777" w:rsidR="004335ED" w:rsidRPr="00DD6CFB" w:rsidRDefault="004335ED" w:rsidP="000D75B4">
            <w:pPr>
              <w:pStyle w:val="TAL"/>
              <w:rPr>
                <w:lang w:eastAsia="en-US"/>
              </w:rPr>
            </w:pPr>
            <w:r w:rsidRPr="00DD6CFB">
              <w:rPr>
                <w:lang w:eastAsia="en-US"/>
              </w:rPr>
              <w:t>16.2.0</w:t>
            </w:r>
          </w:p>
        </w:tc>
      </w:tr>
      <w:tr w:rsidR="004335ED" w:rsidRPr="0031204F" w14:paraId="38AD5D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6BCB20"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5C8B33"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55180A" w14:textId="77777777" w:rsidR="004335ED" w:rsidRPr="00DD6CFB" w:rsidRDefault="004335ED" w:rsidP="000D75B4">
            <w:pPr>
              <w:pStyle w:val="TAL"/>
              <w:rPr>
                <w:lang w:eastAsia="en-US"/>
              </w:rPr>
            </w:pPr>
            <w:r w:rsidRPr="00DD6CFB">
              <w:rPr>
                <w:lang w:eastAsia="en-US"/>
              </w:rPr>
              <w:t>R5-198718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822C8" w14:textId="77777777" w:rsidR="004335ED" w:rsidRPr="00DD6CFB" w:rsidRDefault="004335ED" w:rsidP="000D75B4">
            <w:pPr>
              <w:pStyle w:val="TAL"/>
              <w:rPr>
                <w:lang w:eastAsia="en-US"/>
              </w:rPr>
            </w:pPr>
            <w:r w:rsidRPr="00DD6CFB">
              <w:rPr>
                <w:lang w:eastAsia="en-US"/>
              </w:rPr>
              <w:t>1067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B22C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6126A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379CE" w14:textId="77777777" w:rsidR="004335ED" w:rsidRPr="00DD6CFB" w:rsidRDefault="004335ED" w:rsidP="000D75B4">
            <w:pPr>
              <w:pStyle w:val="TAL"/>
              <w:rPr>
                <w:lang w:eastAsia="en-US"/>
              </w:rPr>
            </w:pPr>
            <w:r w:rsidRPr="00DD6CFB">
              <w:rPr>
                <w:lang w:eastAsia="en-US"/>
              </w:rPr>
              <w:t>Updates to RSRP-Range, RSRQ-Range and SINR-Range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497B8" w14:textId="77777777" w:rsidR="004335ED" w:rsidRPr="00DD6CFB" w:rsidRDefault="004335ED" w:rsidP="000D75B4">
            <w:pPr>
              <w:pStyle w:val="TAL"/>
              <w:rPr>
                <w:lang w:eastAsia="en-US"/>
              </w:rPr>
            </w:pPr>
            <w:r w:rsidRPr="00DD6CFB">
              <w:rPr>
                <w:lang w:eastAsia="en-US"/>
              </w:rPr>
              <w:t>16.2.0</w:t>
            </w:r>
          </w:p>
        </w:tc>
      </w:tr>
      <w:tr w:rsidR="004335ED" w:rsidRPr="0031204F" w14:paraId="4369C4C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E570D0"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5DC71"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869EB6" w14:textId="77777777" w:rsidR="004335ED" w:rsidRPr="00DD6CFB" w:rsidRDefault="004335ED" w:rsidP="000D75B4">
            <w:pPr>
              <w:pStyle w:val="TAL"/>
              <w:rPr>
                <w:lang w:eastAsia="en-US"/>
              </w:rPr>
            </w:pPr>
            <w:r w:rsidRPr="00DD6CFB">
              <w:rPr>
                <w:lang w:eastAsia="en-US"/>
              </w:rPr>
              <w:t>R5-198847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386C7" w14:textId="77777777" w:rsidR="004335ED" w:rsidRPr="00DD6CFB" w:rsidRDefault="004335ED" w:rsidP="000D75B4">
            <w:pPr>
              <w:pStyle w:val="TAL"/>
              <w:rPr>
                <w:lang w:eastAsia="en-US"/>
              </w:rPr>
            </w:pPr>
            <w:r w:rsidRPr="00DD6CFB">
              <w:rPr>
                <w:lang w:eastAsia="en-US"/>
              </w:rPr>
              <w:t>0941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D6784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D0280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CB39D" w14:textId="77777777" w:rsidR="004335ED" w:rsidRPr="00DD6CFB" w:rsidRDefault="004335ED" w:rsidP="000D75B4">
            <w:pPr>
              <w:pStyle w:val="TAL"/>
              <w:rPr>
                <w:lang w:eastAsia="en-US"/>
              </w:rPr>
            </w:pPr>
            <w:r w:rsidRPr="00DD6CFB">
              <w:rPr>
                <w:lang w:eastAsia="en-US"/>
              </w:rPr>
              <w:t>Corrections to DCI_1_1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37FC7" w14:textId="77777777" w:rsidR="004335ED" w:rsidRPr="00DD6CFB" w:rsidRDefault="004335ED" w:rsidP="000D75B4">
            <w:pPr>
              <w:pStyle w:val="TAL"/>
              <w:rPr>
                <w:lang w:eastAsia="en-US"/>
              </w:rPr>
            </w:pPr>
            <w:r w:rsidRPr="00DD6CFB">
              <w:rPr>
                <w:lang w:eastAsia="en-US"/>
              </w:rPr>
              <w:t>16.2.0</w:t>
            </w:r>
          </w:p>
        </w:tc>
      </w:tr>
      <w:tr w:rsidR="004335ED" w:rsidRPr="0031204F" w14:paraId="693E6E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AF6EDF"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3D33A9"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F39B48" w14:textId="77777777" w:rsidR="004335ED" w:rsidRPr="00DD6CFB" w:rsidRDefault="004335ED" w:rsidP="000D75B4">
            <w:pPr>
              <w:pStyle w:val="TAL"/>
              <w:rPr>
                <w:lang w:eastAsia="en-US"/>
              </w:rPr>
            </w:pPr>
            <w:r w:rsidRPr="00DD6CFB">
              <w:rPr>
                <w:lang w:eastAsia="en-US"/>
              </w:rPr>
              <w:t>R5-198848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8FE89" w14:textId="77777777" w:rsidR="004335ED" w:rsidRPr="00DD6CFB" w:rsidRDefault="004335ED" w:rsidP="000D75B4">
            <w:pPr>
              <w:pStyle w:val="TAL"/>
              <w:rPr>
                <w:lang w:eastAsia="en-US"/>
              </w:rPr>
            </w:pPr>
            <w:r w:rsidRPr="00DD6CFB">
              <w:rPr>
                <w:lang w:eastAsia="en-US"/>
              </w:rPr>
              <w:t>0931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699E6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EE4D4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671CF" w14:textId="77777777" w:rsidR="004335ED" w:rsidRPr="00DD6CFB" w:rsidRDefault="004335ED" w:rsidP="000D75B4">
            <w:pPr>
              <w:pStyle w:val="TAL"/>
              <w:rPr>
                <w:lang w:eastAsia="en-US"/>
              </w:rPr>
            </w:pPr>
            <w:r w:rsidRPr="00DD6CFB">
              <w:rPr>
                <w:lang w:eastAsia="en-US"/>
              </w:rPr>
              <w:t>Update IE PUSCH-</w:t>
            </w:r>
            <w:proofErr w:type="spellStart"/>
            <w:r w:rsidRPr="00DD6CFB">
              <w:rPr>
                <w:lang w:eastAsia="en-US"/>
              </w:rPr>
              <w:t>TimeDomainResourceAllocationList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8D8B6" w14:textId="77777777" w:rsidR="004335ED" w:rsidRPr="00DD6CFB" w:rsidRDefault="004335ED" w:rsidP="000D75B4">
            <w:pPr>
              <w:pStyle w:val="TAL"/>
              <w:rPr>
                <w:lang w:eastAsia="en-US"/>
              </w:rPr>
            </w:pPr>
            <w:r w:rsidRPr="00DD6CFB">
              <w:rPr>
                <w:lang w:eastAsia="en-US"/>
              </w:rPr>
              <w:t>16.2.0</w:t>
            </w:r>
          </w:p>
        </w:tc>
      </w:tr>
      <w:tr w:rsidR="004335ED" w:rsidRPr="0031204F" w14:paraId="69210B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288AF0"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66D37A"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BFBA9" w14:textId="77777777" w:rsidR="004335ED" w:rsidRPr="00DD6CFB" w:rsidRDefault="004335ED" w:rsidP="000D75B4">
            <w:pPr>
              <w:pStyle w:val="TAL"/>
              <w:rPr>
                <w:lang w:eastAsia="en-US"/>
              </w:rPr>
            </w:pPr>
            <w:r w:rsidRPr="00DD6CFB">
              <w:rPr>
                <w:lang w:eastAsia="en-US"/>
              </w:rPr>
              <w:t>R5-198850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26479" w14:textId="77777777" w:rsidR="004335ED" w:rsidRPr="00DD6CFB" w:rsidRDefault="004335ED" w:rsidP="000D75B4">
            <w:pPr>
              <w:pStyle w:val="TAL"/>
              <w:rPr>
                <w:lang w:eastAsia="en-US"/>
              </w:rPr>
            </w:pPr>
            <w:r w:rsidRPr="00DD6CFB">
              <w:rPr>
                <w:lang w:eastAsia="en-US"/>
              </w:rPr>
              <w:t>0934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56D5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4FA3D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CC8F7" w14:textId="77777777" w:rsidR="004335ED" w:rsidRPr="00DD6CFB" w:rsidRDefault="004335ED" w:rsidP="000D75B4">
            <w:pPr>
              <w:pStyle w:val="TAL"/>
              <w:rPr>
                <w:lang w:eastAsia="en-US"/>
              </w:rPr>
            </w:pPr>
            <w:r w:rsidRPr="00DD6CFB">
              <w:rPr>
                <w:lang w:eastAsia="en-US"/>
              </w:rPr>
              <w:t xml:space="preserve">Correction to IE </w:t>
            </w:r>
            <w:proofErr w:type="spellStart"/>
            <w:r w:rsidRPr="00DD6CFB">
              <w:rPr>
                <w:lang w:eastAsia="en-US"/>
              </w:rPr>
              <w:t>MasterKeyUpdate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69A7B" w14:textId="77777777" w:rsidR="004335ED" w:rsidRPr="00DD6CFB" w:rsidRDefault="004335ED" w:rsidP="000D75B4">
            <w:pPr>
              <w:pStyle w:val="TAL"/>
              <w:rPr>
                <w:lang w:eastAsia="en-US"/>
              </w:rPr>
            </w:pPr>
            <w:r w:rsidRPr="00DD6CFB">
              <w:rPr>
                <w:lang w:eastAsia="en-US"/>
              </w:rPr>
              <w:t>16.2.0</w:t>
            </w:r>
          </w:p>
        </w:tc>
      </w:tr>
      <w:tr w:rsidR="004335ED" w:rsidRPr="0031204F" w14:paraId="51DCDF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B36A37"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FE994D"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BBFDE" w14:textId="77777777" w:rsidR="004335ED" w:rsidRPr="00DD6CFB" w:rsidRDefault="004335ED" w:rsidP="000D75B4">
            <w:pPr>
              <w:pStyle w:val="TAL"/>
              <w:rPr>
                <w:lang w:eastAsia="en-US"/>
              </w:rPr>
            </w:pPr>
            <w:r w:rsidRPr="00DD6CFB">
              <w:rPr>
                <w:lang w:eastAsia="en-US"/>
              </w:rPr>
              <w:t>R5-198851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7786" w14:textId="77777777" w:rsidR="004335ED" w:rsidRPr="00DD6CFB" w:rsidRDefault="004335ED" w:rsidP="000D75B4">
            <w:pPr>
              <w:pStyle w:val="TAL"/>
              <w:rPr>
                <w:lang w:eastAsia="en-US"/>
              </w:rPr>
            </w:pPr>
            <w:r w:rsidRPr="00DD6CFB">
              <w:rPr>
                <w:lang w:eastAsia="en-US"/>
              </w:rPr>
              <w:t>0935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521B4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ED7D8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F6C013" w14:textId="77777777" w:rsidR="004335ED" w:rsidRPr="00DD6CFB" w:rsidRDefault="004335ED" w:rsidP="000D75B4">
            <w:pPr>
              <w:pStyle w:val="TAL"/>
              <w:rPr>
                <w:lang w:eastAsia="en-US"/>
              </w:rPr>
            </w:pPr>
            <w:r w:rsidRPr="00DD6CFB">
              <w:rPr>
                <w:lang w:eastAsia="en-US"/>
              </w:rPr>
              <w:t>Update of NR SIBs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6CAC" w14:textId="77777777" w:rsidR="004335ED" w:rsidRPr="00DD6CFB" w:rsidRDefault="004335ED" w:rsidP="000D75B4">
            <w:pPr>
              <w:pStyle w:val="TAL"/>
              <w:rPr>
                <w:lang w:eastAsia="en-US"/>
              </w:rPr>
            </w:pPr>
            <w:r w:rsidRPr="00DD6CFB">
              <w:rPr>
                <w:lang w:eastAsia="en-US"/>
              </w:rPr>
              <w:t>16.2.0</w:t>
            </w:r>
          </w:p>
        </w:tc>
      </w:tr>
      <w:tr w:rsidR="004335ED" w:rsidRPr="0031204F" w14:paraId="53DC42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6A68E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4788E4"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48EC" w14:textId="77777777" w:rsidR="004335ED" w:rsidRPr="00DD6CFB" w:rsidRDefault="004335ED" w:rsidP="000D75B4">
            <w:pPr>
              <w:pStyle w:val="TAL"/>
              <w:rPr>
                <w:lang w:eastAsia="en-US"/>
              </w:rPr>
            </w:pPr>
            <w:r w:rsidRPr="00DD6CFB">
              <w:rPr>
                <w:lang w:eastAsia="en-US"/>
              </w:rPr>
              <w:t>R5-198852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8B7B" w14:textId="77777777" w:rsidR="004335ED" w:rsidRPr="00DD6CFB" w:rsidRDefault="004335ED" w:rsidP="000D75B4">
            <w:pPr>
              <w:pStyle w:val="TAL"/>
              <w:rPr>
                <w:lang w:eastAsia="en-US"/>
              </w:rPr>
            </w:pPr>
            <w:r w:rsidRPr="00DD6CFB">
              <w:rPr>
                <w:lang w:eastAsia="en-US"/>
              </w:rPr>
              <w:t>0936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38D05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9E621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5F22F" w14:textId="77777777" w:rsidR="004335ED" w:rsidRPr="00DD6CFB" w:rsidRDefault="004335ED" w:rsidP="000D75B4">
            <w:pPr>
              <w:pStyle w:val="TAL"/>
              <w:rPr>
                <w:lang w:eastAsia="en-US"/>
              </w:rPr>
            </w:pPr>
            <w:r w:rsidRPr="00DD6CFB">
              <w:rPr>
                <w:lang w:eastAsia="en-US"/>
              </w:rPr>
              <w:t>Correction to USIM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8C939" w14:textId="77777777" w:rsidR="004335ED" w:rsidRPr="00DD6CFB" w:rsidRDefault="004335ED" w:rsidP="000D75B4">
            <w:pPr>
              <w:pStyle w:val="TAL"/>
              <w:rPr>
                <w:lang w:eastAsia="en-US"/>
              </w:rPr>
            </w:pPr>
            <w:r w:rsidRPr="00DD6CFB">
              <w:rPr>
                <w:lang w:eastAsia="en-US"/>
              </w:rPr>
              <w:t>16.2.0</w:t>
            </w:r>
          </w:p>
        </w:tc>
      </w:tr>
      <w:tr w:rsidR="004335ED" w:rsidRPr="0031204F" w14:paraId="2B801D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F054E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646C2"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571B2" w14:textId="77777777" w:rsidR="004335ED" w:rsidRPr="00DD6CFB" w:rsidRDefault="004335ED" w:rsidP="000D75B4">
            <w:pPr>
              <w:pStyle w:val="TAL"/>
              <w:rPr>
                <w:lang w:eastAsia="en-US"/>
              </w:rPr>
            </w:pPr>
            <w:r w:rsidRPr="00DD6CFB">
              <w:rPr>
                <w:lang w:eastAsia="en-US"/>
              </w:rPr>
              <w:t>R5-198853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77ED2" w14:textId="77777777" w:rsidR="004335ED" w:rsidRPr="00DD6CFB" w:rsidRDefault="004335ED" w:rsidP="000D75B4">
            <w:pPr>
              <w:pStyle w:val="TAL"/>
              <w:rPr>
                <w:lang w:eastAsia="en-US"/>
              </w:rPr>
            </w:pPr>
            <w:r w:rsidRPr="00DD6CFB">
              <w:rPr>
                <w:lang w:eastAsia="en-US"/>
              </w:rPr>
              <w:t>0938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9313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E2705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FC6D28" w14:textId="77777777" w:rsidR="004335ED" w:rsidRPr="00DD6CFB" w:rsidRDefault="004335ED" w:rsidP="000D75B4">
            <w:pPr>
              <w:pStyle w:val="TAL"/>
              <w:rPr>
                <w:lang w:eastAsia="en-US"/>
              </w:rPr>
            </w:pPr>
            <w:r w:rsidRPr="00DD6CFB">
              <w:rPr>
                <w:lang w:eastAsia="en-US"/>
              </w:rPr>
              <w:t xml:space="preserve">Correction to IE  </w:t>
            </w:r>
            <w:proofErr w:type="spellStart"/>
            <w:r w:rsidRPr="00DD6CFB">
              <w:rPr>
                <w:lang w:eastAsia="en-US"/>
              </w:rPr>
              <w:t>ReportConfigInterRAT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4702C" w14:textId="77777777" w:rsidR="004335ED" w:rsidRPr="00DD6CFB" w:rsidRDefault="004335ED" w:rsidP="000D75B4">
            <w:pPr>
              <w:pStyle w:val="TAL"/>
              <w:rPr>
                <w:lang w:eastAsia="en-US"/>
              </w:rPr>
            </w:pPr>
            <w:r w:rsidRPr="00DD6CFB">
              <w:rPr>
                <w:lang w:eastAsia="en-US"/>
              </w:rPr>
              <w:t>16.2.0</w:t>
            </w:r>
          </w:p>
        </w:tc>
      </w:tr>
      <w:tr w:rsidR="004335ED" w:rsidRPr="0031204F" w14:paraId="41B567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EF1536"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0DA737"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D4A05A" w14:textId="77777777" w:rsidR="004335ED" w:rsidRPr="00DD6CFB" w:rsidRDefault="004335ED" w:rsidP="000D75B4">
            <w:pPr>
              <w:pStyle w:val="TAL"/>
              <w:rPr>
                <w:lang w:eastAsia="en-US"/>
              </w:rPr>
            </w:pPr>
            <w:r w:rsidRPr="00DD6CFB">
              <w:rPr>
                <w:lang w:eastAsia="en-US"/>
              </w:rPr>
              <w:t>R5-198854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87F74" w14:textId="77777777" w:rsidR="004335ED" w:rsidRPr="00DD6CFB" w:rsidRDefault="004335ED" w:rsidP="000D75B4">
            <w:pPr>
              <w:pStyle w:val="TAL"/>
              <w:rPr>
                <w:lang w:eastAsia="en-US"/>
              </w:rPr>
            </w:pPr>
            <w:r w:rsidRPr="00DD6CFB">
              <w:rPr>
                <w:lang w:eastAsia="en-US"/>
              </w:rPr>
              <w:t>0942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E480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7EFC6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6DC68" w14:textId="77777777" w:rsidR="004335ED" w:rsidRPr="00DD6CFB" w:rsidRDefault="004335ED" w:rsidP="000D75B4">
            <w:pPr>
              <w:pStyle w:val="TAL"/>
              <w:rPr>
                <w:lang w:eastAsia="en-US"/>
              </w:rPr>
            </w:pPr>
            <w:r w:rsidRPr="00DD6CFB">
              <w:rPr>
                <w:lang w:eastAsia="en-US"/>
              </w:rPr>
              <w:t>Correction to Table 4.9.9.2.3-1 for Inter-system change from S1 mode to N1 mode in 5GMM-IDLE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25074" w14:textId="77777777" w:rsidR="004335ED" w:rsidRPr="00DD6CFB" w:rsidRDefault="004335ED" w:rsidP="000D75B4">
            <w:pPr>
              <w:pStyle w:val="TAL"/>
              <w:rPr>
                <w:lang w:eastAsia="en-US"/>
              </w:rPr>
            </w:pPr>
            <w:r w:rsidRPr="00DD6CFB">
              <w:rPr>
                <w:lang w:eastAsia="en-US"/>
              </w:rPr>
              <w:t>16.2.0</w:t>
            </w:r>
          </w:p>
        </w:tc>
      </w:tr>
      <w:tr w:rsidR="004335ED" w:rsidRPr="0031204F" w14:paraId="5F77FE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583E01"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4F8F7E"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40BA86" w14:textId="77777777" w:rsidR="004335ED" w:rsidRPr="00DD6CFB" w:rsidRDefault="004335ED" w:rsidP="000D75B4">
            <w:pPr>
              <w:pStyle w:val="TAL"/>
              <w:rPr>
                <w:lang w:eastAsia="en-US"/>
              </w:rPr>
            </w:pPr>
            <w:r w:rsidRPr="00DD6CFB">
              <w:rPr>
                <w:lang w:eastAsia="en-US"/>
              </w:rPr>
              <w:t>R5-198856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09A25" w14:textId="77777777" w:rsidR="004335ED" w:rsidRPr="00DD6CFB" w:rsidRDefault="004335ED" w:rsidP="000D75B4">
            <w:pPr>
              <w:pStyle w:val="TAL"/>
              <w:rPr>
                <w:lang w:eastAsia="en-US"/>
              </w:rPr>
            </w:pPr>
            <w:r w:rsidRPr="00DD6CFB">
              <w:rPr>
                <w:lang w:eastAsia="en-US"/>
              </w:rPr>
              <w:t>0982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6653C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A81CE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69CB8B" w14:textId="77777777" w:rsidR="004335ED" w:rsidRPr="00DD6CFB" w:rsidRDefault="004335ED" w:rsidP="000D75B4">
            <w:pPr>
              <w:pStyle w:val="TAL"/>
              <w:rPr>
                <w:lang w:eastAsia="en-US"/>
              </w:rPr>
            </w:pPr>
            <w:r w:rsidRPr="00DD6CFB">
              <w:rPr>
                <w:lang w:eastAsia="en-US"/>
              </w:rPr>
              <w:t>Addition of frequency configurations for NR MFBI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2767A" w14:textId="77777777" w:rsidR="004335ED" w:rsidRPr="00DD6CFB" w:rsidRDefault="004335ED" w:rsidP="000D75B4">
            <w:pPr>
              <w:pStyle w:val="TAL"/>
              <w:rPr>
                <w:lang w:eastAsia="en-US"/>
              </w:rPr>
            </w:pPr>
            <w:r w:rsidRPr="00DD6CFB">
              <w:rPr>
                <w:lang w:eastAsia="en-US"/>
              </w:rPr>
              <w:t>16.2.0</w:t>
            </w:r>
          </w:p>
        </w:tc>
      </w:tr>
      <w:tr w:rsidR="004335ED" w:rsidRPr="0031204F" w14:paraId="05232F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5D5A10"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54C705"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63CEEE" w14:textId="77777777" w:rsidR="004335ED" w:rsidRPr="00DD6CFB" w:rsidRDefault="004335ED" w:rsidP="000D75B4">
            <w:pPr>
              <w:pStyle w:val="TAL"/>
              <w:rPr>
                <w:lang w:eastAsia="en-US"/>
              </w:rPr>
            </w:pPr>
            <w:r w:rsidRPr="00DD6CFB">
              <w:rPr>
                <w:lang w:eastAsia="en-US"/>
              </w:rPr>
              <w:t>R5-198857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63836" w14:textId="77777777" w:rsidR="004335ED" w:rsidRPr="00DD6CFB" w:rsidRDefault="004335ED" w:rsidP="000D75B4">
            <w:pPr>
              <w:pStyle w:val="TAL"/>
              <w:rPr>
                <w:lang w:eastAsia="en-US"/>
              </w:rPr>
            </w:pPr>
            <w:r w:rsidRPr="00DD6CFB">
              <w:rPr>
                <w:lang w:eastAsia="en-US"/>
              </w:rPr>
              <w:t>0992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A7287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C918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AD9AD8" w14:textId="77777777" w:rsidR="004335ED" w:rsidRPr="00DD6CFB" w:rsidRDefault="004335ED" w:rsidP="000D75B4">
            <w:pPr>
              <w:pStyle w:val="TAL"/>
              <w:rPr>
                <w:lang w:eastAsia="en-US"/>
              </w:rPr>
            </w:pPr>
            <w:r w:rsidRPr="00DD6CFB">
              <w:rPr>
                <w:lang w:eastAsia="en-US"/>
              </w:rPr>
              <w:t>Editorial update IE CSI-</w:t>
            </w:r>
            <w:proofErr w:type="spellStart"/>
            <w:r w:rsidRPr="00DD6CFB">
              <w:rPr>
                <w:lang w:eastAsia="en-US"/>
              </w:rPr>
              <w:t>AperiodicTriggerStateList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A39AB" w14:textId="77777777" w:rsidR="004335ED" w:rsidRPr="00DD6CFB" w:rsidRDefault="004335ED" w:rsidP="000D75B4">
            <w:pPr>
              <w:pStyle w:val="TAL"/>
              <w:rPr>
                <w:lang w:eastAsia="en-US"/>
              </w:rPr>
            </w:pPr>
            <w:r w:rsidRPr="00DD6CFB">
              <w:rPr>
                <w:lang w:eastAsia="en-US"/>
              </w:rPr>
              <w:t>16.2.0</w:t>
            </w:r>
          </w:p>
        </w:tc>
      </w:tr>
      <w:tr w:rsidR="004335ED" w:rsidRPr="0031204F" w14:paraId="458DE8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EFE37D"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F700B5"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E318D6" w14:textId="77777777" w:rsidR="004335ED" w:rsidRPr="00DD6CFB" w:rsidRDefault="004335ED" w:rsidP="000D75B4">
            <w:pPr>
              <w:pStyle w:val="TAL"/>
              <w:rPr>
                <w:lang w:eastAsia="en-US"/>
              </w:rPr>
            </w:pPr>
            <w:r w:rsidRPr="00DD6CFB">
              <w:rPr>
                <w:lang w:eastAsia="en-US"/>
              </w:rPr>
              <w:t>R5-198858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CB7F6" w14:textId="77777777" w:rsidR="004335ED" w:rsidRPr="00DD6CFB" w:rsidRDefault="004335ED" w:rsidP="000D75B4">
            <w:pPr>
              <w:pStyle w:val="TAL"/>
              <w:rPr>
                <w:lang w:eastAsia="en-US"/>
              </w:rPr>
            </w:pPr>
            <w:r w:rsidRPr="00DD6CFB">
              <w:rPr>
                <w:lang w:eastAsia="en-US"/>
              </w:rPr>
              <w:t>0998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6A39A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31801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D0CAB" w14:textId="77777777" w:rsidR="004335ED" w:rsidRPr="00DD6CFB" w:rsidRDefault="004335ED" w:rsidP="000D75B4">
            <w:pPr>
              <w:pStyle w:val="TAL"/>
              <w:rPr>
                <w:lang w:eastAsia="en-US"/>
              </w:rPr>
            </w:pPr>
            <w:r w:rsidRPr="00DD6CFB">
              <w:rPr>
                <w:lang w:eastAsia="en-US"/>
              </w:rPr>
              <w:t>Editorial update IE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BA2B6" w14:textId="77777777" w:rsidR="004335ED" w:rsidRPr="00DD6CFB" w:rsidRDefault="004335ED" w:rsidP="000D75B4">
            <w:pPr>
              <w:pStyle w:val="TAL"/>
              <w:rPr>
                <w:lang w:eastAsia="en-US"/>
              </w:rPr>
            </w:pPr>
            <w:r w:rsidRPr="00DD6CFB">
              <w:rPr>
                <w:lang w:eastAsia="en-US"/>
              </w:rPr>
              <w:t>16.2.0</w:t>
            </w:r>
          </w:p>
        </w:tc>
      </w:tr>
      <w:tr w:rsidR="004335ED" w:rsidRPr="0031204F" w14:paraId="1014BE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1D3BCE"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8C4EB7"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B48625" w14:textId="77777777" w:rsidR="004335ED" w:rsidRPr="00DD6CFB" w:rsidRDefault="004335ED" w:rsidP="000D75B4">
            <w:pPr>
              <w:pStyle w:val="TAL"/>
              <w:rPr>
                <w:lang w:eastAsia="en-US"/>
              </w:rPr>
            </w:pPr>
            <w:r w:rsidRPr="00DD6CFB">
              <w:rPr>
                <w:lang w:eastAsia="en-US"/>
              </w:rPr>
              <w:t>R5-198859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AEDBE" w14:textId="77777777" w:rsidR="004335ED" w:rsidRPr="00DD6CFB" w:rsidRDefault="004335ED" w:rsidP="000D75B4">
            <w:pPr>
              <w:pStyle w:val="TAL"/>
              <w:rPr>
                <w:lang w:eastAsia="en-US"/>
              </w:rPr>
            </w:pPr>
            <w:r w:rsidRPr="00DD6CFB">
              <w:rPr>
                <w:lang w:eastAsia="en-US"/>
              </w:rPr>
              <w:t>1000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F639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2D9D2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3E66C"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SecurityAlgorithmConfig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B889C" w14:textId="77777777" w:rsidR="004335ED" w:rsidRPr="00DD6CFB" w:rsidRDefault="004335ED" w:rsidP="000D75B4">
            <w:pPr>
              <w:pStyle w:val="TAL"/>
              <w:rPr>
                <w:lang w:eastAsia="en-US"/>
              </w:rPr>
            </w:pPr>
            <w:r w:rsidRPr="00DD6CFB">
              <w:rPr>
                <w:lang w:eastAsia="en-US"/>
              </w:rPr>
              <w:t>16.2.0</w:t>
            </w:r>
          </w:p>
        </w:tc>
      </w:tr>
      <w:tr w:rsidR="004335ED" w:rsidRPr="0031204F" w14:paraId="34AD30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DE5CE6"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9E8FD7"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00EBFF" w14:textId="77777777" w:rsidR="004335ED" w:rsidRPr="00DD6CFB" w:rsidRDefault="004335ED" w:rsidP="000D75B4">
            <w:pPr>
              <w:pStyle w:val="TAL"/>
              <w:rPr>
                <w:lang w:eastAsia="en-US"/>
              </w:rPr>
            </w:pPr>
            <w:r w:rsidRPr="00DD6CFB">
              <w:rPr>
                <w:lang w:eastAsia="en-US"/>
              </w:rPr>
              <w:t>R5-198860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A54A7" w14:textId="77777777" w:rsidR="004335ED" w:rsidRPr="00DD6CFB" w:rsidRDefault="004335ED" w:rsidP="000D75B4">
            <w:pPr>
              <w:pStyle w:val="TAL"/>
              <w:rPr>
                <w:lang w:eastAsia="en-US"/>
              </w:rPr>
            </w:pPr>
            <w:r w:rsidRPr="00DD6CFB">
              <w:rPr>
                <w:lang w:eastAsia="en-US"/>
              </w:rPr>
              <w:t>1002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3E5B4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4110C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E9064" w14:textId="77777777" w:rsidR="004335ED" w:rsidRPr="00DD6CFB" w:rsidRDefault="004335ED" w:rsidP="000D75B4">
            <w:pPr>
              <w:pStyle w:val="TAL"/>
              <w:rPr>
                <w:lang w:eastAsia="en-US"/>
              </w:rPr>
            </w:pPr>
            <w:r w:rsidRPr="00DD6CFB">
              <w:rPr>
                <w:lang w:eastAsia="en-US"/>
              </w:rPr>
              <w:t>Update IE SRS-Config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63932" w14:textId="77777777" w:rsidR="004335ED" w:rsidRPr="00DD6CFB" w:rsidRDefault="004335ED" w:rsidP="000D75B4">
            <w:pPr>
              <w:pStyle w:val="TAL"/>
              <w:rPr>
                <w:lang w:eastAsia="en-US"/>
              </w:rPr>
            </w:pPr>
            <w:r w:rsidRPr="00DD6CFB">
              <w:rPr>
                <w:lang w:eastAsia="en-US"/>
              </w:rPr>
              <w:t>16.2.0</w:t>
            </w:r>
          </w:p>
        </w:tc>
      </w:tr>
      <w:tr w:rsidR="004335ED" w:rsidRPr="0031204F" w14:paraId="1C704E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2B33BB" w14:textId="77777777" w:rsidR="004335ED" w:rsidRPr="00DD6CFB" w:rsidRDefault="004335ED" w:rsidP="000D75B4">
            <w:pPr>
              <w:pStyle w:val="TAL"/>
              <w:rPr>
                <w:lang w:eastAsia="en-US"/>
              </w:rPr>
            </w:pPr>
            <w:r w:rsidRPr="00DD6CFB">
              <w:rPr>
                <w:lang w:eastAsia="en-US"/>
              </w:rPr>
              <w:lastRenderedPageBreak/>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6C8FD5"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D6C4CE" w14:textId="77777777" w:rsidR="004335ED" w:rsidRPr="00DD6CFB" w:rsidRDefault="004335ED" w:rsidP="000D75B4">
            <w:pPr>
              <w:pStyle w:val="TAL"/>
              <w:rPr>
                <w:lang w:eastAsia="en-US"/>
              </w:rPr>
            </w:pPr>
            <w:r w:rsidRPr="00DD6CFB">
              <w:rPr>
                <w:lang w:eastAsia="en-US"/>
              </w:rPr>
              <w:t>R5-198861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8F84A" w14:textId="77777777" w:rsidR="004335ED" w:rsidRPr="00DD6CFB" w:rsidRDefault="004335ED" w:rsidP="000D75B4">
            <w:pPr>
              <w:pStyle w:val="TAL"/>
              <w:rPr>
                <w:lang w:eastAsia="en-US"/>
              </w:rPr>
            </w:pPr>
            <w:r w:rsidRPr="00DD6CFB">
              <w:rPr>
                <w:lang w:eastAsia="en-US"/>
              </w:rPr>
              <w:t>1001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A06A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8CF68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D96631" w14:textId="77777777" w:rsidR="004335ED" w:rsidRPr="00DD6CFB" w:rsidRDefault="004335ED" w:rsidP="000D75B4">
            <w:pPr>
              <w:pStyle w:val="TAL"/>
              <w:rPr>
                <w:lang w:eastAsia="en-US"/>
              </w:rPr>
            </w:pPr>
            <w:r w:rsidRPr="00DD6CFB">
              <w:rPr>
                <w:lang w:eastAsia="en-US"/>
              </w:rPr>
              <w:t>Update of Generic Test Procedures for IMS Emergency call establishment 4.9.11 and 4.9.12 to reflect the fact that they can be used in multiple states and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2298A" w14:textId="77777777" w:rsidR="004335ED" w:rsidRPr="00DD6CFB" w:rsidRDefault="004335ED" w:rsidP="000D75B4">
            <w:pPr>
              <w:pStyle w:val="TAL"/>
              <w:rPr>
                <w:lang w:eastAsia="en-US"/>
              </w:rPr>
            </w:pPr>
            <w:r w:rsidRPr="00DD6CFB">
              <w:rPr>
                <w:lang w:eastAsia="en-US"/>
              </w:rPr>
              <w:t>16.2.0</w:t>
            </w:r>
          </w:p>
        </w:tc>
      </w:tr>
      <w:tr w:rsidR="004335ED" w:rsidRPr="0031204F" w14:paraId="0FC9A7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7C92E5"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1C2DFD"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1D11BB" w14:textId="77777777" w:rsidR="004335ED" w:rsidRPr="00DD6CFB" w:rsidRDefault="004335ED" w:rsidP="000D75B4">
            <w:pPr>
              <w:pStyle w:val="TAL"/>
              <w:rPr>
                <w:lang w:eastAsia="en-US"/>
              </w:rPr>
            </w:pPr>
            <w:r w:rsidRPr="00DD6CFB">
              <w:rPr>
                <w:lang w:eastAsia="en-US"/>
              </w:rPr>
              <w:t>R5-198862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E366E" w14:textId="77777777" w:rsidR="004335ED" w:rsidRPr="00DD6CFB" w:rsidRDefault="004335ED" w:rsidP="000D75B4">
            <w:pPr>
              <w:pStyle w:val="TAL"/>
              <w:rPr>
                <w:lang w:eastAsia="en-US"/>
              </w:rPr>
            </w:pPr>
            <w:r w:rsidRPr="00DD6CFB">
              <w:rPr>
                <w:lang w:eastAsia="en-US"/>
              </w:rPr>
              <w:t>1013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BB11C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A59D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7A5F8"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ServingCellConfigCommon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6E19A" w14:textId="77777777" w:rsidR="004335ED" w:rsidRPr="00DD6CFB" w:rsidRDefault="004335ED" w:rsidP="000D75B4">
            <w:pPr>
              <w:pStyle w:val="TAL"/>
              <w:rPr>
                <w:lang w:eastAsia="en-US"/>
              </w:rPr>
            </w:pPr>
            <w:r w:rsidRPr="00DD6CFB">
              <w:rPr>
                <w:lang w:eastAsia="en-US"/>
              </w:rPr>
              <w:t>16.2.0</w:t>
            </w:r>
          </w:p>
        </w:tc>
      </w:tr>
      <w:tr w:rsidR="004335ED" w:rsidRPr="0031204F" w14:paraId="58E4EA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3997BC"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EE7F5"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95619E" w14:textId="77777777" w:rsidR="004335ED" w:rsidRPr="00DD6CFB" w:rsidRDefault="004335ED" w:rsidP="000D75B4">
            <w:pPr>
              <w:pStyle w:val="TAL"/>
              <w:rPr>
                <w:lang w:eastAsia="en-US"/>
              </w:rPr>
            </w:pPr>
            <w:r w:rsidRPr="00DD6CFB">
              <w:rPr>
                <w:lang w:eastAsia="en-US"/>
              </w:rPr>
              <w:t>R5-198863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ECC68" w14:textId="77777777" w:rsidR="004335ED" w:rsidRPr="00DD6CFB" w:rsidRDefault="004335ED" w:rsidP="000D75B4">
            <w:pPr>
              <w:pStyle w:val="TAL"/>
              <w:rPr>
                <w:lang w:eastAsia="en-US"/>
              </w:rPr>
            </w:pPr>
            <w:r w:rsidRPr="00DD6CFB">
              <w:rPr>
                <w:lang w:eastAsia="en-US"/>
              </w:rPr>
              <w:t>1016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47BB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8BBFD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BDEE6" w14:textId="77777777" w:rsidR="004335ED" w:rsidRPr="00DD6CFB" w:rsidRDefault="004335ED" w:rsidP="000D75B4">
            <w:pPr>
              <w:pStyle w:val="TAL"/>
              <w:rPr>
                <w:lang w:eastAsia="en-US"/>
              </w:rPr>
            </w:pPr>
            <w:r w:rsidRPr="00DD6CFB">
              <w:rPr>
                <w:lang w:eastAsia="en-US"/>
              </w:rPr>
              <w:t>Update IE CSI-RS-</w:t>
            </w:r>
            <w:proofErr w:type="spellStart"/>
            <w:r w:rsidRPr="00DD6CFB">
              <w:rPr>
                <w:lang w:eastAsia="en-US"/>
              </w:rPr>
              <w:t>ResourceMapping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2C2B9" w14:textId="77777777" w:rsidR="004335ED" w:rsidRPr="00DD6CFB" w:rsidRDefault="004335ED" w:rsidP="000D75B4">
            <w:pPr>
              <w:pStyle w:val="TAL"/>
              <w:rPr>
                <w:lang w:eastAsia="en-US"/>
              </w:rPr>
            </w:pPr>
            <w:r w:rsidRPr="00DD6CFB">
              <w:rPr>
                <w:lang w:eastAsia="en-US"/>
              </w:rPr>
              <w:t>16.2.0</w:t>
            </w:r>
          </w:p>
        </w:tc>
      </w:tr>
      <w:tr w:rsidR="004335ED" w:rsidRPr="0031204F" w14:paraId="1BD636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FC930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1BA07"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6A7EC0" w14:textId="77777777" w:rsidR="004335ED" w:rsidRPr="00DD6CFB" w:rsidRDefault="004335ED" w:rsidP="000D75B4">
            <w:pPr>
              <w:pStyle w:val="TAL"/>
              <w:rPr>
                <w:lang w:eastAsia="en-US"/>
              </w:rPr>
            </w:pPr>
            <w:r w:rsidRPr="00DD6CFB">
              <w:rPr>
                <w:lang w:eastAsia="en-US"/>
              </w:rPr>
              <w:t>R5-198865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6E48" w14:textId="77777777" w:rsidR="004335ED" w:rsidRPr="00DD6CFB" w:rsidRDefault="004335ED" w:rsidP="000D75B4">
            <w:pPr>
              <w:pStyle w:val="TAL"/>
              <w:rPr>
                <w:lang w:eastAsia="en-US"/>
              </w:rPr>
            </w:pPr>
            <w:r w:rsidRPr="00DD6CFB">
              <w:rPr>
                <w:lang w:eastAsia="en-US"/>
              </w:rPr>
              <w:t>1032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CC948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6AC6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578712" w14:textId="77777777" w:rsidR="004335ED" w:rsidRPr="00DD6CFB" w:rsidRDefault="004335ED" w:rsidP="000D75B4">
            <w:pPr>
              <w:pStyle w:val="TAL"/>
              <w:rPr>
                <w:lang w:eastAsia="en-US"/>
              </w:rPr>
            </w:pPr>
            <w:r w:rsidRPr="00DD6CFB">
              <w:rPr>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596C7" w14:textId="77777777" w:rsidR="004335ED" w:rsidRPr="00DD6CFB" w:rsidRDefault="004335ED" w:rsidP="000D75B4">
            <w:pPr>
              <w:pStyle w:val="TAL"/>
              <w:rPr>
                <w:lang w:eastAsia="en-US"/>
              </w:rPr>
            </w:pPr>
            <w:r w:rsidRPr="00DD6CFB">
              <w:rPr>
                <w:lang w:eastAsia="en-US"/>
              </w:rPr>
              <w:t>16.2.0</w:t>
            </w:r>
          </w:p>
        </w:tc>
      </w:tr>
      <w:tr w:rsidR="004335ED" w:rsidRPr="0031204F" w14:paraId="1182C8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06B610"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83369E"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D304B9" w14:textId="77777777" w:rsidR="004335ED" w:rsidRPr="00DD6CFB" w:rsidRDefault="004335ED" w:rsidP="000D75B4">
            <w:pPr>
              <w:pStyle w:val="TAL"/>
              <w:rPr>
                <w:lang w:eastAsia="en-US"/>
              </w:rPr>
            </w:pPr>
            <w:r w:rsidRPr="00DD6CFB">
              <w:rPr>
                <w:lang w:eastAsia="en-US"/>
              </w:rPr>
              <w:t>R5-198866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8DEF5" w14:textId="77777777" w:rsidR="004335ED" w:rsidRPr="00DD6CFB" w:rsidRDefault="004335ED" w:rsidP="000D75B4">
            <w:pPr>
              <w:pStyle w:val="TAL"/>
              <w:rPr>
                <w:lang w:eastAsia="en-US"/>
              </w:rPr>
            </w:pPr>
            <w:r w:rsidRPr="00DD6CFB">
              <w:rPr>
                <w:lang w:eastAsia="en-US"/>
              </w:rPr>
              <w:t>1033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E4E3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4BA5D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70239" w14:textId="77777777" w:rsidR="004335ED" w:rsidRPr="00DD6CFB" w:rsidRDefault="004335ED" w:rsidP="000D75B4">
            <w:pPr>
              <w:pStyle w:val="TAL"/>
              <w:rPr>
                <w:lang w:eastAsia="en-US"/>
              </w:rPr>
            </w:pPr>
            <w:r w:rsidRPr="00DD6CFB">
              <w:rPr>
                <w:lang w:eastAsia="en-US"/>
              </w:rPr>
              <w:t>Update chapter 4.5.1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D36F9" w14:textId="77777777" w:rsidR="004335ED" w:rsidRPr="00DD6CFB" w:rsidRDefault="004335ED" w:rsidP="000D75B4">
            <w:pPr>
              <w:pStyle w:val="TAL"/>
              <w:rPr>
                <w:lang w:eastAsia="en-US"/>
              </w:rPr>
            </w:pPr>
            <w:r w:rsidRPr="00DD6CFB">
              <w:rPr>
                <w:lang w:eastAsia="en-US"/>
              </w:rPr>
              <w:t>16.2.0</w:t>
            </w:r>
          </w:p>
        </w:tc>
      </w:tr>
      <w:tr w:rsidR="004335ED" w:rsidRPr="0031204F" w14:paraId="0E6D51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4DBD26"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5E566F"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26D54B" w14:textId="77777777" w:rsidR="004335ED" w:rsidRPr="00DD6CFB" w:rsidRDefault="004335ED" w:rsidP="000D75B4">
            <w:pPr>
              <w:pStyle w:val="TAL"/>
              <w:rPr>
                <w:lang w:eastAsia="en-US"/>
              </w:rPr>
            </w:pPr>
            <w:r w:rsidRPr="00DD6CFB">
              <w:rPr>
                <w:lang w:eastAsia="en-US"/>
              </w:rPr>
              <w:t>R5-198867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14030" w14:textId="77777777" w:rsidR="004335ED" w:rsidRPr="00DD6CFB" w:rsidRDefault="004335ED" w:rsidP="000D75B4">
            <w:pPr>
              <w:pStyle w:val="TAL"/>
              <w:rPr>
                <w:lang w:eastAsia="en-US"/>
              </w:rPr>
            </w:pPr>
            <w:r w:rsidRPr="00DD6CFB">
              <w:rPr>
                <w:lang w:eastAsia="en-US"/>
              </w:rPr>
              <w:t>1034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8562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2D81B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D60CC4" w14:textId="77777777" w:rsidR="004335ED" w:rsidRPr="00DD6CFB" w:rsidRDefault="004335ED" w:rsidP="000D75B4">
            <w:pPr>
              <w:pStyle w:val="TAL"/>
              <w:rPr>
                <w:lang w:eastAsia="en-US"/>
              </w:rPr>
            </w:pPr>
            <w:r w:rsidRPr="00DD6CFB">
              <w:rPr>
                <w:lang w:eastAsia="en-US"/>
              </w:rPr>
              <w:t>Update to PDU SESSION ESTABLISHMENT ACCEPT and Reference QoS flow descriptions to align EPS bearer id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49963" w14:textId="77777777" w:rsidR="004335ED" w:rsidRPr="00DD6CFB" w:rsidRDefault="004335ED" w:rsidP="000D75B4">
            <w:pPr>
              <w:pStyle w:val="TAL"/>
              <w:rPr>
                <w:lang w:eastAsia="en-US"/>
              </w:rPr>
            </w:pPr>
            <w:r w:rsidRPr="00DD6CFB">
              <w:rPr>
                <w:lang w:eastAsia="en-US"/>
              </w:rPr>
              <w:t>16.2.0</w:t>
            </w:r>
          </w:p>
        </w:tc>
      </w:tr>
      <w:tr w:rsidR="004335ED" w:rsidRPr="0031204F" w14:paraId="27A457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CFAF2C"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7FE893"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0A3514" w14:textId="77777777" w:rsidR="004335ED" w:rsidRPr="00DD6CFB" w:rsidRDefault="004335ED" w:rsidP="000D75B4">
            <w:pPr>
              <w:pStyle w:val="TAL"/>
              <w:rPr>
                <w:lang w:eastAsia="en-US"/>
              </w:rPr>
            </w:pPr>
            <w:r w:rsidRPr="00DD6CFB">
              <w:rPr>
                <w:lang w:eastAsia="en-US"/>
              </w:rPr>
              <w:t>R5-198869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32CC2" w14:textId="77777777" w:rsidR="004335ED" w:rsidRPr="00DD6CFB" w:rsidRDefault="004335ED" w:rsidP="000D75B4">
            <w:pPr>
              <w:pStyle w:val="TAL"/>
              <w:rPr>
                <w:lang w:eastAsia="en-US"/>
              </w:rPr>
            </w:pPr>
            <w:r w:rsidRPr="00DD6CFB">
              <w:rPr>
                <w:lang w:eastAsia="en-US"/>
              </w:rPr>
              <w:t>1061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F90F4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CBF9E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FB87E" w14:textId="77777777" w:rsidR="004335ED" w:rsidRPr="00DD6CFB" w:rsidRDefault="004335ED" w:rsidP="000D75B4">
            <w:pPr>
              <w:pStyle w:val="TAL"/>
              <w:rPr>
                <w:lang w:eastAsia="en-US"/>
              </w:rPr>
            </w:pPr>
            <w:r w:rsidRPr="00DD6CFB">
              <w:rPr>
                <w:lang w:eastAsia="en-US"/>
              </w:rPr>
              <w:t>New Test Procedures for IMS Emergency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56083" w14:textId="77777777" w:rsidR="004335ED" w:rsidRPr="00DD6CFB" w:rsidRDefault="004335ED" w:rsidP="000D75B4">
            <w:pPr>
              <w:pStyle w:val="TAL"/>
              <w:rPr>
                <w:lang w:eastAsia="en-US"/>
              </w:rPr>
            </w:pPr>
            <w:r w:rsidRPr="00DD6CFB">
              <w:rPr>
                <w:lang w:eastAsia="en-US"/>
              </w:rPr>
              <w:t>16.2.0</w:t>
            </w:r>
          </w:p>
        </w:tc>
      </w:tr>
      <w:tr w:rsidR="004335ED" w:rsidRPr="0031204F" w14:paraId="578ED9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CD42B6"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851B61"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783B37" w14:textId="77777777" w:rsidR="004335ED" w:rsidRPr="00DD6CFB" w:rsidRDefault="004335ED" w:rsidP="000D75B4">
            <w:pPr>
              <w:pStyle w:val="TAL"/>
              <w:rPr>
                <w:lang w:eastAsia="en-US"/>
              </w:rPr>
            </w:pPr>
            <w:r w:rsidRPr="00DD6CFB">
              <w:rPr>
                <w:lang w:eastAsia="en-US"/>
              </w:rPr>
              <w:t>R5-198870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4AB3C" w14:textId="77777777" w:rsidR="004335ED" w:rsidRPr="00DD6CFB" w:rsidRDefault="004335ED" w:rsidP="000D75B4">
            <w:pPr>
              <w:pStyle w:val="TAL"/>
              <w:rPr>
                <w:lang w:eastAsia="en-US"/>
              </w:rPr>
            </w:pPr>
            <w:r w:rsidRPr="00DD6CFB">
              <w:rPr>
                <w:lang w:eastAsia="en-US"/>
              </w:rPr>
              <w:t>1063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9F93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C958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49A23" w14:textId="77777777" w:rsidR="004335ED" w:rsidRPr="00DD6CFB" w:rsidRDefault="004335ED" w:rsidP="000D75B4">
            <w:pPr>
              <w:pStyle w:val="TAL"/>
              <w:rPr>
                <w:lang w:eastAsia="en-US"/>
              </w:rPr>
            </w:pPr>
            <w:r w:rsidRPr="00DD6CFB">
              <w:rPr>
                <w:lang w:eastAsia="en-US"/>
              </w:rPr>
              <w:t>Update chapter 4.5.2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AA0BAE" w14:textId="77777777" w:rsidR="004335ED" w:rsidRPr="00DD6CFB" w:rsidRDefault="004335ED" w:rsidP="000D75B4">
            <w:pPr>
              <w:pStyle w:val="TAL"/>
              <w:rPr>
                <w:lang w:eastAsia="en-US"/>
              </w:rPr>
            </w:pPr>
            <w:r w:rsidRPr="00DD6CFB">
              <w:rPr>
                <w:lang w:eastAsia="en-US"/>
              </w:rPr>
              <w:t>16.2.0</w:t>
            </w:r>
          </w:p>
        </w:tc>
      </w:tr>
      <w:tr w:rsidR="004335ED" w:rsidRPr="0031204F" w14:paraId="47FF0A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33E0BA"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41136A"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92AD2A" w14:textId="77777777" w:rsidR="004335ED" w:rsidRPr="00DD6CFB" w:rsidRDefault="004335ED" w:rsidP="000D75B4">
            <w:pPr>
              <w:pStyle w:val="TAL"/>
              <w:rPr>
                <w:lang w:eastAsia="en-US"/>
              </w:rPr>
            </w:pPr>
            <w:r w:rsidRPr="00DD6CFB">
              <w:rPr>
                <w:lang w:eastAsia="en-US"/>
              </w:rPr>
              <w:t>R5-198871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9EE0F" w14:textId="77777777" w:rsidR="004335ED" w:rsidRPr="00DD6CFB" w:rsidRDefault="004335ED" w:rsidP="000D75B4">
            <w:pPr>
              <w:pStyle w:val="TAL"/>
              <w:rPr>
                <w:lang w:eastAsia="en-US"/>
              </w:rPr>
            </w:pPr>
            <w:r w:rsidRPr="00DD6CFB">
              <w:rPr>
                <w:lang w:eastAsia="en-US"/>
              </w:rPr>
              <w:t>1072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EB26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0FFEE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2AEC5" w14:textId="77777777" w:rsidR="004335ED" w:rsidRPr="00DD6CFB" w:rsidRDefault="004335ED" w:rsidP="000D75B4">
            <w:pPr>
              <w:pStyle w:val="TAL"/>
              <w:rPr>
                <w:lang w:eastAsia="en-US"/>
              </w:rPr>
            </w:pPr>
            <w:r w:rsidRPr="00DD6CFB">
              <w:rPr>
                <w:lang w:eastAsia="en-US"/>
              </w:rPr>
              <w:t>Update of RRCReconfiguration for measurement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7A703" w14:textId="77777777" w:rsidR="004335ED" w:rsidRPr="00DD6CFB" w:rsidRDefault="004335ED" w:rsidP="000D75B4">
            <w:pPr>
              <w:pStyle w:val="TAL"/>
              <w:rPr>
                <w:lang w:eastAsia="en-US"/>
              </w:rPr>
            </w:pPr>
            <w:r w:rsidRPr="00DD6CFB">
              <w:rPr>
                <w:lang w:eastAsia="en-US"/>
              </w:rPr>
              <w:t>16.2.0</w:t>
            </w:r>
          </w:p>
        </w:tc>
      </w:tr>
      <w:tr w:rsidR="004335ED" w:rsidRPr="0031204F" w14:paraId="166B5D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3797A8"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1B9EF"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6DE9E" w14:textId="77777777" w:rsidR="004335ED" w:rsidRPr="00DD6CFB" w:rsidRDefault="004335ED" w:rsidP="000D75B4">
            <w:pPr>
              <w:pStyle w:val="TAL"/>
              <w:rPr>
                <w:lang w:eastAsia="en-US"/>
              </w:rPr>
            </w:pPr>
            <w:r w:rsidRPr="00DD6CFB">
              <w:rPr>
                <w:lang w:eastAsia="en-US"/>
              </w:rPr>
              <w:t>R5-198955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7103E" w14:textId="77777777" w:rsidR="004335ED" w:rsidRPr="00DD6CFB" w:rsidRDefault="004335ED" w:rsidP="000D75B4">
            <w:pPr>
              <w:pStyle w:val="TAL"/>
              <w:rPr>
                <w:lang w:eastAsia="en-US"/>
              </w:rPr>
            </w:pPr>
            <w:r w:rsidRPr="00DD6CFB">
              <w:rPr>
                <w:lang w:eastAsia="en-US"/>
              </w:rPr>
              <w:t>0995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56E0E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FE07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28753" w14:textId="77777777" w:rsidR="004335ED" w:rsidRPr="00DD6CFB" w:rsidRDefault="004335ED" w:rsidP="000D75B4">
            <w:pPr>
              <w:pStyle w:val="TAL"/>
              <w:rPr>
                <w:lang w:eastAsia="en-US"/>
              </w:rPr>
            </w:pPr>
            <w:r w:rsidRPr="00DD6CFB">
              <w:rPr>
                <w:lang w:eastAsia="en-US"/>
              </w:rPr>
              <w:t>Update procedure for NR RF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E34C5" w14:textId="77777777" w:rsidR="004335ED" w:rsidRPr="00DD6CFB" w:rsidRDefault="004335ED" w:rsidP="000D75B4">
            <w:pPr>
              <w:pStyle w:val="TAL"/>
              <w:rPr>
                <w:lang w:eastAsia="en-US"/>
              </w:rPr>
            </w:pPr>
            <w:r w:rsidRPr="00DD6CFB">
              <w:rPr>
                <w:lang w:eastAsia="en-US"/>
              </w:rPr>
              <w:t>16.2.0</w:t>
            </w:r>
          </w:p>
        </w:tc>
      </w:tr>
      <w:tr w:rsidR="004335ED" w:rsidRPr="0031204F" w14:paraId="6009C7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F0F152"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69D5F"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B02367" w14:textId="77777777" w:rsidR="004335ED" w:rsidRPr="00DD6CFB" w:rsidRDefault="004335ED" w:rsidP="000D75B4">
            <w:pPr>
              <w:pStyle w:val="TAL"/>
              <w:rPr>
                <w:lang w:eastAsia="en-US"/>
              </w:rPr>
            </w:pPr>
            <w:r w:rsidRPr="00DD6CFB">
              <w:rPr>
                <w:lang w:eastAsia="en-US"/>
              </w:rPr>
              <w:t>R5-198956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ACA63" w14:textId="77777777" w:rsidR="004335ED" w:rsidRPr="00DD6CFB" w:rsidRDefault="004335ED" w:rsidP="000D75B4">
            <w:pPr>
              <w:pStyle w:val="TAL"/>
              <w:rPr>
                <w:lang w:eastAsia="en-US"/>
              </w:rPr>
            </w:pPr>
            <w:r w:rsidRPr="00DD6CFB">
              <w:rPr>
                <w:lang w:eastAsia="en-US"/>
              </w:rPr>
              <w:t>0996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2F2A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631EC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1B321" w14:textId="77777777" w:rsidR="004335ED" w:rsidRPr="00DD6CFB" w:rsidRDefault="004335ED" w:rsidP="000D75B4">
            <w:pPr>
              <w:pStyle w:val="TAL"/>
              <w:rPr>
                <w:lang w:eastAsia="en-US"/>
              </w:rPr>
            </w:pPr>
            <w:r w:rsidRPr="00DD6CFB">
              <w:rPr>
                <w:lang w:eastAsia="en-US"/>
              </w:rPr>
              <w:t>Update procedure for EN-DC RF CA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1E136" w14:textId="77777777" w:rsidR="004335ED" w:rsidRPr="00DD6CFB" w:rsidRDefault="004335ED" w:rsidP="000D75B4">
            <w:pPr>
              <w:pStyle w:val="TAL"/>
              <w:rPr>
                <w:lang w:eastAsia="en-US"/>
              </w:rPr>
            </w:pPr>
            <w:r w:rsidRPr="00DD6CFB">
              <w:rPr>
                <w:lang w:eastAsia="en-US"/>
              </w:rPr>
              <w:t>16.2.0</w:t>
            </w:r>
          </w:p>
        </w:tc>
      </w:tr>
      <w:tr w:rsidR="004335ED" w:rsidRPr="0031204F" w14:paraId="51354D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47E434"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0A8A90"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7290E6" w14:textId="77777777" w:rsidR="004335ED" w:rsidRPr="00DD6CFB" w:rsidRDefault="004335ED" w:rsidP="000D75B4">
            <w:pPr>
              <w:pStyle w:val="TAL"/>
              <w:rPr>
                <w:lang w:eastAsia="en-US"/>
              </w:rPr>
            </w:pPr>
            <w:r w:rsidRPr="00DD6CFB">
              <w:rPr>
                <w:lang w:eastAsia="en-US"/>
              </w:rPr>
              <w:t>R5-198957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2DB88C" w14:textId="77777777" w:rsidR="004335ED" w:rsidRPr="00DD6CFB" w:rsidRDefault="004335ED" w:rsidP="000D75B4">
            <w:pPr>
              <w:pStyle w:val="TAL"/>
              <w:rPr>
                <w:lang w:eastAsia="en-US"/>
              </w:rPr>
            </w:pPr>
            <w:r w:rsidRPr="00DD6CFB">
              <w:rPr>
                <w:lang w:eastAsia="en-US"/>
              </w:rPr>
              <w:t>1036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DA96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28A66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4193A" w14:textId="77777777" w:rsidR="004335ED" w:rsidRPr="00DD6CFB" w:rsidRDefault="004335ED" w:rsidP="000D75B4">
            <w:pPr>
              <w:pStyle w:val="TAL"/>
              <w:rPr>
                <w:lang w:eastAsia="en-US"/>
              </w:rPr>
            </w:pPr>
            <w:r w:rsidRPr="00DD6CFB">
              <w:rPr>
                <w:lang w:eastAsia="en-US"/>
              </w:rPr>
              <w:t>Update to 38.508-1 for DEMOD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8AA2C" w14:textId="77777777" w:rsidR="004335ED" w:rsidRPr="00DD6CFB" w:rsidRDefault="004335ED" w:rsidP="000D75B4">
            <w:pPr>
              <w:pStyle w:val="TAL"/>
              <w:rPr>
                <w:lang w:eastAsia="en-US"/>
              </w:rPr>
            </w:pPr>
            <w:r w:rsidRPr="00DD6CFB">
              <w:rPr>
                <w:lang w:eastAsia="en-US"/>
              </w:rPr>
              <w:t>16.2.0</w:t>
            </w:r>
          </w:p>
        </w:tc>
      </w:tr>
      <w:tr w:rsidR="004335ED" w:rsidRPr="0031204F" w14:paraId="4A32E4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EECAEA"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EB2ECD"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F465C" w14:textId="77777777" w:rsidR="004335ED" w:rsidRPr="00DD6CFB" w:rsidRDefault="004335ED" w:rsidP="000D75B4">
            <w:pPr>
              <w:pStyle w:val="TAL"/>
              <w:rPr>
                <w:lang w:eastAsia="en-US"/>
              </w:rPr>
            </w:pPr>
            <w:r w:rsidRPr="00DD6CFB">
              <w:rPr>
                <w:lang w:eastAsia="en-US"/>
              </w:rPr>
              <w:t>R5-198958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B3A18" w14:textId="77777777" w:rsidR="004335ED" w:rsidRPr="00DD6CFB" w:rsidRDefault="004335ED" w:rsidP="000D75B4">
            <w:pPr>
              <w:pStyle w:val="TAL"/>
              <w:rPr>
                <w:lang w:eastAsia="en-US"/>
              </w:rPr>
            </w:pPr>
            <w:r w:rsidRPr="00DD6CFB">
              <w:rPr>
                <w:lang w:eastAsia="en-US"/>
              </w:rPr>
              <w:t>0991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20A28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07FFF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38849" w14:textId="77777777" w:rsidR="004335ED" w:rsidRPr="00DD6CFB" w:rsidRDefault="004335ED" w:rsidP="000D75B4">
            <w:pPr>
              <w:pStyle w:val="TAL"/>
              <w:rPr>
                <w:lang w:eastAsia="en-US"/>
              </w:rPr>
            </w:pPr>
            <w:r w:rsidRPr="00DD6CFB">
              <w:rPr>
                <w:lang w:eastAsia="en-US"/>
              </w:rPr>
              <w:t>Update IE PUCCH-Config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04563" w14:textId="77777777" w:rsidR="004335ED" w:rsidRPr="00DD6CFB" w:rsidRDefault="004335ED" w:rsidP="000D75B4">
            <w:pPr>
              <w:pStyle w:val="TAL"/>
              <w:rPr>
                <w:lang w:eastAsia="en-US"/>
              </w:rPr>
            </w:pPr>
            <w:r w:rsidRPr="00DD6CFB">
              <w:rPr>
                <w:lang w:eastAsia="en-US"/>
              </w:rPr>
              <w:t>16.2.0</w:t>
            </w:r>
          </w:p>
        </w:tc>
      </w:tr>
      <w:tr w:rsidR="004335ED" w:rsidRPr="0031204F" w14:paraId="4A1048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6DF349"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1AF4AA"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28D9A1" w14:textId="77777777" w:rsidR="004335ED" w:rsidRPr="00DD6CFB" w:rsidRDefault="004335ED" w:rsidP="000D75B4">
            <w:pPr>
              <w:pStyle w:val="TAL"/>
              <w:rPr>
                <w:lang w:eastAsia="en-US"/>
              </w:rPr>
            </w:pPr>
            <w:r w:rsidRPr="00DD6CFB">
              <w:rPr>
                <w:lang w:eastAsia="en-US"/>
              </w:rPr>
              <w:t>R5-198959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ADFC" w14:textId="77777777" w:rsidR="004335ED" w:rsidRPr="00DD6CFB" w:rsidRDefault="004335ED" w:rsidP="000D75B4">
            <w:pPr>
              <w:pStyle w:val="TAL"/>
              <w:rPr>
                <w:lang w:eastAsia="en-US"/>
              </w:rPr>
            </w:pPr>
            <w:r w:rsidRPr="00DD6CFB">
              <w:rPr>
                <w:lang w:eastAsia="en-US"/>
              </w:rPr>
              <w:t>0976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EC74B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47487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47E02" w14:textId="77777777" w:rsidR="004335ED" w:rsidRPr="00DD6CFB" w:rsidRDefault="004335ED" w:rsidP="000D75B4">
            <w:pPr>
              <w:pStyle w:val="TAL"/>
              <w:rPr>
                <w:lang w:eastAsia="en-US"/>
              </w:rPr>
            </w:pPr>
            <w:r w:rsidRPr="00DD6CFB">
              <w:rPr>
                <w:lang w:eastAsia="en-US"/>
              </w:rPr>
              <w:t>Introduction of test frequencies for Rel-15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FF13" w14:textId="77777777" w:rsidR="004335ED" w:rsidRPr="00DD6CFB" w:rsidRDefault="004335ED" w:rsidP="000D75B4">
            <w:pPr>
              <w:pStyle w:val="TAL"/>
              <w:rPr>
                <w:lang w:eastAsia="en-US"/>
              </w:rPr>
            </w:pPr>
            <w:r w:rsidRPr="00DD6CFB">
              <w:rPr>
                <w:lang w:eastAsia="en-US"/>
              </w:rPr>
              <w:t>16.2.0</w:t>
            </w:r>
          </w:p>
        </w:tc>
      </w:tr>
      <w:tr w:rsidR="004335ED" w:rsidRPr="0031204F" w14:paraId="69142B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BC4274"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4E584B"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9E34B3" w14:textId="77777777" w:rsidR="004335ED" w:rsidRPr="00DD6CFB" w:rsidRDefault="004335ED" w:rsidP="000D75B4">
            <w:pPr>
              <w:pStyle w:val="TAL"/>
              <w:rPr>
                <w:lang w:eastAsia="en-US"/>
              </w:rPr>
            </w:pPr>
            <w:r w:rsidRPr="00DD6CFB">
              <w:rPr>
                <w:lang w:eastAsia="en-US"/>
              </w:rPr>
              <w:t>R5-198960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88FBF" w14:textId="77777777" w:rsidR="004335ED" w:rsidRPr="00DD6CFB" w:rsidRDefault="004335ED" w:rsidP="000D75B4">
            <w:pPr>
              <w:pStyle w:val="TAL"/>
              <w:rPr>
                <w:lang w:eastAsia="en-US"/>
              </w:rPr>
            </w:pPr>
            <w:r w:rsidRPr="00DD6CFB">
              <w:rPr>
                <w:lang w:eastAsia="en-US"/>
              </w:rPr>
              <w:t>0980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8F484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3FCD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6E3E6" w14:textId="77777777" w:rsidR="004335ED" w:rsidRPr="00DD6CFB" w:rsidRDefault="004335ED" w:rsidP="000D75B4">
            <w:pPr>
              <w:pStyle w:val="TAL"/>
              <w:rPr>
                <w:lang w:eastAsia="en-US"/>
              </w:rPr>
            </w:pPr>
            <w:r w:rsidRPr="00DD6CFB">
              <w:rPr>
                <w:lang w:eastAsia="en-US"/>
              </w:rPr>
              <w:t xml:space="preserve">Introduction of test frequencies for Rel-16 NR inter-band CA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1BFB4" w14:textId="77777777" w:rsidR="004335ED" w:rsidRPr="00DD6CFB" w:rsidRDefault="004335ED" w:rsidP="000D75B4">
            <w:pPr>
              <w:pStyle w:val="TAL"/>
              <w:rPr>
                <w:lang w:eastAsia="en-US"/>
              </w:rPr>
            </w:pPr>
            <w:r w:rsidRPr="00DD6CFB">
              <w:rPr>
                <w:lang w:eastAsia="en-US"/>
              </w:rPr>
              <w:t>16.2.0</w:t>
            </w:r>
          </w:p>
        </w:tc>
      </w:tr>
      <w:tr w:rsidR="004335ED" w:rsidRPr="0031204F" w14:paraId="517A06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D079DC"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DFB60D"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7F55A" w14:textId="77777777" w:rsidR="004335ED" w:rsidRPr="00DD6CFB" w:rsidRDefault="004335ED" w:rsidP="000D75B4">
            <w:pPr>
              <w:pStyle w:val="TAL"/>
              <w:rPr>
                <w:lang w:eastAsia="en-US"/>
              </w:rPr>
            </w:pPr>
            <w:r w:rsidRPr="00DD6CFB">
              <w:rPr>
                <w:lang w:eastAsia="en-US"/>
              </w:rPr>
              <w:t>R5-198961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C555D" w14:textId="77777777" w:rsidR="004335ED" w:rsidRPr="00DD6CFB" w:rsidRDefault="004335ED" w:rsidP="000D75B4">
            <w:pPr>
              <w:pStyle w:val="TAL"/>
              <w:rPr>
                <w:lang w:eastAsia="en-US"/>
              </w:rPr>
            </w:pPr>
            <w:r w:rsidRPr="00DD6CFB">
              <w:rPr>
                <w:lang w:eastAsia="en-US"/>
              </w:rPr>
              <w:t>0987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3983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C26D9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F3E365" w14:textId="77777777" w:rsidR="004335ED" w:rsidRPr="00DD6CFB" w:rsidRDefault="004335ED" w:rsidP="000D75B4">
            <w:pPr>
              <w:pStyle w:val="TAL"/>
              <w:rPr>
                <w:lang w:eastAsia="en-US"/>
              </w:rPr>
            </w:pPr>
            <w:r w:rsidRPr="00DD6CFB">
              <w:rPr>
                <w:lang w:eastAsia="en-US"/>
              </w:rPr>
              <w:t>Introduction of test frequencies for NR configuration CA_n29A-n66A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77ED8" w14:textId="77777777" w:rsidR="004335ED" w:rsidRPr="00DD6CFB" w:rsidRDefault="004335ED" w:rsidP="000D75B4">
            <w:pPr>
              <w:pStyle w:val="TAL"/>
              <w:rPr>
                <w:lang w:eastAsia="en-US"/>
              </w:rPr>
            </w:pPr>
            <w:r w:rsidRPr="00DD6CFB">
              <w:rPr>
                <w:lang w:eastAsia="en-US"/>
              </w:rPr>
              <w:t>16.2.0</w:t>
            </w:r>
          </w:p>
        </w:tc>
      </w:tr>
      <w:tr w:rsidR="004335ED" w:rsidRPr="0031204F" w14:paraId="17B26D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5A2025"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900BE1"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246172" w14:textId="77777777" w:rsidR="004335ED" w:rsidRPr="00DD6CFB" w:rsidRDefault="004335ED" w:rsidP="000D75B4">
            <w:pPr>
              <w:pStyle w:val="TAL"/>
              <w:rPr>
                <w:lang w:eastAsia="en-US"/>
              </w:rPr>
            </w:pPr>
            <w:r w:rsidRPr="00DD6CFB">
              <w:rPr>
                <w:lang w:eastAsia="en-US"/>
              </w:rPr>
              <w:t>R5-198962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B40C8" w14:textId="77777777" w:rsidR="004335ED" w:rsidRPr="00DD6CFB" w:rsidRDefault="004335ED" w:rsidP="000D75B4">
            <w:pPr>
              <w:pStyle w:val="TAL"/>
              <w:rPr>
                <w:lang w:eastAsia="en-US"/>
              </w:rPr>
            </w:pPr>
            <w:r w:rsidRPr="00DD6CFB">
              <w:rPr>
                <w:lang w:eastAsia="en-US"/>
              </w:rPr>
              <w:t>1003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B127E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557EE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20231" w14:textId="77777777" w:rsidR="004335ED" w:rsidRPr="00DD6CFB" w:rsidRDefault="004335ED" w:rsidP="000D75B4">
            <w:pPr>
              <w:pStyle w:val="TAL"/>
              <w:rPr>
                <w:lang w:eastAsia="en-US"/>
              </w:rPr>
            </w:pPr>
            <w:r w:rsidRPr="00DD6CFB">
              <w:rPr>
                <w:lang w:eastAsia="en-US"/>
              </w:rPr>
              <w:t>Introduction of test frequencies for Rel-15 NR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D3F6" w14:textId="77777777" w:rsidR="004335ED" w:rsidRPr="00DD6CFB" w:rsidRDefault="004335ED" w:rsidP="000D75B4">
            <w:pPr>
              <w:pStyle w:val="TAL"/>
              <w:rPr>
                <w:lang w:eastAsia="en-US"/>
              </w:rPr>
            </w:pPr>
            <w:r w:rsidRPr="00DD6CFB">
              <w:rPr>
                <w:lang w:eastAsia="en-US"/>
              </w:rPr>
              <w:t>16.2.0</w:t>
            </w:r>
          </w:p>
        </w:tc>
      </w:tr>
      <w:tr w:rsidR="004335ED" w:rsidRPr="0031204F" w14:paraId="39C28A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10EF57"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BAB579"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D0A6C5" w14:textId="77777777" w:rsidR="004335ED" w:rsidRPr="00DD6CFB" w:rsidRDefault="004335ED" w:rsidP="000D75B4">
            <w:pPr>
              <w:pStyle w:val="TAL"/>
              <w:rPr>
                <w:lang w:eastAsia="en-US"/>
              </w:rPr>
            </w:pPr>
            <w:r w:rsidRPr="00DD6CFB">
              <w:rPr>
                <w:lang w:eastAsia="en-US"/>
              </w:rPr>
              <w:t>R5-198997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A95CE" w14:textId="77777777" w:rsidR="004335ED" w:rsidRPr="00DD6CFB" w:rsidRDefault="004335ED" w:rsidP="000D75B4">
            <w:pPr>
              <w:pStyle w:val="TAL"/>
              <w:rPr>
                <w:lang w:eastAsia="en-US"/>
              </w:rPr>
            </w:pPr>
            <w:r w:rsidRPr="00DD6CFB">
              <w:rPr>
                <w:lang w:eastAsia="en-US"/>
              </w:rPr>
              <w:t>1068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1C93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402FF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7D2EC3" w14:textId="77777777" w:rsidR="004335ED" w:rsidRPr="00DD6CFB" w:rsidRDefault="004335ED" w:rsidP="000D75B4">
            <w:pPr>
              <w:pStyle w:val="TAL"/>
              <w:rPr>
                <w:lang w:eastAsia="en-US"/>
              </w:rPr>
            </w:pPr>
            <w:r w:rsidRPr="00DD6CFB">
              <w:rPr>
                <w:lang w:eastAsia="en-US"/>
              </w:rPr>
              <w:t>Introduction of test frequencies and parameters for NR bands n29, n48 and n65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7B760" w14:textId="77777777" w:rsidR="004335ED" w:rsidRPr="00DD6CFB" w:rsidRDefault="004335ED" w:rsidP="000D75B4">
            <w:pPr>
              <w:pStyle w:val="TAL"/>
              <w:rPr>
                <w:lang w:eastAsia="en-US"/>
              </w:rPr>
            </w:pPr>
            <w:r w:rsidRPr="00DD6CFB">
              <w:rPr>
                <w:lang w:eastAsia="en-US"/>
              </w:rPr>
              <w:t>16.2.0</w:t>
            </w:r>
          </w:p>
        </w:tc>
      </w:tr>
      <w:tr w:rsidR="004335ED" w:rsidRPr="0031204F" w14:paraId="5C5133F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5206BF"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D9B829"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AD097" w14:textId="77777777" w:rsidR="004335ED" w:rsidRPr="00DD6CFB" w:rsidRDefault="004335ED" w:rsidP="000D75B4">
            <w:pPr>
              <w:pStyle w:val="TAL"/>
              <w:rPr>
                <w:lang w:eastAsia="en-US"/>
              </w:rPr>
            </w:pPr>
            <w:r w:rsidRPr="00DD6CFB">
              <w:rPr>
                <w:lang w:eastAsia="en-US"/>
              </w:rPr>
              <w:t>R5-199008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10694" w14:textId="77777777" w:rsidR="004335ED" w:rsidRPr="00DD6CFB" w:rsidRDefault="004335ED" w:rsidP="000D75B4">
            <w:pPr>
              <w:pStyle w:val="TAL"/>
              <w:rPr>
                <w:lang w:eastAsia="en-US"/>
              </w:rPr>
            </w:pPr>
            <w:r w:rsidRPr="00DD6CFB">
              <w:rPr>
                <w:lang w:eastAsia="en-US"/>
              </w:rPr>
              <w:t>0997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86077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D89CA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FE45EC" w14:textId="77777777" w:rsidR="004335ED" w:rsidRPr="00DD6CFB" w:rsidRDefault="004335ED" w:rsidP="000D75B4">
            <w:pPr>
              <w:pStyle w:val="TAL"/>
              <w:rPr>
                <w:lang w:eastAsia="en-US"/>
              </w:rPr>
            </w:pPr>
            <w:r w:rsidRPr="00DD6CFB">
              <w:rPr>
                <w:lang w:eastAsia="en-US"/>
              </w:rPr>
              <w:t>Editorial update WLAN table 4.5.2.2-3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D62B9" w14:textId="77777777" w:rsidR="004335ED" w:rsidRPr="00DD6CFB" w:rsidRDefault="004335ED" w:rsidP="000D75B4">
            <w:pPr>
              <w:pStyle w:val="TAL"/>
              <w:rPr>
                <w:lang w:eastAsia="en-US"/>
              </w:rPr>
            </w:pPr>
            <w:r w:rsidRPr="00DD6CFB">
              <w:rPr>
                <w:lang w:eastAsia="en-US"/>
              </w:rPr>
              <w:t>16.2.0</w:t>
            </w:r>
          </w:p>
        </w:tc>
      </w:tr>
      <w:tr w:rsidR="004335ED" w:rsidRPr="0031204F" w14:paraId="42A2C6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426B22"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14D53D"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454F7D" w14:textId="77777777" w:rsidR="004335ED" w:rsidRPr="00DD6CFB" w:rsidRDefault="004335ED" w:rsidP="000D75B4">
            <w:pPr>
              <w:pStyle w:val="TAL"/>
              <w:rPr>
                <w:lang w:eastAsia="en-US"/>
              </w:rPr>
            </w:pPr>
            <w:r w:rsidRPr="00DD6CFB">
              <w:rPr>
                <w:lang w:eastAsia="en-US"/>
              </w:rPr>
              <w:t>R5-199013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74F71" w14:textId="77777777" w:rsidR="004335ED" w:rsidRPr="00DD6CFB" w:rsidRDefault="004335ED" w:rsidP="000D75B4">
            <w:pPr>
              <w:pStyle w:val="TAL"/>
              <w:rPr>
                <w:lang w:eastAsia="en-US"/>
              </w:rPr>
            </w:pPr>
            <w:r w:rsidRPr="00DD6CFB">
              <w:rPr>
                <w:lang w:eastAsia="en-US"/>
              </w:rPr>
              <w:t>0943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7F849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0E1C7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82235" w14:textId="77777777" w:rsidR="004335ED" w:rsidRPr="00DD6CFB" w:rsidRDefault="004335ED" w:rsidP="000D75B4">
            <w:pPr>
              <w:pStyle w:val="TAL"/>
              <w:rPr>
                <w:lang w:eastAsia="en-US"/>
              </w:rPr>
            </w:pPr>
            <w:r w:rsidRPr="00DD6CFB">
              <w:rPr>
                <w:lang w:eastAsia="en-US"/>
              </w:rPr>
              <w:t>Correction to SMTC and GAP for inter frequency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51E93" w14:textId="77777777" w:rsidR="004335ED" w:rsidRPr="00DD6CFB" w:rsidRDefault="004335ED" w:rsidP="000D75B4">
            <w:pPr>
              <w:pStyle w:val="TAL"/>
              <w:rPr>
                <w:lang w:eastAsia="en-US"/>
              </w:rPr>
            </w:pPr>
            <w:r w:rsidRPr="00DD6CFB">
              <w:rPr>
                <w:lang w:eastAsia="en-US"/>
              </w:rPr>
              <w:t>16.2.0</w:t>
            </w:r>
          </w:p>
        </w:tc>
      </w:tr>
      <w:tr w:rsidR="004335ED" w:rsidRPr="0031204F" w14:paraId="62D39E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AB683A"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CA736E"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B0E43" w14:textId="77777777" w:rsidR="004335ED" w:rsidRPr="00DD6CFB" w:rsidRDefault="004335ED" w:rsidP="000D75B4">
            <w:pPr>
              <w:pStyle w:val="TAL"/>
              <w:rPr>
                <w:lang w:eastAsia="en-US"/>
              </w:rPr>
            </w:pPr>
            <w:r w:rsidRPr="00DD6CFB">
              <w:rPr>
                <w:lang w:eastAsia="en-US"/>
              </w:rPr>
              <w:t>R5-199015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0F3C" w14:textId="77777777" w:rsidR="004335ED" w:rsidRPr="00DD6CFB" w:rsidRDefault="004335ED" w:rsidP="000D75B4">
            <w:pPr>
              <w:pStyle w:val="TAL"/>
              <w:rPr>
                <w:lang w:eastAsia="en-US"/>
              </w:rPr>
            </w:pPr>
            <w:r w:rsidRPr="00DD6CFB">
              <w:rPr>
                <w:lang w:eastAsia="en-US"/>
              </w:rPr>
              <w:t>0981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98440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772C4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EA17A0" w14:textId="77777777" w:rsidR="004335ED" w:rsidRPr="00DD6CFB" w:rsidRDefault="004335ED" w:rsidP="000D75B4">
            <w:pPr>
              <w:pStyle w:val="TAL"/>
              <w:rPr>
                <w:lang w:eastAsia="en-US"/>
              </w:rPr>
            </w:pPr>
            <w:r w:rsidRPr="00DD6CFB">
              <w:rPr>
                <w:lang w:eastAsia="en-US"/>
              </w:rPr>
              <w:t>Correction of test frequencies for NR CA and EN-DC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936AE" w14:textId="77777777" w:rsidR="004335ED" w:rsidRPr="00DD6CFB" w:rsidRDefault="004335ED" w:rsidP="000D75B4">
            <w:pPr>
              <w:pStyle w:val="TAL"/>
              <w:rPr>
                <w:lang w:eastAsia="en-US"/>
              </w:rPr>
            </w:pPr>
            <w:r w:rsidRPr="00DD6CFB">
              <w:rPr>
                <w:lang w:eastAsia="en-US"/>
              </w:rPr>
              <w:t>16.2.0</w:t>
            </w:r>
          </w:p>
        </w:tc>
      </w:tr>
      <w:tr w:rsidR="004335ED" w:rsidRPr="0031204F" w14:paraId="6BFB67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64629E"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28432F"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A6183F" w14:textId="77777777" w:rsidR="004335ED" w:rsidRPr="00DD6CFB" w:rsidRDefault="004335ED" w:rsidP="000D75B4">
            <w:pPr>
              <w:pStyle w:val="TAL"/>
              <w:rPr>
                <w:lang w:eastAsia="en-US"/>
              </w:rPr>
            </w:pPr>
            <w:r w:rsidRPr="00DD6CFB">
              <w:rPr>
                <w:lang w:eastAsia="en-US"/>
              </w:rPr>
              <w:t>R5-199016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D0F3E" w14:textId="77777777" w:rsidR="004335ED" w:rsidRPr="00DD6CFB" w:rsidRDefault="004335ED" w:rsidP="000D75B4">
            <w:pPr>
              <w:pStyle w:val="TAL"/>
              <w:rPr>
                <w:lang w:eastAsia="en-US"/>
              </w:rPr>
            </w:pPr>
            <w:r w:rsidRPr="00DD6CFB">
              <w:rPr>
                <w:lang w:eastAsia="en-US"/>
              </w:rPr>
              <w:t>1049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3E75C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39D66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2BEE1" w14:textId="77777777" w:rsidR="004335ED" w:rsidRPr="00DD6CFB" w:rsidRDefault="004335ED" w:rsidP="000D75B4">
            <w:pPr>
              <w:pStyle w:val="TAL"/>
              <w:rPr>
                <w:lang w:eastAsia="en-US"/>
              </w:rPr>
            </w:pPr>
            <w:r w:rsidRPr="00DD6CFB">
              <w:rPr>
                <w:lang w:eastAsia="en-US"/>
              </w:rPr>
              <w:t>Updates to Test Procedure 4.9.11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17D93" w14:textId="77777777" w:rsidR="004335ED" w:rsidRPr="00DD6CFB" w:rsidRDefault="004335ED" w:rsidP="000D75B4">
            <w:pPr>
              <w:pStyle w:val="TAL"/>
              <w:rPr>
                <w:lang w:eastAsia="en-US"/>
              </w:rPr>
            </w:pPr>
            <w:r w:rsidRPr="00DD6CFB">
              <w:rPr>
                <w:lang w:eastAsia="en-US"/>
              </w:rPr>
              <w:t>16.2.0</w:t>
            </w:r>
          </w:p>
        </w:tc>
      </w:tr>
      <w:tr w:rsidR="004335ED" w:rsidRPr="0031204F" w14:paraId="059EE0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B74C18"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EEFB13"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22F73F" w14:textId="77777777" w:rsidR="004335ED" w:rsidRPr="00DD6CFB" w:rsidRDefault="004335ED" w:rsidP="000D75B4">
            <w:pPr>
              <w:pStyle w:val="TAL"/>
              <w:rPr>
                <w:lang w:eastAsia="en-US"/>
              </w:rPr>
            </w:pPr>
            <w:r w:rsidRPr="00DD6CFB">
              <w:rPr>
                <w:lang w:eastAsia="en-US"/>
              </w:rPr>
              <w:t>R5-199017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0295" w14:textId="77777777" w:rsidR="004335ED" w:rsidRPr="00DD6CFB" w:rsidRDefault="004335ED" w:rsidP="000D75B4">
            <w:pPr>
              <w:pStyle w:val="TAL"/>
              <w:rPr>
                <w:lang w:eastAsia="en-US"/>
              </w:rPr>
            </w:pPr>
            <w:r w:rsidRPr="00DD6CFB">
              <w:rPr>
                <w:lang w:eastAsia="en-US"/>
              </w:rPr>
              <w:t>1050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3C7A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5FFE8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B37FB7" w14:textId="77777777" w:rsidR="004335ED" w:rsidRPr="00DD6CFB" w:rsidRDefault="004335ED" w:rsidP="000D75B4">
            <w:pPr>
              <w:pStyle w:val="TAL"/>
              <w:rPr>
                <w:lang w:eastAsia="en-US"/>
              </w:rPr>
            </w:pPr>
            <w:r w:rsidRPr="00DD6CFB">
              <w:rPr>
                <w:lang w:eastAsia="en-US"/>
              </w:rPr>
              <w:t>Updates to Test Procedure 4.9.12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77C0D" w14:textId="77777777" w:rsidR="004335ED" w:rsidRPr="00DD6CFB" w:rsidRDefault="004335ED" w:rsidP="000D75B4">
            <w:pPr>
              <w:pStyle w:val="TAL"/>
              <w:rPr>
                <w:lang w:eastAsia="en-US"/>
              </w:rPr>
            </w:pPr>
            <w:r w:rsidRPr="00DD6CFB">
              <w:rPr>
                <w:lang w:eastAsia="en-US"/>
              </w:rPr>
              <w:t>16.2.0</w:t>
            </w:r>
          </w:p>
        </w:tc>
      </w:tr>
      <w:tr w:rsidR="004335ED" w:rsidRPr="0031204F" w14:paraId="2D2B3F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0930EC"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A6ACE4"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439AE5" w14:textId="77777777" w:rsidR="004335ED" w:rsidRPr="00DD6CFB" w:rsidRDefault="004335ED" w:rsidP="000D75B4">
            <w:pPr>
              <w:pStyle w:val="TAL"/>
              <w:rPr>
                <w:lang w:eastAsia="en-US"/>
              </w:rPr>
            </w:pPr>
            <w:r w:rsidRPr="00DD6CFB">
              <w:rPr>
                <w:lang w:eastAsia="en-US"/>
              </w:rPr>
              <w:t>R5-199020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A0488" w14:textId="77777777" w:rsidR="004335ED" w:rsidRPr="00DD6CFB" w:rsidRDefault="004335ED" w:rsidP="000D75B4">
            <w:pPr>
              <w:pStyle w:val="TAL"/>
              <w:rPr>
                <w:lang w:eastAsia="en-US"/>
              </w:rPr>
            </w:pPr>
            <w:r w:rsidRPr="00DD6CFB">
              <w:rPr>
                <w:lang w:eastAsia="en-US"/>
              </w:rPr>
              <w:t>1079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C97D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4AFDE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FB9A74" w14:textId="77777777" w:rsidR="004335ED" w:rsidRPr="00DD6CFB" w:rsidRDefault="004335ED" w:rsidP="000D75B4">
            <w:pPr>
              <w:pStyle w:val="TAL"/>
              <w:rPr>
                <w:lang w:eastAsia="en-US"/>
              </w:rPr>
            </w:pPr>
            <w:r w:rsidRPr="00DD6CFB">
              <w:rPr>
                <w:lang w:eastAsia="en-US"/>
              </w:rPr>
              <w:t xml:space="preserve">Update default setting of </w:t>
            </w:r>
            <w:proofErr w:type="spellStart"/>
            <w:r w:rsidRPr="00DD6CFB">
              <w:rPr>
                <w:lang w:eastAsia="en-US"/>
              </w:rPr>
              <w:t>deriveSSB-IndexFromCell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12091" w14:textId="77777777" w:rsidR="004335ED" w:rsidRPr="00DD6CFB" w:rsidRDefault="004335ED" w:rsidP="000D75B4">
            <w:pPr>
              <w:pStyle w:val="TAL"/>
              <w:rPr>
                <w:lang w:eastAsia="en-US"/>
              </w:rPr>
            </w:pPr>
            <w:r w:rsidRPr="00DD6CFB">
              <w:rPr>
                <w:lang w:eastAsia="en-US"/>
              </w:rPr>
              <w:t>16.2.0</w:t>
            </w:r>
          </w:p>
        </w:tc>
      </w:tr>
      <w:tr w:rsidR="004335ED" w:rsidRPr="0031204F" w14:paraId="035CCB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1CEB84"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842535"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943EA4" w14:textId="77777777" w:rsidR="004335ED" w:rsidRPr="00DD6CFB" w:rsidRDefault="004335ED" w:rsidP="000D75B4">
            <w:pPr>
              <w:pStyle w:val="TAL"/>
              <w:rPr>
                <w:lang w:eastAsia="en-US"/>
              </w:rPr>
            </w:pPr>
            <w:r w:rsidRPr="00DD6CFB">
              <w:rPr>
                <w:lang w:eastAsia="en-US"/>
              </w:rPr>
              <w:t>R5-199021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3F1FF" w14:textId="77777777" w:rsidR="004335ED" w:rsidRPr="00DD6CFB" w:rsidRDefault="004335ED" w:rsidP="000D75B4">
            <w:pPr>
              <w:pStyle w:val="TAL"/>
              <w:rPr>
                <w:lang w:eastAsia="en-US"/>
              </w:rPr>
            </w:pPr>
            <w:r w:rsidRPr="00DD6CFB">
              <w:rPr>
                <w:lang w:eastAsia="en-US"/>
              </w:rPr>
              <w:t>1011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D7840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AEFCEF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3A0D6" w14:textId="77777777" w:rsidR="004335ED" w:rsidRPr="00DD6CFB" w:rsidRDefault="004335ED" w:rsidP="000D75B4">
            <w:pPr>
              <w:pStyle w:val="TAL"/>
              <w:rPr>
                <w:lang w:eastAsia="en-US"/>
              </w:rPr>
            </w:pPr>
            <w:r w:rsidRPr="00DD6CFB">
              <w:rPr>
                <w:lang w:eastAsia="en-US"/>
              </w:rPr>
              <w:t>Update IE TDD-UL-DL-Config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E1A1F" w14:textId="77777777" w:rsidR="004335ED" w:rsidRPr="00DD6CFB" w:rsidRDefault="004335ED" w:rsidP="000D75B4">
            <w:pPr>
              <w:pStyle w:val="TAL"/>
              <w:rPr>
                <w:lang w:eastAsia="en-US"/>
              </w:rPr>
            </w:pPr>
            <w:r w:rsidRPr="00DD6CFB">
              <w:rPr>
                <w:lang w:eastAsia="en-US"/>
              </w:rPr>
              <w:t>16.2.0</w:t>
            </w:r>
          </w:p>
        </w:tc>
      </w:tr>
      <w:tr w:rsidR="004335ED" w:rsidRPr="0031204F" w14:paraId="19223D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FFE4A7"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F3A4DA"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07EBEE" w14:textId="77777777" w:rsidR="004335ED" w:rsidRPr="00DD6CFB" w:rsidRDefault="004335ED" w:rsidP="000D75B4">
            <w:pPr>
              <w:pStyle w:val="TAL"/>
              <w:rPr>
                <w:lang w:eastAsia="en-US"/>
              </w:rPr>
            </w:pPr>
            <w:r w:rsidRPr="00DD6CFB">
              <w:rPr>
                <w:lang w:eastAsia="en-US"/>
              </w:rPr>
              <w:t>R5-199022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2CDCB" w14:textId="77777777" w:rsidR="004335ED" w:rsidRPr="00DD6CFB" w:rsidRDefault="004335ED" w:rsidP="000D75B4">
            <w:pPr>
              <w:pStyle w:val="TAL"/>
              <w:rPr>
                <w:lang w:eastAsia="en-US"/>
              </w:rPr>
            </w:pPr>
            <w:r w:rsidRPr="00DD6CFB">
              <w:rPr>
                <w:lang w:eastAsia="en-US"/>
              </w:rPr>
              <w:t>1070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CDD7C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B26C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BC9C8" w14:textId="77777777" w:rsidR="004335ED" w:rsidRPr="00DD6CFB" w:rsidRDefault="004335ED" w:rsidP="000D75B4">
            <w:pPr>
              <w:pStyle w:val="TAL"/>
              <w:rPr>
                <w:lang w:eastAsia="en-US"/>
              </w:rPr>
            </w:pPr>
            <w:r w:rsidRPr="00DD6CFB">
              <w:rPr>
                <w:lang w:eastAsia="en-US"/>
              </w:rPr>
              <w:t>Updates to Signalling Reference test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8D28C" w14:textId="77777777" w:rsidR="004335ED" w:rsidRPr="00DD6CFB" w:rsidRDefault="004335ED" w:rsidP="000D75B4">
            <w:pPr>
              <w:pStyle w:val="TAL"/>
              <w:rPr>
                <w:lang w:eastAsia="en-US"/>
              </w:rPr>
            </w:pPr>
            <w:r w:rsidRPr="00DD6CFB">
              <w:rPr>
                <w:lang w:eastAsia="en-US"/>
              </w:rPr>
              <w:t>16.2.0</w:t>
            </w:r>
          </w:p>
        </w:tc>
      </w:tr>
      <w:tr w:rsidR="004335ED" w:rsidRPr="0031204F" w14:paraId="366898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9835CE"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54FBB2"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8D006" w14:textId="77777777" w:rsidR="004335ED" w:rsidRPr="00DD6CFB" w:rsidRDefault="004335ED" w:rsidP="000D75B4">
            <w:pPr>
              <w:pStyle w:val="TAL"/>
              <w:rPr>
                <w:lang w:eastAsia="en-US"/>
              </w:rPr>
            </w:pPr>
            <w:r w:rsidRPr="00DD6CFB">
              <w:rPr>
                <w:lang w:eastAsia="en-US"/>
              </w:rPr>
              <w:t>R5-199026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179C0" w14:textId="77777777" w:rsidR="004335ED" w:rsidRPr="00DD6CFB" w:rsidRDefault="004335ED" w:rsidP="000D75B4">
            <w:pPr>
              <w:pStyle w:val="TAL"/>
              <w:rPr>
                <w:lang w:eastAsia="en-US"/>
              </w:rPr>
            </w:pPr>
            <w:r w:rsidRPr="00DD6CFB">
              <w:rPr>
                <w:lang w:eastAsia="en-US"/>
              </w:rPr>
              <w:t>1025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88B975"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3F76F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41482" w14:textId="77777777" w:rsidR="004335ED" w:rsidRPr="00DD6CFB" w:rsidRDefault="004335ED" w:rsidP="000D75B4">
            <w:pPr>
              <w:pStyle w:val="TAL"/>
              <w:rPr>
                <w:lang w:eastAsia="en-US"/>
              </w:rPr>
            </w:pPr>
            <w:r w:rsidRPr="00DD6CFB">
              <w:rPr>
                <w:lang w:eastAsia="en-US"/>
              </w:rPr>
              <w:t>Update IE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A834" w14:textId="77777777" w:rsidR="004335ED" w:rsidRPr="00DD6CFB" w:rsidRDefault="004335ED" w:rsidP="000D75B4">
            <w:pPr>
              <w:pStyle w:val="TAL"/>
              <w:rPr>
                <w:lang w:eastAsia="en-US"/>
              </w:rPr>
            </w:pPr>
            <w:r w:rsidRPr="00DD6CFB">
              <w:rPr>
                <w:lang w:eastAsia="en-US"/>
              </w:rPr>
              <w:t>16.2.0</w:t>
            </w:r>
          </w:p>
        </w:tc>
      </w:tr>
      <w:tr w:rsidR="004335ED" w:rsidRPr="0031204F" w14:paraId="776424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B7D622"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9EC9E4"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B40D1D" w14:textId="77777777" w:rsidR="004335ED" w:rsidRPr="00DD6CFB" w:rsidRDefault="004335ED" w:rsidP="000D75B4">
            <w:pPr>
              <w:pStyle w:val="TAL"/>
              <w:rPr>
                <w:lang w:eastAsia="en-US"/>
              </w:rPr>
            </w:pPr>
            <w:r w:rsidRPr="00DD6CFB">
              <w:rPr>
                <w:lang w:eastAsia="en-US"/>
              </w:rPr>
              <w:t>R5-199071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F0D8" w14:textId="77777777" w:rsidR="004335ED" w:rsidRPr="00DD6CFB" w:rsidRDefault="004335ED" w:rsidP="000D75B4">
            <w:pPr>
              <w:pStyle w:val="TAL"/>
              <w:rPr>
                <w:lang w:eastAsia="en-US"/>
              </w:rPr>
            </w:pPr>
            <w:r w:rsidRPr="00DD6CFB">
              <w:rPr>
                <w:lang w:eastAsia="en-US"/>
              </w:rPr>
              <w:t>0944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F6A1A"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E66D4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AB36E" w14:textId="77777777" w:rsidR="004335ED" w:rsidRPr="00DD6CFB" w:rsidRDefault="004335ED" w:rsidP="000D75B4">
            <w:pPr>
              <w:pStyle w:val="TAL"/>
              <w:rPr>
                <w:lang w:eastAsia="en-US"/>
              </w:rPr>
            </w:pPr>
            <w:r w:rsidRPr="00DD6CFB">
              <w:rPr>
                <w:lang w:eastAsia="en-US"/>
              </w:rPr>
              <w:t>Update of SUL related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241D3" w14:textId="77777777" w:rsidR="004335ED" w:rsidRPr="00DD6CFB" w:rsidRDefault="004335ED" w:rsidP="000D75B4">
            <w:pPr>
              <w:pStyle w:val="TAL"/>
              <w:rPr>
                <w:lang w:eastAsia="en-US"/>
              </w:rPr>
            </w:pPr>
            <w:r w:rsidRPr="00DD6CFB">
              <w:rPr>
                <w:lang w:eastAsia="en-US"/>
              </w:rPr>
              <w:t>16.2.0</w:t>
            </w:r>
          </w:p>
        </w:tc>
      </w:tr>
      <w:tr w:rsidR="004335ED" w:rsidRPr="0031204F" w14:paraId="284ADE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E0DA31"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1F6AAE"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4C9019" w14:textId="77777777" w:rsidR="004335ED" w:rsidRPr="00DD6CFB" w:rsidRDefault="004335ED" w:rsidP="000D75B4">
            <w:pPr>
              <w:pStyle w:val="TAL"/>
              <w:rPr>
                <w:lang w:eastAsia="en-US"/>
              </w:rPr>
            </w:pPr>
            <w:r w:rsidRPr="00DD6CFB">
              <w:rPr>
                <w:lang w:eastAsia="en-US"/>
              </w:rPr>
              <w:t>R5-199075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0BE5D" w14:textId="77777777" w:rsidR="004335ED" w:rsidRPr="00DD6CFB" w:rsidRDefault="004335ED" w:rsidP="000D75B4">
            <w:pPr>
              <w:pStyle w:val="TAL"/>
              <w:rPr>
                <w:lang w:eastAsia="en-US"/>
              </w:rPr>
            </w:pPr>
            <w:r w:rsidRPr="00DD6CFB">
              <w:rPr>
                <w:lang w:eastAsia="en-US"/>
              </w:rPr>
              <w:t>1080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D3C0D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9AB84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C351D" w14:textId="77777777" w:rsidR="004335ED" w:rsidRPr="00DD6CFB" w:rsidRDefault="004335ED" w:rsidP="000D75B4">
            <w:pPr>
              <w:pStyle w:val="TAL"/>
              <w:rPr>
                <w:lang w:eastAsia="en-US"/>
              </w:rPr>
            </w:pPr>
            <w:r w:rsidRPr="00DD6CFB">
              <w:rPr>
                <w:lang w:eastAsia="en-US"/>
              </w:rPr>
              <w:t>Correction to NR RRC_IDLE mode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71A6" w14:textId="77777777" w:rsidR="004335ED" w:rsidRPr="00DD6CFB" w:rsidRDefault="004335ED" w:rsidP="000D75B4">
            <w:pPr>
              <w:pStyle w:val="TAL"/>
              <w:rPr>
                <w:lang w:eastAsia="en-US"/>
              </w:rPr>
            </w:pPr>
            <w:r w:rsidRPr="00DD6CFB">
              <w:rPr>
                <w:lang w:eastAsia="en-US"/>
              </w:rPr>
              <w:t>16.2.0</w:t>
            </w:r>
          </w:p>
        </w:tc>
      </w:tr>
      <w:tr w:rsidR="004335ED" w:rsidRPr="0031204F" w14:paraId="3474A3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477FD6"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0027AE"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FF307A" w14:textId="77777777" w:rsidR="004335ED" w:rsidRPr="00DD6CFB" w:rsidRDefault="004335ED" w:rsidP="000D75B4">
            <w:pPr>
              <w:pStyle w:val="TAL"/>
              <w:rPr>
                <w:lang w:eastAsia="en-US"/>
              </w:rPr>
            </w:pPr>
            <w:r w:rsidRPr="00DD6CFB">
              <w:rPr>
                <w:lang w:eastAsia="en-US"/>
              </w:rPr>
              <w:t>R5-199093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F3923D" w14:textId="77777777" w:rsidR="004335ED" w:rsidRPr="00DD6CFB" w:rsidRDefault="004335ED" w:rsidP="000D75B4">
            <w:pPr>
              <w:pStyle w:val="TAL"/>
              <w:rPr>
                <w:lang w:eastAsia="en-US"/>
              </w:rPr>
            </w:pPr>
            <w:r w:rsidRPr="00DD6CFB">
              <w:rPr>
                <w:lang w:eastAsia="en-US"/>
              </w:rPr>
              <w:t>1065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3DE071"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D7FDF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66E9B" w14:textId="77777777" w:rsidR="004335ED" w:rsidRPr="00DD6CFB" w:rsidRDefault="004335ED" w:rsidP="000D75B4">
            <w:pPr>
              <w:pStyle w:val="TAL"/>
              <w:rPr>
                <w:lang w:eastAsia="en-US"/>
              </w:rPr>
            </w:pPr>
            <w:r w:rsidRPr="00DD6CFB">
              <w:rPr>
                <w:lang w:eastAsia="en-US"/>
              </w:rPr>
              <w:t>Update chapter 4.5.4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DF88B" w14:textId="77777777" w:rsidR="004335ED" w:rsidRPr="00DD6CFB" w:rsidRDefault="004335ED" w:rsidP="000D75B4">
            <w:pPr>
              <w:pStyle w:val="TAL"/>
              <w:rPr>
                <w:lang w:eastAsia="en-US"/>
              </w:rPr>
            </w:pPr>
            <w:r w:rsidRPr="00DD6CFB">
              <w:rPr>
                <w:lang w:eastAsia="en-US"/>
              </w:rPr>
              <w:t>16.2.0</w:t>
            </w:r>
          </w:p>
        </w:tc>
      </w:tr>
      <w:tr w:rsidR="004335ED" w:rsidRPr="0031204F" w14:paraId="193992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BF5E67"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957EB1"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A2E15" w14:textId="77777777" w:rsidR="004335ED" w:rsidRPr="00DD6CFB" w:rsidRDefault="004335ED" w:rsidP="000D75B4">
            <w:pPr>
              <w:pStyle w:val="TAL"/>
              <w:rPr>
                <w:lang w:eastAsia="en-US"/>
              </w:rPr>
            </w:pPr>
            <w:r w:rsidRPr="00DD6CFB">
              <w:rPr>
                <w:lang w:eastAsia="en-US"/>
              </w:rPr>
              <w:t>R5-199094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6B70B" w14:textId="77777777" w:rsidR="004335ED" w:rsidRPr="00DD6CFB" w:rsidRDefault="004335ED" w:rsidP="000D75B4">
            <w:pPr>
              <w:pStyle w:val="TAL"/>
              <w:rPr>
                <w:lang w:eastAsia="en-US"/>
              </w:rPr>
            </w:pPr>
            <w:r w:rsidRPr="00DD6CFB">
              <w:rPr>
                <w:lang w:eastAsia="en-US"/>
              </w:rPr>
              <w:t>1069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18EB8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9114FC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F1B34" w14:textId="77777777" w:rsidR="004335ED" w:rsidRPr="00DD6CFB" w:rsidRDefault="004335ED" w:rsidP="000D75B4">
            <w:pPr>
              <w:pStyle w:val="TAL"/>
              <w:rPr>
                <w:lang w:eastAsia="en-US"/>
              </w:rPr>
            </w:pPr>
            <w:r w:rsidRPr="00DD6CFB">
              <w:rPr>
                <w:lang w:eastAsia="en-US"/>
              </w:rPr>
              <w:t>Updates for handling of Multiple PDU sessions / Multiple DRBs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686A" w14:textId="77777777" w:rsidR="004335ED" w:rsidRPr="00DD6CFB" w:rsidRDefault="004335ED" w:rsidP="000D75B4">
            <w:pPr>
              <w:pStyle w:val="TAL"/>
              <w:rPr>
                <w:lang w:eastAsia="en-US"/>
              </w:rPr>
            </w:pPr>
            <w:r w:rsidRPr="00DD6CFB">
              <w:rPr>
                <w:lang w:eastAsia="en-US"/>
              </w:rPr>
              <w:t>16.2.0</w:t>
            </w:r>
          </w:p>
        </w:tc>
      </w:tr>
      <w:tr w:rsidR="004335ED" w:rsidRPr="0031204F" w14:paraId="2F56DA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A80435"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B647A2"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E6FEA5" w14:textId="77777777" w:rsidR="004335ED" w:rsidRPr="00DD6CFB" w:rsidRDefault="004335ED" w:rsidP="000D75B4">
            <w:pPr>
              <w:pStyle w:val="TAL"/>
              <w:rPr>
                <w:lang w:eastAsia="en-US"/>
              </w:rPr>
            </w:pPr>
            <w:r w:rsidRPr="00DD6CFB">
              <w:rPr>
                <w:lang w:eastAsia="en-US"/>
              </w:rPr>
              <w:t>R5-199103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3F641" w14:textId="77777777" w:rsidR="004335ED" w:rsidRPr="00DD6CFB" w:rsidRDefault="004335ED" w:rsidP="000D75B4">
            <w:pPr>
              <w:pStyle w:val="TAL"/>
              <w:rPr>
                <w:lang w:eastAsia="en-US"/>
              </w:rPr>
            </w:pPr>
            <w:r w:rsidRPr="00DD6CFB">
              <w:rPr>
                <w:lang w:eastAsia="en-US"/>
              </w:rPr>
              <w:t>1076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CAEE30"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20615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3C990" w14:textId="77777777" w:rsidR="004335ED" w:rsidRPr="00DD6CFB" w:rsidRDefault="004335ED" w:rsidP="000D75B4">
            <w:pPr>
              <w:pStyle w:val="TAL"/>
              <w:rPr>
                <w:lang w:eastAsia="en-US"/>
              </w:rPr>
            </w:pPr>
            <w:r w:rsidRPr="00DD6CFB">
              <w:rPr>
                <w:lang w:eastAsia="en-US"/>
              </w:rPr>
              <w:t>Adding new generic procedure for UE-requested PDU session modification after the first S1 to N1 mode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84334" w14:textId="77777777" w:rsidR="004335ED" w:rsidRPr="00DD6CFB" w:rsidRDefault="004335ED" w:rsidP="000D75B4">
            <w:pPr>
              <w:pStyle w:val="TAL"/>
              <w:rPr>
                <w:lang w:eastAsia="en-US"/>
              </w:rPr>
            </w:pPr>
            <w:r w:rsidRPr="00DD6CFB">
              <w:rPr>
                <w:lang w:eastAsia="en-US"/>
              </w:rPr>
              <w:t>16.2.0</w:t>
            </w:r>
          </w:p>
        </w:tc>
      </w:tr>
      <w:tr w:rsidR="004335ED" w:rsidRPr="0031204F" w14:paraId="0F1FAF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0D23CB"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22FCC6"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4807D8" w14:textId="77777777" w:rsidR="004335ED" w:rsidRPr="00DD6CFB" w:rsidRDefault="004335ED" w:rsidP="000D75B4">
            <w:pPr>
              <w:pStyle w:val="TAL"/>
              <w:rPr>
                <w:lang w:eastAsia="en-US"/>
              </w:rPr>
            </w:pPr>
            <w:r w:rsidRPr="00DD6CFB">
              <w:rPr>
                <w:lang w:eastAsia="en-US"/>
              </w:rPr>
              <w:t>R5-199300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1A56A" w14:textId="77777777" w:rsidR="004335ED" w:rsidRPr="00DD6CFB" w:rsidRDefault="004335ED" w:rsidP="000D75B4">
            <w:pPr>
              <w:pStyle w:val="TAL"/>
              <w:rPr>
                <w:lang w:eastAsia="en-US"/>
              </w:rPr>
            </w:pPr>
            <w:r w:rsidRPr="00DD6CFB">
              <w:rPr>
                <w:lang w:eastAsia="en-US"/>
              </w:rPr>
              <w:t>1042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392F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A458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A3B89" w14:textId="77777777" w:rsidR="004335ED" w:rsidRPr="00DD6CFB" w:rsidRDefault="004335ED" w:rsidP="000D75B4">
            <w:pPr>
              <w:pStyle w:val="TAL"/>
              <w:rPr>
                <w:lang w:eastAsia="en-US"/>
              </w:rPr>
            </w:pPr>
            <w:r w:rsidRPr="00DD6CFB">
              <w:rPr>
                <w:lang w:eastAsia="en-US"/>
              </w:rPr>
              <w:t>Corrections on category of EN-DC configurations for test frequencies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ADB66" w14:textId="77777777" w:rsidR="004335ED" w:rsidRPr="00DD6CFB" w:rsidRDefault="004335ED" w:rsidP="000D75B4">
            <w:pPr>
              <w:pStyle w:val="TAL"/>
              <w:rPr>
                <w:lang w:eastAsia="en-US"/>
              </w:rPr>
            </w:pPr>
            <w:r w:rsidRPr="00DD6CFB">
              <w:rPr>
                <w:lang w:eastAsia="en-US"/>
              </w:rPr>
              <w:t>16.2.0</w:t>
            </w:r>
          </w:p>
        </w:tc>
      </w:tr>
      <w:tr w:rsidR="004335ED" w:rsidRPr="0031204F" w14:paraId="5FE8FF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A5139D"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EE4BD8"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E08731" w14:textId="77777777" w:rsidR="004335ED" w:rsidRPr="00DD6CFB" w:rsidRDefault="004335ED" w:rsidP="000D75B4">
            <w:pPr>
              <w:pStyle w:val="TAL"/>
              <w:rPr>
                <w:lang w:eastAsia="en-US"/>
              </w:rPr>
            </w:pPr>
            <w:r w:rsidRPr="00DD6CFB">
              <w:rPr>
                <w:lang w:eastAsia="en-US"/>
              </w:rPr>
              <w:t>R5-199301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F47F5" w14:textId="77777777" w:rsidR="004335ED" w:rsidRPr="00DD6CFB" w:rsidRDefault="004335ED" w:rsidP="000D75B4">
            <w:pPr>
              <w:pStyle w:val="TAL"/>
              <w:rPr>
                <w:lang w:eastAsia="en-US"/>
              </w:rPr>
            </w:pPr>
            <w:r w:rsidRPr="00DD6CFB">
              <w:rPr>
                <w:lang w:eastAsia="en-US"/>
              </w:rPr>
              <w:t>1054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683DB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14B32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8D96B" w14:textId="77777777" w:rsidR="004335ED" w:rsidRPr="00DD6CFB" w:rsidRDefault="004335ED" w:rsidP="000D75B4">
            <w:pPr>
              <w:pStyle w:val="TAL"/>
              <w:rPr>
                <w:lang w:eastAsia="en-US"/>
              </w:rPr>
            </w:pPr>
            <w:r w:rsidRPr="00DD6CFB">
              <w:rPr>
                <w:lang w:eastAsia="en-US"/>
              </w:rPr>
              <w:t xml:space="preserve">Addition of </w:t>
            </w:r>
            <w:proofErr w:type="spellStart"/>
            <w:r w:rsidRPr="00DD6CFB">
              <w:rPr>
                <w:lang w:eastAsia="en-US"/>
              </w:rPr>
              <w:t>ServingCellConfigCommon</w:t>
            </w:r>
            <w:proofErr w:type="spellEnd"/>
            <w:r w:rsidRPr="00DD6CFB">
              <w:rPr>
                <w:lang w:eastAsia="en-US"/>
              </w:rPr>
              <w:t xml:space="preserve">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9D550" w14:textId="77777777" w:rsidR="004335ED" w:rsidRPr="00DD6CFB" w:rsidRDefault="004335ED" w:rsidP="000D75B4">
            <w:pPr>
              <w:pStyle w:val="TAL"/>
              <w:rPr>
                <w:lang w:eastAsia="en-US"/>
              </w:rPr>
            </w:pPr>
            <w:r w:rsidRPr="00DD6CFB">
              <w:rPr>
                <w:lang w:eastAsia="en-US"/>
              </w:rPr>
              <w:t>16.2.0</w:t>
            </w:r>
          </w:p>
        </w:tc>
      </w:tr>
      <w:tr w:rsidR="004335ED" w:rsidRPr="0031204F" w14:paraId="485A5E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AC4B55"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D2A46A"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FA5A9D" w14:textId="77777777" w:rsidR="004335ED" w:rsidRPr="00DD6CFB" w:rsidRDefault="004335ED" w:rsidP="000D75B4">
            <w:pPr>
              <w:pStyle w:val="TAL"/>
              <w:rPr>
                <w:lang w:eastAsia="en-US"/>
              </w:rPr>
            </w:pPr>
            <w:r w:rsidRPr="00DD6CFB">
              <w:rPr>
                <w:lang w:eastAsia="en-US"/>
              </w:rPr>
              <w:t>R5-199302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3064A" w14:textId="77777777" w:rsidR="004335ED" w:rsidRPr="00DD6CFB" w:rsidRDefault="004335ED" w:rsidP="000D75B4">
            <w:pPr>
              <w:pStyle w:val="TAL"/>
              <w:rPr>
                <w:lang w:eastAsia="en-US"/>
              </w:rPr>
            </w:pPr>
            <w:r w:rsidRPr="00DD6CFB">
              <w:rPr>
                <w:lang w:eastAsia="en-US"/>
              </w:rPr>
              <w:t>1057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502C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08411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6F7EA" w14:textId="77777777" w:rsidR="004335ED" w:rsidRPr="00DD6CFB" w:rsidRDefault="004335ED" w:rsidP="000D75B4">
            <w:pPr>
              <w:pStyle w:val="TAL"/>
              <w:rPr>
                <w:lang w:eastAsia="en-US"/>
              </w:rPr>
            </w:pPr>
            <w:r w:rsidRPr="00DD6CFB">
              <w:rPr>
                <w:lang w:eastAsia="en-US"/>
              </w:rPr>
              <w:t>Corrections on test frequencies for NR CA band n257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198AA" w14:textId="77777777" w:rsidR="004335ED" w:rsidRPr="00DD6CFB" w:rsidRDefault="004335ED" w:rsidP="000D75B4">
            <w:pPr>
              <w:pStyle w:val="TAL"/>
              <w:rPr>
                <w:lang w:eastAsia="en-US"/>
              </w:rPr>
            </w:pPr>
            <w:r w:rsidRPr="00DD6CFB">
              <w:rPr>
                <w:lang w:eastAsia="en-US"/>
              </w:rPr>
              <w:t>16.2.0</w:t>
            </w:r>
          </w:p>
        </w:tc>
      </w:tr>
      <w:tr w:rsidR="004335ED" w:rsidRPr="0031204F" w14:paraId="33E69D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DF2C7F"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BADD28"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2F2EA" w14:textId="77777777" w:rsidR="004335ED" w:rsidRPr="00DD6CFB" w:rsidRDefault="004335ED" w:rsidP="000D75B4">
            <w:pPr>
              <w:pStyle w:val="TAL"/>
              <w:rPr>
                <w:lang w:eastAsia="en-US"/>
              </w:rPr>
            </w:pPr>
            <w:r w:rsidRPr="00DD6CFB">
              <w:rPr>
                <w:lang w:eastAsia="en-US"/>
              </w:rPr>
              <w:t>R5-199303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DB5E" w14:textId="77777777" w:rsidR="004335ED" w:rsidRPr="00DD6CFB" w:rsidRDefault="004335ED" w:rsidP="000D75B4">
            <w:pPr>
              <w:pStyle w:val="TAL"/>
              <w:rPr>
                <w:lang w:eastAsia="en-US"/>
              </w:rPr>
            </w:pPr>
            <w:r w:rsidRPr="00DD6CFB">
              <w:rPr>
                <w:lang w:eastAsia="en-US"/>
              </w:rPr>
              <w:t>1060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056F6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8F9C7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73016A" w14:textId="77777777" w:rsidR="004335ED" w:rsidRPr="00DD6CFB" w:rsidRDefault="004335ED" w:rsidP="000D75B4">
            <w:pPr>
              <w:pStyle w:val="TAL"/>
              <w:rPr>
                <w:lang w:eastAsia="en-US"/>
              </w:rPr>
            </w:pPr>
            <w:r w:rsidRPr="00DD6CFB">
              <w:rPr>
                <w:lang w:eastAsia="en-US"/>
              </w:rPr>
              <w:t>Corrections on test frequencies for NR CA band n258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9F41B" w14:textId="77777777" w:rsidR="004335ED" w:rsidRPr="00DD6CFB" w:rsidRDefault="004335ED" w:rsidP="000D75B4">
            <w:pPr>
              <w:pStyle w:val="TAL"/>
              <w:rPr>
                <w:lang w:eastAsia="en-US"/>
              </w:rPr>
            </w:pPr>
            <w:r w:rsidRPr="00DD6CFB">
              <w:rPr>
                <w:lang w:eastAsia="en-US"/>
              </w:rPr>
              <w:t>16.2.0</w:t>
            </w:r>
          </w:p>
        </w:tc>
      </w:tr>
      <w:tr w:rsidR="004335ED" w:rsidRPr="0031204F" w14:paraId="305338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2CA08F"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1859C8"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38FA3C" w14:textId="77777777" w:rsidR="004335ED" w:rsidRPr="00DD6CFB" w:rsidRDefault="004335ED" w:rsidP="000D75B4">
            <w:pPr>
              <w:pStyle w:val="TAL"/>
              <w:rPr>
                <w:lang w:eastAsia="en-US"/>
              </w:rPr>
            </w:pPr>
            <w:r w:rsidRPr="00DD6CFB">
              <w:rPr>
                <w:lang w:eastAsia="en-US"/>
              </w:rPr>
              <w:t>R5-199304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4D2ED" w14:textId="77777777" w:rsidR="004335ED" w:rsidRPr="00DD6CFB" w:rsidRDefault="004335ED" w:rsidP="000D75B4">
            <w:pPr>
              <w:pStyle w:val="TAL"/>
              <w:rPr>
                <w:lang w:eastAsia="en-US"/>
              </w:rPr>
            </w:pPr>
            <w:r w:rsidRPr="00DD6CFB">
              <w:rPr>
                <w:lang w:eastAsia="en-US"/>
              </w:rPr>
              <w:t>1066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C7CC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CBBE5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25770" w14:textId="77777777" w:rsidR="004335ED" w:rsidRPr="00DD6CFB" w:rsidRDefault="004335ED" w:rsidP="000D75B4">
            <w:pPr>
              <w:pStyle w:val="TAL"/>
              <w:rPr>
                <w:lang w:eastAsia="en-US"/>
              </w:rPr>
            </w:pPr>
            <w:r w:rsidRPr="00DD6CFB">
              <w:rPr>
                <w:lang w:eastAsia="en-US"/>
              </w:rPr>
              <w:t>Update Radio resource control information elements for RRM to add CSI-RS for Tracking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14E3C" w14:textId="77777777" w:rsidR="004335ED" w:rsidRPr="00DD6CFB" w:rsidRDefault="004335ED" w:rsidP="000D75B4">
            <w:pPr>
              <w:pStyle w:val="TAL"/>
              <w:rPr>
                <w:lang w:eastAsia="en-US"/>
              </w:rPr>
            </w:pPr>
            <w:r w:rsidRPr="00DD6CFB">
              <w:rPr>
                <w:lang w:eastAsia="en-US"/>
              </w:rPr>
              <w:t>16.2.0</w:t>
            </w:r>
          </w:p>
        </w:tc>
      </w:tr>
      <w:tr w:rsidR="004335ED" w:rsidRPr="0031204F" w14:paraId="2E800B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B9C47E"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B3C475"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847632" w14:textId="77777777" w:rsidR="004335ED" w:rsidRPr="00DD6CFB" w:rsidRDefault="004335ED" w:rsidP="000D75B4">
            <w:pPr>
              <w:pStyle w:val="TAL"/>
              <w:rPr>
                <w:lang w:eastAsia="en-US"/>
              </w:rPr>
            </w:pPr>
            <w:r w:rsidRPr="00DD6CFB">
              <w:rPr>
                <w:lang w:eastAsia="en-US"/>
              </w:rPr>
              <w:t>R5-199423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7571F" w14:textId="77777777" w:rsidR="004335ED" w:rsidRPr="00DD6CFB" w:rsidRDefault="004335ED" w:rsidP="000D75B4">
            <w:pPr>
              <w:pStyle w:val="TAL"/>
              <w:rPr>
                <w:lang w:eastAsia="en-US"/>
              </w:rPr>
            </w:pPr>
            <w:r w:rsidRPr="00DD6CFB">
              <w:rPr>
                <w:lang w:eastAsia="en-US"/>
              </w:rPr>
              <w:t>1077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61CF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643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CDF522"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ra-responseWindow</w:t>
            </w:r>
            <w:proofErr w:type="spellEnd"/>
            <w:r w:rsidRPr="00DD6CFB">
              <w:rPr>
                <w:lang w:eastAsia="en-US"/>
              </w:rPr>
              <w:t xml:space="preserve"> in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1F5D0" w14:textId="77777777" w:rsidR="004335ED" w:rsidRPr="00DD6CFB" w:rsidRDefault="004335ED" w:rsidP="000D75B4">
            <w:pPr>
              <w:pStyle w:val="TAL"/>
              <w:rPr>
                <w:lang w:eastAsia="en-US"/>
              </w:rPr>
            </w:pPr>
            <w:r w:rsidRPr="00DD6CFB">
              <w:rPr>
                <w:lang w:eastAsia="en-US"/>
              </w:rPr>
              <w:t>16.2.0</w:t>
            </w:r>
          </w:p>
        </w:tc>
      </w:tr>
      <w:tr w:rsidR="004335ED" w:rsidRPr="0031204F" w14:paraId="334641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572586"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473AA8"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A2029E" w14:textId="77777777" w:rsidR="004335ED" w:rsidRPr="00DD6CFB" w:rsidRDefault="004335ED" w:rsidP="000D75B4">
            <w:pPr>
              <w:pStyle w:val="TAL"/>
              <w:rPr>
                <w:lang w:eastAsia="en-US"/>
              </w:rPr>
            </w:pPr>
            <w:r w:rsidRPr="00DD6CFB">
              <w:rPr>
                <w:lang w:eastAsia="en-US"/>
              </w:rPr>
              <w:t>R5-199481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B4699" w14:textId="77777777" w:rsidR="004335ED" w:rsidRPr="00DD6CFB" w:rsidRDefault="004335ED" w:rsidP="000D75B4">
            <w:pPr>
              <w:pStyle w:val="TAL"/>
              <w:rPr>
                <w:lang w:eastAsia="en-US"/>
              </w:rPr>
            </w:pPr>
            <w:r w:rsidRPr="00DD6CFB">
              <w:rPr>
                <w:lang w:eastAsia="en-US"/>
              </w:rPr>
              <w:t>0989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0199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43D1E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7C53D" w14:textId="77777777" w:rsidR="004335ED" w:rsidRPr="00DD6CFB" w:rsidRDefault="004335ED" w:rsidP="000D75B4">
            <w:pPr>
              <w:pStyle w:val="TAL"/>
              <w:rPr>
                <w:lang w:eastAsia="en-US"/>
              </w:rPr>
            </w:pPr>
            <w:r w:rsidRPr="00DD6CFB">
              <w:rPr>
                <w:lang w:eastAsia="en-US"/>
              </w:rPr>
              <w:t>Addition of FR1 NR CA and NR 4Rx connection diagrams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66B7C" w14:textId="77777777" w:rsidR="004335ED" w:rsidRPr="00DD6CFB" w:rsidRDefault="004335ED" w:rsidP="000D75B4">
            <w:pPr>
              <w:pStyle w:val="TAL"/>
              <w:rPr>
                <w:lang w:eastAsia="en-US"/>
              </w:rPr>
            </w:pPr>
            <w:r w:rsidRPr="00DD6CFB">
              <w:rPr>
                <w:lang w:eastAsia="en-US"/>
              </w:rPr>
              <w:t>16.2.0</w:t>
            </w:r>
          </w:p>
        </w:tc>
      </w:tr>
      <w:tr w:rsidR="004335ED" w:rsidRPr="0031204F" w14:paraId="3595B8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5DDAB4"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9BFECA"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8A453A" w14:textId="77777777" w:rsidR="004335ED" w:rsidRPr="00DD6CFB" w:rsidRDefault="004335ED" w:rsidP="000D75B4">
            <w:pPr>
              <w:pStyle w:val="TAL"/>
              <w:rPr>
                <w:lang w:eastAsia="en-US"/>
              </w:rPr>
            </w:pPr>
            <w:r w:rsidRPr="00DD6CFB">
              <w:rPr>
                <w:lang w:eastAsia="en-US"/>
              </w:rPr>
              <w:t>R5-199511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A49B" w14:textId="77777777" w:rsidR="004335ED" w:rsidRPr="00DD6CFB" w:rsidRDefault="004335ED" w:rsidP="000D75B4">
            <w:pPr>
              <w:pStyle w:val="TAL"/>
              <w:rPr>
                <w:lang w:eastAsia="en-US"/>
              </w:rPr>
            </w:pPr>
            <w:r w:rsidRPr="00DD6CFB">
              <w:rPr>
                <w:lang w:eastAsia="en-US"/>
              </w:rPr>
              <w:t>1078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4D7C5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A6F72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3A6AD" w14:textId="77777777" w:rsidR="004335ED" w:rsidRPr="00DD6CFB" w:rsidRDefault="004335ED" w:rsidP="000D75B4">
            <w:pPr>
              <w:pStyle w:val="TAL"/>
              <w:rPr>
                <w:lang w:eastAsia="en-US"/>
              </w:rPr>
            </w:pPr>
            <w:r w:rsidRPr="00DD6CFB">
              <w:rPr>
                <w:lang w:eastAsia="en-US"/>
              </w:rPr>
              <w:t>Update of quiet zone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DEDB9" w14:textId="77777777" w:rsidR="004335ED" w:rsidRPr="00DD6CFB" w:rsidRDefault="004335ED" w:rsidP="000D75B4">
            <w:pPr>
              <w:pStyle w:val="TAL"/>
              <w:rPr>
                <w:lang w:eastAsia="en-US"/>
              </w:rPr>
            </w:pPr>
            <w:r w:rsidRPr="00DD6CFB">
              <w:rPr>
                <w:lang w:eastAsia="en-US"/>
              </w:rPr>
              <w:t>16.2.0</w:t>
            </w:r>
          </w:p>
        </w:tc>
      </w:tr>
      <w:tr w:rsidR="004335ED" w:rsidRPr="0031204F" w14:paraId="7469D7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E1A411" w14:textId="77777777" w:rsidR="004335ED" w:rsidRPr="00DD6CFB" w:rsidRDefault="004335ED" w:rsidP="000D75B4">
            <w:pPr>
              <w:pStyle w:val="TAL"/>
              <w:rPr>
                <w:lang w:eastAsia="en-US"/>
              </w:rPr>
            </w:pPr>
            <w:r w:rsidRPr="00DD6CFB">
              <w:rPr>
                <w:lang w:eastAsia="en-US"/>
              </w:rPr>
              <w:t>2019-12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5FF958" w14:textId="77777777" w:rsidR="004335ED" w:rsidRPr="00DD6CFB" w:rsidRDefault="004335ED" w:rsidP="000D75B4">
            <w:pPr>
              <w:pStyle w:val="TAL"/>
              <w:rPr>
                <w:lang w:eastAsia="en-US"/>
              </w:rPr>
            </w:pPr>
            <w:r w:rsidRPr="00DD6CFB">
              <w:rPr>
                <w:lang w:eastAsia="en-US"/>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ED5E4A" w14:textId="77777777" w:rsidR="004335ED" w:rsidRPr="00DD6CFB" w:rsidRDefault="004335ED" w:rsidP="000D75B4">
            <w:pPr>
              <w:pStyle w:val="TAL"/>
              <w:rPr>
                <w:lang w:eastAsia="en-US"/>
              </w:rPr>
            </w:pPr>
            <w:r w:rsidRPr="00DD6CFB">
              <w:rPr>
                <w:lang w:eastAsia="en-US"/>
              </w:rPr>
              <w:t>R5-199545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71500" w14:textId="77777777" w:rsidR="004335ED" w:rsidRPr="00DD6CFB" w:rsidRDefault="004335ED" w:rsidP="000D75B4">
            <w:pPr>
              <w:pStyle w:val="TAL"/>
              <w:rPr>
                <w:lang w:eastAsia="en-US"/>
              </w:rPr>
            </w:pPr>
            <w:r w:rsidRPr="00DD6CFB">
              <w:rPr>
                <w:lang w:eastAsia="en-US"/>
              </w:rPr>
              <w:t>1020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FD6BD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1F75A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1008C" w14:textId="77777777" w:rsidR="004335ED" w:rsidRPr="00DD6CFB" w:rsidRDefault="004335ED" w:rsidP="000D75B4">
            <w:pPr>
              <w:pStyle w:val="TAL"/>
              <w:rPr>
                <w:lang w:eastAsia="en-US"/>
              </w:rPr>
            </w:pPr>
            <w:r w:rsidRPr="00DD6CFB">
              <w:rPr>
                <w:lang w:eastAsia="en-US"/>
              </w:rPr>
              <w:t>Addition of multi-</w:t>
            </w:r>
            <w:proofErr w:type="spellStart"/>
            <w:r w:rsidRPr="00DD6CFB">
              <w:rPr>
                <w:lang w:eastAsia="en-US"/>
              </w:rPr>
              <w:t>AoA</w:t>
            </w:r>
            <w:proofErr w:type="spellEnd"/>
            <w:r w:rsidRPr="00DD6CFB">
              <w:rPr>
                <w:lang w:eastAsia="en-US"/>
              </w:rPr>
              <w:t xml:space="preserve"> capabilities for IFF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EF140" w14:textId="77777777" w:rsidR="004335ED" w:rsidRPr="00DD6CFB" w:rsidRDefault="004335ED" w:rsidP="000D75B4">
            <w:pPr>
              <w:pStyle w:val="TAL"/>
              <w:rPr>
                <w:lang w:eastAsia="en-US"/>
              </w:rPr>
            </w:pPr>
            <w:r w:rsidRPr="00DD6CFB">
              <w:rPr>
                <w:lang w:eastAsia="en-US"/>
              </w:rPr>
              <w:t>16.2.0</w:t>
            </w:r>
          </w:p>
        </w:tc>
      </w:tr>
      <w:tr w:rsidR="004335ED" w:rsidRPr="0031204F" w14:paraId="5F1702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7A4CC3"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DF9880"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EA412A" w14:textId="77777777" w:rsidR="004335ED" w:rsidRPr="00DD6CFB" w:rsidRDefault="004335ED" w:rsidP="000D75B4">
            <w:pPr>
              <w:pStyle w:val="TAL"/>
              <w:rPr>
                <w:lang w:eastAsia="en-US"/>
              </w:rPr>
            </w:pPr>
            <w:r w:rsidRPr="00DD6CFB">
              <w:rPr>
                <w:lang w:eastAsia="en-US"/>
              </w:rPr>
              <w:t>R5-200135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2B9DB" w14:textId="77777777" w:rsidR="004335ED" w:rsidRPr="00DD6CFB" w:rsidRDefault="004335ED" w:rsidP="000D75B4">
            <w:pPr>
              <w:pStyle w:val="TAL"/>
              <w:rPr>
                <w:lang w:eastAsia="en-US"/>
              </w:rPr>
            </w:pPr>
            <w:r w:rsidRPr="00DD6CFB">
              <w:rPr>
                <w:lang w:eastAsia="en-US"/>
              </w:rPr>
              <w:t>1120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30D8FB"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00E78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F17C9" w14:textId="77777777" w:rsidR="004335ED" w:rsidRPr="00DD6CFB" w:rsidRDefault="004335ED" w:rsidP="000D75B4">
            <w:pPr>
              <w:pStyle w:val="TAL"/>
              <w:rPr>
                <w:lang w:eastAsia="en-US"/>
              </w:rPr>
            </w:pPr>
            <w:r w:rsidRPr="00DD6CFB">
              <w:rPr>
                <w:lang w:eastAsia="en-US"/>
              </w:rPr>
              <w:t>Removal of Correction to SIG OTA UE Orientation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49AC" w14:textId="77777777" w:rsidR="004335ED" w:rsidRPr="00DD6CFB" w:rsidRDefault="004335ED" w:rsidP="000D75B4">
            <w:pPr>
              <w:pStyle w:val="TAL"/>
              <w:rPr>
                <w:lang w:eastAsia="en-US"/>
              </w:rPr>
            </w:pPr>
            <w:r w:rsidRPr="00DD6CFB">
              <w:rPr>
                <w:lang w:eastAsia="en-US"/>
              </w:rPr>
              <w:t>16.3.0</w:t>
            </w:r>
          </w:p>
        </w:tc>
      </w:tr>
      <w:tr w:rsidR="004335ED" w:rsidRPr="0031204F" w14:paraId="3CB83B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BB8F7B"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7C2353"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3DF1F" w14:textId="77777777" w:rsidR="004335ED" w:rsidRPr="00DD6CFB" w:rsidRDefault="004335ED" w:rsidP="000D75B4">
            <w:pPr>
              <w:pStyle w:val="TAL"/>
              <w:rPr>
                <w:lang w:eastAsia="en-US"/>
              </w:rPr>
            </w:pPr>
            <w:r w:rsidRPr="00DD6CFB">
              <w:rPr>
                <w:lang w:eastAsia="en-US"/>
              </w:rPr>
              <w:t>R5-200147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39C67" w14:textId="77777777" w:rsidR="004335ED" w:rsidRPr="00DD6CFB" w:rsidRDefault="004335ED" w:rsidP="000D75B4">
            <w:pPr>
              <w:pStyle w:val="TAL"/>
              <w:rPr>
                <w:lang w:eastAsia="en-US"/>
              </w:rPr>
            </w:pPr>
            <w:r w:rsidRPr="00DD6CFB">
              <w:rPr>
                <w:lang w:eastAsia="en-US"/>
              </w:rPr>
              <w:t>1130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43E3BA"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8414E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30D48" w14:textId="77777777" w:rsidR="004335ED" w:rsidRPr="00DD6CFB" w:rsidRDefault="004335ED" w:rsidP="000D75B4">
            <w:pPr>
              <w:pStyle w:val="TAL"/>
              <w:rPr>
                <w:lang w:eastAsia="en-US"/>
              </w:rPr>
            </w:pPr>
            <w:r w:rsidRPr="00DD6CFB">
              <w:rPr>
                <w:lang w:eastAsia="en-US"/>
              </w:rPr>
              <w:t>Update to USIM config 6.4.1-11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14672" w14:textId="77777777" w:rsidR="004335ED" w:rsidRPr="00DD6CFB" w:rsidRDefault="004335ED" w:rsidP="000D75B4">
            <w:pPr>
              <w:pStyle w:val="TAL"/>
              <w:rPr>
                <w:lang w:eastAsia="en-US"/>
              </w:rPr>
            </w:pPr>
            <w:r w:rsidRPr="00DD6CFB">
              <w:rPr>
                <w:lang w:eastAsia="en-US"/>
              </w:rPr>
              <w:t>16.3.0</w:t>
            </w:r>
          </w:p>
        </w:tc>
      </w:tr>
      <w:tr w:rsidR="004335ED" w:rsidRPr="0031204F" w14:paraId="6375CB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C55301"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0DF78C"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E99D2" w14:textId="77777777" w:rsidR="004335ED" w:rsidRPr="00DD6CFB" w:rsidRDefault="004335ED" w:rsidP="000D75B4">
            <w:pPr>
              <w:pStyle w:val="TAL"/>
              <w:rPr>
                <w:lang w:eastAsia="en-US"/>
              </w:rPr>
            </w:pPr>
            <w:r w:rsidRPr="00DD6CFB">
              <w:rPr>
                <w:lang w:eastAsia="en-US"/>
              </w:rPr>
              <w:t>R5-200244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FBD3D" w14:textId="77777777" w:rsidR="004335ED" w:rsidRPr="00DD6CFB" w:rsidRDefault="004335ED" w:rsidP="000D75B4">
            <w:pPr>
              <w:pStyle w:val="TAL"/>
              <w:rPr>
                <w:lang w:eastAsia="en-US"/>
              </w:rPr>
            </w:pPr>
            <w:r w:rsidRPr="00DD6CFB">
              <w:rPr>
                <w:lang w:eastAsia="en-US"/>
              </w:rPr>
              <w:t>1133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BD6F3"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0229F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145D9"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nAndPagingFrameOffset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14A22" w14:textId="77777777" w:rsidR="004335ED" w:rsidRPr="00DD6CFB" w:rsidRDefault="004335ED" w:rsidP="000D75B4">
            <w:pPr>
              <w:pStyle w:val="TAL"/>
              <w:rPr>
                <w:lang w:eastAsia="en-US"/>
              </w:rPr>
            </w:pPr>
            <w:r w:rsidRPr="00DD6CFB">
              <w:rPr>
                <w:lang w:eastAsia="en-US"/>
              </w:rPr>
              <w:t>16.3.0</w:t>
            </w:r>
          </w:p>
        </w:tc>
      </w:tr>
      <w:tr w:rsidR="004335ED" w:rsidRPr="0031204F" w14:paraId="780D2C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1DFBB3"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DD45F"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93241" w14:textId="77777777" w:rsidR="004335ED" w:rsidRPr="00DD6CFB" w:rsidRDefault="004335ED" w:rsidP="000D75B4">
            <w:pPr>
              <w:pStyle w:val="TAL"/>
              <w:rPr>
                <w:lang w:eastAsia="en-US"/>
              </w:rPr>
            </w:pPr>
            <w:r w:rsidRPr="00DD6CFB">
              <w:rPr>
                <w:lang w:eastAsia="en-US"/>
              </w:rPr>
              <w:t>R5-200296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9B71D" w14:textId="77777777" w:rsidR="004335ED" w:rsidRPr="00DD6CFB" w:rsidRDefault="004335ED" w:rsidP="000D75B4">
            <w:pPr>
              <w:pStyle w:val="TAL"/>
              <w:rPr>
                <w:lang w:eastAsia="en-US"/>
              </w:rPr>
            </w:pPr>
            <w:r w:rsidRPr="00DD6CFB">
              <w:rPr>
                <w:lang w:eastAsia="en-US"/>
              </w:rPr>
              <w:t>1136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A2A2AA"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47000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966E3" w14:textId="77777777" w:rsidR="004335ED" w:rsidRPr="00DD6CFB" w:rsidRDefault="004335ED" w:rsidP="000D75B4">
            <w:pPr>
              <w:pStyle w:val="TAL"/>
              <w:rPr>
                <w:lang w:eastAsia="en-US"/>
              </w:rPr>
            </w:pPr>
            <w:r w:rsidRPr="00DD6CFB">
              <w:rPr>
                <w:lang w:eastAsia="en-US"/>
              </w:rPr>
              <w:t>Addition of generic procedure for IMS MO speech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CD17B" w14:textId="77777777" w:rsidR="004335ED" w:rsidRPr="00DD6CFB" w:rsidRDefault="004335ED" w:rsidP="000D75B4">
            <w:pPr>
              <w:pStyle w:val="TAL"/>
              <w:rPr>
                <w:lang w:eastAsia="en-US"/>
              </w:rPr>
            </w:pPr>
            <w:r w:rsidRPr="00DD6CFB">
              <w:rPr>
                <w:lang w:eastAsia="en-US"/>
              </w:rPr>
              <w:t>16.3.0</w:t>
            </w:r>
          </w:p>
        </w:tc>
      </w:tr>
      <w:tr w:rsidR="004335ED" w:rsidRPr="0031204F" w14:paraId="7C0F75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699743"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DCA09B"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0A4E26" w14:textId="77777777" w:rsidR="004335ED" w:rsidRPr="00DD6CFB" w:rsidRDefault="004335ED" w:rsidP="000D75B4">
            <w:pPr>
              <w:pStyle w:val="TAL"/>
              <w:rPr>
                <w:lang w:eastAsia="en-US"/>
              </w:rPr>
            </w:pPr>
            <w:r w:rsidRPr="00DD6CFB">
              <w:rPr>
                <w:lang w:eastAsia="en-US"/>
              </w:rPr>
              <w:t>R5-200297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4DA9A" w14:textId="77777777" w:rsidR="004335ED" w:rsidRPr="00DD6CFB" w:rsidRDefault="004335ED" w:rsidP="000D75B4">
            <w:pPr>
              <w:pStyle w:val="TAL"/>
              <w:rPr>
                <w:lang w:eastAsia="en-US"/>
              </w:rPr>
            </w:pPr>
            <w:r w:rsidRPr="00DD6CFB">
              <w:rPr>
                <w:lang w:eastAsia="en-US"/>
              </w:rPr>
              <w:t>1137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314C5"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E0A6B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6818C3" w14:textId="77777777" w:rsidR="004335ED" w:rsidRPr="00DD6CFB" w:rsidRDefault="004335ED" w:rsidP="000D75B4">
            <w:pPr>
              <w:pStyle w:val="TAL"/>
              <w:rPr>
                <w:lang w:eastAsia="en-US"/>
              </w:rPr>
            </w:pPr>
            <w:r w:rsidRPr="00DD6CFB">
              <w:rPr>
                <w:lang w:eastAsia="en-US"/>
              </w:rPr>
              <w:t>Addition of generic procedure for IMS MT speech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AD4B8" w14:textId="77777777" w:rsidR="004335ED" w:rsidRPr="00DD6CFB" w:rsidRDefault="004335ED" w:rsidP="000D75B4">
            <w:pPr>
              <w:pStyle w:val="TAL"/>
              <w:rPr>
                <w:lang w:eastAsia="en-US"/>
              </w:rPr>
            </w:pPr>
            <w:r w:rsidRPr="00DD6CFB">
              <w:rPr>
                <w:lang w:eastAsia="en-US"/>
              </w:rPr>
              <w:t>16.3.0</w:t>
            </w:r>
          </w:p>
        </w:tc>
      </w:tr>
      <w:tr w:rsidR="004335ED" w:rsidRPr="0031204F" w14:paraId="1F489A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1D92D6"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971C3F"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236425" w14:textId="77777777" w:rsidR="004335ED" w:rsidRPr="00DD6CFB" w:rsidRDefault="004335ED" w:rsidP="000D75B4">
            <w:pPr>
              <w:pStyle w:val="TAL"/>
              <w:rPr>
                <w:lang w:eastAsia="en-US"/>
              </w:rPr>
            </w:pPr>
            <w:r w:rsidRPr="00DD6CFB">
              <w:rPr>
                <w:lang w:eastAsia="en-US"/>
              </w:rPr>
              <w:t>R5-200298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5AF51" w14:textId="77777777" w:rsidR="004335ED" w:rsidRPr="00DD6CFB" w:rsidRDefault="004335ED" w:rsidP="000D75B4">
            <w:pPr>
              <w:pStyle w:val="TAL"/>
              <w:rPr>
                <w:lang w:eastAsia="en-US"/>
              </w:rPr>
            </w:pPr>
            <w:r w:rsidRPr="00DD6CFB">
              <w:rPr>
                <w:lang w:eastAsia="en-US"/>
              </w:rPr>
              <w:t>1138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E38207"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002AF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C6F0B" w14:textId="77777777" w:rsidR="004335ED" w:rsidRPr="00DD6CFB" w:rsidRDefault="004335ED" w:rsidP="000D75B4">
            <w:pPr>
              <w:pStyle w:val="TAL"/>
              <w:rPr>
                <w:lang w:eastAsia="en-US"/>
              </w:rPr>
            </w:pPr>
            <w:r w:rsidRPr="00DD6CFB">
              <w:rPr>
                <w:lang w:eastAsia="en-US"/>
              </w:rPr>
              <w:t>Addition of generic procedure for IMS MO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CA667" w14:textId="77777777" w:rsidR="004335ED" w:rsidRPr="00DD6CFB" w:rsidRDefault="004335ED" w:rsidP="000D75B4">
            <w:pPr>
              <w:pStyle w:val="TAL"/>
              <w:rPr>
                <w:lang w:eastAsia="en-US"/>
              </w:rPr>
            </w:pPr>
            <w:r w:rsidRPr="00DD6CFB">
              <w:rPr>
                <w:lang w:eastAsia="en-US"/>
              </w:rPr>
              <w:t>16.3.0</w:t>
            </w:r>
          </w:p>
        </w:tc>
      </w:tr>
      <w:tr w:rsidR="004335ED" w:rsidRPr="0031204F" w14:paraId="6B3DAA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4CCBBC"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30C18B"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7DA798" w14:textId="77777777" w:rsidR="004335ED" w:rsidRPr="00DD6CFB" w:rsidRDefault="004335ED" w:rsidP="000D75B4">
            <w:pPr>
              <w:pStyle w:val="TAL"/>
              <w:rPr>
                <w:lang w:eastAsia="en-US"/>
              </w:rPr>
            </w:pPr>
            <w:r w:rsidRPr="00DD6CFB">
              <w:rPr>
                <w:lang w:eastAsia="en-US"/>
              </w:rPr>
              <w:t>R5-200299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3519B" w14:textId="77777777" w:rsidR="004335ED" w:rsidRPr="00DD6CFB" w:rsidRDefault="004335ED" w:rsidP="000D75B4">
            <w:pPr>
              <w:pStyle w:val="TAL"/>
              <w:rPr>
                <w:lang w:eastAsia="en-US"/>
              </w:rPr>
            </w:pPr>
            <w:r w:rsidRPr="00DD6CFB">
              <w:rPr>
                <w:lang w:eastAsia="en-US"/>
              </w:rPr>
              <w:t>1139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AE71EF"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55DAB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509FB" w14:textId="77777777" w:rsidR="004335ED" w:rsidRPr="00DD6CFB" w:rsidRDefault="004335ED" w:rsidP="000D75B4">
            <w:pPr>
              <w:pStyle w:val="TAL"/>
              <w:rPr>
                <w:lang w:eastAsia="en-US"/>
              </w:rPr>
            </w:pPr>
            <w:r w:rsidRPr="00DD6CFB">
              <w:rPr>
                <w:lang w:eastAsia="en-US"/>
              </w:rPr>
              <w:t>Addition of generic procedure for IMS MT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CB80E" w14:textId="77777777" w:rsidR="004335ED" w:rsidRPr="00DD6CFB" w:rsidRDefault="004335ED" w:rsidP="000D75B4">
            <w:pPr>
              <w:pStyle w:val="TAL"/>
              <w:rPr>
                <w:lang w:eastAsia="en-US"/>
              </w:rPr>
            </w:pPr>
            <w:r w:rsidRPr="00DD6CFB">
              <w:rPr>
                <w:lang w:eastAsia="en-US"/>
              </w:rPr>
              <w:t>16.3.0</w:t>
            </w:r>
          </w:p>
        </w:tc>
      </w:tr>
      <w:tr w:rsidR="004335ED" w:rsidRPr="0031204F" w14:paraId="46E9D4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CAAF61" w14:textId="77777777" w:rsidR="004335ED" w:rsidRPr="00DD6CFB" w:rsidRDefault="004335ED" w:rsidP="000D75B4">
            <w:pPr>
              <w:pStyle w:val="TAL"/>
              <w:rPr>
                <w:lang w:eastAsia="en-US"/>
              </w:rPr>
            </w:pPr>
            <w:r w:rsidRPr="00DD6CFB">
              <w:rPr>
                <w:lang w:eastAsia="en-US"/>
              </w:rPr>
              <w:lastRenderedPageBreak/>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B6FCF8"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3A30B" w14:textId="77777777" w:rsidR="004335ED" w:rsidRPr="00DD6CFB" w:rsidRDefault="004335ED" w:rsidP="000D75B4">
            <w:pPr>
              <w:pStyle w:val="TAL"/>
              <w:rPr>
                <w:lang w:eastAsia="en-US"/>
              </w:rPr>
            </w:pPr>
            <w:r w:rsidRPr="00DD6CFB">
              <w:rPr>
                <w:lang w:eastAsia="en-US"/>
              </w:rPr>
              <w:t>R5-200349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294AA" w14:textId="77777777" w:rsidR="004335ED" w:rsidRPr="00DD6CFB" w:rsidRDefault="004335ED" w:rsidP="000D75B4">
            <w:pPr>
              <w:pStyle w:val="TAL"/>
              <w:rPr>
                <w:lang w:eastAsia="en-US"/>
              </w:rPr>
            </w:pPr>
            <w:r w:rsidRPr="00DD6CFB">
              <w:rPr>
                <w:lang w:eastAsia="en-US"/>
              </w:rPr>
              <w:t>1142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EE3C64"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8F7AE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AE110"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frequencyBandList</w:t>
            </w:r>
            <w:proofErr w:type="spellEnd"/>
            <w:r w:rsidRPr="00DD6CFB">
              <w:rPr>
                <w:lang w:eastAsia="en-US"/>
              </w:rPr>
              <w:t xml:space="preserve"> in SIB4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8E0EE" w14:textId="77777777" w:rsidR="004335ED" w:rsidRPr="00DD6CFB" w:rsidRDefault="004335ED" w:rsidP="000D75B4">
            <w:pPr>
              <w:pStyle w:val="TAL"/>
              <w:rPr>
                <w:lang w:eastAsia="en-US"/>
              </w:rPr>
            </w:pPr>
            <w:r w:rsidRPr="00DD6CFB">
              <w:rPr>
                <w:lang w:eastAsia="en-US"/>
              </w:rPr>
              <w:t>16.3.0</w:t>
            </w:r>
          </w:p>
        </w:tc>
      </w:tr>
      <w:tr w:rsidR="004335ED" w:rsidRPr="0031204F" w14:paraId="41A31C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7E2B74"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55B7D6"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A7D82" w14:textId="77777777" w:rsidR="004335ED" w:rsidRPr="00DD6CFB" w:rsidRDefault="004335ED" w:rsidP="000D75B4">
            <w:pPr>
              <w:pStyle w:val="TAL"/>
              <w:rPr>
                <w:lang w:eastAsia="en-US"/>
              </w:rPr>
            </w:pPr>
            <w:r w:rsidRPr="00DD6CFB">
              <w:rPr>
                <w:lang w:eastAsia="en-US"/>
              </w:rPr>
              <w:t>R5-200431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DCC39" w14:textId="77777777" w:rsidR="004335ED" w:rsidRPr="00DD6CFB" w:rsidRDefault="004335ED" w:rsidP="000D75B4">
            <w:pPr>
              <w:pStyle w:val="TAL"/>
              <w:rPr>
                <w:lang w:eastAsia="en-US"/>
              </w:rPr>
            </w:pPr>
            <w:r w:rsidRPr="00DD6CFB">
              <w:rPr>
                <w:lang w:eastAsia="en-US"/>
              </w:rPr>
              <w:t>1146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00AB68"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BC82A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C5020" w14:textId="77777777" w:rsidR="004335ED" w:rsidRPr="00DD6CFB" w:rsidRDefault="004335ED" w:rsidP="000D75B4">
            <w:pPr>
              <w:pStyle w:val="TAL"/>
              <w:rPr>
                <w:lang w:eastAsia="en-US"/>
              </w:rPr>
            </w:pPr>
            <w:r w:rsidRPr="00DD6CFB">
              <w:rPr>
                <w:lang w:eastAsia="en-US"/>
              </w:rPr>
              <w:t>Correction to CSI-</w:t>
            </w:r>
            <w:proofErr w:type="spellStart"/>
            <w:r w:rsidRPr="00DD6CFB">
              <w:rPr>
                <w:lang w:eastAsia="en-US"/>
              </w:rPr>
              <w:t>FrequencyOccupation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ABC36" w14:textId="77777777" w:rsidR="004335ED" w:rsidRPr="00DD6CFB" w:rsidRDefault="004335ED" w:rsidP="000D75B4">
            <w:pPr>
              <w:pStyle w:val="TAL"/>
              <w:rPr>
                <w:lang w:eastAsia="en-US"/>
              </w:rPr>
            </w:pPr>
            <w:r w:rsidRPr="00DD6CFB">
              <w:rPr>
                <w:lang w:eastAsia="en-US"/>
              </w:rPr>
              <w:t>16.3.0</w:t>
            </w:r>
          </w:p>
        </w:tc>
      </w:tr>
      <w:tr w:rsidR="004335ED" w:rsidRPr="0031204F" w14:paraId="62BCF8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801C78"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0F12D"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C10D10" w14:textId="77777777" w:rsidR="004335ED" w:rsidRPr="00DD6CFB" w:rsidRDefault="004335ED" w:rsidP="000D75B4">
            <w:pPr>
              <w:pStyle w:val="TAL"/>
              <w:rPr>
                <w:lang w:eastAsia="en-US"/>
              </w:rPr>
            </w:pPr>
            <w:r w:rsidRPr="00DD6CFB">
              <w:rPr>
                <w:lang w:eastAsia="en-US"/>
              </w:rPr>
              <w:t>R5-200432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EDDC0" w14:textId="77777777" w:rsidR="004335ED" w:rsidRPr="00DD6CFB" w:rsidRDefault="004335ED" w:rsidP="000D75B4">
            <w:pPr>
              <w:pStyle w:val="TAL"/>
              <w:rPr>
                <w:lang w:eastAsia="en-US"/>
              </w:rPr>
            </w:pPr>
            <w:r w:rsidRPr="00DD6CFB">
              <w:rPr>
                <w:lang w:eastAsia="en-US"/>
              </w:rPr>
              <w:t>1147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2DFEC5"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93943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B1612" w14:textId="77777777" w:rsidR="004335ED" w:rsidRPr="00DD6CFB" w:rsidRDefault="004335ED" w:rsidP="000D75B4">
            <w:pPr>
              <w:pStyle w:val="TAL"/>
              <w:rPr>
                <w:lang w:eastAsia="en-US"/>
              </w:rPr>
            </w:pPr>
            <w:r w:rsidRPr="00DD6CFB">
              <w:rPr>
                <w:lang w:eastAsia="en-US"/>
              </w:rPr>
              <w:t xml:space="preserve">Correction to default setting of </w:t>
            </w:r>
            <w:proofErr w:type="spellStart"/>
            <w:r w:rsidRPr="00DD6CFB">
              <w:rPr>
                <w:lang w:eastAsia="en-US"/>
              </w:rPr>
              <w:t>additionalPmax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A7A91" w14:textId="77777777" w:rsidR="004335ED" w:rsidRPr="00DD6CFB" w:rsidRDefault="004335ED" w:rsidP="000D75B4">
            <w:pPr>
              <w:pStyle w:val="TAL"/>
              <w:rPr>
                <w:lang w:eastAsia="en-US"/>
              </w:rPr>
            </w:pPr>
            <w:r w:rsidRPr="00DD6CFB">
              <w:rPr>
                <w:lang w:eastAsia="en-US"/>
              </w:rPr>
              <w:t>16.3.0</w:t>
            </w:r>
          </w:p>
        </w:tc>
      </w:tr>
      <w:tr w:rsidR="004335ED" w:rsidRPr="0031204F" w14:paraId="38CC2D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8A891C"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BA9CB7"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1ACC09" w14:textId="77777777" w:rsidR="004335ED" w:rsidRPr="00DD6CFB" w:rsidRDefault="004335ED" w:rsidP="000D75B4">
            <w:pPr>
              <w:pStyle w:val="TAL"/>
              <w:rPr>
                <w:lang w:eastAsia="en-US"/>
              </w:rPr>
            </w:pPr>
            <w:r w:rsidRPr="00DD6CFB">
              <w:rPr>
                <w:lang w:eastAsia="en-US"/>
              </w:rPr>
              <w:t>R5-200433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2278C" w14:textId="77777777" w:rsidR="004335ED" w:rsidRPr="00DD6CFB" w:rsidRDefault="004335ED" w:rsidP="000D75B4">
            <w:pPr>
              <w:pStyle w:val="TAL"/>
              <w:rPr>
                <w:lang w:eastAsia="en-US"/>
              </w:rPr>
            </w:pPr>
            <w:r w:rsidRPr="00DD6CFB">
              <w:rPr>
                <w:lang w:eastAsia="en-US"/>
              </w:rPr>
              <w:t>1148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83FB20"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45EF9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53C29"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powerControlOffset</w:t>
            </w:r>
            <w:proofErr w:type="spellEnd"/>
            <w:r w:rsidRPr="00DD6CFB">
              <w:rPr>
                <w:lang w:eastAsia="en-US"/>
              </w:rPr>
              <w:t xml:space="preserve"> for performance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1D598" w14:textId="77777777" w:rsidR="004335ED" w:rsidRPr="00DD6CFB" w:rsidRDefault="004335ED" w:rsidP="000D75B4">
            <w:pPr>
              <w:pStyle w:val="TAL"/>
              <w:rPr>
                <w:lang w:eastAsia="en-US"/>
              </w:rPr>
            </w:pPr>
            <w:r w:rsidRPr="00DD6CFB">
              <w:rPr>
                <w:lang w:eastAsia="en-US"/>
              </w:rPr>
              <w:t>16.3.0</w:t>
            </w:r>
          </w:p>
        </w:tc>
      </w:tr>
      <w:tr w:rsidR="004335ED" w:rsidRPr="0031204F" w14:paraId="132878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EF80B5"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295E8A"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1CDC95" w14:textId="77777777" w:rsidR="004335ED" w:rsidRPr="00DD6CFB" w:rsidRDefault="004335ED" w:rsidP="000D75B4">
            <w:pPr>
              <w:pStyle w:val="TAL"/>
              <w:rPr>
                <w:lang w:eastAsia="en-US"/>
              </w:rPr>
            </w:pPr>
            <w:r w:rsidRPr="00DD6CFB">
              <w:rPr>
                <w:lang w:eastAsia="en-US"/>
              </w:rPr>
              <w:t>R5-200434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6EAC4" w14:textId="77777777" w:rsidR="004335ED" w:rsidRPr="00DD6CFB" w:rsidRDefault="004335ED" w:rsidP="000D75B4">
            <w:pPr>
              <w:pStyle w:val="TAL"/>
              <w:rPr>
                <w:lang w:eastAsia="en-US"/>
              </w:rPr>
            </w:pPr>
            <w:r w:rsidRPr="00DD6CFB">
              <w:rPr>
                <w:lang w:eastAsia="en-US"/>
              </w:rPr>
              <w:t>1149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A9223D"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93717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51DB3" w14:textId="77777777" w:rsidR="004335ED" w:rsidRPr="00DD6CFB" w:rsidRDefault="004335ED" w:rsidP="000D75B4">
            <w:pPr>
              <w:pStyle w:val="TAL"/>
              <w:rPr>
                <w:lang w:eastAsia="en-US"/>
              </w:rPr>
            </w:pPr>
            <w:r w:rsidRPr="00DD6CFB">
              <w:rPr>
                <w:lang w:eastAsia="en-US"/>
              </w:rPr>
              <w:t>Correction to RACH configuration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147B2" w14:textId="77777777" w:rsidR="004335ED" w:rsidRPr="00DD6CFB" w:rsidRDefault="004335ED" w:rsidP="000D75B4">
            <w:pPr>
              <w:pStyle w:val="TAL"/>
              <w:rPr>
                <w:lang w:eastAsia="en-US"/>
              </w:rPr>
            </w:pPr>
            <w:r w:rsidRPr="00DD6CFB">
              <w:rPr>
                <w:lang w:eastAsia="en-US"/>
              </w:rPr>
              <w:t>16.3.0</w:t>
            </w:r>
          </w:p>
        </w:tc>
      </w:tr>
      <w:tr w:rsidR="004335ED" w:rsidRPr="0031204F" w14:paraId="0C41D8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A53029"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354931"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45D4C3" w14:textId="77777777" w:rsidR="004335ED" w:rsidRPr="00DD6CFB" w:rsidRDefault="004335ED" w:rsidP="000D75B4">
            <w:pPr>
              <w:pStyle w:val="TAL"/>
              <w:rPr>
                <w:lang w:eastAsia="en-US"/>
              </w:rPr>
            </w:pPr>
            <w:r w:rsidRPr="00DD6CFB">
              <w:rPr>
                <w:lang w:eastAsia="en-US"/>
              </w:rPr>
              <w:t>R5-200435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0F44" w14:textId="77777777" w:rsidR="004335ED" w:rsidRPr="00DD6CFB" w:rsidRDefault="004335ED" w:rsidP="000D75B4">
            <w:pPr>
              <w:pStyle w:val="TAL"/>
              <w:rPr>
                <w:lang w:eastAsia="en-US"/>
              </w:rPr>
            </w:pPr>
            <w:r w:rsidRPr="00DD6CFB">
              <w:rPr>
                <w:lang w:eastAsia="en-US"/>
              </w:rPr>
              <w:t>1150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564FB0"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3BDE5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CCAFEE" w14:textId="77777777" w:rsidR="004335ED" w:rsidRPr="00DD6CFB" w:rsidRDefault="004335ED" w:rsidP="000D75B4">
            <w:pPr>
              <w:pStyle w:val="TAL"/>
              <w:rPr>
                <w:lang w:eastAsia="en-US"/>
              </w:rPr>
            </w:pPr>
            <w:r w:rsidRPr="00DD6CFB">
              <w:rPr>
                <w:lang w:eastAsia="en-US"/>
              </w:rPr>
              <w:t>Correction to TDD UL-DL Config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0386" w14:textId="77777777" w:rsidR="004335ED" w:rsidRPr="00DD6CFB" w:rsidRDefault="004335ED" w:rsidP="000D75B4">
            <w:pPr>
              <w:pStyle w:val="TAL"/>
              <w:rPr>
                <w:lang w:eastAsia="en-US"/>
              </w:rPr>
            </w:pPr>
            <w:r w:rsidRPr="00DD6CFB">
              <w:rPr>
                <w:lang w:eastAsia="en-US"/>
              </w:rPr>
              <w:t>16.3.0</w:t>
            </w:r>
          </w:p>
        </w:tc>
      </w:tr>
      <w:tr w:rsidR="004335ED" w:rsidRPr="0031204F" w14:paraId="3B8526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267E32"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C42293"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6F3626" w14:textId="77777777" w:rsidR="004335ED" w:rsidRPr="00DD6CFB" w:rsidRDefault="004335ED" w:rsidP="000D75B4">
            <w:pPr>
              <w:pStyle w:val="TAL"/>
              <w:rPr>
                <w:lang w:eastAsia="en-US"/>
              </w:rPr>
            </w:pPr>
            <w:r w:rsidRPr="00DD6CFB">
              <w:rPr>
                <w:lang w:eastAsia="en-US"/>
              </w:rPr>
              <w:t>R5-200477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D13FE" w14:textId="77777777" w:rsidR="004335ED" w:rsidRPr="00DD6CFB" w:rsidRDefault="004335ED" w:rsidP="000D75B4">
            <w:pPr>
              <w:pStyle w:val="TAL"/>
              <w:rPr>
                <w:lang w:eastAsia="en-US"/>
              </w:rPr>
            </w:pPr>
            <w:r w:rsidRPr="00DD6CFB">
              <w:rPr>
                <w:lang w:eastAsia="en-US"/>
              </w:rPr>
              <w:t>1154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4B5FD"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76860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06939" w14:textId="77777777" w:rsidR="004335ED" w:rsidRPr="00DD6CFB" w:rsidRDefault="004335ED" w:rsidP="000D75B4">
            <w:pPr>
              <w:pStyle w:val="TAL"/>
              <w:rPr>
                <w:lang w:eastAsia="en-US"/>
              </w:rPr>
            </w:pPr>
            <w:r w:rsidRPr="00DD6CFB">
              <w:rPr>
                <w:lang w:eastAsia="en-US"/>
              </w:rPr>
              <w:t>Update to Registration REQ and Authentication Response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18FC5" w14:textId="77777777" w:rsidR="004335ED" w:rsidRPr="00DD6CFB" w:rsidRDefault="004335ED" w:rsidP="000D75B4">
            <w:pPr>
              <w:pStyle w:val="TAL"/>
              <w:rPr>
                <w:lang w:eastAsia="en-US"/>
              </w:rPr>
            </w:pPr>
            <w:r w:rsidRPr="00DD6CFB">
              <w:rPr>
                <w:lang w:eastAsia="en-US"/>
              </w:rPr>
              <w:t>16.3.0</w:t>
            </w:r>
          </w:p>
        </w:tc>
      </w:tr>
      <w:tr w:rsidR="004335ED" w:rsidRPr="0031204F" w14:paraId="6A40E3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2E3CB8"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DC4C2A"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2C1B2" w14:textId="77777777" w:rsidR="004335ED" w:rsidRPr="00DD6CFB" w:rsidRDefault="004335ED" w:rsidP="000D75B4">
            <w:pPr>
              <w:pStyle w:val="TAL"/>
              <w:rPr>
                <w:lang w:eastAsia="en-US"/>
              </w:rPr>
            </w:pPr>
            <w:r w:rsidRPr="00DD6CFB">
              <w:rPr>
                <w:lang w:eastAsia="en-US"/>
              </w:rPr>
              <w:t>R5-200499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DACB9" w14:textId="77777777" w:rsidR="004335ED" w:rsidRPr="00DD6CFB" w:rsidRDefault="004335ED" w:rsidP="000D75B4">
            <w:pPr>
              <w:pStyle w:val="TAL"/>
              <w:rPr>
                <w:lang w:eastAsia="en-US"/>
              </w:rPr>
            </w:pPr>
            <w:r w:rsidRPr="00DD6CFB">
              <w:rPr>
                <w:lang w:eastAsia="en-US"/>
              </w:rPr>
              <w:t>1157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7EDC8"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F9CA7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891D7" w14:textId="77777777" w:rsidR="004335ED" w:rsidRPr="00DD6CFB" w:rsidRDefault="004335ED" w:rsidP="000D75B4">
            <w:pPr>
              <w:pStyle w:val="TAL"/>
              <w:rPr>
                <w:lang w:eastAsia="en-US"/>
              </w:rPr>
            </w:pPr>
            <w:r w:rsidRPr="00DD6CFB">
              <w:rPr>
                <w:lang w:eastAsia="en-US"/>
              </w:rPr>
              <w:t>Correction of test frequency tables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CCCF" w14:textId="77777777" w:rsidR="004335ED" w:rsidRPr="00DD6CFB" w:rsidRDefault="004335ED" w:rsidP="000D75B4">
            <w:pPr>
              <w:pStyle w:val="TAL"/>
              <w:rPr>
                <w:lang w:eastAsia="en-US"/>
              </w:rPr>
            </w:pPr>
            <w:r w:rsidRPr="00DD6CFB">
              <w:rPr>
                <w:lang w:eastAsia="en-US"/>
              </w:rPr>
              <w:t>16.3.0</w:t>
            </w:r>
          </w:p>
        </w:tc>
      </w:tr>
      <w:tr w:rsidR="004335ED" w:rsidRPr="0031204F" w14:paraId="3BF3A4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6AA8A7"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D4FBD6"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CE3389" w14:textId="77777777" w:rsidR="004335ED" w:rsidRPr="00DD6CFB" w:rsidRDefault="004335ED" w:rsidP="000D75B4">
            <w:pPr>
              <w:pStyle w:val="TAL"/>
              <w:rPr>
                <w:lang w:eastAsia="en-US"/>
              </w:rPr>
            </w:pPr>
            <w:r w:rsidRPr="00DD6CFB">
              <w:rPr>
                <w:lang w:eastAsia="en-US"/>
              </w:rPr>
              <w:t>R5-200500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CCBC" w14:textId="77777777" w:rsidR="004335ED" w:rsidRPr="00DD6CFB" w:rsidRDefault="004335ED" w:rsidP="000D75B4">
            <w:pPr>
              <w:pStyle w:val="TAL"/>
              <w:rPr>
                <w:lang w:eastAsia="en-US"/>
              </w:rPr>
            </w:pPr>
            <w:r w:rsidRPr="00DD6CFB">
              <w:rPr>
                <w:lang w:eastAsia="en-US"/>
              </w:rPr>
              <w:t>1158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0A2A74"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0B7C0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A21B38" w14:textId="77777777" w:rsidR="004335ED" w:rsidRPr="00DD6CFB" w:rsidRDefault="004335ED" w:rsidP="000D75B4">
            <w:pPr>
              <w:pStyle w:val="TAL"/>
              <w:rPr>
                <w:lang w:eastAsia="en-US"/>
              </w:rPr>
            </w:pPr>
            <w:r w:rsidRPr="00DD6CFB">
              <w:rPr>
                <w:lang w:eastAsia="en-US"/>
              </w:rPr>
              <w:t>Correction of test frequency tables for NR band n2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B04CA" w14:textId="77777777" w:rsidR="004335ED" w:rsidRPr="00DD6CFB" w:rsidRDefault="004335ED" w:rsidP="000D75B4">
            <w:pPr>
              <w:pStyle w:val="TAL"/>
              <w:rPr>
                <w:lang w:eastAsia="en-US"/>
              </w:rPr>
            </w:pPr>
            <w:r w:rsidRPr="00DD6CFB">
              <w:rPr>
                <w:lang w:eastAsia="en-US"/>
              </w:rPr>
              <w:t>16.3.0</w:t>
            </w:r>
          </w:p>
        </w:tc>
      </w:tr>
      <w:tr w:rsidR="004335ED" w:rsidRPr="0031204F" w14:paraId="053D0C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F04606"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BB1ECE"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99C1BE" w14:textId="77777777" w:rsidR="004335ED" w:rsidRPr="00DD6CFB" w:rsidRDefault="004335ED" w:rsidP="000D75B4">
            <w:pPr>
              <w:pStyle w:val="TAL"/>
              <w:rPr>
                <w:lang w:eastAsia="en-US"/>
              </w:rPr>
            </w:pPr>
            <w:r w:rsidRPr="00DD6CFB">
              <w:rPr>
                <w:lang w:eastAsia="en-US"/>
              </w:rPr>
              <w:t>R5-200501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A6812" w14:textId="77777777" w:rsidR="004335ED" w:rsidRPr="00DD6CFB" w:rsidRDefault="004335ED" w:rsidP="000D75B4">
            <w:pPr>
              <w:pStyle w:val="TAL"/>
              <w:rPr>
                <w:lang w:eastAsia="en-US"/>
              </w:rPr>
            </w:pPr>
            <w:r w:rsidRPr="00DD6CFB">
              <w:rPr>
                <w:lang w:eastAsia="en-US"/>
              </w:rPr>
              <w:t>1159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675067"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8485C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7DE7" w14:textId="77777777" w:rsidR="004335ED" w:rsidRPr="00DD6CFB" w:rsidRDefault="004335ED" w:rsidP="000D75B4">
            <w:pPr>
              <w:pStyle w:val="TAL"/>
              <w:rPr>
                <w:lang w:eastAsia="en-US"/>
              </w:rPr>
            </w:pPr>
            <w:r w:rsidRPr="00DD6CFB">
              <w:rPr>
                <w:lang w:eastAsia="en-US"/>
              </w:rPr>
              <w:t>Correction of test frequency tables for NR band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6EE9E" w14:textId="77777777" w:rsidR="004335ED" w:rsidRPr="00DD6CFB" w:rsidRDefault="004335ED" w:rsidP="000D75B4">
            <w:pPr>
              <w:pStyle w:val="TAL"/>
              <w:rPr>
                <w:lang w:eastAsia="en-US"/>
              </w:rPr>
            </w:pPr>
            <w:r w:rsidRPr="00DD6CFB">
              <w:rPr>
                <w:lang w:eastAsia="en-US"/>
              </w:rPr>
              <w:t>16.3.0</w:t>
            </w:r>
          </w:p>
        </w:tc>
      </w:tr>
      <w:tr w:rsidR="004335ED" w:rsidRPr="0031204F" w14:paraId="5B58F2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0AC4F8"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3324E7"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1B7E58" w14:textId="77777777" w:rsidR="004335ED" w:rsidRPr="00DD6CFB" w:rsidRDefault="004335ED" w:rsidP="000D75B4">
            <w:pPr>
              <w:pStyle w:val="TAL"/>
              <w:rPr>
                <w:lang w:eastAsia="en-US"/>
              </w:rPr>
            </w:pPr>
            <w:r w:rsidRPr="00DD6CFB">
              <w:rPr>
                <w:lang w:eastAsia="en-US"/>
              </w:rPr>
              <w:t>R5-200502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ADA4D" w14:textId="77777777" w:rsidR="004335ED" w:rsidRPr="00DD6CFB" w:rsidRDefault="004335ED" w:rsidP="000D75B4">
            <w:pPr>
              <w:pStyle w:val="TAL"/>
              <w:rPr>
                <w:lang w:eastAsia="en-US"/>
              </w:rPr>
            </w:pPr>
            <w:r w:rsidRPr="00DD6CFB">
              <w:rPr>
                <w:lang w:eastAsia="en-US"/>
              </w:rPr>
              <w:t>1160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2577C4"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70721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5DF08" w14:textId="77777777" w:rsidR="004335ED" w:rsidRPr="00DD6CFB" w:rsidRDefault="004335ED" w:rsidP="000D75B4">
            <w:pPr>
              <w:pStyle w:val="TAL"/>
              <w:rPr>
                <w:lang w:eastAsia="en-US"/>
              </w:rPr>
            </w:pPr>
            <w:r w:rsidRPr="00DD6CFB">
              <w:rPr>
                <w:lang w:eastAsia="en-US"/>
              </w:rPr>
              <w:t>Correction of test frequency tables for NR band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A075B" w14:textId="77777777" w:rsidR="004335ED" w:rsidRPr="00DD6CFB" w:rsidRDefault="004335ED" w:rsidP="000D75B4">
            <w:pPr>
              <w:pStyle w:val="TAL"/>
              <w:rPr>
                <w:lang w:eastAsia="en-US"/>
              </w:rPr>
            </w:pPr>
            <w:r w:rsidRPr="00DD6CFB">
              <w:rPr>
                <w:lang w:eastAsia="en-US"/>
              </w:rPr>
              <w:t>16.3.0</w:t>
            </w:r>
          </w:p>
        </w:tc>
      </w:tr>
      <w:tr w:rsidR="004335ED" w:rsidRPr="0031204F" w14:paraId="32F71C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5D9915"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C6AB9E"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2C94E" w14:textId="77777777" w:rsidR="004335ED" w:rsidRPr="00DD6CFB" w:rsidRDefault="004335ED" w:rsidP="000D75B4">
            <w:pPr>
              <w:pStyle w:val="TAL"/>
              <w:rPr>
                <w:lang w:eastAsia="en-US"/>
              </w:rPr>
            </w:pPr>
            <w:r w:rsidRPr="00DD6CFB">
              <w:rPr>
                <w:lang w:eastAsia="en-US"/>
              </w:rPr>
              <w:t>R5-200503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1874F" w14:textId="77777777" w:rsidR="004335ED" w:rsidRPr="00DD6CFB" w:rsidRDefault="004335ED" w:rsidP="000D75B4">
            <w:pPr>
              <w:pStyle w:val="TAL"/>
              <w:rPr>
                <w:lang w:eastAsia="en-US"/>
              </w:rPr>
            </w:pPr>
            <w:r w:rsidRPr="00DD6CFB">
              <w:rPr>
                <w:lang w:eastAsia="en-US"/>
              </w:rPr>
              <w:t>1161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10B098"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53C1B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3A4A31" w14:textId="77777777" w:rsidR="004335ED" w:rsidRPr="00DD6CFB" w:rsidRDefault="004335ED" w:rsidP="000D75B4">
            <w:pPr>
              <w:pStyle w:val="TAL"/>
              <w:rPr>
                <w:lang w:eastAsia="en-US"/>
              </w:rPr>
            </w:pPr>
            <w:r w:rsidRPr="00DD6CFB">
              <w:rPr>
                <w:lang w:eastAsia="en-US"/>
              </w:rPr>
              <w:t>Correction of test frequency tables for NR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CF7B0" w14:textId="77777777" w:rsidR="004335ED" w:rsidRPr="00DD6CFB" w:rsidRDefault="004335ED" w:rsidP="000D75B4">
            <w:pPr>
              <w:pStyle w:val="TAL"/>
              <w:rPr>
                <w:lang w:eastAsia="en-US"/>
              </w:rPr>
            </w:pPr>
            <w:r w:rsidRPr="00DD6CFB">
              <w:rPr>
                <w:lang w:eastAsia="en-US"/>
              </w:rPr>
              <w:t>16.3.0</w:t>
            </w:r>
          </w:p>
        </w:tc>
      </w:tr>
      <w:tr w:rsidR="004335ED" w:rsidRPr="0031204F" w14:paraId="3F401E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0CC37F"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B4C20A"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84F0D9" w14:textId="77777777" w:rsidR="004335ED" w:rsidRPr="00DD6CFB" w:rsidRDefault="004335ED" w:rsidP="000D75B4">
            <w:pPr>
              <w:pStyle w:val="TAL"/>
              <w:rPr>
                <w:lang w:eastAsia="en-US"/>
              </w:rPr>
            </w:pPr>
            <w:r w:rsidRPr="00DD6CFB">
              <w:rPr>
                <w:lang w:eastAsia="en-US"/>
              </w:rPr>
              <w:t>R5-200504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86801" w14:textId="77777777" w:rsidR="004335ED" w:rsidRPr="00DD6CFB" w:rsidRDefault="004335ED" w:rsidP="000D75B4">
            <w:pPr>
              <w:pStyle w:val="TAL"/>
              <w:rPr>
                <w:lang w:eastAsia="en-US"/>
              </w:rPr>
            </w:pPr>
            <w:r w:rsidRPr="00DD6CFB">
              <w:rPr>
                <w:lang w:eastAsia="en-US"/>
              </w:rPr>
              <w:t>1162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AF0E4"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D81E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67C12" w14:textId="77777777" w:rsidR="004335ED" w:rsidRPr="00DD6CFB" w:rsidRDefault="004335ED" w:rsidP="000D75B4">
            <w:pPr>
              <w:pStyle w:val="TAL"/>
              <w:rPr>
                <w:lang w:eastAsia="en-US"/>
              </w:rPr>
            </w:pPr>
            <w:r w:rsidRPr="00DD6CFB">
              <w:rPr>
                <w:lang w:eastAsia="en-US"/>
              </w:rPr>
              <w:t>Correction of test frequency tables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2B680" w14:textId="77777777" w:rsidR="004335ED" w:rsidRPr="00DD6CFB" w:rsidRDefault="004335ED" w:rsidP="000D75B4">
            <w:pPr>
              <w:pStyle w:val="TAL"/>
              <w:rPr>
                <w:lang w:eastAsia="en-US"/>
              </w:rPr>
            </w:pPr>
            <w:r w:rsidRPr="00DD6CFB">
              <w:rPr>
                <w:lang w:eastAsia="en-US"/>
              </w:rPr>
              <w:t>16.3.0</w:t>
            </w:r>
          </w:p>
        </w:tc>
      </w:tr>
      <w:tr w:rsidR="004335ED" w:rsidRPr="0031204F" w14:paraId="0F31A2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EF1615"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2EEF03"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93EF3A" w14:textId="77777777" w:rsidR="004335ED" w:rsidRPr="00DD6CFB" w:rsidRDefault="004335ED" w:rsidP="000D75B4">
            <w:pPr>
              <w:pStyle w:val="TAL"/>
              <w:rPr>
                <w:lang w:eastAsia="en-US"/>
              </w:rPr>
            </w:pPr>
            <w:r w:rsidRPr="00DD6CFB">
              <w:rPr>
                <w:lang w:eastAsia="en-US"/>
              </w:rPr>
              <w:t>R5-200505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D5332" w14:textId="77777777" w:rsidR="004335ED" w:rsidRPr="00DD6CFB" w:rsidRDefault="004335ED" w:rsidP="000D75B4">
            <w:pPr>
              <w:pStyle w:val="TAL"/>
              <w:rPr>
                <w:lang w:eastAsia="en-US"/>
              </w:rPr>
            </w:pPr>
            <w:r w:rsidRPr="00DD6CFB">
              <w:rPr>
                <w:lang w:eastAsia="en-US"/>
              </w:rPr>
              <w:t>1163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D77D0"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6A277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84C27" w14:textId="77777777" w:rsidR="004335ED" w:rsidRPr="00DD6CFB" w:rsidRDefault="004335ED" w:rsidP="000D75B4">
            <w:pPr>
              <w:pStyle w:val="TAL"/>
              <w:rPr>
                <w:lang w:eastAsia="en-US"/>
              </w:rPr>
            </w:pPr>
            <w:r w:rsidRPr="00DD6CFB">
              <w:rPr>
                <w:lang w:eastAsia="en-US"/>
              </w:rPr>
              <w:t>Correction of test frequency tables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E6B27" w14:textId="77777777" w:rsidR="004335ED" w:rsidRPr="00DD6CFB" w:rsidRDefault="004335ED" w:rsidP="000D75B4">
            <w:pPr>
              <w:pStyle w:val="TAL"/>
              <w:rPr>
                <w:lang w:eastAsia="en-US"/>
              </w:rPr>
            </w:pPr>
            <w:r w:rsidRPr="00DD6CFB">
              <w:rPr>
                <w:lang w:eastAsia="en-US"/>
              </w:rPr>
              <w:t>16.3.0</w:t>
            </w:r>
          </w:p>
        </w:tc>
      </w:tr>
      <w:tr w:rsidR="004335ED" w:rsidRPr="0031204F" w14:paraId="60DB0F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242DE9"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023084"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0C0EF1" w14:textId="77777777" w:rsidR="004335ED" w:rsidRPr="00DD6CFB" w:rsidRDefault="004335ED" w:rsidP="000D75B4">
            <w:pPr>
              <w:pStyle w:val="TAL"/>
              <w:rPr>
                <w:lang w:eastAsia="en-US"/>
              </w:rPr>
            </w:pPr>
            <w:r w:rsidRPr="00DD6CFB">
              <w:rPr>
                <w:lang w:eastAsia="en-US"/>
              </w:rPr>
              <w:t>R5-200506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62F55" w14:textId="77777777" w:rsidR="004335ED" w:rsidRPr="00DD6CFB" w:rsidRDefault="004335ED" w:rsidP="000D75B4">
            <w:pPr>
              <w:pStyle w:val="TAL"/>
              <w:rPr>
                <w:lang w:eastAsia="en-US"/>
              </w:rPr>
            </w:pPr>
            <w:r w:rsidRPr="00DD6CFB">
              <w:rPr>
                <w:lang w:eastAsia="en-US"/>
              </w:rPr>
              <w:t>1164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72AC6A"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4D44D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78A69" w14:textId="77777777" w:rsidR="004335ED" w:rsidRPr="00DD6CFB" w:rsidRDefault="004335ED" w:rsidP="000D75B4">
            <w:pPr>
              <w:pStyle w:val="TAL"/>
              <w:rPr>
                <w:lang w:eastAsia="en-US"/>
              </w:rPr>
            </w:pPr>
            <w:r w:rsidRPr="00DD6CFB">
              <w:rPr>
                <w:lang w:eastAsia="en-US"/>
              </w:rPr>
              <w:t>Correction of test frequency tables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59391" w14:textId="77777777" w:rsidR="004335ED" w:rsidRPr="00DD6CFB" w:rsidRDefault="004335ED" w:rsidP="000D75B4">
            <w:pPr>
              <w:pStyle w:val="TAL"/>
              <w:rPr>
                <w:lang w:eastAsia="en-US"/>
              </w:rPr>
            </w:pPr>
            <w:r w:rsidRPr="00DD6CFB">
              <w:rPr>
                <w:lang w:eastAsia="en-US"/>
              </w:rPr>
              <w:t>16.3.0</w:t>
            </w:r>
          </w:p>
        </w:tc>
      </w:tr>
      <w:tr w:rsidR="004335ED" w:rsidRPr="0031204F" w14:paraId="6324FC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DE06DF"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BA70FA"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D0A1A" w14:textId="77777777" w:rsidR="004335ED" w:rsidRPr="00DD6CFB" w:rsidRDefault="004335ED" w:rsidP="000D75B4">
            <w:pPr>
              <w:pStyle w:val="TAL"/>
              <w:rPr>
                <w:lang w:eastAsia="en-US"/>
              </w:rPr>
            </w:pPr>
            <w:r w:rsidRPr="00DD6CFB">
              <w:rPr>
                <w:lang w:eastAsia="en-US"/>
              </w:rPr>
              <w:t>R5-200507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954C6" w14:textId="77777777" w:rsidR="004335ED" w:rsidRPr="00DD6CFB" w:rsidRDefault="004335ED" w:rsidP="000D75B4">
            <w:pPr>
              <w:pStyle w:val="TAL"/>
              <w:rPr>
                <w:lang w:eastAsia="en-US"/>
              </w:rPr>
            </w:pPr>
            <w:r w:rsidRPr="00DD6CFB">
              <w:rPr>
                <w:lang w:eastAsia="en-US"/>
              </w:rPr>
              <w:t>1165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C5F4CB"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4CC07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FD82A" w14:textId="77777777" w:rsidR="004335ED" w:rsidRPr="00DD6CFB" w:rsidRDefault="004335ED" w:rsidP="000D75B4">
            <w:pPr>
              <w:pStyle w:val="TAL"/>
              <w:rPr>
                <w:lang w:eastAsia="en-US"/>
              </w:rPr>
            </w:pPr>
            <w:r w:rsidRPr="00DD6CFB">
              <w:rPr>
                <w:lang w:eastAsia="en-US"/>
              </w:rPr>
              <w:t>Correction of test frequency tables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49BAC" w14:textId="77777777" w:rsidR="004335ED" w:rsidRPr="00DD6CFB" w:rsidRDefault="004335ED" w:rsidP="000D75B4">
            <w:pPr>
              <w:pStyle w:val="TAL"/>
              <w:rPr>
                <w:lang w:eastAsia="en-US"/>
              </w:rPr>
            </w:pPr>
            <w:r w:rsidRPr="00DD6CFB">
              <w:rPr>
                <w:lang w:eastAsia="en-US"/>
              </w:rPr>
              <w:t>16.3.0</w:t>
            </w:r>
          </w:p>
        </w:tc>
      </w:tr>
      <w:tr w:rsidR="004335ED" w:rsidRPr="0031204F" w14:paraId="655FB1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EC7E95"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C0E13D"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DA318" w14:textId="77777777" w:rsidR="004335ED" w:rsidRPr="00DD6CFB" w:rsidRDefault="004335ED" w:rsidP="000D75B4">
            <w:pPr>
              <w:pStyle w:val="TAL"/>
              <w:rPr>
                <w:lang w:eastAsia="en-US"/>
              </w:rPr>
            </w:pPr>
            <w:r w:rsidRPr="00DD6CFB">
              <w:rPr>
                <w:lang w:eastAsia="en-US"/>
              </w:rPr>
              <w:t>R5-200508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C9ED" w14:textId="77777777" w:rsidR="004335ED" w:rsidRPr="00DD6CFB" w:rsidRDefault="004335ED" w:rsidP="000D75B4">
            <w:pPr>
              <w:pStyle w:val="TAL"/>
              <w:rPr>
                <w:lang w:eastAsia="en-US"/>
              </w:rPr>
            </w:pPr>
            <w:r w:rsidRPr="00DD6CFB">
              <w:rPr>
                <w:lang w:eastAsia="en-US"/>
              </w:rPr>
              <w:t>1166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D6CD4"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F4D1C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104E1" w14:textId="77777777" w:rsidR="004335ED" w:rsidRPr="00DD6CFB" w:rsidRDefault="004335ED" w:rsidP="000D75B4">
            <w:pPr>
              <w:pStyle w:val="TAL"/>
              <w:rPr>
                <w:lang w:eastAsia="en-US"/>
              </w:rPr>
            </w:pPr>
            <w:r w:rsidRPr="00DD6CFB">
              <w:rPr>
                <w:lang w:eastAsia="en-US"/>
              </w:rPr>
              <w:t>Correction of test frequency tables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50E" w14:textId="77777777" w:rsidR="004335ED" w:rsidRPr="00DD6CFB" w:rsidRDefault="004335ED" w:rsidP="000D75B4">
            <w:pPr>
              <w:pStyle w:val="TAL"/>
              <w:rPr>
                <w:lang w:eastAsia="en-US"/>
              </w:rPr>
            </w:pPr>
            <w:r w:rsidRPr="00DD6CFB">
              <w:rPr>
                <w:lang w:eastAsia="en-US"/>
              </w:rPr>
              <w:t>16.3.0</w:t>
            </w:r>
          </w:p>
        </w:tc>
      </w:tr>
      <w:tr w:rsidR="004335ED" w:rsidRPr="0031204F" w14:paraId="6F36A1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234CD8"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47C613"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8684F2" w14:textId="77777777" w:rsidR="004335ED" w:rsidRPr="00DD6CFB" w:rsidRDefault="004335ED" w:rsidP="000D75B4">
            <w:pPr>
              <w:pStyle w:val="TAL"/>
              <w:rPr>
                <w:lang w:eastAsia="en-US"/>
              </w:rPr>
            </w:pPr>
            <w:r w:rsidRPr="00DD6CFB">
              <w:rPr>
                <w:lang w:eastAsia="en-US"/>
              </w:rPr>
              <w:t>R5-200510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6FAAD" w14:textId="77777777" w:rsidR="004335ED" w:rsidRPr="00DD6CFB" w:rsidRDefault="004335ED" w:rsidP="000D75B4">
            <w:pPr>
              <w:pStyle w:val="TAL"/>
              <w:rPr>
                <w:lang w:eastAsia="en-US"/>
              </w:rPr>
            </w:pPr>
            <w:r w:rsidRPr="00DD6CFB">
              <w:rPr>
                <w:lang w:eastAsia="en-US"/>
              </w:rPr>
              <w:t>1168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B929E"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64941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1DDEA" w14:textId="77777777" w:rsidR="004335ED" w:rsidRPr="00DD6CFB" w:rsidRDefault="004335ED" w:rsidP="000D75B4">
            <w:pPr>
              <w:pStyle w:val="TAL"/>
              <w:rPr>
                <w:lang w:eastAsia="en-US"/>
              </w:rPr>
            </w:pPr>
            <w:r w:rsidRPr="00DD6CFB">
              <w:rPr>
                <w:lang w:eastAsia="en-US"/>
              </w:rPr>
              <w:t>Correction of test frequency tables for NR band n50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B569D" w14:textId="77777777" w:rsidR="004335ED" w:rsidRPr="00DD6CFB" w:rsidRDefault="004335ED" w:rsidP="000D75B4">
            <w:pPr>
              <w:pStyle w:val="TAL"/>
              <w:rPr>
                <w:lang w:eastAsia="en-US"/>
              </w:rPr>
            </w:pPr>
            <w:r w:rsidRPr="00DD6CFB">
              <w:rPr>
                <w:lang w:eastAsia="en-US"/>
              </w:rPr>
              <w:t>16.3.0</w:t>
            </w:r>
          </w:p>
        </w:tc>
      </w:tr>
      <w:tr w:rsidR="004335ED" w:rsidRPr="0031204F" w14:paraId="687ECF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E14465"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098EF6"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E5D05" w14:textId="77777777" w:rsidR="004335ED" w:rsidRPr="00DD6CFB" w:rsidRDefault="004335ED" w:rsidP="000D75B4">
            <w:pPr>
              <w:pStyle w:val="TAL"/>
              <w:rPr>
                <w:lang w:eastAsia="en-US"/>
              </w:rPr>
            </w:pPr>
            <w:r w:rsidRPr="00DD6CFB">
              <w:rPr>
                <w:lang w:eastAsia="en-US"/>
              </w:rPr>
              <w:t>R5-200511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340A2" w14:textId="77777777" w:rsidR="004335ED" w:rsidRPr="00DD6CFB" w:rsidRDefault="004335ED" w:rsidP="000D75B4">
            <w:pPr>
              <w:pStyle w:val="TAL"/>
              <w:rPr>
                <w:lang w:eastAsia="en-US"/>
              </w:rPr>
            </w:pPr>
            <w:r w:rsidRPr="00DD6CFB">
              <w:rPr>
                <w:lang w:eastAsia="en-US"/>
              </w:rPr>
              <w:t>1169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D3936C"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CB406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732CD4" w14:textId="77777777" w:rsidR="004335ED" w:rsidRPr="00DD6CFB" w:rsidRDefault="004335ED" w:rsidP="000D75B4">
            <w:pPr>
              <w:pStyle w:val="TAL"/>
              <w:rPr>
                <w:lang w:eastAsia="en-US"/>
              </w:rPr>
            </w:pPr>
            <w:r w:rsidRPr="00DD6CFB">
              <w:rPr>
                <w:lang w:eastAsia="en-US"/>
              </w:rPr>
              <w:t>Correction of test frequency tables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8BCC" w14:textId="77777777" w:rsidR="004335ED" w:rsidRPr="00DD6CFB" w:rsidRDefault="004335ED" w:rsidP="000D75B4">
            <w:pPr>
              <w:pStyle w:val="TAL"/>
              <w:rPr>
                <w:lang w:eastAsia="en-US"/>
              </w:rPr>
            </w:pPr>
            <w:r w:rsidRPr="00DD6CFB">
              <w:rPr>
                <w:lang w:eastAsia="en-US"/>
              </w:rPr>
              <w:t>16.3.0</w:t>
            </w:r>
          </w:p>
        </w:tc>
      </w:tr>
      <w:tr w:rsidR="004335ED" w:rsidRPr="0031204F" w14:paraId="259ACD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E0ADCC"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78611F"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32BF52" w14:textId="77777777" w:rsidR="004335ED" w:rsidRPr="00DD6CFB" w:rsidRDefault="004335ED" w:rsidP="000D75B4">
            <w:pPr>
              <w:pStyle w:val="TAL"/>
              <w:rPr>
                <w:lang w:eastAsia="en-US"/>
              </w:rPr>
            </w:pPr>
            <w:r w:rsidRPr="00DD6CFB">
              <w:rPr>
                <w:lang w:eastAsia="en-US"/>
              </w:rPr>
              <w:t>R5-200512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9D8F" w14:textId="77777777" w:rsidR="004335ED" w:rsidRPr="00DD6CFB" w:rsidRDefault="004335ED" w:rsidP="000D75B4">
            <w:pPr>
              <w:pStyle w:val="TAL"/>
              <w:rPr>
                <w:lang w:eastAsia="en-US"/>
              </w:rPr>
            </w:pPr>
            <w:r w:rsidRPr="00DD6CFB">
              <w:rPr>
                <w:lang w:eastAsia="en-US"/>
              </w:rPr>
              <w:t>1170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C33897"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5EB0D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282CA" w14:textId="77777777" w:rsidR="004335ED" w:rsidRPr="00DD6CFB" w:rsidRDefault="004335ED" w:rsidP="000D75B4">
            <w:pPr>
              <w:pStyle w:val="TAL"/>
              <w:rPr>
                <w:lang w:eastAsia="en-US"/>
              </w:rPr>
            </w:pPr>
            <w:r w:rsidRPr="00DD6CFB">
              <w:rPr>
                <w:lang w:eastAsia="en-US"/>
              </w:rPr>
              <w:t>Correction of test frequency tables for NR band 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06E0E" w14:textId="77777777" w:rsidR="004335ED" w:rsidRPr="00DD6CFB" w:rsidRDefault="004335ED" w:rsidP="000D75B4">
            <w:pPr>
              <w:pStyle w:val="TAL"/>
              <w:rPr>
                <w:lang w:eastAsia="en-US"/>
              </w:rPr>
            </w:pPr>
            <w:r w:rsidRPr="00DD6CFB">
              <w:rPr>
                <w:lang w:eastAsia="en-US"/>
              </w:rPr>
              <w:t>16.3.0</w:t>
            </w:r>
          </w:p>
        </w:tc>
      </w:tr>
      <w:tr w:rsidR="004335ED" w:rsidRPr="0031204F" w14:paraId="42C269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CA8D1A"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403F8"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694603" w14:textId="77777777" w:rsidR="004335ED" w:rsidRPr="00DD6CFB" w:rsidRDefault="004335ED" w:rsidP="000D75B4">
            <w:pPr>
              <w:pStyle w:val="TAL"/>
              <w:rPr>
                <w:lang w:eastAsia="en-US"/>
              </w:rPr>
            </w:pPr>
            <w:r w:rsidRPr="00DD6CFB">
              <w:rPr>
                <w:lang w:eastAsia="en-US"/>
              </w:rPr>
              <w:t>R5-200513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FEA48" w14:textId="77777777" w:rsidR="004335ED" w:rsidRPr="00DD6CFB" w:rsidRDefault="004335ED" w:rsidP="000D75B4">
            <w:pPr>
              <w:pStyle w:val="TAL"/>
              <w:rPr>
                <w:lang w:eastAsia="en-US"/>
              </w:rPr>
            </w:pPr>
            <w:r w:rsidRPr="00DD6CFB">
              <w:rPr>
                <w:lang w:eastAsia="en-US"/>
              </w:rPr>
              <w:t>1171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BBC79"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3A529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7F1C3C" w14:textId="77777777" w:rsidR="004335ED" w:rsidRPr="00DD6CFB" w:rsidRDefault="004335ED" w:rsidP="000D75B4">
            <w:pPr>
              <w:pStyle w:val="TAL"/>
              <w:rPr>
                <w:lang w:eastAsia="en-US"/>
              </w:rPr>
            </w:pPr>
            <w:r w:rsidRPr="00DD6CFB">
              <w:rPr>
                <w:lang w:eastAsia="en-US"/>
              </w:rPr>
              <w:t>Correction of test frequency tables for NR band 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AF840" w14:textId="77777777" w:rsidR="004335ED" w:rsidRPr="00DD6CFB" w:rsidRDefault="004335ED" w:rsidP="000D75B4">
            <w:pPr>
              <w:pStyle w:val="TAL"/>
              <w:rPr>
                <w:lang w:eastAsia="en-US"/>
              </w:rPr>
            </w:pPr>
            <w:r w:rsidRPr="00DD6CFB">
              <w:rPr>
                <w:lang w:eastAsia="en-US"/>
              </w:rPr>
              <w:t>16.3.0</w:t>
            </w:r>
          </w:p>
        </w:tc>
      </w:tr>
      <w:tr w:rsidR="004335ED" w:rsidRPr="0031204F" w14:paraId="2446A8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57DF79"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2506F7"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88FBAF" w14:textId="77777777" w:rsidR="004335ED" w:rsidRPr="00DD6CFB" w:rsidRDefault="004335ED" w:rsidP="000D75B4">
            <w:pPr>
              <w:pStyle w:val="TAL"/>
              <w:rPr>
                <w:lang w:eastAsia="en-US"/>
              </w:rPr>
            </w:pPr>
            <w:r w:rsidRPr="00DD6CFB">
              <w:rPr>
                <w:lang w:eastAsia="en-US"/>
              </w:rPr>
              <w:t>R5-200514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C4D21" w14:textId="77777777" w:rsidR="004335ED" w:rsidRPr="00DD6CFB" w:rsidRDefault="004335ED" w:rsidP="000D75B4">
            <w:pPr>
              <w:pStyle w:val="TAL"/>
              <w:rPr>
                <w:lang w:eastAsia="en-US"/>
              </w:rPr>
            </w:pPr>
            <w:r w:rsidRPr="00DD6CFB">
              <w:rPr>
                <w:lang w:eastAsia="en-US"/>
              </w:rPr>
              <w:t>1172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97BBAF"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081A7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C24AB" w14:textId="77777777" w:rsidR="004335ED" w:rsidRPr="00DD6CFB" w:rsidRDefault="004335ED" w:rsidP="000D75B4">
            <w:pPr>
              <w:pStyle w:val="TAL"/>
              <w:rPr>
                <w:lang w:eastAsia="en-US"/>
              </w:rPr>
            </w:pPr>
            <w:r w:rsidRPr="00DD6CFB">
              <w:rPr>
                <w:lang w:eastAsia="en-US"/>
              </w:rPr>
              <w:t>Correction of test frequency tables for NR band n74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77B00" w14:textId="77777777" w:rsidR="004335ED" w:rsidRPr="00DD6CFB" w:rsidRDefault="004335ED" w:rsidP="000D75B4">
            <w:pPr>
              <w:pStyle w:val="TAL"/>
              <w:rPr>
                <w:lang w:eastAsia="en-US"/>
              </w:rPr>
            </w:pPr>
            <w:r w:rsidRPr="00DD6CFB">
              <w:rPr>
                <w:lang w:eastAsia="en-US"/>
              </w:rPr>
              <w:t>16.3.0</w:t>
            </w:r>
          </w:p>
        </w:tc>
      </w:tr>
      <w:tr w:rsidR="004335ED" w:rsidRPr="0031204F" w14:paraId="78ACA4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C4FAC2"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D4CDFA"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EC011" w14:textId="77777777" w:rsidR="004335ED" w:rsidRPr="00DD6CFB" w:rsidRDefault="004335ED" w:rsidP="000D75B4">
            <w:pPr>
              <w:pStyle w:val="TAL"/>
              <w:rPr>
                <w:lang w:eastAsia="en-US"/>
              </w:rPr>
            </w:pPr>
            <w:r w:rsidRPr="00DD6CFB">
              <w:rPr>
                <w:lang w:eastAsia="en-US"/>
              </w:rPr>
              <w:t>R5-200515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B3A9E" w14:textId="77777777" w:rsidR="004335ED" w:rsidRPr="00DD6CFB" w:rsidRDefault="004335ED" w:rsidP="000D75B4">
            <w:pPr>
              <w:pStyle w:val="TAL"/>
              <w:rPr>
                <w:lang w:eastAsia="en-US"/>
              </w:rPr>
            </w:pPr>
            <w:r w:rsidRPr="00DD6CFB">
              <w:rPr>
                <w:lang w:eastAsia="en-US"/>
              </w:rPr>
              <w:t>1173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14B5B6"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8BD9B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2B1539" w14:textId="77777777" w:rsidR="004335ED" w:rsidRPr="00DD6CFB" w:rsidRDefault="004335ED" w:rsidP="000D75B4">
            <w:pPr>
              <w:pStyle w:val="TAL"/>
              <w:rPr>
                <w:lang w:eastAsia="en-US"/>
              </w:rPr>
            </w:pPr>
            <w:r w:rsidRPr="00DD6CFB">
              <w:rPr>
                <w:lang w:eastAsia="en-US"/>
              </w:rPr>
              <w:t>Correction of test frequency tables for NR band n75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9EED8" w14:textId="77777777" w:rsidR="004335ED" w:rsidRPr="00DD6CFB" w:rsidRDefault="004335ED" w:rsidP="000D75B4">
            <w:pPr>
              <w:pStyle w:val="TAL"/>
              <w:rPr>
                <w:lang w:eastAsia="en-US"/>
              </w:rPr>
            </w:pPr>
            <w:r w:rsidRPr="00DD6CFB">
              <w:rPr>
                <w:lang w:eastAsia="en-US"/>
              </w:rPr>
              <w:t>16.3.0</w:t>
            </w:r>
          </w:p>
        </w:tc>
      </w:tr>
      <w:tr w:rsidR="004335ED" w:rsidRPr="0031204F" w14:paraId="19CC76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37EEEE"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D5CA0D"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B500EE" w14:textId="77777777" w:rsidR="004335ED" w:rsidRPr="00DD6CFB" w:rsidRDefault="004335ED" w:rsidP="000D75B4">
            <w:pPr>
              <w:pStyle w:val="TAL"/>
              <w:rPr>
                <w:lang w:eastAsia="en-US"/>
              </w:rPr>
            </w:pPr>
            <w:r w:rsidRPr="00DD6CFB">
              <w:rPr>
                <w:lang w:eastAsia="en-US"/>
              </w:rPr>
              <w:t>R5-200531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18ABF" w14:textId="77777777" w:rsidR="004335ED" w:rsidRPr="00DD6CFB" w:rsidRDefault="004335ED" w:rsidP="000D75B4">
            <w:pPr>
              <w:pStyle w:val="TAL"/>
              <w:rPr>
                <w:lang w:eastAsia="en-US"/>
              </w:rPr>
            </w:pPr>
            <w:r w:rsidRPr="00DD6CFB">
              <w:rPr>
                <w:lang w:eastAsia="en-US"/>
              </w:rPr>
              <w:t>1189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648486"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3CD8E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AEA8A" w14:textId="77777777" w:rsidR="004335ED" w:rsidRPr="00DD6CFB" w:rsidRDefault="004335ED" w:rsidP="000D75B4">
            <w:pPr>
              <w:pStyle w:val="TAL"/>
              <w:rPr>
                <w:lang w:eastAsia="en-US"/>
              </w:rPr>
            </w:pPr>
            <w:r w:rsidRPr="00DD6CFB">
              <w:rPr>
                <w:lang w:eastAsia="en-US"/>
              </w:rPr>
              <w:t>Correction of test frequency tables for NR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4A64B" w14:textId="77777777" w:rsidR="004335ED" w:rsidRPr="00DD6CFB" w:rsidRDefault="004335ED" w:rsidP="000D75B4">
            <w:pPr>
              <w:pStyle w:val="TAL"/>
              <w:rPr>
                <w:lang w:eastAsia="en-US"/>
              </w:rPr>
            </w:pPr>
            <w:r w:rsidRPr="00DD6CFB">
              <w:rPr>
                <w:lang w:eastAsia="en-US"/>
              </w:rPr>
              <w:t>16.3.0</w:t>
            </w:r>
          </w:p>
        </w:tc>
      </w:tr>
      <w:tr w:rsidR="004335ED" w:rsidRPr="0031204F" w14:paraId="0D66EC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E1110C"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57E21B"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A2376" w14:textId="77777777" w:rsidR="004335ED" w:rsidRPr="00DD6CFB" w:rsidRDefault="004335ED" w:rsidP="000D75B4">
            <w:pPr>
              <w:pStyle w:val="TAL"/>
              <w:rPr>
                <w:lang w:eastAsia="en-US"/>
              </w:rPr>
            </w:pPr>
            <w:r w:rsidRPr="00DD6CFB">
              <w:rPr>
                <w:lang w:eastAsia="en-US"/>
              </w:rPr>
              <w:t>R5-200532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F573D" w14:textId="77777777" w:rsidR="004335ED" w:rsidRPr="00DD6CFB" w:rsidRDefault="004335ED" w:rsidP="000D75B4">
            <w:pPr>
              <w:pStyle w:val="TAL"/>
              <w:rPr>
                <w:lang w:eastAsia="en-US"/>
              </w:rPr>
            </w:pPr>
            <w:r w:rsidRPr="00DD6CFB">
              <w:rPr>
                <w:lang w:eastAsia="en-US"/>
              </w:rPr>
              <w:t>1190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426BD1"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F14A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841CE" w14:textId="77777777" w:rsidR="004335ED" w:rsidRPr="00DD6CFB" w:rsidRDefault="004335ED" w:rsidP="000D75B4">
            <w:pPr>
              <w:pStyle w:val="TAL"/>
              <w:rPr>
                <w:lang w:eastAsia="en-US"/>
              </w:rPr>
            </w:pPr>
            <w:r w:rsidRPr="00DD6CFB">
              <w:rPr>
                <w:lang w:eastAsia="en-US"/>
              </w:rPr>
              <w:t>Correction of test frequency tables for NR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4E55" w14:textId="77777777" w:rsidR="004335ED" w:rsidRPr="00DD6CFB" w:rsidRDefault="004335ED" w:rsidP="000D75B4">
            <w:pPr>
              <w:pStyle w:val="TAL"/>
              <w:rPr>
                <w:lang w:eastAsia="en-US"/>
              </w:rPr>
            </w:pPr>
            <w:r w:rsidRPr="00DD6CFB">
              <w:rPr>
                <w:lang w:eastAsia="en-US"/>
              </w:rPr>
              <w:t>16.3.0</w:t>
            </w:r>
          </w:p>
        </w:tc>
      </w:tr>
      <w:tr w:rsidR="004335ED" w:rsidRPr="0031204F" w14:paraId="7A654D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80016C"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C35C1D"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B169C7" w14:textId="77777777" w:rsidR="004335ED" w:rsidRPr="00DD6CFB" w:rsidRDefault="004335ED" w:rsidP="000D75B4">
            <w:pPr>
              <w:pStyle w:val="TAL"/>
              <w:rPr>
                <w:lang w:eastAsia="en-US"/>
              </w:rPr>
            </w:pPr>
            <w:r w:rsidRPr="00DD6CFB">
              <w:rPr>
                <w:lang w:eastAsia="en-US"/>
              </w:rPr>
              <w:t>R5-200533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3B554" w14:textId="77777777" w:rsidR="004335ED" w:rsidRPr="00DD6CFB" w:rsidRDefault="004335ED" w:rsidP="000D75B4">
            <w:pPr>
              <w:pStyle w:val="TAL"/>
              <w:rPr>
                <w:lang w:eastAsia="en-US"/>
              </w:rPr>
            </w:pPr>
            <w:r w:rsidRPr="00DD6CFB">
              <w:rPr>
                <w:lang w:eastAsia="en-US"/>
              </w:rPr>
              <w:t>1191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06700"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3C653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385FB" w14:textId="77777777" w:rsidR="004335ED" w:rsidRPr="00DD6CFB" w:rsidRDefault="004335ED" w:rsidP="000D75B4">
            <w:pPr>
              <w:pStyle w:val="TAL"/>
              <w:rPr>
                <w:lang w:eastAsia="en-US"/>
              </w:rPr>
            </w:pPr>
            <w:r w:rsidRPr="00DD6CFB">
              <w:rPr>
                <w:lang w:eastAsia="en-US"/>
              </w:rPr>
              <w:t>Correction of test frequency tables for NR band n65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7E553" w14:textId="77777777" w:rsidR="004335ED" w:rsidRPr="00DD6CFB" w:rsidRDefault="004335ED" w:rsidP="000D75B4">
            <w:pPr>
              <w:pStyle w:val="TAL"/>
              <w:rPr>
                <w:lang w:eastAsia="en-US"/>
              </w:rPr>
            </w:pPr>
            <w:r w:rsidRPr="00DD6CFB">
              <w:rPr>
                <w:lang w:eastAsia="en-US"/>
              </w:rPr>
              <w:t>16.3.0</w:t>
            </w:r>
          </w:p>
        </w:tc>
      </w:tr>
      <w:tr w:rsidR="004335ED" w:rsidRPr="0031204F" w14:paraId="3AD6C2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588294"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9626EE"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605704" w14:textId="77777777" w:rsidR="004335ED" w:rsidRPr="00DD6CFB" w:rsidRDefault="004335ED" w:rsidP="000D75B4">
            <w:pPr>
              <w:pStyle w:val="TAL"/>
              <w:rPr>
                <w:lang w:eastAsia="en-US"/>
              </w:rPr>
            </w:pPr>
            <w:r w:rsidRPr="00DD6CFB">
              <w:rPr>
                <w:lang w:eastAsia="en-US"/>
              </w:rPr>
              <w:t>R5-200597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73D80" w14:textId="77777777" w:rsidR="004335ED" w:rsidRPr="00DD6CFB" w:rsidRDefault="004335ED" w:rsidP="000D75B4">
            <w:pPr>
              <w:pStyle w:val="TAL"/>
              <w:rPr>
                <w:lang w:eastAsia="en-US"/>
              </w:rPr>
            </w:pPr>
            <w:r w:rsidRPr="00DD6CFB">
              <w:rPr>
                <w:lang w:eastAsia="en-US"/>
              </w:rPr>
              <w:t>1200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FF1384"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9C9B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FE4B3" w14:textId="77777777" w:rsidR="004335ED" w:rsidRPr="00DD6CFB" w:rsidRDefault="004335ED" w:rsidP="000D75B4">
            <w:pPr>
              <w:pStyle w:val="TAL"/>
              <w:rPr>
                <w:lang w:eastAsia="en-US"/>
              </w:rPr>
            </w:pPr>
            <w:r w:rsidRPr="00DD6CFB">
              <w:rPr>
                <w:lang w:eastAsia="en-US"/>
              </w:rPr>
              <w:t>Introduction of test frequencies for inter-band Rel-16 EN-DC configurations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799A" w14:textId="77777777" w:rsidR="004335ED" w:rsidRPr="00DD6CFB" w:rsidRDefault="004335ED" w:rsidP="000D75B4">
            <w:pPr>
              <w:pStyle w:val="TAL"/>
              <w:rPr>
                <w:lang w:eastAsia="en-US"/>
              </w:rPr>
            </w:pPr>
            <w:r w:rsidRPr="00DD6CFB">
              <w:rPr>
                <w:lang w:eastAsia="en-US"/>
              </w:rPr>
              <w:t>16.3.0</w:t>
            </w:r>
          </w:p>
        </w:tc>
      </w:tr>
      <w:tr w:rsidR="004335ED" w:rsidRPr="0031204F" w14:paraId="6A5326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FE81C8"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C5CC44"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3A3B26" w14:textId="77777777" w:rsidR="004335ED" w:rsidRPr="00DD6CFB" w:rsidRDefault="004335ED" w:rsidP="000D75B4">
            <w:pPr>
              <w:pStyle w:val="TAL"/>
              <w:rPr>
                <w:lang w:eastAsia="en-US"/>
              </w:rPr>
            </w:pPr>
            <w:r w:rsidRPr="00DD6CFB">
              <w:rPr>
                <w:lang w:eastAsia="en-US"/>
              </w:rPr>
              <w:t>R5-200605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F09B" w14:textId="77777777" w:rsidR="004335ED" w:rsidRPr="00DD6CFB" w:rsidRDefault="004335ED" w:rsidP="000D75B4">
            <w:pPr>
              <w:pStyle w:val="TAL"/>
              <w:rPr>
                <w:lang w:eastAsia="en-US"/>
              </w:rPr>
            </w:pPr>
            <w:r w:rsidRPr="00DD6CFB">
              <w:rPr>
                <w:lang w:eastAsia="en-US"/>
              </w:rPr>
              <w:t>1202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A2EF1"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F7BC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70DA7" w14:textId="77777777" w:rsidR="004335ED" w:rsidRPr="00DD6CFB" w:rsidRDefault="004335ED" w:rsidP="000D75B4">
            <w:pPr>
              <w:pStyle w:val="TAL"/>
              <w:rPr>
                <w:lang w:eastAsia="en-US"/>
              </w:rPr>
            </w:pPr>
            <w:r w:rsidRPr="00DD6CFB">
              <w:rPr>
                <w:lang w:eastAsia="en-US"/>
              </w:rPr>
              <w:t>Addition of test frequencies for n95 SUL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96F5" w14:textId="77777777" w:rsidR="004335ED" w:rsidRPr="00DD6CFB" w:rsidRDefault="004335ED" w:rsidP="000D75B4">
            <w:pPr>
              <w:pStyle w:val="TAL"/>
              <w:rPr>
                <w:lang w:eastAsia="en-US"/>
              </w:rPr>
            </w:pPr>
            <w:r w:rsidRPr="00DD6CFB">
              <w:rPr>
                <w:lang w:eastAsia="en-US"/>
              </w:rPr>
              <w:t>16.3.0</w:t>
            </w:r>
          </w:p>
        </w:tc>
      </w:tr>
      <w:tr w:rsidR="004335ED" w:rsidRPr="0031204F" w14:paraId="21CE25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F0FDAA"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0243F"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B5549" w14:textId="77777777" w:rsidR="004335ED" w:rsidRPr="00DD6CFB" w:rsidRDefault="004335ED" w:rsidP="000D75B4">
            <w:pPr>
              <w:pStyle w:val="TAL"/>
              <w:rPr>
                <w:lang w:eastAsia="en-US"/>
              </w:rPr>
            </w:pPr>
            <w:r w:rsidRPr="00DD6CFB">
              <w:rPr>
                <w:lang w:eastAsia="en-US"/>
              </w:rPr>
              <w:t>R5-200645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3A789" w14:textId="77777777" w:rsidR="004335ED" w:rsidRPr="00DD6CFB" w:rsidRDefault="004335ED" w:rsidP="000D75B4">
            <w:pPr>
              <w:pStyle w:val="TAL"/>
              <w:rPr>
                <w:lang w:eastAsia="en-US"/>
              </w:rPr>
            </w:pPr>
            <w:r w:rsidRPr="00DD6CFB">
              <w:rPr>
                <w:lang w:eastAsia="en-US"/>
              </w:rPr>
              <w:t>1206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F20B1"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C95EBC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259EC" w14:textId="77777777" w:rsidR="004335ED" w:rsidRPr="00DD6CFB" w:rsidRDefault="004335ED" w:rsidP="000D75B4">
            <w:pPr>
              <w:pStyle w:val="TAL"/>
              <w:rPr>
                <w:lang w:eastAsia="en-US"/>
              </w:rPr>
            </w:pPr>
            <w:r w:rsidRPr="00DD6CFB">
              <w:rPr>
                <w:lang w:eastAsia="en-US"/>
              </w:rPr>
              <w:t>Updates to 4.6.4 UE Capability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0BAE0" w14:textId="77777777" w:rsidR="004335ED" w:rsidRPr="00DD6CFB" w:rsidRDefault="004335ED" w:rsidP="000D75B4">
            <w:pPr>
              <w:pStyle w:val="TAL"/>
              <w:rPr>
                <w:lang w:eastAsia="en-US"/>
              </w:rPr>
            </w:pPr>
            <w:r w:rsidRPr="00DD6CFB">
              <w:rPr>
                <w:lang w:eastAsia="en-US"/>
              </w:rPr>
              <w:t>16.3.0</w:t>
            </w:r>
          </w:p>
        </w:tc>
      </w:tr>
      <w:tr w:rsidR="004335ED" w:rsidRPr="0031204F" w14:paraId="05E693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76F397"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6BD9AB"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8A7208" w14:textId="77777777" w:rsidR="004335ED" w:rsidRPr="00DD6CFB" w:rsidRDefault="004335ED" w:rsidP="000D75B4">
            <w:pPr>
              <w:pStyle w:val="TAL"/>
              <w:rPr>
                <w:lang w:eastAsia="en-US"/>
              </w:rPr>
            </w:pPr>
            <w:r w:rsidRPr="00DD6CFB">
              <w:rPr>
                <w:lang w:eastAsia="en-US"/>
              </w:rPr>
              <w:t>R5-200646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54897" w14:textId="77777777" w:rsidR="004335ED" w:rsidRPr="00DD6CFB" w:rsidRDefault="004335ED" w:rsidP="000D75B4">
            <w:pPr>
              <w:pStyle w:val="TAL"/>
              <w:rPr>
                <w:lang w:eastAsia="en-US"/>
              </w:rPr>
            </w:pPr>
            <w:r w:rsidRPr="00DD6CFB">
              <w:rPr>
                <w:lang w:eastAsia="en-US"/>
              </w:rPr>
              <w:t>1207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FE9EB8"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1BFF3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19C881" w14:textId="77777777" w:rsidR="004335ED" w:rsidRPr="00DD6CFB" w:rsidRDefault="004335ED" w:rsidP="000D75B4">
            <w:pPr>
              <w:pStyle w:val="TAL"/>
              <w:rPr>
                <w:lang w:eastAsia="en-US"/>
              </w:rPr>
            </w:pPr>
            <w:r w:rsidRPr="00DD6CFB">
              <w:rPr>
                <w:lang w:eastAsia="en-US"/>
              </w:rPr>
              <w:t>Correction to QoS rule number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DBE33" w14:textId="77777777" w:rsidR="004335ED" w:rsidRPr="00DD6CFB" w:rsidRDefault="004335ED" w:rsidP="000D75B4">
            <w:pPr>
              <w:pStyle w:val="TAL"/>
              <w:rPr>
                <w:lang w:eastAsia="en-US"/>
              </w:rPr>
            </w:pPr>
            <w:r w:rsidRPr="00DD6CFB">
              <w:rPr>
                <w:lang w:eastAsia="en-US"/>
              </w:rPr>
              <w:t>16.3.0</w:t>
            </w:r>
          </w:p>
        </w:tc>
      </w:tr>
      <w:tr w:rsidR="004335ED" w:rsidRPr="0031204F" w14:paraId="2E2819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AFC1F4"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09ACF"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FEA11" w14:textId="77777777" w:rsidR="004335ED" w:rsidRPr="00DD6CFB" w:rsidRDefault="004335ED" w:rsidP="000D75B4">
            <w:pPr>
              <w:pStyle w:val="TAL"/>
              <w:rPr>
                <w:lang w:eastAsia="en-US"/>
              </w:rPr>
            </w:pPr>
            <w:r w:rsidRPr="00DD6CFB">
              <w:rPr>
                <w:lang w:eastAsia="en-US"/>
              </w:rPr>
              <w:t>R5-200647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33531C" w14:textId="77777777" w:rsidR="004335ED" w:rsidRPr="00DD6CFB" w:rsidRDefault="004335ED" w:rsidP="000D75B4">
            <w:pPr>
              <w:pStyle w:val="TAL"/>
              <w:rPr>
                <w:lang w:eastAsia="en-US"/>
              </w:rPr>
            </w:pPr>
            <w:r w:rsidRPr="00DD6CFB">
              <w:rPr>
                <w:lang w:eastAsia="en-US"/>
              </w:rPr>
              <w:t>1208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83734"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3AC48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91FB41" w14:textId="77777777" w:rsidR="004335ED" w:rsidRPr="00DD6CFB" w:rsidRDefault="004335ED" w:rsidP="000D75B4">
            <w:pPr>
              <w:pStyle w:val="TAL"/>
              <w:rPr>
                <w:lang w:eastAsia="en-US"/>
              </w:rPr>
            </w:pPr>
            <w:r w:rsidRPr="00DD6CFB">
              <w:rPr>
                <w:lang w:eastAsia="en-US"/>
              </w:rPr>
              <w:t>Correction to IMS emergency call release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0DDC1" w14:textId="77777777" w:rsidR="004335ED" w:rsidRPr="00DD6CFB" w:rsidRDefault="004335ED" w:rsidP="000D75B4">
            <w:pPr>
              <w:pStyle w:val="TAL"/>
              <w:rPr>
                <w:lang w:eastAsia="en-US"/>
              </w:rPr>
            </w:pPr>
            <w:r w:rsidRPr="00DD6CFB">
              <w:rPr>
                <w:lang w:eastAsia="en-US"/>
              </w:rPr>
              <w:t>16.3.0</w:t>
            </w:r>
          </w:p>
        </w:tc>
      </w:tr>
      <w:tr w:rsidR="004335ED" w:rsidRPr="0031204F" w14:paraId="13F5ED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6AA5F3"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6D2AED"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4A329" w14:textId="77777777" w:rsidR="004335ED" w:rsidRPr="00DD6CFB" w:rsidRDefault="004335ED" w:rsidP="000D75B4">
            <w:pPr>
              <w:pStyle w:val="TAL"/>
              <w:rPr>
                <w:lang w:eastAsia="en-US"/>
              </w:rPr>
            </w:pPr>
            <w:r w:rsidRPr="00DD6CFB">
              <w:rPr>
                <w:lang w:eastAsia="en-US"/>
              </w:rPr>
              <w:t>R5-201246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4264C" w14:textId="77777777" w:rsidR="004335ED" w:rsidRPr="00DD6CFB" w:rsidRDefault="004335ED" w:rsidP="000D75B4">
            <w:pPr>
              <w:pStyle w:val="TAL"/>
              <w:rPr>
                <w:lang w:eastAsia="en-US"/>
              </w:rPr>
            </w:pPr>
            <w:r w:rsidRPr="00DD6CFB">
              <w:rPr>
                <w:lang w:eastAsia="en-US"/>
              </w:rPr>
              <w:t>1209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FE199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9540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89E81" w14:textId="77777777" w:rsidR="004335ED" w:rsidRPr="00DD6CFB" w:rsidRDefault="004335ED" w:rsidP="000D75B4">
            <w:pPr>
              <w:pStyle w:val="TAL"/>
              <w:rPr>
                <w:lang w:eastAsia="en-US"/>
              </w:rPr>
            </w:pPr>
            <w:r w:rsidRPr="00DD6CFB">
              <w:rPr>
                <w:lang w:eastAsia="en-US"/>
              </w:rPr>
              <w:t>TRS configuration messages definition for RF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5832C" w14:textId="77777777" w:rsidR="004335ED" w:rsidRPr="00DD6CFB" w:rsidRDefault="004335ED" w:rsidP="000D75B4">
            <w:pPr>
              <w:pStyle w:val="TAL"/>
              <w:rPr>
                <w:lang w:eastAsia="en-US"/>
              </w:rPr>
            </w:pPr>
            <w:r w:rsidRPr="00DD6CFB">
              <w:rPr>
                <w:lang w:eastAsia="en-US"/>
              </w:rPr>
              <w:t>16.3.0</w:t>
            </w:r>
          </w:p>
        </w:tc>
      </w:tr>
      <w:tr w:rsidR="004335ED" w:rsidRPr="0031204F" w14:paraId="14B4C9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9E67C9"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0073AB"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62454E" w14:textId="77777777" w:rsidR="004335ED" w:rsidRPr="00DD6CFB" w:rsidRDefault="004335ED" w:rsidP="000D75B4">
            <w:pPr>
              <w:pStyle w:val="TAL"/>
              <w:rPr>
                <w:lang w:eastAsia="en-US"/>
              </w:rPr>
            </w:pPr>
            <w:r w:rsidRPr="00DD6CFB">
              <w:rPr>
                <w:lang w:eastAsia="en-US"/>
              </w:rPr>
              <w:t>R5-200678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9A78A" w14:textId="77777777" w:rsidR="004335ED" w:rsidRPr="00DD6CFB" w:rsidRDefault="004335ED" w:rsidP="000D75B4">
            <w:pPr>
              <w:pStyle w:val="TAL"/>
              <w:rPr>
                <w:lang w:eastAsia="en-US"/>
              </w:rPr>
            </w:pPr>
            <w:r w:rsidRPr="00DD6CFB">
              <w:rPr>
                <w:lang w:eastAsia="en-US"/>
              </w:rPr>
              <w:t>1210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D29AE"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E4DC2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F1CF1" w14:textId="77777777" w:rsidR="004335ED" w:rsidRPr="00DD6CFB" w:rsidRDefault="004335ED" w:rsidP="000D75B4">
            <w:pPr>
              <w:pStyle w:val="TAL"/>
              <w:rPr>
                <w:lang w:eastAsia="en-US"/>
              </w:rPr>
            </w:pPr>
            <w:r w:rsidRPr="00DD6CFB">
              <w:rPr>
                <w:lang w:eastAsia="en-US"/>
              </w:rPr>
              <w:t xml:space="preserve">Update of IE </w:t>
            </w:r>
            <w:proofErr w:type="spellStart"/>
            <w:r w:rsidRPr="00DD6CFB">
              <w:rPr>
                <w:lang w:eastAsia="en-US"/>
              </w:rPr>
              <w:t>ControlResourceSet</w:t>
            </w:r>
            <w:proofErr w:type="spellEnd"/>
            <w:r w:rsidRPr="00DD6CFB">
              <w:rPr>
                <w:lang w:eastAsia="en-US"/>
              </w:rPr>
              <w:t xml:space="preserve"> to introduce band and channel bandwidth specific values for </w:t>
            </w:r>
            <w:proofErr w:type="spellStart"/>
            <w:r w:rsidRPr="00DD6CFB">
              <w:rPr>
                <w:lang w:eastAsia="en-US"/>
              </w:rPr>
              <w:t>frequencyDomainResources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5E952" w14:textId="77777777" w:rsidR="004335ED" w:rsidRPr="00DD6CFB" w:rsidRDefault="004335ED" w:rsidP="000D75B4">
            <w:pPr>
              <w:pStyle w:val="TAL"/>
              <w:rPr>
                <w:lang w:eastAsia="en-US"/>
              </w:rPr>
            </w:pPr>
            <w:r w:rsidRPr="00DD6CFB">
              <w:rPr>
                <w:lang w:eastAsia="en-US"/>
              </w:rPr>
              <w:t>16.3.0</w:t>
            </w:r>
          </w:p>
        </w:tc>
      </w:tr>
      <w:tr w:rsidR="004335ED" w:rsidRPr="0031204F" w14:paraId="6BC12B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98B020"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A9B7B4"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F96CCD" w14:textId="77777777" w:rsidR="004335ED" w:rsidRPr="00DD6CFB" w:rsidRDefault="004335ED" w:rsidP="000D75B4">
            <w:pPr>
              <w:pStyle w:val="TAL"/>
              <w:rPr>
                <w:lang w:eastAsia="en-US"/>
              </w:rPr>
            </w:pPr>
            <w:r w:rsidRPr="00DD6CFB">
              <w:rPr>
                <w:lang w:eastAsia="en-US"/>
              </w:rPr>
              <w:t>R5-200703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FCA57" w14:textId="77777777" w:rsidR="004335ED" w:rsidRPr="00DD6CFB" w:rsidRDefault="004335ED" w:rsidP="000D75B4">
            <w:pPr>
              <w:pStyle w:val="TAL"/>
              <w:rPr>
                <w:lang w:eastAsia="en-US"/>
              </w:rPr>
            </w:pPr>
            <w:r w:rsidRPr="00DD6CFB">
              <w:rPr>
                <w:lang w:eastAsia="en-US"/>
              </w:rPr>
              <w:t>1213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924B97"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6AAD8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10849" w14:textId="77777777" w:rsidR="004335ED" w:rsidRPr="00DD6CFB" w:rsidRDefault="004335ED" w:rsidP="000D75B4">
            <w:pPr>
              <w:pStyle w:val="TAL"/>
              <w:rPr>
                <w:lang w:eastAsia="en-US"/>
              </w:rPr>
            </w:pPr>
            <w:r w:rsidRPr="00DD6CFB">
              <w:rPr>
                <w:lang w:eastAsia="en-US"/>
              </w:rPr>
              <w:t xml:space="preserve">Correction to IE </w:t>
            </w:r>
            <w:proofErr w:type="spellStart"/>
            <w:r w:rsidRPr="00DD6CFB">
              <w:rPr>
                <w:lang w:eastAsia="en-US"/>
              </w:rPr>
              <w:t>BeamFailureRecoveryConfig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7C157" w14:textId="77777777" w:rsidR="004335ED" w:rsidRPr="00DD6CFB" w:rsidRDefault="004335ED" w:rsidP="000D75B4">
            <w:pPr>
              <w:pStyle w:val="TAL"/>
              <w:rPr>
                <w:lang w:eastAsia="en-US"/>
              </w:rPr>
            </w:pPr>
            <w:r w:rsidRPr="00DD6CFB">
              <w:rPr>
                <w:lang w:eastAsia="en-US"/>
              </w:rPr>
              <w:t>16.3.0</w:t>
            </w:r>
          </w:p>
        </w:tc>
      </w:tr>
      <w:tr w:rsidR="004335ED" w:rsidRPr="0031204F" w14:paraId="61236B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A43D63"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D3FFC4"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07E556" w14:textId="77777777" w:rsidR="004335ED" w:rsidRPr="00DD6CFB" w:rsidRDefault="004335ED" w:rsidP="000D75B4">
            <w:pPr>
              <w:pStyle w:val="TAL"/>
              <w:rPr>
                <w:lang w:eastAsia="en-US"/>
              </w:rPr>
            </w:pPr>
            <w:r w:rsidRPr="00DD6CFB">
              <w:rPr>
                <w:lang w:eastAsia="en-US"/>
              </w:rPr>
              <w:t>R5-200774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5D3B4" w14:textId="77777777" w:rsidR="004335ED" w:rsidRPr="00DD6CFB" w:rsidRDefault="004335ED" w:rsidP="000D75B4">
            <w:pPr>
              <w:pStyle w:val="TAL"/>
              <w:rPr>
                <w:lang w:eastAsia="en-US"/>
              </w:rPr>
            </w:pPr>
            <w:r w:rsidRPr="00DD6CFB">
              <w:rPr>
                <w:lang w:eastAsia="en-US"/>
              </w:rPr>
              <w:t>1215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C79AD4"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63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1C260"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MeasConfig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AD2BD" w14:textId="77777777" w:rsidR="004335ED" w:rsidRPr="00DD6CFB" w:rsidRDefault="004335ED" w:rsidP="000D75B4">
            <w:pPr>
              <w:pStyle w:val="TAL"/>
              <w:rPr>
                <w:lang w:eastAsia="en-US"/>
              </w:rPr>
            </w:pPr>
            <w:r w:rsidRPr="00DD6CFB">
              <w:rPr>
                <w:lang w:eastAsia="en-US"/>
              </w:rPr>
              <w:t>16.3.0</w:t>
            </w:r>
          </w:p>
        </w:tc>
      </w:tr>
      <w:tr w:rsidR="004335ED" w:rsidRPr="0031204F" w14:paraId="3E5FC5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EDB08A"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9A5AE7"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9E0F4F" w14:textId="77777777" w:rsidR="004335ED" w:rsidRPr="00DD6CFB" w:rsidRDefault="004335ED" w:rsidP="000D75B4">
            <w:pPr>
              <w:pStyle w:val="TAL"/>
              <w:rPr>
                <w:lang w:eastAsia="en-US"/>
              </w:rPr>
            </w:pPr>
            <w:r w:rsidRPr="00DD6CFB">
              <w:rPr>
                <w:lang w:eastAsia="en-US"/>
              </w:rPr>
              <w:t>R5-200775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E16CE" w14:textId="77777777" w:rsidR="004335ED" w:rsidRPr="00DD6CFB" w:rsidRDefault="004335ED" w:rsidP="000D75B4">
            <w:pPr>
              <w:pStyle w:val="TAL"/>
              <w:rPr>
                <w:lang w:eastAsia="en-US"/>
              </w:rPr>
            </w:pPr>
            <w:r w:rsidRPr="00DD6CFB">
              <w:rPr>
                <w:lang w:eastAsia="en-US"/>
              </w:rPr>
              <w:t>1216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7D8CCA"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8F04D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87AD3"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radioLinkMonitoringRS</w:t>
            </w:r>
            <w:proofErr w:type="spellEnd"/>
            <w:r w:rsidRPr="00DD6CFB">
              <w:rPr>
                <w:lang w:eastAsia="en-US"/>
              </w:rPr>
              <w: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CD3A3" w14:textId="77777777" w:rsidR="004335ED" w:rsidRPr="00DD6CFB" w:rsidRDefault="004335ED" w:rsidP="000D75B4">
            <w:pPr>
              <w:pStyle w:val="TAL"/>
              <w:rPr>
                <w:lang w:eastAsia="en-US"/>
              </w:rPr>
            </w:pPr>
            <w:r w:rsidRPr="00DD6CFB">
              <w:rPr>
                <w:lang w:eastAsia="en-US"/>
              </w:rPr>
              <w:t>16.3.0</w:t>
            </w:r>
          </w:p>
        </w:tc>
      </w:tr>
      <w:tr w:rsidR="004335ED" w:rsidRPr="0031204F" w14:paraId="7F0E6C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2F0676"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17D8CC"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E4F4BB" w14:textId="77777777" w:rsidR="004335ED" w:rsidRPr="00DD6CFB" w:rsidRDefault="004335ED" w:rsidP="000D75B4">
            <w:pPr>
              <w:pStyle w:val="TAL"/>
              <w:rPr>
                <w:lang w:eastAsia="en-US"/>
              </w:rPr>
            </w:pPr>
            <w:r w:rsidRPr="00DD6CFB">
              <w:rPr>
                <w:lang w:eastAsia="en-US"/>
              </w:rPr>
              <w:t>R5-200804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D95FB" w14:textId="77777777" w:rsidR="004335ED" w:rsidRPr="00DD6CFB" w:rsidRDefault="004335ED" w:rsidP="000D75B4">
            <w:pPr>
              <w:pStyle w:val="TAL"/>
              <w:rPr>
                <w:lang w:eastAsia="en-US"/>
              </w:rPr>
            </w:pPr>
            <w:r w:rsidRPr="00DD6CFB">
              <w:rPr>
                <w:lang w:eastAsia="en-US"/>
              </w:rPr>
              <w:t>1218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BF9553"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D0748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27386" w14:textId="77777777" w:rsidR="004335ED" w:rsidRPr="00DD6CFB" w:rsidRDefault="004335ED" w:rsidP="000D75B4">
            <w:pPr>
              <w:pStyle w:val="TAL"/>
              <w:rPr>
                <w:lang w:eastAsia="en-US"/>
              </w:rPr>
            </w:pPr>
            <w:r w:rsidRPr="00DD6CFB">
              <w:rPr>
                <w:lang w:eastAsia="en-US"/>
              </w:rPr>
              <w:t>Correction of test frequency tables for NR band n5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69C7E" w14:textId="77777777" w:rsidR="004335ED" w:rsidRPr="00DD6CFB" w:rsidRDefault="004335ED" w:rsidP="000D75B4">
            <w:pPr>
              <w:pStyle w:val="TAL"/>
              <w:rPr>
                <w:lang w:eastAsia="en-US"/>
              </w:rPr>
            </w:pPr>
            <w:r w:rsidRPr="00DD6CFB">
              <w:rPr>
                <w:lang w:eastAsia="en-US"/>
              </w:rPr>
              <w:t>16.3.0</w:t>
            </w:r>
          </w:p>
        </w:tc>
      </w:tr>
      <w:tr w:rsidR="004335ED" w:rsidRPr="0031204F" w14:paraId="3A9A8A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591BD1"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8D0B8C"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00E5E9" w14:textId="77777777" w:rsidR="004335ED" w:rsidRPr="00DD6CFB" w:rsidRDefault="004335ED" w:rsidP="000D75B4">
            <w:pPr>
              <w:pStyle w:val="TAL"/>
              <w:rPr>
                <w:lang w:eastAsia="en-US"/>
              </w:rPr>
            </w:pPr>
            <w:r w:rsidRPr="00DD6CFB">
              <w:rPr>
                <w:lang w:eastAsia="en-US"/>
              </w:rPr>
              <w:t>R5-200805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0CC46" w14:textId="77777777" w:rsidR="004335ED" w:rsidRPr="00DD6CFB" w:rsidRDefault="004335ED" w:rsidP="000D75B4">
            <w:pPr>
              <w:pStyle w:val="TAL"/>
              <w:rPr>
                <w:lang w:eastAsia="en-US"/>
              </w:rPr>
            </w:pPr>
            <w:r w:rsidRPr="00DD6CFB">
              <w:rPr>
                <w:lang w:eastAsia="en-US"/>
              </w:rPr>
              <w:t>1219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296EDA"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8E575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BA9780" w14:textId="77777777" w:rsidR="004335ED" w:rsidRPr="00DD6CFB" w:rsidRDefault="004335ED" w:rsidP="000D75B4">
            <w:pPr>
              <w:pStyle w:val="TAL"/>
              <w:rPr>
                <w:lang w:eastAsia="en-US"/>
              </w:rPr>
            </w:pPr>
            <w:r w:rsidRPr="00DD6CFB">
              <w:rPr>
                <w:lang w:eastAsia="en-US"/>
              </w:rPr>
              <w:t>Correction of test frequency tables for NR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2E7FC" w14:textId="77777777" w:rsidR="004335ED" w:rsidRPr="00DD6CFB" w:rsidRDefault="004335ED" w:rsidP="000D75B4">
            <w:pPr>
              <w:pStyle w:val="TAL"/>
              <w:rPr>
                <w:lang w:eastAsia="en-US"/>
              </w:rPr>
            </w:pPr>
            <w:r w:rsidRPr="00DD6CFB">
              <w:rPr>
                <w:lang w:eastAsia="en-US"/>
              </w:rPr>
              <w:t>16.3.0</w:t>
            </w:r>
          </w:p>
        </w:tc>
      </w:tr>
      <w:tr w:rsidR="004335ED" w:rsidRPr="0031204F" w14:paraId="41F825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C67"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9810DE"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CC129B" w14:textId="77777777" w:rsidR="004335ED" w:rsidRPr="00DD6CFB" w:rsidRDefault="004335ED" w:rsidP="000D75B4">
            <w:pPr>
              <w:pStyle w:val="TAL"/>
              <w:rPr>
                <w:lang w:eastAsia="en-US"/>
              </w:rPr>
            </w:pPr>
            <w:r w:rsidRPr="00DD6CFB">
              <w:rPr>
                <w:lang w:eastAsia="en-US"/>
              </w:rPr>
              <w:t>R5-200806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284BF" w14:textId="77777777" w:rsidR="004335ED" w:rsidRPr="00DD6CFB" w:rsidRDefault="004335ED" w:rsidP="000D75B4">
            <w:pPr>
              <w:pStyle w:val="TAL"/>
              <w:rPr>
                <w:lang w:eastAsia="en-US"/>
              </w:rPr>
            </w:pPr>
            <w:r w:rsidRPr="00DD6CFB">
              <w:rPr>
                <w:lang w:eastAsia="en-US"/>
              </w:rPr>
              <w:t>1220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DB7552"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308DC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BCD9C" w14:textId="77777777" w:rsidR="004335ED" w:rsidRPr="00DD6CFB" w:rsidRDefault="004335ED" w:rsidP="000D75B4">
            <w:pPr>
              <w:pStyle w:val="TAL"/>
              <w:rPr>
                <w:lang w:eastAsia="en-US"/>
              </w:rPr>
            </w:pPr>
            <w:r w:rsidRPr="00DD6CFB">
              <w:rPr>
                <w:lang w:eastAsia="en-US"/>
              </w:rPr>
              <w:t>Correction of test frequency tables for NR band n12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B9AA2" w14:textId="77777777" w:rsidR="004335ED" w:rsidRPr="00DD6CFB" w:rsidRDefault="004335ED" w:rsidP="000D75B4">
            <w:pPr>
              <w:pStyle w:val="TAL"/>
              <w:rPr>
                <w:lang w:eastAsia="en-US"/>
              </w:rPr>
            </w:pPr>
            <w:r w:rsidRPr="00DD6CFB">
              <w:rPr>
                <w:lang w:eastAsia="en-US"/>
              </w:rPr>
              <w:t>16.3.0</w:t>
            </w:r>
          </w:p>
        </w:tc>
      </w:tr>
      <w:tr w:rsidR="004335ED" w:rsidRPr="0031204F" w14:paraId="37CBF2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B7E22D"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6CD196"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B116EC" w14:textId="77777777" w:rsidR="004335ED" w:rsidRPr="00DD6CFB" w:rsidRDefault="004335ED" w:rsidP="000D75B4">
            <w:pPr>
              <w:pStyle w:val="TAL"/>
              <w:rPr>
                <w:lang w:eastAsia="en-US"/>
              </w:rPr>
            </w:pPr>
            <w:r w:rsidRPr="00DD6CFB">
              <w:rPr>
                <w:lang w:eastAsia="en-US"/>
              </w:rPr>
              <w:t>R5-200807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934BF" w14:textId="77777777" w:rsidR="004335ED" w:rsidRPr="00DD6CFB" w:rsidRDefault="004335ED" w:rsidP="000D75B4">
            <w:pPr>
              <w:pStyle w:val="TAL"/>
              <w:rPr>
                <w:lang w:eastAsia="en-US"/>
              </w:rPr>
            </w:pPr>
            <w:r w:rsidRPr="00DD6CFB">
              <w:rPr>
                <w:lang w:eastAsia="en-US"/>
              </w:rPr>
              <w:t>1221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97B80"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03979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DA8D1C" w14:textId="77777777" w:rsidR="004335ED" w:rsidRPr="00DD6CFB" w:rsidRDefault="004335ED" w:rsidP="000D75B4">
            <w:pPr>
              <w:pStyle w:val="TAL"/>
              <w:rPr>
                <w:lang w:eastAsia="en-US"/>
              </w:rPr>
            </w:pPr>
            <w:r w:rsidRPr="00DD6CFB">
              <w:rPr>
                <w:lang w:eastAsia="en-US"/>
              </w:rPr>
              <w:t>Correction of test frequency tables for NR band n20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4598B" w14:textId="77777777" w:rsidR="004335ED" w:rsidRPr="00DD6CFB" w:rsidRDefault="004335ED" w:rsidP="000D75B4">
            <w:pPr>
              <w:pStyle w:val="TAL"/>
              <w:rPr>
                <w:lang w:eastAsia="en-US"/>
              </w:rPr>
            </w:pPr>
            <w:r w:rsidRPr="00DD6CFB">
              <w:rPr>
                <w:lang w:eastAsia="en-US"/>
              </w:rPr>
              <w:t>16.3.0</w:t>
            </w:r>
          </w:p>
        </w:tc>
      </w:tr>
      <w:tr w:rsidR="004335ED" w:rsidRPr="0031204F" w14:paraId="0E02CC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1C4946"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33C438"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FB5E41" w14:textId="77777777" w:rsidR="004335ED" w:rsidRPr="00DD6CFB" w:rsidRDefault="004335ED" w:rsidP="000D75B4">
            <w:pPr>
              <w:pStyle w:val="TAL"/>
              <w:rPr>
                <w:lang w:eastAsia="en-US"/>
              </w:rPr>
            </w:pPr>
            <w:r w:rsidRPr="00DD6CFB">
              <w:rPr>
                <w:lang w:eastAsia="en-US"/>
              </w:rPr>
              <w:t>R5-200808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A927" w14:textId="77777777" w:rsidR="004335ED" w:rsidRPr="00DD6CFB" w:rsidRDefault="004335ED" w:rsidP="000D75B4">
            <w:pPr>
              <w:pStyle w:val="TAL"/>
              <w:rPr>
                <w:lang w:eastAsia="en-US"/>
              </w:rPr>
            </w:pPr>
            <w:r w:rsidRPr="00DD6CFB">
              <w:rPr>
                <w:lang w:eastAsia="en-US"/>
              </w:rPr>
              <w:t>1222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74DFDC"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BCD89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DA7EB" w14:textId="77777777" w:rsidR="004335ED" w:rsidRPr="00DD6CFB" w:rsidRDefault="004335ED" w:rsidP="000D75B4">
            <w:pPr>
              <w:pStyle w:val="TAL"/>
              <w:rPr>
                <w:lang w:eastAsia="en-US"/>
              </w:rPr>
            </w:pPr>
            <w:r w:rsidRPr="00DD6CFB">
              <w:rPr>
                <w:lang w:eastAsia="en-US"/>
              </w:rPr>
              <w:t>Correction of test frequency tables for NR band n51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FA968" w14:textId="77777777" w:rsidR="004335ED" w:rsidRPr="00DD6CFB" w:rsidRDefault="004335ED" w:rsidP="000D75B4">
            <w:pPr>
              <w:pStyle w:val="TAL"/>
              <w:rPr>
                <w:lang w:eastAsia="en-US"/>
              </w:rPr>
            </w:pPr>
            <w:r w:rsidRPr="00DD6CFB">
              <w:rPr>
                <w:lang w:eastAsia="en-US"/>
              </w:rPr>
              <w:t>16.3.0</w:t>
            </w:r>
          </w:p>
        </w:tc>
      </w:tr>
      <w:tr w:rsidR="004335ED" w:rsidRPr="0031204F" w14:paraId="4812F3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75D704"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67231"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7B56B" w14:textId="77777777" w:rsidR="004335ED" w:rsidRPr="00DD6CFB" w:rsidRDefault="004335ED" w:rsidP="000D75B4">
            <w:pPr>
              <w:pStyle w:val="TAL"/>
              <w:rPr>
                <w:lang w:eastAsia="en-US"/>
              </w:rPr>
            </w:pPr>
            <w:r w:rsidRPr="00DD6CFB">
              <w:rPr>
                <w:lang w:eastAsia="en-US"/>
              </w:rPr>
              <w:t>R5-200900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787D6" w14:textId="77777777" w:rsidR="004335ED" w:rsidRPr="00DD6CFB" w:rsidRDefault="004335ED" w:rsidP="000D75B4">
            <w:pPr>
              <w:pStyle w:val="TAL"/>
              <w:rPr>
                <w:lang w:eastAsia="en-US"/>
              </w:rPr>
            </w:pPr>
            <w:r w:rsidRPr="00DD6CFB">
              <w:rPr>
                <w:lang w:eastAsia="en-US"/>
              </w:rPr>
              <w:t>1197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2FEE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39957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712B9" w14:textId="77777777" w:rsidR="004335ED" w:rsidRPr="00DD6CFB" w:rsidRDefault="004335ED" w:rsidP="000D75B4">
            <w:pPr>
              <w:pStyle w:val="TAL"/>
              <w:rPr>
                <w:lang w:eastAsia="en-US"/>
              </w:rPr>
            </w:pPr>
            <w:r w:rsidRPr="00DD6CFB">
              <w:rPr>
                <w:lang w:eastAsia="en-US"/>
              </w:rPr>
              <w:t>Corrections on test frequencies for EN-DC band combinations including FR1 and FR2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63B04" w14:textId="77777777" w:rsidR="004335ED" w:rsidRPr="00DD6CFB" w:rsidRDefault="004335ED" w:rsidP="000D75B4">
            <w:pPr>
              <w:pStyle w:val="TAL"/>
              <w:rPr>
                <w:lang w:eastAsia="en-US"/>
              </w:rPr>
            </w:pPr>
            <w:r w:rsidRPr="00DD6CFB">
              <w:rPr>
                <w:lang w:eastAsia="en-US"/>
              </w:rPr>
              <w:t>16.3.0</w:t>
            </w:r>
          </w:p>
        </w:tc>
      </w:tr>
      <w:tr w:rsidR="004335ED" w:rsidRPr="0031204F" w14:paraId="588C3D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0CAB90"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E7DF0"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25D17" w14:textId="77777777" w:rsidR="004335ED" w:rsidRPr="00DD6CFB" w:rsidRDefault="004335ED" w:rsidP="000D75B4">
            <w:pPr>
              <w:pStyle w:val="TAL"/>
              <w:rPr>
                <w:lang w:eastAsia="en-US"/>
              </w:rPr>
            </w:pPr>
            <w:r w:rsidRPr="00DD6CFB">
              <w:rPr>
                <w:lang w:eastAsia="en-US"/>
              </w:rPr>
              <w:t>R5-200901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A33C3" w14:textId="77777777" w:rsidR="004335ED" w:rsidRPr="00DD6CFB" w:rsidRDefault="004335ED" w:rsidP="000D75B4">
            <w:pPr>
              <w:pStyle w:val="TAL"/>
              <w:rPr>
                <w:lang w:eastAsia="en-US"/>
              </w:rPr>
            </w:pPr>
            <w:r w:rsidRPr="00DD6CFB">
              <w:rPr>
                <w:lang w:eastAsia="en-US"/>
              </w:rPr>
              <w:t>1198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B0BC2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2EBE6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AF233" w14:textId="77777777" w:rsidR="004335ED" w:rsidRPr="00DD6CFB" w:rsidRDefault="004335ED" w:rsidP="000D75B4">
            <w:pPr>
              <w:pStyle w:val="TAL"/>
              <w:rPr>
                <w:lang w:eastAsia="en-US"/>
              </w:rPr>
            </w:pPr>
            <w:r w:rsidRPr="00DD6CFB">
              <w:rPr>
                <w:lang w:eastAsia="en-US"/>
              </w:rPr>
              <w:t>Corrections on test frequencies for EN-DC band combinations including FR2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6047" w14:textId="77777777" w:rsidR="004335ED" w:rsidRPr="00DD6CFB" w:rsidRDefault="004335ED" w:rsidP="000D75B4">
            <w:pPr>
              <w:pStyle w:val="TAL"/>
              <w:rPr>
                <w:lang w:eastAsia="en-US"/>
              </w:rPr>
            </w:pPr>
            <w:r w:rsidRPr="00DD6CFB">
              <w:rPr>
                <w:lang w:eastAsia="en-US"/>
              </w:rPr>
              <w:t>16.3.0</w:t>
            </w:r>
          </w:p>
        </w:tc>
      </w:tr>
      <w:tr w:rsidR="004335ED" w:rsidRPr="0031204F" w14:paraId="55EF45C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2B387D"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22DF89"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E67998" w14:textId="77777777" w:rsidR="004335ED" w:rsidRPr="00DD6CFB" w:rsidRDefault="004335ED" w:rsidP="000D75B4">
            <w:pPr>
              <w:pStyle w:val="TAL"/>
              <w:rPr>
                <w:lang w:eastAsia="en-US"/>
              </w:rPr>
            </w:pPr>
            <w:r w:rsidRPr="00DD6CFB">
              <w:rPr>
                <w:lang w:eastAsia="en-US"/>
              </w:rPr>
              <w:t>R5-200902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6236" w14:textId="77777777" w:rsidR="004335ED" w:rsidRPr="00DD6CFB" w:rsidRDefault="004335ED" w:rsidP="000D75B4">
            <w:pPr>
              <w:pStyle w:val="TAL"/>
              <w:rPr>
                <w:lang w:eastAsia="en-US"/>
              </w:rPr>
            </w:pPr>
            <w:r w:rsidRPr="00DD6CFB">
              <w:rPr>
                <w:lang w:eastAsia="en-US"/>
              </w:rPr>
              <w:t>1199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6B689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99355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F1595" w14:textId="77777777" w:rsidR="004335ED" w:rsidRPr="00DD6CFB" w:rsidRDefault="004335ED" w:rsidP="000D75B4">
            <w:pPr>
              <w:pStyle w:val="TAL"/>
              <w:rPr>
                <w:lang w:eastAsia="en-US"/>
              </w:rPr>
            </w:pPr>
            <w:r w:rsidRPr="00DD6CFB">
              <w:rPr>
                <w:lang w:eastAsia="en-US"/>
              </w:rPr>
              <w:t>Corrections on uplink EN-DC configurations for test frequencies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BBA1A" w14:textId="77777777" w:rsidR="004335ED" w:rsidRPr="00DD6CFB" w:rsidRDefault="004335ED" w:rsidP="000D75B4">
            <w:pPr>
              <w:pStyle w:val="TAL"/>
              <w:rPr>
                <w:lang w:eastAsia="en-US"/>
              </w:rPr>
            </w:pPr>
            <w:r w:rsidRPr="00DD6CFB">
              <w:rPr>
                <w:lang w:eastAsia="en-US"/>
              </w:rPr>
              <w:t>16.3.0</w:t>
            </w:r>
          </w:p>
        </w:tc>
      </w:tr>
      <w:tr w:rsidR="004335ED" w:rsidRPr="0031204F" w14:paraId="2F98B6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54F301"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B5609"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208DF4" w14:textId="77777777" w:rsidR="004335ED" w:rsidRPr="00DD6CFB" w:rsidRDefault="004335ED" w:rsidP="000D75B4">
            <w:pPr>
              <w:pStyle w:val="TAL"/>
              <w:rPr>
                <w:lang w:eastAsia="en-US"/>
              </w:rPr>
            </w:pPr>
            <w:r w:rsidRPr="00DD6CFB">
              <w:rPr>
                <w:lang w:eastAsia="en-US"/>
              </w:rPr>
              <w:t>R5-200921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2BF0D" w14:textId="77777777" w:rsidR="004335ED" w:rsidRPr="00DD6CFB" w:rsidRDefault="004335ED" w:rsidP="000D75B4">
            <w:pPr>
              <w:pStyle w:val="TAL"/>
              <w:rPr>
                <w:lang w:eastAsia="en-US"/>
              </w:rPr>
            </w:pPr>
            <w:r w:rsidRPr="00DD6CFB">
              <w:rPr>
                <w:lang w:eastAsia="en-US"/>
              </w:rPr>
              <w:t>1132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9847D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08CF2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001963" w14:textId="77777777" w:rsidR="004335ED" w:rsidRPr="00DD6CFB" w:rsidRDefault="004335ED" w:rsidP="000D75B4">
            <w:pPr>
              <w:pStyle w:val="TAL"/>
              <w:rPr>
                <w:lang w:eastAsia="en-US"/>
              </w:rPr>
            </w:pPr>
            <w:r w:rsidRPr="00DD6CFB">
              <w:rPr>
                <w:lang w:eastAsia="en-US"/>
              </w:rPr>
              <w:t>Addition of Rel-16 inter-band CA and EN-DC FR1 two bands test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A9526" w14:textId="77777777" w:rsidR="004335ED" w:rsidRPr="00DD6CFB" w:rsidRDefault="004335ED" w:rsidP="000D75B4">
            <w:pPr>
              <w:pStyle w:val="TAL"/>
              <w:rPr>
                <w:lang w:eastAsia="en-US"/>
              </w:rPr>
            </w:pPr>
            <w:r w:rsidRPr="00DD6CFB">
              <w:rPr>
                <w:lang w:eastAsia="en-US"/>
              </w:rPr>
              <w:t>16.3.0</w:t>
            </w:r>
          </w:p>
        </w:tc>
      </w:tr>
      <w:tr w:rsidR="004335ED" w:rsidRPr="0031204F" w14:paraId="4FA639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A8164F"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6C8268"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D3A1FB" w14:textId="77777777" w:rsidR="004335ED" w:rsidRPr="00DD6CFB" w:rsidRDefault="004335ED" w:rsidP="000D75B4">
            <w:pPr>
              <w:pStyle w:val="TAL"/>
              <w:rPr>
                <w:lang w:eastAsia="en-US"/>
              </w:rPr>
            </w:pPr>
            <w:r w:rsidRPr="00DD6CFB">
              <w:rPr>
                <w:lang w:eastAsia="en-US"/>
              </w:rPr>
              <w:t>R5-200930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9D7A0" w14:textId="77777777" w:rsidR="004335ED" w:rsidRPr="00DD6CFB" w:rsidRDefault="004335ED" w:rsidP="000D75B4">
            <w:pPr>
              <w:pStyle w:val="TAL"/>
              <w:rPr>
                <w:lang w:eastAsia="en-US"/>
              </w:rPr>
            </w:pPr>
            <w:r w:rsidRPr="00DD6CFB">
              <w:rPr>
                <w:lang w:eastAsia="en-US"/>
              </w:rPr>
              <w:t>1081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D1ECD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78CF0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AF2DF" w14:textId="77777777" w:rsidR="004335ED" w:rsidRPr="00DD6CFB" w:rsidRDefault="004335ED" w:rsidP="000D75B4">
            <w:pPr>
              <w:pStyle w:val="TAL"/>
              <w:rPr>
                <w:lang w:eastAsia="en-US"/>
              </w:rPr>
            </w:pPr>
            <w:r w:rsidRPr="00DD6CFB">
              <w:rPr>
                <w:lang w:eastAsia="en-US"/>
              </w:rPr>
              <w:t>Update SIB1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3418C0" w14:textId="77777777" w:rsidR="004335ED" w:rsidRPr="00DD6CFB" w:rsidRDefault="004335ED" w:rsidP="000D75B4">
            <w:pPr>
              <w:pStyle w:val="TAL"/>
              <w:rPr>
                <w:lang w:eastAsia="en-US"/>
              </w:rPr>
            </w:pPr>
            <w:r w:rsidRPr="00DD6CFB">
              <w:rPr>
                <w:lang w:eastAsia="en-US"/>
              </w:rPr>
              <w:t>16.3.0</w:t>
            </w:r>
          </w:p>
        </w:tc>
      </w:tr>
      <w:tr w:rsidR="004335ED" w:rsidRPr="0031204F" w14:paraId="43C7DF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E6424B"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8A0A0B"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B016D2" w14:textId="77777777" w:rsidR="004335ED" w:rsidRPr="00DD6CFB" w:rsidRDefault="004335ED" w:rsidP="000D75B4">
            <w:pPr>
              <w:pStyle w:val="TAL"/>
              <w:rPr>
                <w:lang w:eastAsia="en-US"/>
              </w:rPr>
            </w:pPr>
            <w:r w:rsidRPr="00DD6CFB">
              <w:rPr>
                <w:lang w:eastAsia="en-US"/>
              </w:rPr>
              <w:t>R5-200931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536C" w14:textId="77777777" w:rsidR="004335ED" w:rsidRPr="00DD6CFB" w:rsidRDefault="004335ED" w:rsidP="000D75B4">
            <w:pPr>
              <w:pStyle w:val="TAL"/>
              <w:rPr>
                <w:lang w:eastAsia="en-US"/>
              </w:rPr>
            </w:pPr>
            <w:r w:rsidRPr="00DD6CFB">
              <w:rPr>
                <w:lang w:eastAsia="en-US"/>
              </w:rPr>
              <w:t>1082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554DF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9D06F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15D2B"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CounterCheck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004E0" w14:textId="77777777" w:rsidR="004335ED" w:rsidRPr="00DD6CFB" w:rsidRDefault="004335ED" w:rsidP="000D75B4">
            <w:pPr>
              <w:pStyle w:val="TAL"/>
              <w:rPr>
                <w:lang w:eastAsia="en-US"/>
              </w:rPr>
            </w:pPr>
            <w:r w:rsidRPr="00DD6CFB">
              <w:rPr>
                <w:lang w:eastAsia="en-US"/>
              </w:rPr>
              <w:t>16.3.0</w:t>
            </w:r>
          </w:p>
        </w:tc>
      </w:tr>
      <w:tr w:rsidR="004335ED" w:rsidRPr="0031204F" w14:paraId="1E723F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D3B243"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6AA7BC"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B18048" w14:textId="77777777" w:rsidR="004335ED" w:rsidRPr="00DD6CFB" w:rsidRDefault="004335ED" w:rsidP="000D75B4">
            <w:pPr>
              <w:pStyle w:val="TAL"/>
              <w:rPr>
                <w:lang w:eastAsia="en-US"/>
              </w:rPr>
            </w:pPr>
            <w:r w:rsidRPr="00DD6CFB">
              <w:rPr>
                <w:lang w:eastAsia="en-US"/>
              </w:rPr>
              <w:t>R5-200932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31B6" w14:textId="77777777" w:rsidR="004335ED" w:rsidRPr="00DD6CFB" w:rsidRDefault="004335ED" w:rsidP="000D75B4">
            <w:pPr>
              <w:pStyle w:val="TAL"/>
              <w:rPr>
                <w:lang w:eastAsia="en-US"/>
              </w:rPr>
            </w:pPr>
            <w:r w:rsidRPr="00DD6CFB">
              <w:rPr>
                <w:lang w:eastAsia="en-US"/>
              </w:rPr>
              <w:t>1083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E6C7A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85C5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E67CAF"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DLInformationTransfer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A3F7C" w14:textId="77777777" w:rsidR="004335ED" w:rsidRPr="00DD6CFB" w:rsidRDefault="004335ED" w:rsidP="000D75B4">
            <w:pPr>
              <w:pStyle w:val="TAL"/>
              <w:rPr>
                <w:lang w:eastAsia="en-US"/>
              </w:rPr>
            </w:pPr>
            <w:r w:rsidRPr="00DD6CFB">
              <w:rPr>
                <w:lang w:eastAsia="en-US"/>
              </w:rPr>
              <w:t>16.3.0</w:t>
            </w:r>
          </w:p>
        </w:tc>
      </w:tr>
      <w:tr w:rsidR="004335ED" w:rsidRPr="0031204F" w14:paraId="24A499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07824E"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1EBF74"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A3AC2B" w14:textId="77777777" w:rsidR="004335ED" w:rsidRPr="00DD6CFB" w:rsidRDefault="004335ED" w:rsidP="000D75B4">
            <w:pPr>
              <w:pStyle w:val="TAL"/>
              <w:rPr>
                <w:lang w:eastAsia="en-US"/>
              </w:rPr>
            </w:pPr>
            <w:r w:rsidRPr="00DD6CFB">
              <w:rPr>
                <w:lang w:eastAsia="en-US"/>
              </w:rPr>
              <w:t>R5-200933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0BE18" w14:textId="77777777" w:rsidR="004335ED" w:rsidRPr="00DD6CFB" w:rsidRDefault="004335ED" w:rsidP="000D75B4">
            <w:pPr>
              <w:pStyle w:val="TAL"/>
              <w:rPr>
                <w:lang w:eastAsia="en-US"/>
              </w:rPr>
            </w:pPr>
            <w:r w:rsidRPr="00DD6CFB">
              <w:rPr>
                <w:lang w:eastAsia="en-US"/>
              </w:rPr>
              <w:t>1084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597BB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EB923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4278F"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FailureInformation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E76EA" w14:textId="77777777" w:rsidR="004335ED" w:rsidRPr="00DD6CFB" w:rsidRDefault="004335ED" w:rsidP="000D75B4">
            <w:pPr>
              <w:pStyle w:val="TAL"/>
              <w:rPr>
                <w:lang w:eastAsia="en-US"/>
              </w:rPr>
            </w:pPr>
            <w:r w:rsidRPr="00DD6CFB">
              <w:rPr>
                <w:lang w:eastAsia="en-US"/>
              </w:rPr>
              <w:t>16.3.0</w:t>
            </w:r>
          </w:p>
        </w:tc>
      </w:tr>
      <w:tr w:rsidR="004335ED" w:rsidRPr="0031204F" w14:paraId="1485D0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B28F76"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3684B3"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8D90E7" w14:textId="77777777" w:rsidR="004335ED" w:rsidRPr="00DD6CFB" w:rsidRDefault="004335ED" w:rsidP="000D75B4">
            <w:pPr>
              <w:pStyle w:val="TAL"/>
              <w:rPr>
                <w:lang w:eastAsia="en-US"/>
              </w:rPr>
            </w:pPr>
            <w:r w:rsidRPr="00DD6CFB">
              <w:rPr>
                <w:lang w:eastAsia="en-US"/>
              </w:rPr>
              <w:t>R5-200934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CF1DF" w14:textId="77777777" w:rsidR="004335ED" w:rsidRPr="00DD6CFB" w:rsidRDefault="004335ED" w:rsidP="000D75B4">
            <w:pPr>
              <w:pStyle w:val="TAL"/>
              <w:rPr>
                <w:lang w:eastAsia="en-US"/>
              </w:rPr>
            </w:pPr>
            <w:r w:rsidRPr="00DD6CFB">
              <w:rPr>
                <w:lang w:eastAsia="en-US"/>
              </w:rPr>
              <w:t>1085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7A68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1CF49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E1453D"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MeasurementReport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A081C" w14:textId="77777777" w:rsidR="004335ED" w:rsidRPr="00DD6CFB" w:rsidRDefault="004335ED" w:rsidP="000D75B4">
            <w:pPr>
              <w:pStyle w:val="TAL"/>
              <w:rPr>
                <w:lang w:eastAsia="en-US"/>
              </w:rPr>
            </w:pPr>
            <w:r w:rsidRPr="00DD6CFB">
              <w:rPr>
                <w:lang w:eastAsia="en-US"/>
              </w:rPr>
              <w:t>16.3.0</w:t>
            </w:r>
          </w:p>
        </w:tc>
      </w:tr>
      <w:tr w:rsidR="004335ED" w:rsidRPr="0031204F" w14:paraId="24AC75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9F45EE"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4AB3F2"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627C1" w14:textId="77777777" w:rsidR="004335ED" w:rsidRPr="00DD6CFB" w:rsidRDefault="004335ED" w:rsidP="000D75B4">
            <w:pPr>
              <w:pStyle w:val="TAL"/>
              <w:rPr>
                <w:lang w:eastAsia="en-US"/>
              </w:rPr>
            </w:pPr>
            <w:r w:rsidRPr="00DD6CFB">
              <w:rPr>
                <w:lang w:eastAsia="en-US"/>
              </w:rPr>
              <w:t>R5-200935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FCC9D" w14:textId="77777777" w:rsidR="004335ED" w:rsidRPr="00DD6CFB" w:rsidRDefault="004335ED" w:rsidP="000D75B4">
            <w:pPr>
              <w:pStyle w:val="TAL"/>
              <w:rPr>
                <w:lang w:eastAsia="en-US"/>
              </w:rPr>
            </w:pPr>
            <w:r w:rsidRPr="00DD6CFB">
              <w:rPr>
                <w:lang w:eastAsia="en-US"/>
              </w:rPr>
              <w:t>1086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A9710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62437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39E07"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MobilityFromNRCommand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922BF1" w14:textId="77777777" w:rsidR="004335ED" w:rsidRPr="00DD6CFB" w:rsidRDefault="004335ED" w:rsidP="000D75B4">
            <w:pPr>
              <w:pStyle w:val="TAL"/>
              <w:rPr>
                <w:lang w:eastAsia="en-US"/>
              </w:rPr>
            </w:pPr>
            <w:r w:rsidRPr="00DD6CFB">
              <w:rPr>
                <w:lang w:eastAsia="en-US"/>
              </w:rPr>
              <w:t>16.3.0</w:t>
            </w:r>
          </w:p>
        </w:tc>
      </w:tr>
      <w:tr w:rsidR="004335ED" w:rsidRPr="0031204F" w14:paraId="2B7C19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1BC52A"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67A1B7"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B3D1EE" w14:textId="77777777" w:rsidR="004335ED" w:rsidRPr="00DD6CFB" w:rsidRDefault="004335ED" w:rsidP="000D75B4">
            <w:pPr>
              <w:pStyle w:val="TAL"/>
              <w:rPr>
                <w:lang w:eastAsia="en-US"/>
              </w:rPr>
            </w:pPr>
            <w:r w:rsidRPr="00DD6CFB">
              <w:rPr>
                <w:lang w:eastAsia="en-US"/>
              </w:rPr>
              <w:t>R5-200936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9793D" w14:textId="77777777" w:rsidR="004335ED" w:rsidRPr="00DD6CFB" w:rsidRDefault="004335ED" w:rsidP="000D75B4">
            <w:pPr>
              <w:pStyle w:val="TAL"/>
              <w:rPr>
                <w:lang w:eastAsia="en-US"/>
              </w:rPr>
            </w:pPr>
            <w:r w:rsidRPr="00DD6CFB">
              <w:rPr>
                <w:lang w:eastAsia="en-US"/>
              </w:rPr>
              <w:t>1087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FD1AF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FF33B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0CF99" w14:textId="77777777" w:rsidR="004335ED" w:rsidRPr="00DD6CFB" w:rsidRDefault="004335ED" w:rsidP="000D75B4">
            <w:pPr>
              <w:pStyle w:val="TAL"/>
              <w:rPr>
                <w:lang w:eastAsia="en-US"/>
              </w:rPr>
            </w:pPr>
            <w:r w:rsidRPr="00DD6CFB">
              <w:rPr>
                <w:lang w:eastAsia="en-US"/>
              </w:rPr>
              <w:t>Editorial update Paging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8F6AC" w14:textId="77777777" w:rsidR="004335ED" w:rsidRPr="00DD6CFB" w:rsidRDefault="004335ED" w:rsidP="000D75B4">
            <w:pPr>
              <w:pStyle w:val="TAL"/>
              <w:rPr>
                <w:lang w:eastAsia="en-US"/>
              </w:rPr>
            </w:pPr>
            <w:r w:rsidRPr="00DD6CFB">
              <w:rPr>
                <w:lang w:eastAsia="en-US"/>
              </w:rPr>
              <w:t>16.3.0</w:t>
            </w:r>
          </w:p>
        </w:tc>
      </w:tr>
      <w:tr w:rsidR="004335ED" w:rsidRPr="0031204F" w14:paraId="407202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E63923"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2AD592"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50246C" w14:textId="77777777" w:rsidR="004335ED" w:rsidRPr="00DD6CFB" w:rsidRDefault="004335ED" w:rsidP="000D75B4">
            <w:pPr>
              <w:pStyle w:val="TAL"/>
              <w:rPr>
                <w:lang w:eastAsia="en-US"/>
              </w:rPr>
            </w:pPr>
            <w:r w:rsidRPr="00DD6CFB">
              <w:rPr>
                <w:lang w:eastAsia="en-US"/>
              </w:rPr>
              <w:t>R5-200937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209AB" w14:textId="77777777" w:rsidR="004335ED" w:rsidRPr="00DD6CFB" w:rsidRDefault="004335ED" w:rsidP="000D75B4">
            <w:pPr>
              <w:pStyle w:val="TAL"/>
              <w:rPr>
                <w:lang w:eastAsia="en-US"/>
              </w:rPr>
            </w:pPr>
            <w:r w:rsidRPr="00DD6CFB">
              <w:rPr>
                <w:lang w:eastAsia="en-US"/>
              </w:rPr>
              <w:t>1088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89B51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F4461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28074"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RRCReestablishment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6CBB7" w14:textId="77777777" w:rsidR="004335ED" w:rsidRPr="00DD6CFB" w:rsidRDefault="004335ED" w:rsidP="000D75B4">
            <w:pPr>
              <w:pStyle w:val="TAL"/>
              <w:rPr>
                <w:lang w:eastAsia="en-US"/>
              </w:rPr>
            </w:pPr>
            <w:r w:rsidRPr="00DD6CFB">
              <w:rPr>
                <w:lang w:eastAsia="en-US"/>
              </w:rPr>
              <w:t>16.3.0</w:t>
            </w:r>
          </w:p>
        </w:tc>
      </w:tr>
      <w:tr w:rsidR="004335ED" w:rsidRPr="0031204F" w14:paraId="1B915CB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E130DB"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1C33FA"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2BF61" w14:textId="77777777" w:rsidR="004335ED" w:rsidRPr="00DD6CFB" w:rsidRDefault="004335ED" w:rsidP="000D75B4">
            <w:pPr>
              <w:pStyle w:val="TAL"/>
              <w:rPr>
                <w:lang w:eastAsia="en-US"/>
              </w:rPr>
            </w:pPr>
            <w:r w:rsidRPr="00DD6CFB">
              <w:rPr>
                <w:lang w:eastAsia="en-US"/>
              </w:rPr>
              <w:t>R5-200938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4E9F8" w14:textId="77777777" w:rsidR="004335ED" w:rsidRPr="00DD6CFB" w:rsidRDefault="004335ED" w:rsidP="000D75B4">
            <w:pPr>
              <w:pStyle w:val="TAL"/>
              <w:rPr>
                <w:lang w:eastAsia="en-US"/>
              </w:rPr>
            </w:pPr>
            <w:r w:rsidRPr="00DD6CFB">
              <w:rPr>
                <w:lang w:eastAsia="en-US"/>
              </w:rPr>
              <w:t>1090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0A12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72B7F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79EE7" w14:textId="77777777" w:rsidR="004335ED" w:rsidRPr="00DD6CFB" w:rsidRDefault="004335ED" w:rsidP="000D75B4">
            <w:pPr>
              <w:pStyle w:val="TAL"/>
              <w:rPr>
                <w:lang w:eastAsia="en-US"/>
              </w:rPr>
            </w:pPr>
            <w:r w:rsidRPr="00DD6CFB">
              <w:rPr>
                <w:lang w:eastAsia="en-US"/>
              </w:rPr>
              <w:t>Editorial update RRCReconfigurationComplete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7C230" w14:textId="77777777" w:rsidR="004335ED" w:rsidRPr="00DD6CFB" w:rsidRDefault="004335ED" w:rsidP="000D75B4">
            <w:pPr>
              <w:pStyle w:val="TAL"/>
              <w:rPr>
                <w:lang w:eastAsia="en-US"/>
              </w:rPr>
            </w:pPr>
            <w:r w:rsidRPr="00DD6CFB">
              <w:rPr>
                <w:lang w:eastAsia="en-US"/>
              </w:rPr>
              <w:t>16.3.0</w:t>
            </w:r>
          </w:p>
        </w:tc>
      </w:tr>
      <w:tr w:rsidR="004335ED" w:rsidRPr="0031204F" w14:paraId="421C73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9FAC6E"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6D5C6"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63D04A" w14:textId="77777777" w:rsidR="004335ED" w:rsidRPr="00DD6CFB" w:rsidRDefault="004335ED" w:rsidP="000D75B4">
            <w:pPr>
              <w:pStyle w:val="TAL"/>
              <w:rPr>
                <w:lang w:eastAsia="en-US"/>
              </w:rPr>
            </w:pPr>
            <w:r w:rsidRPr="00DD6CFB">
              <w:rPr>
                <w:lang w:eastAsia="en-US"/>
              </w:rPr>
              <w:t>R5-200939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A8C0A" w14:textId="77777777" w:rsidR="004335ED" w:rsidRPr="00DD6CFB" w:rsidRDefault="004335ED" w:rsidP="000D75B4">
            <w:pPr>
              <w:pStyle w:val="TAL"/>
              <w:rPr>
                <w:lang w:eastAsia="en-US"/>
              </w:rPr>
            </w:pPr>
            <w:r w:rsidRPr="00DD6CFB">
              <w:rPr>
                <w:lang w:eastAsia="en-US"/>
              </w:rPr>
              <w:t>1091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1B175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5BA89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095D4"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RRCReject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0DD73" w14:textId="77777777" w:rsidR="004335ED" w:rsidRPr="00DD6CFB" w:rsidRDefault="004335ED" w:rsidP="000D75B4">
            <w:pPr>
              <w:pStyle w:val="TAL"/>
              <w:rPr>
                <w:lang w:eastAsia="en-US"/>
              </w:rPr>
            </w:pPr>
            <w:r w:rsidRPr="00DD6CFB">
              <w:rPr>
                <w:lang w:eastAsia="en-US"/>
              </w:rPr>
              <w:t>16.3.0</w:t>
            </w:r>
          </w:p>
        </w:tc>
      </w:tr>
      <w:tr w:rsidR="004335ED" w:rsidRPr="0031204F" w14:paraId="7D0E180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7A41B5"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37B2D7"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D4C623" w14:textId="77777777" w:rsidR="004335ED" w:rsidRPr="00DD6CFB" w:rsidRDefault="004335ED" w:rsidP="000D75B4">
            <w:pPr>
              <w:pStyle w:val="TAL"/>
              <w:rPr>
                <w:lang w:eastAsia="en-US"/>
              </w:rPr>
            </w:pPr>
            <w:r w:rsidRPr="00DD6CFB">
              <w:rPr>
                <w:lang w:eastAsia="en-US"/>
              </w:rPr>
              <w:t>R5-200940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1F300" w14:textId="77777777" w:rsidR="004335ED" w:rsidRPr="00DD6CFB" w:rsidRDefault="004335ED" w:rsidP="000D75B4">
            <w:pPr>
              <w:pStyle w:val="TAL"/>
              <w:rPr>
                <w:lang w:eastAsia="en-US"/>
              </w:rPr>
            </w:pPr>
            <w:r w:rsidRPr="00DD6CFB">
              <w:rPr>
                <w:lang w:eastAsia="en-US"/>
              </w:rPr>
              <w:t>1092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4090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2A92E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28773"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RRCRelease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33752" w14:textId="77777777" w:rsidR="004335ED" w:rsidRPr="00DD6CFB" w:rsidRDefault="004335ED" w:rsidP="000D75B4">
            <w:pPr>
              <w:pStyle w:val="TAL"/>
              <w:rPr>
                <w:lang w:eastAsia="en-US"/>
              </w:rPr>
            </w:pPr>
            <w:r w:rsidRPr="00DD6CFB">
              <w:rPr>
                <w:lang w:eastAsia="en-US"/>
              </w:rPr>
              <w:t>16.3.0</w:t>
            </w:r>
          </w:p>
        </w:tc>
      </w:tr>
      <w:tr w:rsidR="004335ED" w:rsidRPr="0031204F" w14:paraId="0C0FC8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BCE38B" w14:textId="77777777" w:rsidR="004335ED" w:rsidRPr="00DD6CFB" w:rsidRDefault="004335ED" w:rsidP="000D75B4">
            <w:pPr>
              <w:pStyle w:val="TAL"/>
              <w:rPr>
                <w:lang w:eastAsia="en-US"/>
              </w:rPr>
            </w:pPr>
            <w:r w:rsidRPr="00DD6CFB">
              <w:rPr>
                <w:lang w:eastAsia="en-US"/>
              </w:rPr>
              <w:lastRenderedPageBreak/>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2100F"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DECAA4" w14:textId="77777777" w:rsidR="004335ED" w:rsidRPr="00DD6CFB" w:rsidRDefault="004335ED" w:rsidP="000D75B4">
            <w:pPr>
              <w:pStyle w:val="TAL"/>
              <w:rPr>
                <w:lang w:eastAsia="en-US"/>
              </w:rPr>
            </w:pPr>
            <w:r w:rsidRPr="00DD6CFB">
              <w:rPr>
                <w:lang w:eastAsia="en-US"/>
              </w:rPr>
              <w:t>R5-200941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0E273" w14:textId="77777777" w:rsidR="004335ED" w:rsidRPr="00DD6CFB" w:rsidRDefault="004335ED" w:rsidP="000D75B4">
            <w:pPr>
              <w:pStyle w:val="TAL"/>
              <w:rPr>
                <w:lang w:eastAsia="en-US"/>
              </w:rPr>
            </w:pPr>
            <w:r w:rsidRPr="00DD6CFB">
              <w:rPr>
                <w:lang w:eastAsia="en-US"/>
              </w:rPr>
              <w:t>1093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CC2CC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DE56F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BBDE15"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RRCResumeComplete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3B1FB" w14:textId="77777777" w:rsidR="004335ED" w:rsidRPr="00DD6CFB" w:rsidRDefault="004335ED" w:rsidP="000D75B4">
            <w:pPr>
              <w:pStyle w:val="TAL"/>
              <w:rPr>
                <w:lang w:eastAsia="en-US"/>
              </w:rPr>
            </w:pPr>
            <w:r w:rsidRPr="00DD6CFB">
              <w:rPr>
                <w:lang w:eastAsia="en-US"/>
              </w:rPr>
              <w:t>16.3.0</w:t>
            </w:r>
          </w:p>
        </w:tc>
      </w:tr>
      <w:tr w:rsidR="004335ED" w:rsidRPr="0031204F" w14:paraId="643221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9223D5"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7588CF"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0E2C4B" w14:textId="77777777" w:rsidR="004335ED" w:rsidRPr="00DD6CFB" w:rsidRDefault="004335ED" w:rsidP="000D75B4">
            <w:pPr>
              <w:pStyle w:val="TAL"/>
              <w:rPr>
                <w:lang w:eastAsia="en-US"/>
              </w:rPr>
            </w:pPr>
            <w:r w:rsidRPr="00DD6CFB">
              <w:rPr>
                <w:lang w:eastAsia="en-US"/>
              </w:rPr>
              <w:t>R5-200942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5EA78" w14:textId="77777777" w:rsidR="004335ED" w:rsidRPr="00DD6CFB" w:rsidRDefault="004335ED" w:rsidP="000D75B4">
            <w:pPr>
              <w:pStyle w:val="TAL"/>
              <w:rPr>
                <w:lang w:eastAsia="en-US"/>
              </w:rPr>
            </w:pPr>
            <w:r w:rsidRPr="00DD6CFB">
              <w:rPr>
                <w:lang w:eastAsia="en-US"/>
              </w:rPr>
              <w:t>1094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C10AC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C6966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4FD21"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RRCSetup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FC3AA" w14:textId="77777777" w:rsidR="004335ED" w:rsidRPr="00DD6CFB" w:rsidRDefault="004335ED" w:rsidP="000D75B4">
            <w:pPr>
              <w:pStyle w:val="TAL"/>
              <w:rPr>
                <w:lang w:eastAsia="en-US"/>
              </w:rPr>
            </w:pPr>
            <w:r w:rsidRPr="00DD6CFB">
              <w:rPr>
                <w:lang w:eastAsia="en-US"/>
              </w:rPr>
              <w:t>16.3.0</w:t>
            </w:r>
          </w:p>
        </w:tc>
      </w:tr>
      <w:tr w:rsidR="004335ED" w:rsidRPr="0031204F" w14:paraId="685A09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2BF1AD"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E36BE4"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AECEFD" w14:textId="77777777" w:rsidR="004335ED" w:rsidRPr="00DD6CFB" w:rsidRDefault="004335ED" w:rsidP="000D75B4">
            <w:pPr>
              <w:pStyle w:val="TAL"/>
              <w:rPr>
                <w:lang w:eastAsia="en-US"/>
              </w:rPr>
            </w:pPr>
            <w:r w:rsidRPr="00DD6CFB">
              <w:rPr>
                <w:lang w:eastAsia="en-US"/>
              </w:rPr>
              <w:t>R5-200943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78C7D" w14:textId="77777777" w:rsidR="004335ED" w:rsidRPr="00DD6CFB" w:rsidRDefault="004335ED" w:rsidP="000D75B4">
            <w:pPr>
              <w:pStyle w:val="TAL"/>
              <w:rPr>
                <w:lang w:eastAsia="en-US"/>
              </w:rPr>
            </w:pPr>
            <w:r w:rsidRPr="00DD6CFB">
              <w:rPr>
                <w:lang w:eastAsia="en-US"/>
              </w:rPr>
              <w:t>1096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E5635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1FCDF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DC876"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SCGFailureInformation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2C23" w14:textId="77777777" w:rsidR="004335ED" w:rsidRPr="00DD6CFB" w:rsidRDefault="004335ED" w:rsidP="000D75B4">
            <w:pPr>
              <w:pStyle w:val="TAL"/>
              <w:rPr>
                <w:lang w:eastAsia="en-US"/>
              </w:rPr>
            </w:pPr>
            <w:r w:rsidRPr="00DD6CFB">
              <w:rPr>
                <w:lang w:eastAsia="en-US"/>
              </w:rPr>
              <w:t>16.3.0</w:t>
            </w:r>
          </w:p>
        </w:tc>
      </w:tr>
      <w:tr w:rsidR="004335ED" w:rsidRPr="0031204F" w14:paraId="061EDE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2430A8"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6B7AC4"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5193F5" w14:textId="77777777" w:rsidR="004335ED" w:rsidRPr="00DD6CFB" w:rsidRDefault="004335ED" w:rsidP="000D75B4">
            <w:pPr>
              <w:pStyle w:val="TAL"/>
              <w:rPr>
                <w:lang w:eastAsia="en-US"/>
              </w:rPr>
            </w:pPr>
            <w:r w:rsidRPr="00DD6CFB">
              <w:rPr>
                <w:lang w:eastAsia="en-US"/>
              </w:rPr>
              <w:t>R5-200944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60747" w14:textId="77777777" w:rsidR="004335ED" w:rsidRPr="00DD6CFB" w:rsidRDefault="004335ED" w:rsidP="000D75B4">
            <w:pPr>
              <w:pStyle w:val="TAL"/>
              <w:rPr>
                <w:lang w:eastAsia="en-US"/>
              </w:rPr>
            </w:pPr>
            <w:r w:rsidRPr="00DD6CFB">
              <w:rPr>
                <w:lang w:eastAsia="en-US"/>
              </w:rPr>
              <w:t>1097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72108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EFD2F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7C5C97"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SecurityMode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8DC0F" w14:textId="77777777" w:rsidR="004335ED" w:rsidRPr="00DD6CFB" w:rsidRDefault="004335ED" w:rsidP="000D75B4">
            <w:pPr>
              <w:pStyle w:val="TAL"/>
              <w:rPr>
                <w:lang w:eastAsia="en-US"/>
              </w:rPr>
            </w:pPr>
            <w:r w:rsidRPr="00DD6CFB">
              <w:rPr>
                <w:lang w:eastAsia="en-US"/>
              </w:rPr>
              <w:t>16.3.0</w:t>
            </w:r>
          </w:p>
        </w:tc>
      </w:tr>
      <w:tr w:rsidR="004335ED" w:rsidRPr="0031204F" w14:paraId="1EE980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525C28"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A65049"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2CD9E" w14:textId="77777777" w:rsidR="004335ED" w:rsidRPr="00DD6CFB" w:rsidRDefault="004335ED" w:rsidP="000D75B4">
            <w:pPr>
              <w:pStyle w:val="TAL"/>
              <w:rPr>
                <w:lang w:eastAsia="en-US"/>
              </w:rPr>
            </w:pPr>
            <w:r w:rsidRPr="00DD6CFB">
              <w:rPr>
                <w:lang w:eastAsia="en-US"/>
              </w:rPr>
              <w:t>R5-200945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72315" w14:textId="77777777" w:rsidR="004335ED" w:rsidRPr="00DD6CFB" w:rsidRDefault="004335ED" w:rsidP="000D75B4">
            <w:pPr>
              <w:pStyle w:val="TAL"/>
              <w:rPr>
                <w:lang w:eastAsia="en-US"/>
              </w:rPr>
            </w:pPr>
            <w:r w:rsidRPr="00DD6CFB">
              <w:rPr>
                <w:lang w:eastAsia="en-US"/>
              </w:rPr>
              <w:t>1098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999B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DA1CE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949313"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SystemInformation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B3E15" w14:textId="77777777" w:rsidR="004335ED" w:rsidRPr="00DD6CFB" w:rsidRDefault="004335ED" w:rsidP="000D75B4">
            <w:pPr>
              <w:pStyle w:val="TAL"/>
              <w:rPr>
                <w:lang w:eastAsia="en-US"/>
              </w:rPr>
            </w:pPr>
            <w:r w:rsidRPr="00DD6CFB">
              <w:rPr>
                <w:lang w:eastAsia="en-US"/>
              </w:rPr>
              <w:t>16.3.0</w:t>
            </w:r>
          </w:p>
        </w:tc>
      </w:tr>
      <w:tr w:rsidR="004335ED" w:rsidRPr="0031204F" w14:paraId="1268E4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05A606"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BF1EA8"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7CADA" w14:textId="77777777" w:rsidR="004335ED" w:rsidRPr="00DD6CFB" w:rsidRDefault="004335ED" w:rsidP="000D75B4">
            <w:pPr>
              <w:pStyle w:val="TAL"/>
              <w:rPr>
                <w:lang w:eastAsia="en-US"/>
              </w:rPr>
            </w:pPr>
            <w:r w:rsidRPr="00DD6CFB">
              <w:rPr>
                <w:lang w:eastAsia="en-US"/>
              </w:rPr>
              <w:t>R5-200946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F365" w14:textId="77777777" w:rsidR="004335ED" w:rsidRPr="00DD6CFB" w:rsidRDefault="004335ED" w:rsidP="000D75B4">
            <w:pPr>
              <w:pStyle w:val="TAL"/>
              <w:rPr>
                <w:lang w:eastAsia="en-US"/>
              </w:rPr>
            </w:pPr>
            <w:r w:rsidRPr="00DD6CFB">
              <w:rPr>
                <w:lang w:eastAsia="en-US"/>
              </w:rPr>
              <w:t>1099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F609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D9D7F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F581A"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UEAssistanceInformation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3C5D2" w14:textId="77777777" w:rsidR="004335ED" w:rsidRPr="00DD6CFB" w:rsidRDefault="004335ED" w:rsidP="000D75B4">
            <w:pPr>
              <w:pStyle w:val="TAL"/>
              <w:rPr>
                <w:lang w:eastAsia="en-US"/>
              </w:rPr>
            </w:pPr>
            <w:r w:rsidRPr="00DD6CFB">
              <w:rPr>
                <w:lang w:eastAsia="en-US"/>
              </w:rPr>
              <w:t>16.3.0</w:t>
            </w:r>
          </w:p>
        </w:tc>
      </w:tr>
      <w:tr w:rsidR="004335ED" w:rsidRPr="0031204F" w14:paraId="00EB78E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98FA"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109F5C"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E85E2" w14:textId="77777777" w:rsidR="004335ED" w:rsidRPr="00DD6CFB" w:rsidRDefault="004335ED" w:rsidP="000D75B4">
            <w:pPr>
              <w:pStyle w:val="TAL"/>
              <w:rPr>
                <w:lang w:eastAsia="en-US"/>
              </w:rPr>
            </w:pPr>
            <w:r w:rsidRPr="00DD6CFB">
              <w:rPr>
                <w:lang w:eastAsia="en-US"/>
              </w:rPr>
              <w:t>R5-200947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22F383" w14:textId="77777777" w:rsidR="004335ED" w:rsidRPr="00DD6CFB" w:rsidRDefault="004335ED" w:rsidP="000D75B4">
            <w:pPr>
              <w:pStyle w:val="TAL"/>
              <w:rPr>
                <w:lang w:eastAsia="en-US"/>
              </w:rPr>
            </w:pPr>
            <w:r w:rsidRPr="00DD6CFB">
              <w:rPr>
                <w:lang w:eastAsia="en-US"/>
              </w:rPr>
              <w:t>1100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BC3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15325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A1650"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UECapability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6F6EB" w14:textId="77777777" w:rsidR="004335ED" w:rsidRPr="00DD6CFB" w:rsidRDefault="004335ED" w:rsidP="000D75B4">
            <w:pPr>
              <w:pStyle w:val="TAL"/>
              <w:rPr>
                <w:lang w:eastAsia="en-US"/>
              </w:rPr>
            </w:pPr>
            <w:r w:rsidRPr="00DD6CFB">
              <w:rPr>
                <w:lang w:eastAsia="en-US"/>
              </w:rPr>
              <w:t>16.3.0</w:t>
            </w:r>
          </w:p>
        </w:tc>
      </w:tr>
      <w:tr w:rsidR="004335ED" w:rsidRPr="0031204F" w14:paraId="52E318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890B9B"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8F182A"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9F0D47" w14:textId="77777777" w:rsidR="004335ED" w:rsidRPr="00DD6CFB" w:rsidRDefault="004335ED" w:rsidP="000D75B4">
            <w:pPr>
              <w:pStyle w:val="TAL"/>
              <w:rPr>
                <w:lang w:eastAsia="en-US"/>
              </w:rPr>
            </w:pPr>
            <w:r w:rsidRPr="00DD6CFB">
              <w:rPr>
                <w:lang w:eastAsia="en-US"/>
              </w:rPr>
              <w:t>R5-200948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D26C0" w14:textId="77777777" w:rsidR="004335ED" w:rsidRPr="00DD6CFB" w:rsidRDefault="004335ED" w:rsidP="000D75B4">
            <w:pPr>
              <w:pStyle w:val="TAL"/>
              <w:rPr>
                <w:lang w:eastAsia="en-US"/>
              </w:rPr>
            </w:pPr>
            <w:r w:rsidRPr="00DD6CFB">
              <w:rPr>
                <w:lang w:eastAsia="en-US"/>
              </w:rPr>
              <w:t>1101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451F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D85B4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171C8"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ULInformation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6BCBA" w14:textId="77777777" w:rsidR="004335ED" w:rsidRPr="00DD6CFB" w:rsidRDefault="004335ED" w:rsidP="000D75B4">
            <w:pPr>
              <w:pStyle w:val="TAL"/>
              <w:rPr>
                <w:lang w:eastAsia="en-US"/>
              </w:rPr>
            </w:pPr>
            <w:r w:rsidRPr="00DD6CFB">
              <w:rPr>
                <w:lang w:eastAsia="en-US"/>
              </w:rPr>
              <w:t>16.3.0</w:t>
            </w:r>
          </w:p>
        </w:tc>
      </w:tr>
      <w:tr w:rsidR="004335ED" w:rsidRPr="0031204F" w14:paraId="0BB47B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3BDD78"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AC32BD"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235719" w14:textId="77777777" w:rsidR="004335ED" w:rsidRPr="00DD6CFB" w:rsidRDefault="004335ED" w:rsidP="000D75B4">
            <w:pPr>
              <w:pStyle w:val="TAL"/>
              <w:rPr>
                <w:lang w:eastAsia="en-US"/>
              </w:rPr>
            </w:pPr>
            <w:r w:rsidRPr="00DD6CFB">
              <w:rPr>
                <w:lang w:eastAsia="en-US"/>
              </w:rPr>
              <w:t>R5-200949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13D24" w14:textId="77777777" w:rsidR="004335ED" w:rsidRPr="00DD6CFB" w:rsidRDefault="004335ED" w:rsidP="000D75B4">
            <w:pPr>
              <w:pStyle w:val="TAL"/>
              <w:rPr>
                <w:lang w:eastAsia="en-US"/>
              </w:rPr>
            </w:pPr>
            <w:r w:rsidRPr="00DD6CFB">
              <w:rPr>
                <w:lang w:eastAsia="en-US"/>
              </w:rPr>
              <w:t>1103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3468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546DB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22827" w14:textId="77777777" w:rsidR="004335ED" w:rsidRPr="00DD6CFB" w:rsidRDefault="004335ED" w:rsidP="000D75B4">
            <w:pPr>
              <w:pStyle w:val="TAL"/>
              <w:rPr>
                <w:lang w:eastAsia="en-US"/>
              </w:rPr>
            </w:pPr>
            <w:r w:rsidRPr="00DD6CFB">
              <w:rPr>
                <w:lang w:eastAsia="en-US"/>
              </w:rPr>
              <w:t>Editorial update IE RLC-</w:t>
            </w:r>
            <w:proofErr w:type="spellStart"/>
            <w:r w:rsidRPr="00DD6CFB">
              <w:rPr>
                <w:lang w:eastAsia="en-US"/>
              </w:rPr>
              <w:t>BearerConfig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B20C3" w14:textId="77777777" w:rsidR="004335ED" w:rsidRPr="00DD6CFB" w:rsidRDefault="004335ED" w:rsidP="000D75B4">
            <w:pPr>
              <w:pStyle w:val="TAL"/>
              <w:rPr>
                <w:lang w:eastAsia="en-US"/>
              </w:rPr>
            </w:pPr>
            <w:r w:rsidRPr="00DD6CFB">
              <w:rPr>
                <w:lang w:eastAsia="en-US"/>
              </w:rPr>
              <w:t>16.3.0</w:t>
            </w:r>
          </w:p>
        </w:tc>
      </w:tr>
      <w:tr w:rsidR="004335ED" w:rsidRPr="0031204F" w14:paraId="21DC6B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052D4B"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A764CF"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D33121" w14:textId="77777777" w:rsidR="004335ED" w:rsidRPr="00DD6CFB" w:rsidRDefault="004335ED" w:rsidP="000D75B4">
            <w:pPr>
              <w:pStyle w:val="TAL"/>
              <w:rPr>
                <w:lang w:eastAsia="en-US"/>
              </w:rPr>
            </w:pPr>
            <w:r w:rsidRPr="00DD6CFB">
              <w:rPr>
                <w:lang w:eastAsia="en-US"/>
              </w:rPr>
              <w:t>R5-200951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08B9B" w14:textId="77777777" w:rsidR="004335ED" w:rsidRPr="00DD6CFB" w:rsidRDefault="004335ED" w:rsidP="000D75B4">
            <w:pPr>
              <w:pStyle w:val="TAL"/>
              <w:rPr>
                <w:lang w:eastAsia="en-US"/>
              </w:rPr>
            </w:pPr>
            <w:r w:rsidRPr="00DD6CFB">
              <w:rPr>
                <w:lang w:eastAsia="en-US"/>
              </w:rPr>
              <w:t>1108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8758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527D9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7C0E5" w14:textId="77777777" w:rsidR="004335ED" w:rsidRPr="00DD6CFB" w:rsidRDefault="004335ED" w:rsidP="000D75B4">
            <w:pPr>
              <w:pStyle w:val="TAL"/>
              <w:rPr>
                <w:lang w:eastAsia="en-US"/>
              </w:rPr>
            </w:pPr>
            <w:r w:rsidRPr="00DD6CFB">
              <w:rPr>
                <w:lang w:eastAsia="en-US"/>
              </w:rPr>
              <w:t>Add IE TDD-UL-DL-</w:t>
            </w:r>
            <w:proofErr w:type="spellStart"/>
            <w:r w:rsidRPr="00DD6CFB">
              <w:rPr>
                <w:lang w:eastAsia="en-US"/>
              </w:rPr>
              <w:t>ConfigDedicated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B41" w14:textId="77777777" w:rsidR="004335ED" w:rsidRPr="00DD6CFB" w:rsidRDefault="004335ED" w:rsidP="000D75B4">
            <w:pPr>
              <w:pStyle w:val="TAL"/>
              <w:rPr>
                <w:lang w:eastAsia="en-US"/>
              </w:rPr>
            </w:pPr>
            <w:r w:rsidRPr="00DD6CFB">
              <w:rPr>
                <w:lang w:eastAsia="en-US"/>
              </w:rPr>
              <w:t>16.3.0</w:t>
            </w:r>
          </w:p>
        </w:tc>
      </w:tr>
      <w:tr w:rsidR="004335ED" w:rsidRPr="0031204F" w14:paraId="6652C9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26DB24"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B1C9F3"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D28E5" w14:textId="77777777" w:rsidR="004335ED" w:rsidRPr="00DD6CFB" w:rsidRDefault="004335ED" w:rsidP="000D75B4">
            <w:pPr>
              <w:pStyle w:val="TAL"/>
              <w:rPr>
                <w:lang w:eastAsia="en-US"/>
              </w:rPr>
            </w:pPr>
            <w:r w:rsidRPr="00DD6CFB">
              <w:rPr>
                <w:lang w:eastAsia="en-US"/>
              </w:rPr>
              <w:t>R5-200952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CD2E" w14:textId="77777777" w:rsidR="004335ED" w:rsidRPr="00DD6CFB" w:rsidRDefault="004335ED" w:rsidP="000D75B4">
            <w:pPr>
              <w:pStyle w:val="TAL"/>
              <w:rPr>
                <w:lang w:eastAsia="en-US"/>
              </w:rPr>
            </w:pPr>
            <w:r w:rsidRPr="00DD6CFB">
              <w:rPr>
                <w:lang w:eastAsia="en-US"/>
              </w:rPr>
              <w:t>1111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6A3E7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A61F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E5186" w14:textId="77777777" w:rsidR="004335ED" w:rsidRPr="00DD6CFB" w:rsidRDefault="004335ED" w:rsidP="000D75B4">
            <w:pPr>
              <w:pStyle w:val="TAL"/>
              <w:rPr>
                <w:lang w:eastAsia="en-US"/>
              </w:rPr>
            </w:pPr>
            <w:r w:rsidRPr="00DD6CFB">
              <w:rPr>
                <w:lang w:eastAsia="en-US"/>
              </w:rPr>
              <w:t>Update IE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A4C02" w14:textId="77777777" w:rsidR="004335ED" w:rsidRPr="00DD6CFB" w:rsidRDefault="004335ED" w:rsidP="000D75B4">
            <w:pPr>
              <w:pStyle w:val="TAL"/>
              <w:rPr>
                <w:lang w:eastAsia="en-US"/>
              </w:rPr>
            </w:pPr>
            <w:r w:rsidRPr="00DD6CFB">
              <w:rPr>
                <w:lang w:eastAsia="en-US"/>
              </w:rPr>
              <w:t>16.3.0</w:t>
            </w:r>
          </w:p>
        </w:tc>
      </w:tr>
      <w:tr w:rsidR="004335ED" w:rsidRPr="0031204F" w14:paraId="4C751B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12F9EF"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0B133A"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ED63E5" w14:textId="77777777" w:rsidR="004335ED" w:rsidRPr="00DD6CFB" w:rsidRDefault="004335ED" w:rsidP="000D75B4">
            <w:pPr>
              <w:pStyle w:val="TAL"/>
              <w:rPr>
                <w:lang w:eastAsia="en-US"/>
              </w:rPr>
            </w:pPr>
            <w:r w:rsidRPr="00DD6CFB">
              <w:rPr>
                <w:lang w:eastAsia="en-US"/>
              </w:rPr>
              <w:t>R5-200953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E4181" w14:textId="77777777" w:rsidR="004335ED" w:rsidRPr="00DD6CFB" w:rsidRDefault="004335ED" w:rsidP="000D75B4">
            <w:pPr>
              <w:pStyle w:val="TAL"/>
              <w:rPr>
                <w:lang w:eastAsia="en-US"/>
              </w:rPr>
            </w:pPr>
            <w:r w:rsidRPr="00DD6CFB">
              <w:rPr>
                <w:lang w:eastAsia="en-US"/>
              </w:rPr>
              <w:t>1112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C3A84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1AE73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25BAEA" w14:textId="77777777" w:rsidR="004335ED" w:rsidRPr="00DD6CFB" w:rsidRDefault="004335ED" w:rsidP="000D75B4">
            <w:pPr>
              <w:pStyle w:val="TAL"/>
              <w:rPr>
                <w:lang w:eastAsia="en-US"/>
              </w:rPr>
            </w:pPr>
            <w:r w:rsidRPr="00DD6CFB">
              <w:rPr>
                <w:lang w:eastAsia="en-US"/>
              </w:rPr>
              <w:t>Update IE ServingCellConfigCommonSIB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0A634" w14:textId="77777777" w:rsidR="004335ED" w:rsidRPr="00DD6CFB" w:rsidRDefault="004335ED" w:rsidP="000D75B4">
            <w:pPr>
              <w:pStyle w:val="TAL"/>
              <w:rPr>
                <w:lang w:eastAsia="en-US"/>
              </w:rPr>
            </w:pPr>
            <w:r w:rsidRPr="00DD6CFB">
              <w:rPr>
                <w:lang w:eastAsia="en-US"/>
              </w:rPr>
              <w:t>16.3.0</w:t>
            </w:r>
          </w:p>
        </w:tc>
      </w:tr>
      <w:tr w:rsidR="004335ED" w:rsidRPr="0031204F" w14:paraId="4CA118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A0FBD8"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EA6D88"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78A8A3" w14:textId="77777777" w:rsidR="004335ED" w:rsidRPr="00DD6CFB" w:rsidRDefault="004335ED" w:rsidP="000D75B4">
            <w:pPr>
              <w:pStyle w:val="TAL"/>
              <w:rPr>
                <w:lang w:eastAsia="en-US"/>
              </w:rPr>
            </w:pPr>
            <w:r w:rsidRPr="00DD6CFB">
              <w:rPr>
                <w:lang w:eastAsia="en-US"/>
              </w:rPr>
              <w:t>R5-200954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A51D3" w14:textId="77777777" w:rsidR="004335ED" w:rsidRPr="00DD6CFB" w:rsidRDefault="004335ED" w:rsidP="000D75B4">
            <w:pPr>
              <w:pStyle w:val="TAL"/>
              <w:rPr>
                <w:lang w:eastAsia="en-US"/>
              </w:rPr>
            </w:pPr>
            <w:r w:rsidRPr="00DD6CFB">
              <w:rPr>
                <w:lang w:eastAsia="en-US"/>
              </w:rPr>
              <w:t>1113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51F8F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C942D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54E60" w14:textId="77777777" w:rsidR="004335ED" w:rsidRPr="00DD6CFB" w:rsidRDefault="004335ED" w:rsidP="000D75B4">
            <w:pPr>
              <w:pStyle w:val="TAL"/>
              <w:rPr>
                <w:lang w:eastAsia="en-US"/>
              </w:rPr>
            </w:pPr>
            <w:r w:rsidRPr="00DD6CFB">
              <w:rPr>
                <w:lang w:eastAsia="en-US"/>
              </w:rPr>
              <w:t>Update IE DMRS-</w:t>
            </w:r>
            <w:proofErr w:type="spellStart"/>
            <w:r w:rsidRPr="00DD6CFB">
              <w:rPr>
                <w:lang w:eastAsia="en-US"/>
              </w:rPr>
              <w:t>DownlinkConfig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C9BC7" w14:textId="77777777" w:rsidR="004335ED" w:rsidRPr="00DD6CFB" w:rsidRDefault="004335ED" w:rsidP="000D75B4">
            <w:pPr>
              <w:pStyle w:val="TAL"/>
              <w:rPr>
                <w:lang w:eastAsia="en-US"/>
              </w:rPr>
            </w:pPr>
            <w:r w:rsidRPr="00DD6CFB">
              <w:rPr>
                <w:lang w:eastAsia="en-US"/>
              </w:rPr>
              <w:t>16.3.0</w:t>
            </w:r>
          </w:p>
        </w:tc>
      </w:tr>
      <w:tr w:rsidR="004335ED" w:rsidRPr="0031204F" w14:paraId="4C5C3E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35E654"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D1F9B6"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6582C0" w14:textId="77777777" w:rsidR="004335ED" w:rsidRPr="00DD6CFB" w:rsidRDefault="004335ED" w:rsidP="000D75B4">
            <w:pPr>
              <w:pStyle w:val="TAL"/>
              <w:rPr>
                <w:lang w:eastAsia="en-US"/>
              </w:rPr>
            </w:pPr>
            <w:r w:rsidRPr="00DD6CFB">
              <w:rPr>
                <w:lang w:eastAsia="en-US"/>
              </w:rPr>
              <w:t>R5-200955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5CC1A" w14:textId="77777777" w:rsidR="004335ED" w:rsidRPr="00DD6CFB" w:rsidRDefault="004335ED" w:rsidP="000D75B4">
            <w:pPr>
              <w:pStyle w:val="TAL"/>
              <w:rPr>
                <w:lang w:eastAsia="en-US"/>
              </w:rPr>
            </w:pPr>
            <w:r w:rsidRPr="00DD6CFB">
              <w:rPr>
                <w:lang w:eastAsia="en-US"/>
              </w:rPr>
              <w:t>1114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83DEC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076B1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50F0D"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FrequencyInfoUL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F458F" w14:textId="77777777" w:rsidR="004335ED" w:rsidRPr="00DD6CFB" w:rsidRDefault="004335ED" w:rsidP="000D75B4">
            <w:pPr>
              <w:pStyle w:val="TAL"/>
              <w:rPr>
                <w:lang w:eastAsia="en-US"/>
              </w:rPr>
            </w:pPr>
            <w:r w:rsidRPr="00DD6CFB">
              <w:rPr>
                <w:lang w:eastAsia="en-US"/>
              </w:rPr>
              <w:t>16.3.0</w:t>
            </w:r>
          </w:p>
        </w:tc>
      </w:tr>
      <w:tr w:rsidR="004335ED" w:rsidRPr="0031204F" w14:paraId="4B78BD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DBDC31"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9B09A2"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D70C8" w14:textId="77777777" w:rsidR="004335ED" w:rsidRPr="00DD6CFB" w:rsidRDefault="004335ED" w:rsidP="000D75B4">
            <w:pPr>
              <w:pStyle w:val="TAL"/>
              <w:rPr>
                <w:lang w:eastAsia="en-US"/>
              </w:rPr>
            </w:pPr>
            <w:r w:rsidRPr="00DD6CFB">
              <w:rPr>
                <w:lang w:eastAsia="en-US"/>
              </w:rPr>
              <w:t>R5-200956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C75D6" w14:textId="77777777" w:rsidR="004335ED" w:rsidRPr="00DD6CFB" w:rsidRDefault="004335ED" w:rsidP="000D75B4">
            <w:pPr>
              <w:pStyle w:val="TAL"/>
              <w:rPr>
                <w:lang w:eastAsia="en-US"/>
              </w:rPr>
            </w:pPr>
            <w:r w:rsidRPr="00DD6CFB">
              <w:rPr>
                <w:lang w:eastAsia="en-US"/>
              </w:rPr>
              <w:t>1118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F149A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A3DE1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B0DD1" w14:textId="77777777" w:rsidR="004335ED" w:rsidRPr="00DD6CFB" w:rsidRDefault="004335ED" w:rsidP="000D75B4">
            <w:pPr>
              <w:pStyle w:val="TAL"/>
              <w:rPr>
                <w:lang w:eastAsia="en-US"/>
              </w:rPr>
            </w:pPr>
            <w:r w:rsidRPr="00DD6CFB">
              <w:rPr>
                <w:lang w:eastAsia="en-US"/>
              </w:rPr>
              <w:t>Update chapter 4.5.1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9DC418" w14:textId="77777777" w:rsidR="004335ED" w:rsidRPr="00DD6CFB" w:rsidRDefault="004335ED" w:rsidP="000D75B4">
            <w:pPr>
              <w:pStyle w:val="TAL"/>
              <w:rPr>
                <w:lang w:eastAsia="en-US"/>
              </w:rPr>
            </w:pPr>
            <w:r w:rsidRPr="00DD6CFB">
              <w:rPr>
                <w:lang w:eastAsia="en-US"/>
              </w:rPr>
              <w:t>16.3.0</w:t>
            </w:r>
          </w:p>
        </w:tc>
      </w:tr>
      <w:tr w:rsidR="004335ED" w:rsidRPr="0031204F" w14:paraId="2D5BE0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018695"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94FAC4"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4F5C3" w14:textId="77777777" w:rsidR="004335ED" w:rsidRPr="00DD6CFB" w:rsidRDefault="004335ED" w:rsidP="000D75B4">
            <w:pPr>
              <w:pStyle w:val="TAL"/>
              <w:rPr>
                <w:lang w:eastAsia="en-US"/>
              </w:rPr>
            </w:pPr>
            <w:r w:rsidRPr="00DD6CFB">
              <w:rPr>
                <w:lang w:eastAsia="en-US"/>
              </w:rPr>
              <w:t>R5-200957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51B66" w14:textId="77777777" w:rsidR="004335ED" w:rsidRPr="00DD6CFB" w:rsidRDefault="004335ED" w:rsidP="000D75B4">
            <w:pPr>
              <w:pStyle w:val="TAL"/>
              <w:rPr>
                <w:lang w:eastAsia="en-US"/>
              </w:rPr>
            </w:pPr>
            <w:r w:rsidRPr="00DD6CFB">
              <w:rPr>
                <w:lang w:eastAsia="en-US"/>
              </w:rPr>
              <w:t>1122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68DE8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2F113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4D2E2" w14:textId="77777777" w:rsidR="004335ED" w:rsidRPr="00DD6CFB" w:rsidRDefault="004335ED" w:rsidP="000D75B4">
            <w:pPr>
              <w:pStyle w:val="TAL"/>
              <w:rPr>
                <w:lang w:eastAsia="en-US"/>
              </w:rPr>
            </w:pPr>
            <w:r w:rsidRPr="00DD6CFB">
              <w:rPr>
                <w:lang w:eastAsia="en-US"/>
              </w:rPr>
              <w:t>Update chapter 4.5.4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B08C2" w14:textId="77777777" w:rsidR="004335ED" w:rsidRPr="00DD6CFB" w:rsidRDefault="004335ED" w:rsidP="000D75B4">
            <w:pPr>
              <w:pStyle w:val="TAL"/>
              <w:rPr>
                <w:lang w:eastAsia="en-US"/>
              </w:rPr>
            </w:pPr>
            <w:r w:rsidRPr="00DD6CFB">
              <w:rPr>
                <w:lang w:eastAsia="en-US"/>
              </w:rPr>
              <w:t>16.3.0</w:t>
            </w:r>
          </w:p>
        </w:tc>
      </w:tr>
      <w:tr w:rsidR="004335ED" w:rsidRPr="0031204F" w14:paraId="5EA0C7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BEA426"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AC0FC3"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E56A07" w14:textId="77777777" w:rsidR="004335ED" w:rsidRPr="00DD6CFB" w:rsidRDefault="004335ED" w:rsidP="000D75B4">
            <w:pPr>
              <w:pStyle w:val="TAL"/>
              <w:rPr>
                <w:lang w:eastAsia="en-US"/>
              </w:rPr>
            </w:pPr>
            <w:r w:rsidRPr="00DD6CFB">
              <w:rPr>
                <w:lang w:eastAsia="en-US"/>
              </w:rPr>
              <w:t>R5-200958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859B" w14:textId="77777777" w:rsidR="004335ED" w:rsidRPr="00DD6CFB" w:rsidRDefault="004335ED" w:rsidP="000D75B4">
            <w:pPr>
              <w:pStyle w:val="TAL"/>
              <w:rPr>
                <w:lang w:eastAsia="en-US"/>
              </w:rPr>
            </w:pPr>
            <w:r w:rsidRPr="00DD6CFB">
              <w:rPr>
                <w:lang w:eastAsia="en-US"/>
              </w:rPr>
              <w:t>1125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F56D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832D2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904AC"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CellGroupId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E4EE8E" w14:textId="77777777" w:rsidR="004335ED" w:rsidRPr="00DD6CFB" w:rsidRDefault="004335ED" w:rsidP="000D75B4">
            <w:pPr>
              <w:pStyle w:val="TAL"/>
              <w:rPr>
                <w:lang w:eastAsia="en-US"/>
              </w:rPr>
            </w:pPr>
            <w:r w:rsidRPr="00DD6CFB">
              <w:rPr>
                <w:lang w:eastAsia="en-US"/>
              </w:rPr>
              <w:t>16.3.0</w:t>
            </w:r>
          </w:p>
        </w:tc>
      </w:tr>
      <w:tr w:rsidR="004335ED" w:rsidRPr="0031204F" w14:paraId="37CDFA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FF504C"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B852C4"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C1D45" w14:textId="77777777" w:rsidR="004335ED" w:rsidRPr="00DD6CFB" w:rsidRDefault="004335ED" w:rsidP="000D75B4">
            <w:pPr>
              <w:pStyle w:val="TAL"/>
              <w:rPr>
                <w:lang w:eastAsia="en-US"/>
              </w:rPr>
            </w:pPr>
            <w:r w:rsidRPr="00DD6CFB">
              <w:rPr>
                <w:lang w:eastAsia="en-US"/>
              </w:rPr>
              <w:t>R5-200959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BA167" w14:textId="77777777" w:rsidR="004335ED" w:rsidRPr="00DD6CFB" w:rsidRDefault="004335ED" w:rsidP="000D75B4">
            <w:pPr>
              <w:pStyle w:val="TAL"/>
              <w:rPr>
                <w:lang w:eastAsia="en-US"/>
              </w:rPr>
            </w:pPr>
            <w:r w:rsidRPr="00DD6CFB">
              <w:rPr>
                <w:lang w:eastAsia="en-US"/>
              </w:rPr>
              <w:t>1126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3BD53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7089C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2AAD3"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ServCellIndex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05371" w14:textId="77777777" w:rsidR="004335ED" w:rsidRPr="00DD6CFB" w:rsidRDefault="004335ED" w:rsidP="000D75B4">
            <w:pPr>
              <w:pStyle w:val="TAL"/>
              <w:rPr>
                <w:lang w:eastAsia="en-US"/>
              </w:rPr>
            </w:pPr>
            <w:r w:rsidRPr="00DD6CFB">
              <w:rPr>
                <w:lang w:eastAsia="en-US"/>
              </w:rPr>
              <w:t>16.3.0</w:t>
            </w:r>
          </w:p>
        </w:tc>
      </w:tr>
      <w:tr w:rsidR="004335ED" w:rsidRPr="0031204F" w14:paraId="1196AC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0B3D64"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F2394"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44E785" w14:textId="77777777" w:rsidR="004335ED" w:rsidRPr="00DD6CFB" w:rsidRDefault="004335ED" w:rsidP="000D75B4">
            <w:pPr>
              <w:pStyle w:val="TAL"/>
              <w:rPr>
                <w:lang w:eastAsia="en-US"/>
              </w:rPr>
            </w:pPr>
            <w:r w:rsidRPr="00DD6CFB">
              <w:rPr>
                <w:lang w:eastAsia="en-US"/>
              </w:rPr>
              <w:t>R5-200960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8B71" w14:textId="77777777" w:rsidR="004335ED" w:rsidRPr="00DD6CFB" w:rsidRDefault="004335ED" w:rsidP="000D75B4">
            <w:pPr>
              <w:pStyle w:val="TAL"/>
              <w:rPr>
                <w:lang w:eastAsia="en-US"/>
              </w:rPr>
            </w:pPr>
            <w:r w:rsidRPr="00DD6CFB">
              <w:rPr>
                <w:lang w:eastAsia="en-US"/>
              </w:rPr>
              <w:t>1127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C5BB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8853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BEFEB" w14:textId="77777777" w:rsidR="004335ED" w:rsidRPr="00DD6CFB" w:rsidRDefault="004335ED" w:rsidP="000D75B4">
            <w:pPr>
              <w:pStyle w:val="TAL"/>
              <w:rPr>
                <w:lang w:eastAsia="en-US"/>
              </w:rPr>
            </w:pPr>
            <w:r w:rsidRPr="00DD6CFB">
              <w:rPr>
                <w:lang w:eastAsia="en-US"/>
              </w:rPr>
              <w:t>Update IE SK-Counter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FC8C9" w14:textId="77777777" w:rsidR="004335ED" w:rsidRPr="00DD6CFB" w:rsidRDefault="004335ED" w:rsidP="000D75B4">
            <w:pPr>
              <w:pStyle w:val="TAL"/>
              <w:rPr>
                <w:lang w:eastAsia="en-US"/>
              </w:rPr>
            </w:pPr>
            <w:r w:rsidRPr="00DD6CFB">
              <w:rPr>
                <w:lang w:eastAsia="en-US"/>
              </w:rPr>
              <w:t>16.3.0</w:t>
            </w:r>
          </w:p>
        </w:tc>
      </w:tr>
      <w:tr w:rsidR="004335ED" w:rsidRPr="0031204F" w14:paraId="3C6DE6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69354A"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2E3671"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EB6FBB" w14:textId="77777777" w:rsidR="004335ED" w:rsidRPr="00DD6CFB" w:rsidRDefault="004335ED" w:rsidP="000D75B4">
            <w:pPr>
              <w:pStyle w:val="TAL"/>
              <w:rPr>
                <w:lang w:eastAsia="en-US"/>
              </w:rPr>
            </w:pPr>
            <w:r w:rsidRPr="00DD6CFB">
              <w:rPr>
                <w:lang w:eastAsia="en-US"/>
              </w:rPr>
              <w:t>R5-200961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3B3D" w14:textId="77777777" w:rsidR="004335ED" w:rsidRPr="00DD6CFB" w:rsidRDefault="004335ED" w:rsidP="000D75B4">
            <w:pPr>
              <w:pStyle w:val="TAL"/>
              <w:rPr>
                <w:lang w:eastAsia="en-US"/>
              </w:rPr>
            </w:pPr>
            <w:r w:rsidRPr="00DD6CFB">
              <w:rPr>
                <w:lang w:eastAsia="en-US"/>
              </w:rPr>
              <w:t>1128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2F78F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4155F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C5060" w14:textId="77777777" w:rsidR="004335ED" w:rsidRPr="00DD6CFB" w:rsidRDefault="004335ED" w:rsidP="000D75B4">
            <w:pPr>
              <w:pStyle w:val="TAL"/>
              <w:rPr>
                <w:lang w:eastAsia="en-US"/>
              </w:rPr>
            </w:pPr>
            <w:r w:rsidRPr="00DD6CFB">
              <w:rPr>
                <w:lang w:eastAsia="en-US"/>
              </w:rPr>
              <w:t>Update IE SDAP-Config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7D0C" w14:textId="77777777" w:rsidR="004335ED" w:rsidRPr="00DD6CFB" w:rsidRDefault="004335ED" w:rsidP="000D75B4">
            <w:pPr>
              <w:pStyle w:val="TAL"/>
              <w:rPr>
                <w:lang w:eastAsia="en-US"/>
              </w:rPr>
            </w:pPr>
            <w:r w:rsidRPr="00DD6CFB">
              <w:rPr>
                <w:lang w:eastAsia="en-US"/>
              </w:rPr>
              <w:t>16.3.0</w:t>
            </w:r>
          </w:p>
        </w:tc>
      </w:tr>
      <w:tr w:rsidR="004335ED" w:rsidRPr="0031204F" w14:paraId="54508F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39AF09"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FCC5F5"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433219" w14:textId="77777777" w:rsidR="004335ED" w:rsidRPr="00DD6CFB" w:rsidRDefault="004335ED" w:rsidP="000D75B4">
            <w:pPr>
              <w:pStyle w:val="TAL"/>
              <w:rPr>
                <w:lang w:eastAsia="en-US"/>
              </w:rPr>
            </w:pPr>
            <w:r w:rsidRPr="00DD6CFB">
              <w:rPr>
                <w:lang w:eastAsia="en-US"/>
              </w:rPr>
              <w:t>R5-200965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115" w14:textId="77777777" w:rsidR="004335ED" w:rsidRPr="00DD6CFB" w:rsidRDefault="004335ED" w:rsidP="000D75B4">
            <w:pPr>
              <w:pStyle w:val="TAL"/>
              <w:rPr>
                <w:lang w:eastAsia="en-US"/>
              </w:rPr>
            </w:pPr>
            <w:r w:rsidRPr="00DD6CFB">
              <w:rPr>
                <w:lang w:eastAsia="en-US"/>
              </w:rPr>
              <w:t>1145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E59D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A880B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DD102" w14:textId="77777777" w:rsidR="004335ED" w:rsidRPr="00DD6CFB" w:rsidRDefault="004335ED" w:rsidP="000D75B4">
            <w:pPr>
              <w:pStyle w:val="TAL"/>
              <w:rPr>
                <w:lang w:eastAsia="en-US"/>
              </w:rPr>
            </w:pPr>
            <w:r w:rsidRPr="00DD6CFB">
              <w:rPr>
                <w:lang w:eastAsia="en-US"/>
              </w:rPr>
              <w:t>Correction to CORESET and search space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27F0DF" w14:textId="77777777" w:rsidR="004335ED" w:rsidRPr="00DD6CFB" w:rsidRDefault="004335ED" w:rsidP="000D75B4">
            <w:pPr>
              <w:pStyle w:val="TAL"/>
              <w:rPr>
                <w:lang w:eastAsia="en-US"/>
              </w:rPr>
            </w:pPr>
            <w:r w:rsidRPr="00DD6CFB">
              <w:rPr>
                <w:lang w:eastAsia="en-US"/>
              </w:rPr>
              <w:t>16.3.0</w:t>
            </w:r>
          </w:p>
        </w:tc>
      </w:tr>
      <w:tr w:rsidR="004335ED" w:rsidRPr="0031204F" w14:paraId="160391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937358"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BCD78E"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A61B3B" w14:textId="77777777" w:rsidR="004335ED" w:rsidRPr="00DD6CFB" w:rsidRDefault="004335ED" w:rsidP="000D75B4">
            <w:pPr>
              <w:pStyle w:val="TAL"/>
              <w:rPr>
                <w:lang w:eastAsia="en-US"/>
              </w:rPr>
            </w:pPr>
            <w:r w:rsidRPr="00DD6CFB">
              <w:rPr>
                <w:lang w:eastAsia="en-US"/>
              </w:rPr>
              <w:t>R5-200966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F8C8F" w14:textId="77777777" w:rsidR="004335ED" w:rsidRPr="00DD6CFB" w:rsidRDefault="004335ED" w:rsidP="000D75B4">
            <w:pPr>
              <w:pStyle w:val="TAL"/>
              <w:rPr>
                <w:lang w:eastAsia="en-US"/>
              </w:rPr>
            </w:pPr>
            <w:r w:rsidRPr="00DD6CFB">
              <w:rPr>
                <w:lang w:eastAsia="en-US"/>
              </w:rPr>
              <w:t>1193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0455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21941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3C177F" w14:textId="77777777" w:rsidR="004335ED" w:rsidRPr="00DD6CFB" w:rsidRDefault="004335ED" w:rsidP="000D75B4">
            <w:pPr>
              <w:pStyle w:val="TAL"/>
              <w:rPr>
                <w:lang w:eastAsia="en-US"/>
              </w:rPr>
            </w:pPr>
            <w:r w:rsidRPr="00DD6CFB">
              <w:rPr>
                <w:lang w:eastAsia="en-US"/>
              </w:rPr>
              <w:t>Addition of NR SUL connection diagrams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E1975" w14:textId="77777777" w:rsidR="004335ED" w:rsidRPr="00DD6CFB" w:rsidRDefault="004335ED" w:rsidP="000D75B4">
            <w:pPr>
              <w:pStyle w:val="TAL"/>
              <w:rPr>
                <w:lang w:eastAsia="en-US"/>
              </w:rPr>
            </w:pPr>
            <w:r w:rsidRPr="00DD6CFB">
              <w:rPr>
                <w:lang w:eastAsia="en-US"/>
              </w:rPr>
              <w:t>16.3.0</w:t>
            </w:r>
          </w:p>
        </w:tc>
      </w:tr>
      <w:tr w:rsidR="004335ED" w:rsidRPr="0031204F" w14:paraId="69BF8F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FCEEFE"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693C5E"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3DE7E6" w14:textId="77777777" w:rsidR="004335ED" w:rsidRPr="00DD6CFB" w:rsidRDefault="004335ED" w:rsidP="000D75B4">
            <w:pPr>
              <w:pStyle w:val="TAL"/>
              <w:rPr>
                <w:lang w:eastAsia="en-US"/>
              </w:rPr>
            </w:pPr>
            <w:r w:rsidRPr="00DD6CFB">
              <w:rPr>
                <w:lang w:eastAsia="en-US"/>
              </w:rPr>
              <w:t>R5-200967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61EDE" w14:textId="77777777" w:rsidR="004335ED" w:rsidRPr="00DD6CFB" w:rsidRDefault="004335ED" w:rsidP="000D75B4">
            <w:pPr>
              <w:pStyle w:val="TAL"/>
              <w:rPr>
                <w:lang w:eastAsia="en-US"/>
              </w:rPr>
            </w:pPr>
            <w:r w:rsidRPr="00DD6CFB">
              <w:rPr>
                <w:lang w:eastAsia="en-US"/>
              </w:rPr>
              <w:t>1201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0B335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BCA75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C39DB" w14:textId="77777777" w:rsidR="004335ED" w:rsidRPr="00DD6CFB" w:rsidRDefault="004335ED" w:rsidP="000D75B4">
            <w:pPr>
              <w:pStyle w:val="TAL"/>
              <w:rPr>
                <w:lang w:eastAsia="en-US"/>
              </w:rPr>
            </w:pPr>
            <w:r w:rsidRPr="00DD6CFB">
              <w:rPr>
                <w:lang w:eastAsia="en-US"/>
              </w:rPr>
              <w:t>Clarification to high test channel bandwidth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42F19" w14:textId="77777777" w:rsidR="004335ED" w:rsidRPr="00DD6CFB" w:rsidRDefault="004335ED" w:rsidP="000D75B4">
            <w:pPr>
              <w:pStyle w:val="TAL"/>
              <w:rPr>
                <w:lang w:eastAsia="en-US"/>
              </w:rPr>
            </w:pPr>
            <w:r w:rsidRPr="00DD6CFB">
              <w:rPr>
                <w:lang w:eastAsia="en-US"/>
              </w:rPr>
              <w:t>16.3.0</w:t>
            </w:r>
          </w:p>
        </w:tc>
      </w:tr>
      <w:tr w:rsidR="004335ED" w:rsidRPr="0031204F" w14:paraId="716AB1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FD5EE7"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2EA82C"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F67B53" w14:textId="77777777" w:rsidR="004335ED" w:rsidRPr="00DD6CFB" w:rsidRDefault="004335ED" w:rsidP="000D75B4">
            <w:pPr>
              <w:pStyle w:val="TAL"/>
              <w:rPr>
                <w:lang w:eastAsia="en-US"/>
              </w:rPr>
            </w:pPr>
            <w:r w:rsidRPr="00DD6CFB">
              <w:rPr>
                <w:lang w:eastAsia="en-US"/>
              </w:rPr>
              <w:t>R5-200968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5E2BC" w14:textId="77777777" w:rsidR="004335ED" w:rsidRPr="00DD6CFB" w:rsidRDefault="004335ED" w:rsidP="000D75B4">
            <w:pPr>
              <w:pStyle w:val="TAL"/>
              <w:rPr>
                <w:lang w:eastAsia="en-US"/>
              </w:rPr>
            </w:pPr>
            <w:r w:rsidRPr="00DD6CFB">
              <w:rPr>
                <w:lang w:eastAsia="en-US"/>
              </w:rPr>
              <w:t>1203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8405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09B8D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55C37" w14:textId="77777777" w:rsidR="004335ED" w:rsidRPr="00DD6CFB" w:rsidRDefault="004335ED" w:rsidP="000D75B4">
            <w:pPr>
              <w:pStyle w:val="TAL"/>
              <w:rPr>
                <w:lang w:eastAsia="en-US"/>
              </w:rPr>
            </w:pPr>
            <w:r w:rsidRPr="00DD6CFB">
              <w:rPr>
                <w:lang w:eastAsia="en-US"/>
              </w:rPr>
              <w:t>Addition of missing EN-DC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F555D" w14:textId="77777777" w:rsidR="004335ED" w:rsidRPr="00DD6CFB" w:rsidRDefault="004335ED" w:rsidP="000D75B4">
            <w:pPr>
              <w:pStyle w:val="TAL"/>
              <w:rPr>
                <w:lang w:eastAsia="en-US"/>
              </w:rPr>
            </w:pPr>
            <w:r w:rsidRPr="00DD6CFB">
              <w:rPr>
                <w:lang w:eastAsia="en-US"/>
              </w:rPr>
              <w:t>16.3.0</w:t>
            </w:r>
          </w:p>
        </w:tc>
      </w:tr>
      <w:tr w:rsidR="004335ED" w:rsidRPr="0031204F" w14:paraId="52BD6F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1AA28C"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DAA111"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61B23D" w14:textId="77777777" w:rsidR="004335ED" w:rsidRPr="00DD6CFB" w:rsidRDefault="004335ED" w:rsidP="000D75B4">
            <w:pPr>
              <w:pStyle w:val="TAL"/>
              <w:rPr>
                <w:lang w:eastAsia="en-US"/>
              </w:rPr>
            </w:pPr>
            <w:r w:rsidRPr="00DD6CFB">
              <w:rPr>
                <w:lang w:eastAsia="en-US"/>
              </w:rPr>
              <w:t>R5-200996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9650" w14:textId="77777777" w:rsidR="004335ED" w:rsidRPr="00DD6CFB" w:rsidRDefault="004335ED" w:rsidP="000D75B4">
            <w:pPr>
              <w:pStyle w:val="TAL"/>
              <w:rPr>
                <w:lang w:eastAsia="en-US"/>
              </w:rPr>
            </w:pPr>
            <w:r w:rsidRPr="00DD6CFB">
              <w:rPr>
                <w:lang w:eastAsia="en-US"/>
              </w:rPr>
              <w:t>1124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6783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ADD6D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7537D" w14:textId="77777777" w:rsidR="004335ED" w:rsidRPr="00DD6CFB" w:rsidRDefault="004335ED" w:rsidP="000D75B4">
            <w:pPr>
              <w:pStyle w:val="TAL"/>
              <w:rPr>
                <w:lang w:eastAsia="en-US"/>
              </w:rPr>
            </w:pPr>
            <w:r w:rsidRPr="00DD6CFB">
              <w:rPr>
                <w:lang w:eastAsia="en-US"/>
              </w:rPr>
              <w:t>Correction to PUCCH-Config for Format1 and Format2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ABF66" w14:textId="77777777" w:rsidR="004335ED" w:rsidRPr="00DD6CFB" w:rsidRDefault="004335ED" w:rsidP="000D75B4">
            <w:pPr>
              <w:pStyle w:val="TAL"/>
              <w:rPr>
                <w:lang w:eastAsia="en-US"/>
              </w:rPr>
            </w:pPr>
            <w:r w:rsidRPr="00DD6CFB">
              <w:rPr>
                <w:lang w:eastAsia="en-US"/>
              </w:rPr>
              <w:t>16.3.0</w:t>
            </w:r>
          </w:p>
        </w:tc>
      </w:tr>
      <w:tr w:rsidR="004335ED" w:rsidRPr="0031204F" w14:paraId="6407DB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6AFA88"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1A115E"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191472" w14:textId="77777777" w:rsidR="004335ED" w:rsidRPr="00DD6CFB" w:rsidRDefault="004335ED" w:rsidP="000D75B4">
            <w:pPr>
              <w:pStyle w:val="TAL"/>
              <w:rPr>
                <w:lang w:eastAsia="en-US"/>
              </w:rPr>
            </w:pPr>
            <w:r w:rsidRPr="00DD6CFB">
              <w:rPr>
                <w:lang w:eastAsia="en-US"/>
              </w:rPr>
              <w:t>R5-201005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23653" w14:textId="77777777" w:rsidR="004335ED" w:rsidRPr="00DD6CFB" w:rsidRDefault="004335ED" w:rsidP="000D75B4">
            <w:pPr>
              <w:pStyle w:val="TAL"/>
              <w:rPr>
                <w:lang w:eastAsia="en-US"/>
              </w:rPr>
            </w:pPr>
            <w:r w:rsidRPr="00DD6CFB">
              <w:rPr>
                <w:lang w:eastAsia="en-US"/>
              </w:rPr>
              <w:t>1131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5AF0F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DBBD6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EDC30" w14:textId="77777777" w:rsidR="004335ED" w:rsidRPr="00DD6CFB" w:rsidRDefault="004335ED" w:rsidP="000D75B4">
            <w:pPr>
              <w:pStyle w:val="TAL"/>
              <w:rPr>
                <w:lang w:eastAsia="en-US"/>
              </w:rPr>
            </w:pPr>
            <w:r w:rsidRPr="00DD6CFB">
              <w:rPr>
                <w:lang w:eastAsia="en-US"/>
              </w:rPr>
              <w:t>Update of Annex C on calculation of test frequencies to achieve full bandwidth testing of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1CBE5" w14:textId="77777777" w:rsidR="004335ED" w:rsidRPr="00DD6CFB" w:rsidRDefault="004335ED" w:rsidP="000D75B4">
            <w:pPr>
              <w:pStyle w:val="TAL"/>
              <w:rPr>
                <w:lang w:eastAsia="en-US"/>
              </w:rPr>
            </w:pPr>
            <w:r w:rsidRPr="00DD6CFB">
              <w:rPr>
                <w:lang w:eastAsia="en-US"/>
              </w:rPr>
              <w:t>16.3.0</w:t>
            </w:r>
          </w:p>
        </w:tc>
      </w:tr>
      <w:tr w:rsidR="004335ED" w:rsidRPr="0031204F" w14:paraId="15DED7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769FEE"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E22297"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55A604" w14:textId="77777777" w:rsidR="004335ED" w:rsidRPr="00DD6CFB" w:rsidRDefault="004335ED" w:rsidP="000D75B4">
            <w:pPr>
              <w:pStyle w:val="TAL"/>
              <w:rPr>
                <w:lang w:eastAsia="en-US"/>
              </w:rPr>
            </w:pPr>
            <w:r w:rsidRPr="00DD6CFB">
              <w:rPr>
                <w:lang w:eastAsia="en-US"/>
              </w:rPr>
              <w:t>R5-201020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EB2E7" w14:textId="77777777" w:rsidR="004335ED" w:rsidRPr="00DD6CFB" w:rsidRDefault="004335ED" w:rsidP="000D75B4">
            <w:pPr>
              <w:pStyle w:val="TAL"/>
              <w:rPr>
                <w:lang w:eastAsia="en-US"/>
              </w:rPr>
            </w:pPr>
            <w:r w:rsidRPr="00DD6CFB">
              <w:rPr>
                <w:lang w:eastAsia="en-US"/>
              </w:rPr>
              <w:t>1155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B244B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90444E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D432F3" w14:textId="77777777" w:rsidR="004335ED" w:rsidRPr="00DD6CFB" w:rsidRDefault="004335ED" w:rsidP="000D75B4">
            <w:pPr>
              <w:pStyle w:val="TAL"/>
              <w:rPr>
                <w:lang w:eastAsia="en-US"/>
              </w:rPr>
            </w:pPr>
            <w:r w:rsidRPr="00DD6CFB">
              <w:rPr>
                <w:lang w:eastAsia="en-US"/>
              </w:rPr>
              <w:t>Update SIG test frequencies in clause 6.2.3.x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376BD" w14:textId="77777777" w:rsidR="004335ED" w:rsidRPr="00DD6CFB" w:rsidRDefault="004335ED" w:rsidP="000D75B4">
            <w:pPr>
              <w:pStyle w:val="TAL"/>
              <w:rPr>
                <w:lang w:eastAsia="en-US"/>
              </w:rPr>
            </w:pPr>
            <w:r w:rsidRPr="00DD6CFB">
              <w:rPr>
                <w:lang w:eastAsia="en-US"/>
              </w:rPr>
              <w:t>16.3.0</w:t>
            </w:r>
          </w:p>
        </w:tc>
      </w:tr>
      <w:tr w:rsidR="004335ED" w:rsidRPr="0031204F" w14:paraId="3D10480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05B9DB"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B7D980"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20069F" w14:textId="77777777" w:rsidR="004335ED" w:rsidRPr="00DD6CFB" w:rsidRDefault="004335ED" w:rsidP="000D75B4">
            <w:pPr>
              <w:pStyle w:val="TAL"/>
              <w:rPr>
                <w:lang w:eastAsia="en-US"/>
              </w:rPr>
            </w:pPr>
            <w:r w:rsidRPr="00DD6CFB">
              <w:rPr>
                <w:lang w:eastAsia="en-US"/>
              </w:rPr>
              <w:t>R5-201021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AFD2B" w14:textId="77777777" w:rsidR="004335ED" w:rsidRPr="00DD6CFB" w:rsidRDefault="004335ED" w:rsidP="000D75B4">
            <w:pPr>
              <w:pStyle w:val="TAL"/>
              <w:rPr>
                <w:lang w:eastAsia="en-US"/>
              </w:rPr>
            </w:pPr>
            <w:r w:rsidRPr="00DD6CFB">
              <w:rPr>
                <w:lang w:eastAsia="en-US"/>
              </w:rPr>
              <w:t>1167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BF3AC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3DD9A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D49A56" w14:textId="77777777" w:rsidR="004335ED" w:rsidRPr="00DD6CFB" w:rsidRDefault="004335ED" w:rsidP="000D75B4">
            <w:pPr>
              <w:pStyle w:val="TAL"/>
              <w:rPr>
                <w:lang w:eastAsia="en-US"/>
              </w:rPr>
            </w:pPr>
            <w:r w:rsidRPr="00DD6CFB">
              <w:rPr>
                <w:lang w:eastAsia="en-US"/>
              </w:rPr>
              <w:t>Correction of test frequency tables for NR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1C2F1" w14:textId="77777777" w:rsidR="004335ED" w:rsidRPr="00DD6CFB" w:rsidRDefault="004335ED" w:rsidP="000D75B4">
            <w:pPr>
              <w:pStyle w:val="TAL"/>
              <w:rPr>
                <w:lang w:eastAsia="en-US"/>
              </w:rPr>
            </w:pPr>
            <w:r w:rsidRPr="00DD6CFB">
              <w:rPr>
                <w:lang w:eastAsia="en-US"/>
              </w:rPr>
              <w:t>16.3.0</w:t>
            </w:r>
          </w:p>
        </w:tc>
      </w:tr>
      <w:tr w:rsidR="004335ED" w:rsidRPr="0031204F" w14:paraId="1ED42C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A82264"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3C14BF"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F4A2A0" w14:textId="77777777" w:rsidR="004335ED" w:rsidRPr="00DD6CFB" w:rsidRDefault="004335ED" w:rsidP="000D75B4">
            <w:pPr>
              <w:pStyle w:val="TAL"/>
              <w:rPr>
                <w:lang w:eastAsia="en-US"/>
              </w:rPr>
            </w:pPr>
            <w:r w:rsidRPr="00DD6CFB">
              <w:rPr>
                <w:lang w:eastAsia="en-US"/>
              </w:rPr>
              <w:t>R5-201022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FB9A8" w14:textId="77777777" w:rsidR="004335ED" w:rsidRPr="00DD6CFB" w:rsidRDefault="004335ED" w:rsidP="000D75B4">
            <w:pPr>
              <w:pStyle w:val="TAL"/>
              <w:rPr>
                <w:lang w:eastAsia="en-US"/>
              </w:rPr>
            </w:pPr>
            <w:r w:rsidRPr="00DD6CFB">
              <w:rPr>
                <w:lang w:eastAsia="en-US"/>
              </w:rPr>
              <w:t>1174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21A3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505C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A790E" w14:textId="77777777" w:rsidR="004335ED" w:rsidRPr="00DD6CFB" w:rsidRDefault="004335ED" w:rsidP="000D75B4">
            <w:pPr>
              <w:pStyle w:val="TAL"/>
              <w:rPr>
                <w:lang w:eastAsia="en-US"/>
              </w:rPr>
            </w:pPr>
            <w:r w:rsidRPr="00DD6CFB">
              <w:rPr>
                <w:lang w:eastAsia="en-US"/>
              </w:rPr>
              <w:t>Correction of test frequency tables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F3EA" w14:textId="77777777" w:rsidR="004335ED" w:rsidRPr="00DD6CFB" w:rsidRDefault="004335ED" w:rsidP="000D75B4">
            <w:pPr>
              <w:pStyle w:val="TAL"/>
              <w:rPr>
                <w:lang w:eastAsia="en-US"/>
              </w:rPr>
            </w:pPr>
            <w:r w:rsidRPr="00DD6CFB">
              <w:rPr>
                <w:lang w:eastAsia="en-US"/>
              </w:rPr>
              <w:t>16.3.0</w:t>
            </w:r>
          </w:p>
        </w:tc>
      </w:tr>
      <w:tr w:rsidR="004335ED" w:rsidRPr="0031204F" w14:paraId="73DDF1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ABCD76"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60BAB"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A9D39" w14:textId="77777777" w:rsidR="004335ED" w:rsidRPr="00DD6CFB" w:rsidRDefault="004335ED" w:rsidP="000D75B4">
            <w:pPr>
              <w:pStyle w:val="TAL"/>
              <w:rPr>
                <w:lang w:eastAsia="en-US"/>
              </w:rPr>
            </w:pPr>
            <w:r w:rsidRPr="00DD6CFB">
              <w:rPr>
                <w:lang w:eastAsia="en-US"/>
              </w:rPr>
              <w:t>R5-201023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E8886" w14:textId="77777777" w:rsidR="004335ED" w:rsidRPr="00DD6CFB" w:rsidRDefault="004335ED" w:rsidP="000D75B4">
            <w:pPr>
              <w:pStyle w:val="TAL"/>
              <w:rPr>
                <w:lang w:eastAsia="en-US"/>
              </w:rPr>
            </w:pPr>
            <w:r w:rsidRPr="00DD6CFB">
              <w:rPr>
                <w:lang w:eastAsia="en-US"/>
              </w:rPr>
              <w:t>1175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28370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D4B44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5F25E" w14:textId="77777777" w:rsidR="004335ED" w:rsidRPr="00DD6CFB" w:rsidRDefault="004335ED" w:rsidP="000D75B4">
            <w:pPr>
              <w:pStyle w:val="TAL"/>
              <w:rPr>
                <w:lang w:eastAsia="en-US"/>
              </w:rPr>
            </w:pPr>
            <w:r w:rsidRPr="00DD6CFB">
              <w:rPr>
                <w:lang w:eastAsia="en-US"/>
              </w:rPr>
              <w:t>Correction of test frequency tables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FEC7" w14:textId="77777777" w:rsidR="004335ED" w:rsidRPr="00DD6CFB" w:rsidRDefault="004335ED" w:rsidP="000D75B4">
            <w:pPr>
              <w:pStyle w:val="TAL"/>
              <w:rPr>
                <w:lang w:eastAsia="en-US"/>
              </w:rPr>
            </w:pPr>
            <w:r w:rsidRPr="00DD6CFB">
              <w:rPr>
                <w:lang w:eastAsia="en-US"/>
              </w:rPr>
              <w:t>16.3.0</w:t>
            </w:r>
          </w:p>
        </w:tc>
      </w:tr>
      <w:tr w:rsidR="004335ED" w:rsidRPr="0031204F" w14:paraId="3D9FED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7695D6"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5EF919"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87236C" w14:textId="77777777" w:rsidR="004335ED" w:rsidRPr="00DD6CFB" w:rsidRDefault="004335ED" w:rsidP="000D75B4">
            <w:pPr>
              <w:pStyle w:val="TAL"/>
              <w:rPr>
                <w:lang w:eastAsia="en-US"/>
              </w:rPr>
            </w:pPr>
            <w:r w:rsidRPr="00DD6CFB">
              <w:rPr>
                <w:lang w:eastAsia="en-US"/>
              </w:rPr>
              <w:t>R5-201024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66E371" w14:textId="77777777" w:rsidR="004335ED" w:rsidRPr="00DD6CFB" w:rsidRDefault="004335ED" w:rsidP="000D75B4">
            <w:pPr>
              <w:pStyle w:val="TAL"/>
              <w:rPr>
                <w:lang w:eastAsia="en-US"/>
              </w:rPr>
            </w:pPr>
            <w:r w:rsidRPr="00DD6CFB">
              <w:rPr>
                <w:lang w:eastAsia="en-US"/>
              </w:rPr>
              <w:t>1176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302D9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527F0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11D92" w14:textId="77777777" w:rsidR="004335ED" w:rsidRPr="00DD6CFB" w:rsidRDefault="004335ED" w:rsidP="000D75B4">
            <w:pPr>
              <w:pStyle w:val="TAL"/>
              <w:rPr>
                <w:lang w:eastAsia="en-US"/>
              </w:rPr>
            </w:pPr>
            <w:r w:rsidRPr="00DD6CFB">
              <w:rPr>
                <w:lang w:eastAsia="en-US"/>
              </w:rPr>
              <w:t>Correction of test frequency tables for NR band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82995" w14:textId="77777777" w:rsidR="004335ED" w:rsidRPr="00DD6CFB" w:rsidRDefault="004335ED" w:rsidP="000D75B4">
            <w:pPr>
              <w:pStyle w:val="TAL"/>
              <w:rPr>
                <w:lang w:eastAsia="en-US"/>
              </w:rPr>
            </w:pPr>
            <w:r w:rsidRPr="00DD6CFB">
              <w:rPr>
                <w:lang w:eastAsia="en-US"/>
              </w:rPr>
              <w:t>16.3.0</w:t>
            </w:r>
          </w:p>
        </w:tc>
      </w:tr>
      <w:tr w:rsidR="004335ED" w:rsidRPr="0031204F" w14:paraId="1FF783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72C5E9"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1F5FD3"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ABF5DE" w14:textId="77777777" w:rsidR="004335ED" w:rsidRPr="00DD6CFB" w:rsidRDefault="004335ED" w:rsidP="000D75B4">
            <w:pPr>
              <w:pStyle w:val="TAL"/>
              <w:rPr>
                <w:lang w:eastAsia="en-US"/>
              </w:rPr>
            </w:pPr>
            <w:r w:rsidRPr="00DD6CFB">
              <w:rPr>
                <w:lang w:eastAsia="en-US"/>
              </w:rPr>
              <w:t>R5-201025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44C26" w14:textId="77777777" w:rsidR="004335ED" w:rsidRPr="00DD6CFB" w:rsidRDefault="004335ED" w:rsidP="000D75B4">
            <w:pPr>
              <w:pStyle w:val="TAL"/>
              <w:rPr>
                <w:lang w:eastAsia="en-US"/>
              </w:rPr>
            </w:pPr>
            <w:r w:rsidRPr="00DD6CFB">
              <w:rPr>
                <w:lang w:eastAsia="en-US"/>
              </w:rPr>
              <w:t>1177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A031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84F5B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3A3C9" w14:textId="77777777" w:rsidR="004335ED" w:rsidRPr="00DD6CFB" w:rsidRDefault="004335ED" w:rsidP="000D75B4">
            <w:pPr>
              <w:pStyle w:val="TAL"/>
              <w:rPr>
                <w:lang w:eastAsia="en-US"/>
              </w:rPr>
            </w:pPr>
            <w:r w:rsidRPr="00DD6CFB">
              <w:rPr>
                <w:lang w:eastAsia="en-US"/>
              </w:rPr>
              <w:t>Correction of test frequency tables for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F06E0" w14:textId="77777777" w:rsidR="004335ED" w:rsidRPr="00DD6CFB" w:rsidRDefault="004335ED" w:rsidP="000D75B4">
            <w:pPr>
              <w:pStyle w:val="TAL"/>
              <w:rPr>
                <w:lang w:eastAsia="en-US"/>
              </w:rPr>
            </w:pPr>
            <w:r w:rsidRPr="00DD6CFB">
              <w:rPr>
                <w:lang w:eastAsia="en-US"/>
              </w:rPr>
              <w:t>16.3.0</w:t>
            </w:r>
          </w:p>
        </w:tc>
      </w:tr>
      <w:tr w:rsidR="004335ED" w:rsidRPr="0031204F" w14:paraId="5B4C25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76616A"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842448"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70B2E7" w14:textId="77777777" w:rsidR="004335ED" w:rsidRPr="00DD6CFB" w:rsidRDefault="004335ED" w:rsidP="000D75B4">
            <w:pPr>
              <w:pStyle w:val="TAL"/>
              <w:rPr>
                <w:lang w:eastAsia="en-US"/>
              </w:rPr>
            </w:pPr>
            <w:r w:rsidRPr="00DD6CFB">
              <w:rPr>
                <w:lang w:eastAsia="en-US"/>
              </w:rPr>
              <w:t>R5-201026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C0C1B" w14:textId="77777777" w:rsidR="004335ED" w:rsidRPr="00DD6CFB" w:rsidRDefault="004335ED" w:rsidP="000D75B4">
            <w:pPr>
              <w:pStyle w:val="TAL"/>
              <w:rPr>
                <w:lang w:eastAsia="en-US"/>
              </w:rPr>
            </w:pPr>
            <w:r w:rsidRPr="00DD6CFB">
              <w:rPr>
                <w:lang w:eastAsia="en-US"/>
              </w:rPr>
              <w:t>1178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B9268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07BDC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8E9CA" w14:textId="77777777" w:rsidR="004335ED" w:rsidRPr="00DD6CFB" w:rsidRDefault="004335ED" w:rsidP="000D75B4">
            <w:pPr>
              <w:pStyle w:val="TAL"/>
              <w:rPr>
                <w:lang w:eastAsia="en-US"/>
              </w:rPr>
            </w:pPr>
            <w:r w:rsidRPr="00DD6CFB">
              <w:rPr>
                <w:lang w:eastAsia="en-US"/>
              </w:rPr>
              <w:t>Correction of test frequency tables for NR band n258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DCA72" w14:textId="77777777" w:rsidR="004335ED" w:rsidRPr="00DD6CFB" w:rsidRDefault="004335ED" w:rsidP="000D75B4">
            <w:pPr>
              <w:pStyle w:val="TAL"/>
              <w:rPr>
                <w:lang w:eastAsia="en-US"/>
              </w:rPr>
            </w:pPr>
            <w:r w:rsidRPr="00DD6CFB">
              <w:rPr>
                <w:lang w:eastAsia="en-US"/>
              </w:rPr>
              <w:t>16.3.0</w:t>
            </w:r>
          </w:p>
        </w:tc>
      </w:tr>
      <w:tr w:rsidR="004335ED" w:rsidRPr="0031204F" w14:paraId="7478BC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4D078E"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27998C"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3A43DC" w14:textId="77777777" w:rsidR="004335ED" w:rsidRPr="00DD6CFB" w:rsidRDefault="004335ED" w:rsidP="000D75B4">
            <w:pPr>
              <w:pStyle w:val="TAL"/>
              <w:rPr>
                <w:lang w:eastAsia="en-US"/>
              </w:rPr>
            </w:pPr>
            <w:r w:rsidRPr="00DD6CFB">
              <w:rPr>
                <w:lang w:eastAsia="en-US"/>
              </w:rPr>
              <w:t>R5-201027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A2B03" w14:textId="77777777" w:rsidR="004335ED" w:rsidRPr="00DD6CFB" w:rsidRDefault="004335ED" w:rsidP="000D75B4">
            <w:pPr>
              <w:pStyle w:val="TAL"/>
              <w:rPr>
                <w:lang w:eastAsia="en-US"/>
              </w:rPr>
            </w:pPr>
            <w:r w:rsidRPr="00DD6CFB">
              <w:rPr>
                <w:lang w:eastAsia="en-US"/>
              </w:rPr>
              <w:t>1179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60CEA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E3EDB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22C57E" w14:textId="77777777" w:rsidR="004335ED" w:rsidRPr="00DD6CFB" w:rsidRDefault="004335ED" w:rsidP="000D75B4">
            <w:pPr>
              <w:pStyle w:val="TAL"/>
              <w:rPr>
                <w:lang w:eastAsia="en-US"/>
              </w:rPr>
            </w:pPr>
            <w:r w:rsidRPr="00DD6CFB">
              <w:rPr>
                <w:lang w:eastAsia="en-US"/>
              </w:rPr>
              <w:t>Correction of test frequency tables for NR band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47F7" w14:textId="77777777" w:rsidR="004335ED" w:rsidRPr="00DD6CFB" w:rsidRDefault="004335ED" w:rsidP="000D75B4">
            <w:pPr>
              <w:pStyle w:val="TAL"/>
              <w:rPr>
                <w:lang w:eastAsia="en-US"/>
              </w:rPr>
            </w:pPr>
            <w:r w:rsidRPr="00DD6CFB">
              <w:rPr>
                <w:lang w:eastAsia="en-US"/>
              </w:rPr>
              <w:t>16.3.0</w:t>
            </w:r>
          </w:p>
        </w:tc>
      </w:tr>
      <w:tr w:rsidR="004335ED" w:rsidRPr="0031204F" w14:paraId="57EADC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ECF7EC"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EFF62B"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C3BCDE" w14:textId="77777777" w:rsidR="004335ED" w:rsidRPr="00DD6CFB" w:rsidRDefault="004335ED" w:rsidP="000D75B4">
            <w:pPr>
              <w:pStyle w:val="TAL"/>
              <w:rPr>
                <w:lang w:eastAsia="en-US"/>
              </w:rPr>
            </w:pPr>
            <w:r w:rsidRPr="00DD6CFB">
              <w:rPr>
                <w:lang w:eastAsia="en-US"/>
              </w:rPr>
              <w:t>R5-201028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1640B" w14:textId="77777777" w:rsidR="004335ED" w:rsidRPr="00DD6CFB" w:rsidRDefault="004335ED" w:rsidP="000D75B4">
            <w:pPr>
              <w:pStyle w:val="TAL"/>
              <w:rPr>
                <w:lang w:eastAsia="en-US"/>
              </w:rPr>
            </w:pPr>
            <w:r w:rsidRPr="00DD6CFB">
              <w:rPr>
                <w:lang w:eastAsia="en-US"/>
              </w:rPr>
              <w:t>1180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7DA3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DADF6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A069A" w14:textId="77777777" w:rsidR="004335ED" w:rsidRPr="00DD6CFB" w:rsidRDefault="004335ED" w:rsidP="000D75B4">
            <w:pPr>
              <w:pStyle w:val="TAL"/>
              <w:rPr>
                <w:lang w:eastAsia="en-US"/>
              </w:rPr>
            </w:pPr>
            <w:r w:rsidRPr="00DD6CFB">
              <w:rPr>
                <w:lang w:eastAsia="en-US"/>
              </w:rPr>
              <w:t>Correction of test frequency tables for NR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3004" w14:textId="77777777" w:rsidR="004335ED" w:rsidRPr="00DD6CFB" w:rsidRDefault="004335ED" w:rsidP="000D75B4">
            <w:pPr>
              <w:pStyle w:val="TAL"/>
              <w:rPr>
                <w:lang w:eastAsia="en-US"/>
              </w:rPr>
            </w:pPr>
            <w:r w:rsidRPr="00DD6CFB">
              <w:rPr>
                <w:lang w:eastAsia="en-US"/>
              </w:rPr>
              <w:t>16.3.0</w:t>
            </w:r>
          </w:p>
        </w:tc>
      </w:tr>
      <w:tr w:rsidR="004335ED" w:rsidRPr="0031204F" w14:paraId="64AC91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27510A"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5CCF2A"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8452A0" w14:textId="77777777" w:rsidR="004335ED" w:rsidRPr="00DD6CFB" w:rsidRDefault="004335ED" w:rsidP="000D75B4">
            <w:pPr>
              <w:pStyle w:val="TAL"/>
              <w:rPr>
                <w:lang w:eastAsia="en-US"/>
              </w:rPr>
            </w:pPr>
            <w:r w:rsidRPr="00DD6CFB">
              <w:rPr>
                <w:lang w:eastAsia="en-US"/>
              </w:rPr>
              <w:t>R5-201029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2B232" w14:textId="77777777" w:rsidR="004335ED" w:rsidRPr="00DD6CFB" w:rsidRDefault="004335ED" w:rsidP="000D75B4">
            <w:pPr>
              <w:pStyle w:val="TAL"/>
              <w:rPr>
                <w:lang w:eastAsia="en-US"/>
              </w:rPr>
            </w:pPr>
            <w:r w:rsidRPr="00DD6CFB">
              <w:rPr>
                <w:lang w:eastAsia="en-US"/>
              </w:rPr>
              <w:t>1192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AFB7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6E9D4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4E03E" w14:textId="77777777" w:rsidR="004335ED" w:rsidRPr="00DD6CFB" w:rsidRDefault="004335ED" w:rsidP="000D75B4">
            <w:pPr>
              <w:pStyle w:val="TAL"/>
              <w:rPr>
                <w:lang w:eastAsia="en-US"/>
              </w:rPr>
            </w:pPr>
            <w:r w:rsidRPr="00DD6CFB">
              <w:rPr>
                <w:lang w:eastAsia="en-US"/>
              </w:rPr>
              <w:t>Update of clause 4.4.2 on simulated cells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BABD9" w14:textId="77777777" w:rsidR="004335ED" w:rsidRPr="00DD6CFB" w:rsidRDefault="004335ED" w:rsidP="000D75B4">
            <w:pPr>
              <w:pStyle w:val="TAL"/>
              <w:rPr>
                <w:lang w:eastAsia="en-US"/>
              </w:rPr>
            </w:pPr>
            <w:r w:rsidRPr="00DD6CFB">
              <w:rPr>
                <w:lang w:eastAsia="en-US"/>
              </w:rPr>
              <w:t>16.3.0</w:t>
            </w:r>
          </w:p>
        </w:tc>
      </w:tr>
      <w:tr w:rsidR="004335ED" w:rsidRPr="0031204F" w14:paraId="1D4DF8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54DF04"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FC680F"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0C57E" w14:textId="77777777" w:rsidR="004335ED" w:rsidRPr="00DD6CFB" w:rsidRDefault="004335ED" w:rsidP="000D75B4">
            <w:pPr>
              <w:pStyle w:val="TAL"/>
              <w:rPr>
                <w:lang w:eastAsia="en-US"/>
              </w:rPr>
            </w:pPr>
            <w:r w:rsidRPr="00DD6CFB">
              <w:rPr>
                <w:lang w:eastAsia="en-US"/>
              </w:rPr>
              <w:t>R5-201061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53589" w14:textId="77777777" w:rsidR="004335ED" w:rsidRPr="00DD6CFB" w:rsidRDefault="004335ED" w:rsidP="000D75B4">
            <w:pPr>
              <w:pStyle w:val="TAL"/>
              <w:rPr>
                <w:lang w:eastAsia="en-US"/>
              </w:rPr>
            </w:pPr>
            <w:r w:rsidRPr="00DD6CFB">
              <w:rPr>
                <w:lang w:eastAsia="en-US"/>
              </w:rPr>
              <w:t>1153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39C8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8936D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8E44B" w14:textId="77777777" w:rsidR="004335ED" w:rsidRPr="00DD6CFB" w:rsidRDefault="004335ED" w:rsidP="000D75B4">
            <w:pPr>
              <w:pStyle w:val="TAL"/>
              <w:rPr>
                <w:lang w:eastAsia="en-US"/>
              </w:rPr>
            </w:pPr>
            <w:r w:rsidRPr="00DD6CFB">
              <w:rPr>
                <w:lang w:eastAsia="en-US"/>
              </w:rPr>
              <w:t>Addition of a few R16s inter-band EN-DC FR1 test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AC82B" w14:textId="77777777" w:rsidR="004335ED" w:rsidRPr="00DD6CFB" w:rsidRDefault="004335ED" w:rsidP="000D75B4">
            <w:pPr>
              <w:pStyle w:val="TAL"/>
              <w:rPr>
                <w:lang w:eastAsia="en-US"/>
              </w:rPr>
            </w:pPr>
            <w:r w:rsidRPr="00DD6CFB">
              <w:rPr>
                <w:lang w:eastAsia="en-US"/>
              </w:rPr>
              <w:t>16.3.0</w:t>
            </w:r>
          </w:p>
        </w:tc>
      </w:tr>
      <w:tr w:rsidR="004335ED" w:rsidRPr="0031204F" w14:paraId="53FE73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539E19"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E5048A"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EC0BB4" w14:textId="77777777" w:rsidR="004335ED" w:rsidRPr="00DD6CFB" w:rsidRDefault="004335ED" w:rsidP="000D75B4">
            <w:pPr>
              <w:pStyle w:val="TAL"/>
              <w:rPr>
                <w:lang w:eastAsia="en-US"/>
              </w:rPr>
            </w:pPr>
            <w:r w:rsidRPr="00DD6CFB">
              <w:rPr>
                <w:lang w:eastAsia="en-US"/>
              </w:rPr>
              <w:t>R5-201065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9F5F9" w14:textId="77777777" w:rsidR="004335ED" w:rsidRPr="00DD6CFB" w:rsidRDefault="004335ED" w:rsidP="000D75B4">
            <w:pPr>
              <w:pStyle w:val="TAL"/>
              <w:rPr>
                <w:lang w:eastAsia="en-US"/>
              </w:rPr>
            </w:pPr>
            <w:r w:rsidRPr="00DD6CFB">
              <w:rPr>
                <w:lang w:eastAsia="en-US"/>
              </w:rPr>
              <w:t>1194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E156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787A0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EEDF79" w14:textId="77777777" w:rsidR="004335ED" w:rsidRPr="00DD6CFB" w:rsidRDefault="004335ED" w:rsidP="000D75B4">
            <w:pPr>
              <w:pStyle w:val="TAL"/>
              <w:rPr>
                <w:lang w:eastAsia="en-US"/>
              </w:rPr>
            </w:pPr>
            <w:r w:rsidRPr="00DD6CFB">
              <w:rPr>
                <w:lang w:eastAsia="en-US"/>
              </w:rPr>
              <w:t>Addition of test channel bandwidth for NR bands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FF8F5" w14:textId="77777777" w:rsidR="004335ED" w:rsidRPr="00DD6CFB" w:rsidRDefault="004335ED" w:rsidP="000D75B4">
            <w:pPr>
              <w:pStyle w:val="TAL"/>
              <w:rPr>
                <w:lang w:eastAsia="en-US"/>
              </w:rPr>
            </w:pPr>
            <w:r w:rsidRPr="00DD6CFB">
              <w:rPr>
                <w:lang w:eastAsia="en-US"/>
              </w:rPr>
              <w:t>16.3.0</w:t>
            </w:r>
          </w:p>
        </w:tc>
      </w:tr>
      <w:tr w:rsidR="004335ED" w:rsidRPr="0031204F" w14:paraId="5CC5B1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AFF393"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203CC5"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C840C3" w14:textId="77777777" w:rsidR="004335ED" w:rsidRPr="00DD6CFB" w:rsidRDefault="004335ED" w:rsidP="000D75B4">
            <w:pPr>
              <w:pStyle w:val="TAL"/>
              <w:rPr>
                <w:lang w:eastAsia="en-US"/>
              </w:rPr>
            </w:pPr>
            <w:r w:rsidRPr="00DD6CFB">
              <w:rPr>
                <w:lang w:eastAsia="en-US"/>
              </w:rPr>
              <w:t>R5-201092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4198" w14:textId="77777777" w:rsidR="004335ED" w:rsidRPr="00DD6CFB" w:rsidRDefault="004335ED" w:rsidP="000D75B4">
            <w:pPr>
              <w:pStyle w:val="TAL"/>
              <w:rPr>
                <w:lang w:eastAsia="en-US"/>
              </w:rPr>
            </w:pPr>
            <w:r w:rsidRPr="00DD6CFB">
              <w:rPr>
                <w:lang w:eastAsia="en-US"/>
              </w:rPr>
              <w:t>1123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64C5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AC9E6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65AC4" w14:textId="77777777" w:rsidR="004335ED" w:rsidRPr="00DD6CFB" w:rsidRDefault="004335ED" w:rsidP="000D75B4">
            <w:pPr>
              <w:pStyle w:val="TAL"/>
              <w:rPr>
                <w:lang w:eastAsia="en-US"/>
              </w:rPr>
            </w:pPr>
            <w:r w:rsidRPr="00DD6CFB">
              <w:rPr>
                <w:lang w:eastAsia="en-US"/>
              </w:rPr>
              <w:t>Updates to NR FR1 and LTE Power levels in 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5009F" w14:textId="77777777" w:rsidR="004335ED" w:rsidRPr="00DD6CFB" w:rsidRDefault="004335ED" w:rsidP="000D75B4">
            <w:pPr>
              <w:pStyle w:val="TAL"/>
              <w:rPr>
                <w:lang w:eastAsia="en-US"/>
              </w:rPr>
            </w:pPr>
            <w:r w:rsidRPr="00DD6CFB">
              <w:rPr>
                <w:lang w:eastAsia="en-US"/>
              </w:rPr>
              <w:t>16.3.0</w:t>
            </w:r>
          </w:p>
        </w:tc>
      </w:tr>
      <w:tr w:rsidR="004335ED" w:rsidRPr="0031204F" w14:paraId="719F45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345806"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21A537"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BE9F4" w14:textId="77777777" w:rsidR="004335ED" w:rsidRPr="00DD6CFB" w:rsidRDefault="004335ED" w:rsidP="000D75B4">
            <w:pPr>
              <w:pStyle w:val="TAL"/>
              <w:rPr>
                <w:lang w:eastAsia="en-US"/>
              </w:rPr>
            </w:pPr>
            <w:r w:rsidRPr="00DD6CFB">
              <w:rPr>
                <w:lang w:eastAsia="en-US"/>
              </w:rPr>
              <w:t>R5-201093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AE73F" w14:textId="77777777" w:rsidR="004335ED" w:rsidRPr="00DD6CFB" w:rsidRDefault="004335ED" w:rsidP="000D75B4">
            <w:pPr>
              <w:pStyle w:val="TAL"/>
              <w:rPr>
                <w:lang w:eastAsia="en-US"/>
              </w:rPr>
            </w:pPr>
            <w:r w:rsidRPr="00DD6CFB">
              <w:rPr>
                <w:lang w:eastAsia="en-US"/>
              </w:rPr>
              <w:t>1224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618C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52642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9641D" w14:textId="77777777" w:rsidR="004335ED" w:rsidRPr="00DD6CFB" w:rsidRDefault="004335ED" w:rsidP="000D75B4">
            <w:pPr>
              <w:pStyle w:val="TAL"/>
              <w:rPr>
                <w:lang w:eastAsia="en-US"/>
              </w:rPr>
            </w:pPr>
            <w:r w:rsidRPr="00DD6CFB">
              <w:rPr>
                <w:lang w:eastAsia="en-US"/>
              </w:rPr>
              <w:t>Message content Updates for Carrier Aggregation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2A9F6" w14:textId="77777777" w:rsidR="004335ED" w:rsidRPr="00DD6CFB" w:rsidRDefault="004335ED" w:rsidP="000D75B4">
            <w:pPr>
              <w:pStyle w:val="TAL"/>
              <w:rPr>
                <w:lang w:eastAsia="en-US"/>
              </w:rPr>
            </w:pPr>
            <w:r w:rsidRPr="00DD6CFB">
              <w:rPr>
                <w:lang w:eastAsia="en-US"/>
              </w:rPr>
              <w:t>16.3.0</w:t>
            </w:r>
          </w:p>
        </w:tc>
      </w:tr>
      <w:tr w:rsidR="004335ED" w:rsidRPr="0031204F" w14:paraId="1912AAB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2B6865"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508BBC"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0D891C" w14:textId="77777777" w:rsidR="004335ED" w:rsidRPr="00DD6CFB" w:rsidRDefault="004335ED" w:rsidP="000D75B4">
            <w:pPr>
              <w:pStyle w:val="TAL"/>
              <w:rPr>
                <w:lang w:eastAsia="en-US"/>
              </w:rPr>
            </w:pPr>
            <w:r w:rsidRPr="00DD6CFB">
              <w:rPr>
                <w:lang w:eastAsia="en-US"/>
              </w:rPr>
              <w:t>R5-201108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1BA89" w14:textId="77777777" w:rsidR="004335ED" w:rsidRPr="00DD6CFB" w:rsidRDefault="004335ED" w:rsidP="000D75B4">
            <w:pPr>
              <w:pStyle w:val="TAL"/>
              <w:rPr>
                <w:lang w:eastAsia="en-US"/>
              </w:rPr>
            </w:pPr>
            <w:r w:rsidRPr="00DD6CFB">
              <w:rPr>
                <w:lang w:eastAsia="en-US"/>
              </w:rPr>
              <w:t>1143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DD88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19C80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1BABE8" w14:textId="77777777" w:rsidR="004335ED" w:rsidRPr="00DD6CFB" w:rsidRDefault="004335ED" w:rsidP="000D75B4">
            <w:pPr>
              <w:pStyle w:val="TAL"/>
              <w:rPr>
                <w:lang w:eastAsia="en-US"/>
              </w:rPr>
            </w:pPr>
            <w:r w:rsidRPr="00DD6CFB">
              <w:rPr>
                <w:lang w:eastAsia="en-US"/>
              </w:rPr>
              <w:t>Correction to EUTRA-</w:t>
            </w:r>
            <w:proofErr w:type="spellStart"/>
            <w:r w:rsidRPr="00DD6CFB">
              <w:rPr>
                <w:lang w:eastAsia="en-US"/>
              </w:rPr>
              <w:t>AllowedMeasBandwidth</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EA452" w14:textId="77777777" w:rsidR="004335ED" w:rsidRPr="00DD6CFB" w:rsidRDefault="004335ED" w:rsidP="000D75B4">
            <w:pPr>
              <w:pStyle w:val="TAL"/>
              <w:rPr>
                <w:lang w:eastAsia="en-US"/>
              </w:rPr>
            </w:pPr>
            <w:r w:rsidRPr="00DD6CFB">
              <w:rPr>
                <w:lang w:eastAsia="en-US"/>
              </w:rPr>
              <w:t>16.3.0</w:t>
            </w:r>
          </w:p>
        </w:tc>
      </w:tr>
      <w:tr w:rsidR="004335ED" w:rsidRPr="0031204F" w14:paraId="625BF4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2D0367"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E87217"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6DB6F2" w14:textId="77777777" w:rsidR="004335ED" w:rsidRPr="00DD6CFB" w:rsidRDefault="004335ED" w:rsidP="000D75B4">
            <w:pPr>
              <w:pStyle w:val="TAL"/>
              <w:rPr>
                <w:lang w:eastAsia="en-US"/>
              </w:rPr>
            </w:pPr>
            <w:r w:rsidRPr="00DD6CFB">
              <w:rPr>
                <w:lang w:eastAsia="en-US"/>
              </w:rPr>
              <w:t>R5-201116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02C8C" w14:textId="77777777" w:rsidR="004335ED" w:rsidRPr="00DD6CFB" w:rsidRDefault="004335ED" w:rsidP="000D75B4">
            <w:pPr>
              <w:pStyle w:val="TAL"/>
              <w:rPr>
                <w:lang w:eastAsia="en-US"/>
              </w:rPr>
            </w:pPr>
            <w:r w:rsidRPr="00DD6CFB">
              <w:rPr>
                <w:lang w:eastAsia="en-US"/>
              </w:rPr>
              <w:t>1204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89A70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D9FC9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C9535" w14:textId="77777777" w:rsidR="004335ED" w:rsidRPr="00DD6CFB" w:rsidRDefault="004335ED" w:rsidP="000D75B4">
            <w:pPr>
              <w:pStyle w:val="TAL"/>
              <w:rPr>
                <w:lang w:eastAsia="en-US"/>
              </w:rPr>
            </w:pPr>
            <w:r w:rsidRPr="00DD6CFB">
              <w:rPr>
                <w:lang w:eastAsia="en-US"/>
              </w:rPr>
              <w:t>Updates to 4.7.3 Contents of EAP-AKA messages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4F65C" w14:textId="77777777" w:rsidR="004335ED" w:rsidRPr="00DD6CFB" w:rsidRDefault="004335ED" w:rsidP="000D75B4">
            <w:pPr>
              <w:pStyle w:val="TAL"/>
              <w:rPr>
                <w:lang w:eastAsia="en-US"/>
              </w:rPr>
            </w:pPr>
            <w:r w:rsidRPr="00DD6CFB">
              <w:rPr>
                <w:lang w:eastAsia="en-US"/>
              </w:rPr>
              <w:t>16.3.0</w:t>
            </w:r>
          </w:p>
        </w:tc>
      </w:tr>
      <w:tr w:rsidR="004335ED" w:rsidRPr="0031204F" w14:paraId="33C24A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C64EBC"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C783D9"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19F7EC" w14:textId="77777777" w:rsidR="004335ED" w:rsidRPr="00DD6CFB" w:rsidRDefault="004335ED" w:rsidP="000D75B4">
            <w:pPr>
              <w:pStyle w:val="TAL"/>
              <w:rPr>
                <w:lang w:eastAsia="en-US"/>
              </w:rPr>
            </w:pPr>
            <w:r w:rsidRPr="00DD6CFB">
              <w:rPr>
                <w:lang w:eastAsia="en-US"/>
              </w:rPr>
              <w:t>R5-201148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D547" w14:textId="77777777" w:rsidR="004335ED" w:rsidRPr="00DD6CFB" w:rsidRDefault="004335ED" w:rsidP="000D75B4">
            <w:pPr>
              <w:pStyle w:val="TAL"/>
              <w:rPr>
                <w:lang w:eastAsia="en-US"/>
              </w:rPr>
            </w:pPr>
            <w:r w:rsidRPr="00DD6CFB">
              <w:rPr>
                <w:lang w:eastAsia="en-US"/>
              </w:rPr>
              <w:t>1134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AD5A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52CE0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75130" w14:textId="77777777" w:rsidR="004335ED" w:rsidRPr="00DD6CFB" w:rsidRDefault="004335ED" w:rsidP="000D75B4">
            <w:pPr>
              <w:pStyle w:val="TAL"/>
              <w:rPr>
                <w:lang w:eastAsia="en-US"/>
              </w:rPr>
            </w:pPr>
            <w:r w:rsidRPr="00DD6CFB">
              <w:rPr>
                <w:lang w:eastAsia="en-US"/>
              </w:rPr>
              <w:t>Updates to default SSB index of intra-frequency NR cells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28C6F" w14:textId="77777777" w:rsidR="004335ED" w:rsidRPr="00DD6CFB" w:rsidRDefault="004335ED" w:rsidP="000D75B4">
            <w:pPr>
              <w:pStyle w:val="TAL"/>
              <w:rPr>
                <w:lang w:eastAsia="en-US"/>
              </w:rPr>
            </w:pPr>
            <w:r w:rsidRPr="00DD6CFB">
              <w:rPr>
                <w:lang w:eastAsia="en-US"/>
              </w:rPr>
              <w:t>16.3.0</w:t>
            </w:r>
          </w:p>
        </w:tc>
      </w:tr>
      <w:tr w:rsidR="004335ED" w:rsidRPr="0031204F" w14:paraId="6F0BB3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B7AC35"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565389"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CF5FEB" w14:textId="77777777" w:rsidR="004335ED" w:rsidRPr="00DD6CFB" w:rsidRDefault="004335ED" w:rsidP="000D75B4">
            <w:pPr>
              <w:pStyle w:val="TAL"/>
              <w:rPr>
                <w:lang w:eastAsia="en-US"/>
              </w:rPr>
            </w:pPr>
            <w:r w:rsidRPr="00DD6CFB">
              <w:rPr>
                <w:lang w:eastAsia="en-US"/>
              </w:rPr>
              <w:t>R5-201159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FC091" w14:textId="77777777" w:rsidR="004335ED" w:rsidRPr="00DD6CFB" w:rsidRDefault="004335ED" w:rsidP="000D75B4">
            <w:pPr>
              <w:pStyle w:val="TAL"/>
              <w:rPr>
                <w:lang w:eastAsia="en-US"/>
              </w:rPr>
            </w:pPr>
            <w:r w:rsidRPr="00DD6CFB">
              <w:rPr>
                <w:lang w:eastAsia="en-US"/>
              </w:rPr>
              <w:t>1151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AB60C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CAD887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A1275" w14:textId="77777777" w:rsidR="004335ED" w:rsidRPr="00DD6CFB" w:rsidRDefault="004335ED" w:rsidP="000D75B4">
            <w:pPr>
              <w:pStyle w:val="TAL"/>
              <w:rPr>
                <w:lang w:eastAsia="en-US"/>
              </w:rPr>
            </w:pPr>
            <w:r w:rsidRPr="00DD6CFB">
              <w:rPr>
                <w:lang w:eastAsia="en-US"/>
              </w:rPr>
              <w:t>Correction to test frequencies for n257 intra-band 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CD54" w14:textId="77777777" w:rsidR="004335ED" w:rsidRPr="00DD6CFB" w:rsidRDefault="004335ED" w:rsidP="000D75B4">
            <w:pPr>
              <w:pStyle w:val="TAL"/>
              <w:rPr>
                <w:lang w:eastAsia="en-US"/>
              </w:rPr>
            </w:pPr>
            <w:r w:rsidRPr="00DD6CFB">
              <w:rPr>
                <w:lang w:eastAsia="en-US"/>
              </w:rPr>
              <w:t>16.3.0</w:t>
            </w:r>
          </w:p>
        </w:tc>
      </w:tr>
      <w:tr w:rsidR="004335ED" w:rsidRPr="0031204F" w14:paraId="0C48D2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E5D73D"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7EFC60"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A4D814" w14:textId="77777777" w:rsidR="004335ED" w:rsidRPr="00DD6CFB" w:rsidRDefault="004335ED" w:rsidP="000D75B4">
            <w:pPr>
              <w:pStyle w:val="TAL"/>
              <w:rPr>
                <w:lang w:eastAsia="en-US"/>
              </w:rPr>
            </w:pPr>
            <w:r w:rsidRPr="00DD6CFB">
              <w:rPr>
                <w:lang w:eastAsia="en-US"/>
              </w:rPr>
              <w:t>R5-201173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2BA3" w14:textId="77777777" w:rsidR="004335ED" w:rsidRPr="00DD6CFB" w:rsidRDefault="004335ED" w:rsidP="000D75B4">
            <w:pPr>
              <w:pStyle w:val="TAL"/>
              <w:rPr>
                <w:lang w:eastAsia="en-US"/>
              </w:rPr>
            </w:pPr>
            <w:r w:rsidRPr="00DD6CFB">
              <w:rPr>
                <w:lang w:eastAsia="en-US"/>
              </w:rPr>
              <w:t>1117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510B2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2558E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0037D" w14:textId="77777777" w:rsidR="004335ED" w:rsidRPr="00DD6CFB" w:rsidRDefault="004335ED" w:rsidP="000D75B4">
            <w:pPr>
              <w:pStyle w:val="TAL"/>
              <w:rPr>
                <w:lang w:eastAsia="en-US"/>
              </w:rPr>
            </w:pPr>
            <w:r w:rsidRPr="00DD6CFB">
              <w:rPr>
                <w:lang w:eastAsia="en-US"/>
              </w:rPr>
              <w:t>Update IE TDD-UL-DL-Config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29207" w14:textId="77777777" w:rsidR="004335ED" w:rsidRPr="00DD6CFB" w:rsidRDefault="004335ED" w:rsidP="000D75B4">
            <w:pPr>
              <w:pStyle w:val="TAL"/>
              <w:rPr>
                <w:lang w:eastAsia="en-US"/>
              </w:rPr>
            </w:pPr>
            <w:r w:rsidRPr="00DD6CFB">
              <w:rPr>
                <w:lang w:eastAsia="en-US"/>
              </w:rPr>
              <w:t>16.3.0</w:t>
            </w:r>
          </w:p>
        </w:tc>
      </w:tr>
      <w:tr w:rsidR="004335ED" w:rsidRPr="0031204F" w14:paraId="418F43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B44564"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D6F1E1"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A3BCD" w14:textId="77777777" w:rsidR="004335ED" w:rsidRPr="00DD6CFB" w:rsidRDefault="004335ED" w:rsidP="000D75B4">
            <w:pPr>
              <w:pStyle w:val="TAL"/>
              <w:rPr>
                <w:lang w:eastAsia="en-US"/>
              </w:rPr>
            </w:pPr>
            <w:r w:rsidRPr="00DD6CFB">
              <w:rPr>
                <w:lang w:eastAsia="en-US"/>
              </w:rPr>
              <w:t>R5-201174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F312" w14:textId="77777777" w:rsidR="004335ED" w:rsidRPr="00DD6CFB" w:rsidRDefault="004335ED" w:rsidP="000D75B4">
            <w:pPr>
              <w:pStyle w:val="TAL"/>
              <w:rPr>
                <w:lang w:eastAsia="en-US"/>
              </w:rPr>
            </w:pPr>
            <w:r w:rsidRPr="00DD6CFB">
              <w:rPr>
                <w:lang w:eastAsia="en-US"/>
              </w:rPr>
              <w:t>1095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0E044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C80D7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93BA4"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RRCSystemInfoRequest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1B8E7" w14:textId="77777777" w:rsidR="004335ED" w:rsidRPr="00DD6CFB" w:rsidRDefault="004335ED" w:rsidP="000D75B4">
            <w:pPr>
              <w:pStyle w:val="TAL"/>
              <w:rPr>
                <w:lang w:eastAsia="en-US"/>
              </w:rPr>
            </w:pPr>
            <w:r w:rsidRPr="00DD6CFB">
              <w:rPr>
                <w:lang w:eastAsia="en-US"/>
              </w:rPr>
              <w:t>16.3.0</w:t>
            </w:r>
          </w:p>
        </w:tc>
      </w:tr>
      <w:tr w:rsidR="004335ED" w:rsidRPr="0031204F" w14:paraId="3C2BB9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2A8BB6"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3EA194"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98A26" w14:textId="77777777" w:rsidR="004335ED" w:rsidRPr="00DD6CFB" w:rsidRDefault="004335ED" w:rsidP="000D75B4">
            <w:pPr>
              <w:pStyle w:val="TAL"/>
              <w:rPr>
                <w:lang w:eastAsia="en-US"/>
              </w:rPr>
            </w:pPr>
            <w:r w:rsidRPr="00DD6CFB">
              <w:rPr>
                <w:lang w:eastAsia="en-US"/>
              </w:rPr>
              <w:t>R5-201175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B67C" w14:textId="77777777" w:rsidR="004335ED" w:rsidRPr="00DD6CFB" w:rsidRDefault="004335ED" w:rsidP="000D75B4">
            <w:pPr>
              <w:pStyle w:val="TAL"/>
              <w:rPr>
                <w:lang w:eastAsia="en-US"/>
              </w:rPr>
            </w:pPr>
            <w:r w:rsidRPr="00DD6CFB">
              <w:rPr>
                <w:lang w:eastAsia="en-US"/>
              </w:rPr>
              <w:t>1106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F6955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CC838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E7FC0" w14:textId="77777777" w:rsidR="004335ED" w:rsidRPr="00DD6CFB" w:rsidRDefault="004335ED" w:rsidP="000D75B4">
            <w:pPr>
              <w:pStyle w:val="TAL"/>
              <w:rPr>
                <w:lang w:eastAsia="en-US"/>
              </w:rPr>
            </w:pPr>
            <w:r w:rsidRPr="00DD6CFB">
              <w:rPr>
                <w:lang w:eastAsia="en-US"/>
              </w:rPr>
              <w:t>Update IE RLF-</w:t>
            </w:r>
            <w:proofErr w:type="spellStart"/>
            <w:r w:rsidRPr="00DD6CFB">
              <w:rPr>
                <w:lang w:eastAsia="en-US"/>
              </w:rPr>
              <w:t>TimersAndConstants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7BAF3" w14:textId="77777777" w:rsidR="004335ED" w:rsidRPr="00DD6CFB" w:rsidRDefault="004335ED" w:rsidP="000D75B4">
            <w:pPr>
              <w:pStyle w:val="TAL"/>
              <w:rPr>
                <w:lang w:eastAsia="en-US"/>
              </w:rPr>
            </w:pPr>
            <w:r w:rsidRPr="00DD6CFB">
              <w:rPr>
                <w:lang w:eastAsia="en-US"/>
              </w:rPr>
              <w:t>16.3.0</w:t>
            </w:r>
          </w:p>
        </w:tc>
      </w:tr>
      <w:tr w:rsidR="004335ED" w:rsidRPr="0031204F" w14:paraId="6E3379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809F95"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770BDF"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F1D7D" w14:textId="77777777" w:rsidR="004335ED" w:rsidRPr="00DD6CFB" w:rsidRDefault="004335ED" w:rsidP="000D75B4">
            <w:pPr>
              <w:pStyle w:val="TAL"/>
              <w:rPr>
                <w:lang w:eastAsia="en-US"/>
              </w:rPr>
            </w:pPr>
            <w:r w:rsidRPr="00DD6CFB">
              <w:rPr>
                <w:lang w:eastAsia="en-US"/>
              </w:rPr>
              <w:t>R5-201176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1615" w14:textId="77777777" w:rsidR="004335ED" w:rsidRPr="00DD6CFB" w:rsidRDefault="004335ED" w:rsidP="000D75B4">
            <w:pPr>
              <w:pStyle w:val="TAL"/>
              <w:rPr>
                <w:lang w:eastAsia="en-US"/>
              </w:rPr>
            </w:pPr>
            <w:r w:rsidRPr="00DD6CFB">
              <w:rPr>
                <w:lang w:eastAsia="en-US"/>
              </w:rPr>
              <w:t>1107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BAFD0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89770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8ACC0" w14:textId="77777777" w:rsidR="004335ED" w:rsidRPr="00DD6CFB" w:rsidRDefault="004335ED" w:rsidP="000D75B4">
            <w:pPr>
              <w:pStyle w:val="TAL"/>
              <w:rPr>
                <w:lang w:eastAsia="en-US"/>
              </w:rPr>
            </w:pPr>
            <w:r w:rsidRPr="00DD6CFB">
              <w:rPr>
                <w:lang w:eastAsia="en-US"/>
              </w:rPr>
              <w:t>Update IE SCS-</w:t>
            </w:r>
            <w:proofErr w:type="spellStart"/>
            <w:r w:rsidRPr="00DD6CFB">
              <w:rPr>
                <w:lang w:eastAsia="en-US"/>
              </w:rPr>
              <w:t>SpecificCarrier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80DBA" w14:textId="77777777" w:rsidR="004335ED" w:rsidRPr="00DD6CFB" w:rsidRDefault="004335ED" w:rsidP="000D75B4">
            <w:pPr>
              <w:pStyle w:val="TAL"/>
              <w:rPr>
                <w:lang w:eastAsia="en-US"/>
              </w:rPr>
            </w:pPr>
            <w:r w:rsidRPr="00DD6CFB">
              <w:rPr>
                <w:lang w:eastAsia="en-US"/>
              </w:rPr>
              <w:t>16.3.0</w:t>
            </w:r>
          </w:p>
        </w:tc>
      </w:tr>
      <w:tr w:rsidR="004335ED" w:rsidRPr="0031204F" w14:paraId="4E239E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C72BA9"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E2C80A"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20F2B7" w14:textId="77777777" w:rsidR="004335ED" w:rsidRPr="00DD6CFB" w:rsidRDefault="004335ED" w:rsidP="000D75B4">
            <w:pPr>
              <w:pStyle w:val="TAL"/>
              <w:rPr>
                <w:lang w:eastAsia="en-US"/>
              </w:rPr>
            </w:pPr>
            <w:r w:rsidRPr="00DD6CFB">
              <w:rPr>
                <w:lang w:eastAsia="en-US"/>
              </w:rPr>
              <w:t>R5-201177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C0A1C" w14:textId="77777777" w:rsidR="004335ED" w:rsidRPr="00DD6CFB" w:rsidRDefault="004335ED" w:rsidP="000D75B4">
            <w:pPr>
              <w:pStyle w:val="TAL"/>
              <w:rPr>
                <w:lang w:eastAsia="en-US"/>
              </w:rPr>
            </w:pPr>
            <w:r w:rsidRPr="00DD6CFB">
              <w:rPr>
                <w:lang w:eastAsia="en-US"/>
              </w:rPr>
              <w:t>1109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EC8D6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FA130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875CA" w14:textId="77777777" w:rsidR="004335ED" w:rsidRPr="00DD6CFB" w:rsidRDefault="004335ED" w:rsidP="000D75B4">
            <w:pPr>
              <w:pStyle w:val="TAL"/>
              <w:rPr>
                <w:lang w:eastAsia="en-US"/>
              </w:rPr>
            </w:pPr>
            <w:r w:rsidRPr="00DD6CFB">
              <w:rPr>
                <w:lang w:eastAsia="en-US"/>
              </w:rPr>
              <w:t>Update chapter 4.6.0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BB175" w14:textId="77777777" w:rsidR="004335ED" w:rsidRPr="00DD6CFB" w:rsidRDefault="004335ED" w:rsidP="000D75B4">
            <w:pPr>
              <w:pStyle w:val="TAL"/>
              <w:rPr>
                <w:lang w:eastAsia="en-US"/>
              </w:rPr>
            </w:pPr>
            <w:r w:rsidRPr="00DD6CFB">
              <w:rPr>
                <w:lang w:eastAsia="en-US"/>
              </w:rPr>
              <w:t>16.3.0</w:t>
            </w:r>
          </w:p>
        </w:tc>
      </w:tr>
      <w:tr w:rsidR="004335ED" w:rsidRPr="0031204F" w14:paraId="6BF814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89917B"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9EF35B"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EA8B1B" w14:textId="77777777" w:rsidR="004335ED" w:rsidRPr="00DD6CFB" w:rsidRDefault="004335ED" w:rsidP="000D75B4">
            <w:pPr>
              <w:pStyle w:val="TAL"/>
              <w:rPr>
                <w:lang w:eastAsia="en-US"/>
              </w:rPr>
            </w:pPr>
            <w:r w:rsidRPr="00DD6CFB">
              <w:rPr>
                <w:lang w:eastAsia="en-US"/>
              </w:rPr>
              <w:t>R5-201179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74241" w14:textId="77777777" w:rsidR="004335ED" w:rsidRPr="00DD6CFB" w:rsidRDefault="004335ED" w:rsidP="000D75B4">
            <w:pPr>
              <w:pStyle w:val="TAL"/>
              <w:rPr>
                <w:lang w:eastAsia="en-US"/>
              </w:rPr>
            </w:pPr>
            <w:r w:rsidRPr="00DD6CFB">
              <w:rPr>
                <w:lang w:eastAsia="en-US"/>
              </w:rPr>
              <w:t>1116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5A15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B456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215C6"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MeasObjectNR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A1DDB" w14:textId="77777777" w:rsidR="004335ED" w:rsidRPr="00DD6CFB" w:rsidRDefault="004335ED" w:rsidP="000D75B4">
            <w:pPr>
              <w:pStyle w:val="TAL"/>
              <w:rPr>
                <w:lang w:eastAsia="en-US"/>
              </w:rPr>
            </w:pPr>
            <w:r w:rsidRPr="00DD6CFB">
              <w:rPr>
                <w:lang w:eastAsia="en-US"/>
              </w:rPr>
              <w:t>16.3.0</w:t>
            </w:r>
          </w:p>
        </w:tc>
      </w:tr>
      <w:tr w:rsidR="004335ED" w:rsidRPr="0031204F" w14:paraId="3A632A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3C3590"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DF9D78"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A8DB5C" w14:textId="77777777" w:rsidR="004335ED" w:rsidRPr="00DD6CFB" w:rsidRDefault="004335ED" w:rsidP="000D75B4">
            <w:pPr>
              <w:pStyle w:val="TAL"/>
              <w:rPr>
                <w:lang w:eastAsia="en-US"/>
              </w:rPr>
            </w:pPr>
            <w:r w:rsidRPr="00DD6CFB">
              <w:rPr>
                <w:lang w:eastAsia="en-US"/>
              </w:rPr>
              <w:t>R5-201189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F4C" w14:textId="77777777" w:rsidR="004335ED" w:rsidRPr="00DD6CFB" w:rsidRDefault="004335ED" w:rsidP="000D75B4">
            <w:pPr>
              <w:pStyle w:val="TAL"/>
              <w:rPr>
                <w:lang w:eastAsia="en-US"/>
              </w:rPr>
            </w:pPr>
            <w:r w:rsidRPr="00DD6CFB">
              <w:rPr>
                <w:lang w:eastAsia="en-US"/>
              </w:rPr>
              <w:t>1214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2D2F8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84737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4E1231" w14:textId="77777777" w:rsidR="004335ED" w:rsidRPr="00DD6CFB" w:rsidRDefault="004335ED" w:rsidP="000D75B4">
            <w:pPr>
              <w:pStyle w:val="TAL"/>
              <w:rPr>
                <w:lang w:eastAsia="en-US"/>
              </w:rPr>
            </w:pPr>
            <w:r w:rsidRPr="00DD6CFB">
              <w:rPr>
                <w:lang w:eastAsia="en-US"/>
              </w:rPr>
              <w:t>Addition of IFF DFF Hybrid Setup for FR2 2AoA RRM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CAE9A" w14:textId="77777777" w:rsidR="004335ED" w:rsidRPr="00DD6CFB" w:rsidRDefault="004335ED" w:rsidP="000D75B4">
            <w:pPr>
              <w:pStyle w:val="TAL"/>
              <w:rPr>
                <w:lang w:eastAsia="en-US"/>
              </w:rPr>
            </w:pPr>
            <w:r w:rsidRPr="00DD6CFB">
              <w:rPr>
                <w:lang w:eastAsia="en-US"/>
              </w:rPr>
              <w:t>16.3.0</w:t>
            </w:r>
          </w:p>
        </w:tc>
      </w:tr>
      <w:tr w:rsidR="004335ED" w:rsidRPr="0031204F" w14:paraId="36026E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6BFBAB"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A28286"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61963" w14:textId="77777777" w:rsidR="004335ED" w:rsidRPr="00DD6CFB" w:rsidRDefault="004335ED" w:rsidP="000D75B4">
            <w:pPr>
              <w:pStyle w:val="TAL"/>
              <w:rPr>
                <w:lang w:eastAsia="en-US"/>
              </w:rPr>
            </w:pPr>
            <w:r w:rsidRPr="00DD6CFB">
              <w:rPr>
                <w:lang w:eastAsia="en-US"/>
              </w:rPr>
              <w:t>R5-201194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A21D" w14:textId="77777777" w:rsidR="004335ED" w:rsidRPr="00DD6CFB" w:rsidRDefault="004335ED" w:rsidP="000D75B4">
            <w:pPr>
              <w:pStyle w:val="TAL"/>
              <w:rPr>
                <w:lang w:eastAsia="en-US"/>
              </w:rPr>
            </w:pPr>
            <w:r w:rsidRPr="00DD6CFB">
              <w:rPr>
                <w:lang w:eastAsia="en-US"/>
              </w:rPr>
              <w:t>1141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30006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8BA53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4EF5BF" w14:textId="77777777" w:rsidR="004335ED" w:rsidRPr="00DD6CFB" w:rsidRDefault="004335ED" w:rsidP="000D75B4">
            <w:pPr>
              <w:pStyle w:val="TAL"/>
              <w:rPr>
                <w:lang w:eastAsia="en-US"/>
              </w:rPr>
            </w:pPr>
            <w:r w:rsidRPr="00DD6CFB">
              <w:rPr>
                <w:lang w:eastAsia="en-US"/>
              </w:rPr>
              <w:t xml:space="preserve">Update to Common Coreset RB IE and section 5-6 </w:t>
            </w:r>
            <w:proofErr w:type="spellStart"/>
            <w:r w:rsidRPr="00DD6CFB">
              <w:rPr>
                <w:lang w:eastAsia="en-US"/>
              </w:rPr>
              <w:t>Demod</w:t>
            </w:r>
            <w:proofErr w:type="spellEnd"/>
            <w:r w:rsidRPr="00DD6CFB">
              <w:rPr>
                <w:lang w:eastAsia="en-US"/>
              </w:rPr>
              <w:t xml:space="preserve">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65908" w14:textId="77777777" w:rsidR="004335ED" w:rsidRPr="00DD6CFB" w:rsidRDefault="004335ED" w:rsidP="000D75B4">
            <w:pPr>
              <w:pStyle w:val="TAL"/>
              <w:rPr>
                <w:lang w:eastAsia="en-US"/>
              </w:rPr>
            </w:pPr>
            <w:r w:rsidRPr="00DD6CFB">
              <w:rPr>
                <w:lang w:eastAsia="en-US"/>
              </w:rPr>
              <w:t>16.3.0</w:t>
            </w:r>
          </w:p>
        </w:tc>
      </w:tr>
      <w:tr w:rsidR="004335ED" w:rsidRPr="0031204F" w14:paraId="0387F4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4418ED"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7D04C7"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2D2779" w14:textId="77777777" w:rsidR="004335ED" w:rsidRPr="00DD6CFB" w:rsidRDefault="004335ED" w:rsidP="000D75B4">
            <w:pPr>
              <w:pStyle w:val="TAL"/>
              <w:rPr>
                <w:lang w:eastAsia="en-US"/>
              </w:rPr>
            </w:pPr>
            <w:r w:rsidRPr="00DD6CFB">
              <w:rPr>
                <w:lang w:eastAsia="en-US"/>
              </w:rPr>
              <w:t>R5-201195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03D59" w14:textId="77777777" w:rsidR="004335ED" w:rsidRPr="00DD6CFB" w:rsidRDefault="004335ED" w:rsidP="000D75B4">
            <w:pPr>
              <w:pStyle w:val="TAL"/>
              <w:rPr>
                <w:lang w:eastAsia="en-US"/>
              </w:rPr>
            </w:pPr>
            <w:r w:rsidRPr="00DD6CFB">
              <w:rPr>
                <w:lang w:eastAsia="en-US"/>
              </w:rPr>
              <w:t>1144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4E6AD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66203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EE8A91" w14:textId="77777777" w:rsidR="004335ED" w:rsidRPr="00DD6CFB" w:rsidRDefault="004335ED" w:rsidP="000D75B4">
            <w:pPr>
              <w:pStyle w:val="TAL"/>
              <w:rPr>
                <w:lang w:eastAsia="en-US"/>
              </w:rPr>
            </w:pPr>
            <w:r w:rsidRPr="00DD6CFB">
              <w:rPr>
                <w:lang w:eastAsia="en-US"/>
              </w:rPr>
              <w:t>Update of DCI 1_0 and DCI_1_1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69326" w14:textId="77777777" w:rsidR="004335ED" w:rsidRPr="00DD6CFB" w:rsidRDefault="004335ED" w:rsidP="000D75B4">
            <w:pPr>
              <w:pStyle w:val="TAL"/>
              <w:rPr>
                <w:lang w:eastAsia="en-US"/>
              </w:rPr>
            </w:pPr>
            <w:r w:rsidRPr="00DD6CFB">
              <w:rPr>
                <w:lang w:eastAsia="en-US"/>
              </w:rPr>
              <w:t>16.3.0</w:t>
            </w:r>
          </w:p>
        </w:tc>
      </w:tr>
      <w:tr w:rsidR="004335ED" w:rsidRPr="0031204F" w14:paraId="0D9766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C21220"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3E0C79"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1564C" w14:textId="77777777" w:rsidR="004335ED" w:rsidRPr="00DD6CFB" w:rsidRDefault="004335ED" w:rsidP="000D75B4">
            <w:pPr>
              <w:pStyle w:val="TAL"/>
              <w:rPr>
                <w:lang w:eastAsia="en-US"/>
              </w:rPr>
            </w:pPr>
            <w:r w:rsidRPr="00DD6CFB">
              <w:rPr>
                <w:lang w:eastAsia="en-US"/>
              </w:rPr>
              <w:t>R5-201197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8815F" w14:textId="77777777" w:rsidR="004335ED" w:rsidRPr="00DD6CFB" w:rsidRDefault="004335ED" w:rsidP="000D75B4">
            <w:pPr>
              <w:pStyle w:val="TAL"/>
              <w:rPr>
                <w:lang w:eastAsia="en-US"/>
              </w:rPr>
            </w:pPr>
            <w:r w:rsidRPr="00DD6CFB">
              <w:rPr>
                <w:lang w:eastAsia="en-US"/>
              </w:rPr>
              <w:t>1152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57D23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90E8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F3CDD" w14:textId="77777777" w:rsidR="004335ED" w:rsidRPr="00DD6CFB" w:rsidRDefault="004335ED" w:rsidP="000D75B4">
            <w:pPr>
              <w:pStyle w:val="TAL"/>
              <w:rPr>
                <w:lang w:eastAsia="en-US"/>
              </w:rPr>
            </w:pPr>
            <w:r w:rsidRPr="00DD6CFB">
              <w:rPr>
                <w:lang w:eastAsia="en-US"/>
              </w:rPr>
              <w:t>Correction to TRS configuration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ED2BD" w14:textId="77777777" w:rsidR="004335ED" w:rsidRPr="00DD6CFB" w:rsidRDefault="004335ED" w:rsidP="000D75B4">
            <w:pPr>
              <w:pStyle w:val="TAL"/>
              <w:rPr>
                <w:lang w:eastAsia="en-US"/>
              </w:rPr>
            </w:pPr>
            <w:r w:rsidRPr="00DD6CFB">
              <w:rPr>
                <w:lang w:eastAsia="en-US"/>
              </w:rPr>
              <w:t>16.3.0</w:t>
            </w:r>
          </w:p>
        </w:tc>
      </w:tr>
      <w:tr w:rsidR="004335ED" w:rsidRPr="0031204F" w14:paraId="3D3243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42B9DA"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E092C6"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B80B5" w14:textId="77777777" w:rsidR="004335ED" w:rsidRPr="00DD6CFB" w:rsidRDefault="004335ED" w:rsidP="000D75B4">
            <w:pPr>
              <w:pStyle w:val="TAL"/>
              <w:rPr>
                <w:lang w:eastAsia="en-US"/>
              </w:rPr>
            </w:pPr>
            <w:r w:rsidRPr="00DD6CFB">
              <w:rPr>
                <w:lang w:eastAsia="en-US"/>
              </w:rPr>
              <w:t>R5-201202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5843C" w14:textId="77777777" w:rsidR="004335ED" w:rsidRPr="00DD6CFB" w:rsidRDefault="004335ED" w:rsidP="000D75B4">
            <w:pPr>
              <w:pStyle w:val="TAL"/>
              <w:rPr>
                <w:lang w:eastAsia="en-US"/>
              </w:rPr>
            </w:pPr>
            <w:r w:rsidRPr="00DD6CFB">
              <w:rPr>
                <w:lang w:eastAsia="en-US"/>
              </w:rPr>
              <w:t>1205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1EBB8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0CF9B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3D85D" w14:textId="77777777" w:rsidR="004335ED" w:rsidRPr="00DD6CFB" w:rsidRDefault="004335ED" w:rsidP="000D75B4">
            <w:pPr>
              <w:pStyle w:val="TAL"/>
              <w:rPr>
                <w:lang w:eastAsia="en-US"/>
              </w:rPr>
            </w:pPr>
            <w:r w:rsidRPr="00DD6CFB">
              <w:rPr>
                <w:lang w:eastAsia="en-US"/>
              </w:rPr>
              <w:t>Update to Switch Off/ Power off procedure in RRC_CONNECTED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03231" w14:textId="77777777" w:rsidR="004335ED" w:rsidRPr="00DD6CFB" w:rsidRDefault="004335ED" w:rsidP="000D75B4">
            <w:pPr>
              <w:pStyle w:val="TAL"/>
              <w:rPr>
                <w:lang w:eastAsia="en-US"/>
              </w:rPr>
            </w:pPr>
            <w:r w:rsidRPr="00DD6CFB">
              <w:rPr>
                <w:lang w:eastAsia="en-US"/>
              </w:rPr>
              <w:t>16.3.0</w:t>
            </w:r>
          </w:p>
        </w:tc>
      </w:tr>
      <w:tr w:rsidR="004335ED" w:rsidRPr="0031204F" w14:paraId="639905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51FE06"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8AF9F6"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A3F44F" w14:textId="77777777" w:rsidR="004335ED" w:rsidRPr="00DD6CFB" w:rsidRDefault="004335ED" w:rsidP="000D75B4">
            <w:pPr>
              <w:pStyle w:val="TAL"/>
              <w:rPr>
                <w:lang w:eastAsia="en-US"/>
              </w:rPr>
            </w:pPr>
            <w:r w:rsidRPr="00DD6CFB">
              <w:rPr>
                <w:lang w:eastAsia="en-US"/>
              </w:rPr>
              <w:t>R5-201203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05F68" w14:textId="77777777" w:rsidR="004335ED" w:rsidRPr="00DD6CFB" w:rsidRDefault="004335ED" w:rsidP="000D75B4">
            <w:pPr>
              <w:pStyle w:val="TAL"/>
              <w:rPr>
                <w:lang w:eastAsia="en-US"/>
              </w:rPr>
            </w:pPr>
            <w:r w:rsidRPr="00DD6CFB">
              <w:rPr>
                <w:lang w:eastAsia="en-US"/>
              </w:rPr>
              <w:t>1129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8DC9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F3757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EDD2DC" w14:textId="77777777" w:rsidR="004335ED" w:rsidRPr="00DD6CFB" w:rsidRDefault="004335ED" w:rsidP="000D75B4">
            <w:pPr>
              <w:pStyle w:val="TAL"/>
              <w:rPr>
                <w:lang w:eastAsia="en-US"/>
              </w:rPr>
            </w:pPr>
            <w:r w:rsidRPr="00DD6CFB">
              <w:rPr>
                <w:lang w:eastAsia="en-US"/>
              </w:rPr>
              <w:t>Update to PDCP-Config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F1517" w14:textId="77777777" w:rsidR="004335ED" w:rsidRPr="00DD6CFB" w:rsidRDefault="004335ED" w:rsidP="000D75B4">
            <w:pPr>
              <w:pStyle w:val="TAL"/>
              <w:rPr>
                <w:lang w:eastAsia="en-US"/>
              </w:rPr>
            </w:pPr>
            <w:r w:rsidRPr="00DD6CFB">
              <w:rPr>
                <w:lang w:eastAsia="en-US"/>
              </w:rPr>
              <w:t>16.3.0</w:t>
            </w:r>
          </w:p>
        </w:tc>
      </w:tr>
      <w:tr w:rsidR="004335ED" w:rsidRPr="0031204F" w14:paraId="2D0003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627FB7"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CA3C5C"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A8E0F" w14:textId="77777777" w:rsidR="004335ED" w:rsidRPr="00DD6CFB" w:rsidRDefault="004335ED" w:rsidP="000D75B4">
            <w:pPr>
              <w:pStyle w:val="TAL"/>
              <w:rPr>
                <w:lang w:eastAsia="en-US"/>
              </w:rPr>
            </w:pPr>
            <w:r w:rsidRPr="00DD6CFB">
              <w:rPr>
                <w:lang w:eastAsia="en-US"/>
              </w:rPr>
              <w:t>R5-201217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A83F" w14:textId="77777777" w:rsidR="004335ED" w:rsidRPr="00DD6CFB" w:rsidRDefault="004335ED" w:rsidP="000D75B4">
            <w:pPr>
              <w:pStyle w:val="TAL"/>
              <w:rPr>
                <w:lang w:eastAsia="en-US"/>
              </w:rPr>
            </w:pPr>
            <w:r w:rsidRPr="00DD6CFB">
              <w:rPr>
                <w:lang w:eastAsia="en-US"/>
              </w:rPr>
              <w:t>1217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B47B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0AEE4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304FD" w14:textId="77777777" w:rsidR="004335ED" w:rsidRPr="00DD6CFB" w:rsidRDefault="004335ED" w:rsidP="000D75B4">
            <w:pPr>
              <w:pStyle w:val="TAL"/>
              <w:rPr>
                <w:lang w:eastAsia="en-US"/>
              </w:rPr>
            </w:pPr>
            <w:r w:rsidRPr="00DD6CFB">
              <w:rPr>
                <w:lang w:eastAsia="en-US"/>
              </w:rPr>
              <w:t xml:space="preserve">Updates to </w:t>
            </w:r>
            <w:proofErr w:type="spellStart"/>
            <w:r w:rsidRPr="00DD6CFB">
              <w:rPr>
                <w:lang w:eastAsia="en-US"/>
              </w:rPr>
              <w:t>PsDU</w:t>
            </w:r>
            <w:proofErr w:type="spellEnd"/>
            <w:r w:rsidRPr="00DD6CFB">
              <w:rPr>
                <w:lang w:eastAsia="en-US"/>
              </w:rPr>
              <w:t xml:space="preserve"> session modification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31B6D" w14:textId="77777777" w:rsidR="004335ED" w:rsidRPr="00DD6CFB" w:rsidRDefault="004335ED" w:rsidP="000D75B4">
            <w:pPr>
              <w:pStyle w:val="TAL"/>
              <w:rPr>
                <w:lang w:eastAsia="en-US"/>
              </w:rPr>
            </w:pPr>
            <w:r w:rsidRPr="00DD6CFB">
              <w:rPr>
                <w:lang w:eastAsia="en-US"/>
              </w:rPr>
              <w:t>16.3.0</w:t>
            </w:r>
          </w:p>
        </w:tc>
      </w:tr>
      <w:tr w:rsidR="004335ED" w:rsidRPr="0031204F" w14:paraId="5E7CAA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8BB7F3"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1CE5B5"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A5111F" w14:textId="77777777" w:rsidR="004335ED" w:rsidRPr="00DD6CFB" w:rsidRDefault="004335ED" w:rsidP="000D75B4">
            <w:pPr>
              <w:pStyle w:val="TAL"/>
              <w:rPr>
                <w:lang w:eastAsia="en-US"/>
              </w:rPr>
            </w:pPr>
            <w:r w:rsidRPr="00DD6CFB">
              <w:rPr>
                <w:lang w:eastAsia="en-US"/>
              </w:rPr>
              <w:t>R5-201221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86DD" w14:textId="77777777" w:rsidR="004335ED" w:rsidRPr="00DD6CFB" w:rsidRDefault="004335ED" w:rsidP="000D75B4">
            <w:pPr>
              <w:pStyle w:val="TAL"/>
              <w:rPr>
                <w:lang w:eastAsia="en-US"/>
              </w:rPr>
            </w:pPr>
            <w:r w:rsidRPr="00DD6CFB">
              <w:rPr>
                <w:lang w:eastAsia="en-US"/>
              </w:rPr>
              <w:t>1089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8936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9B62A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23ABA1" w14:textId="77777777" w:rsidR="004335ED" w:rsidRPr="00DD6CFB" w:rsidRDefault="004335ED" w:rsidP="000D75B4">
            <w:pPr>
              <w:pStyle w:val="TAL"/>
              <w:rPr>
                <w:lang w:eastAsia="en-US"/>
              </w:rPr>
            </w:pPr>
            <w:r w:rsidRPr="00DD6CFB">
              <w:rPr>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C23F8" w14:textId="77777777" w:rsidR="004335ED" w:rsidRPr="00DD6CFB" w:rsidRDefault="004335ED" w:rsidP="000D75B4">
            <w:pPr>
              <w:pStyle w:val="TAL"/>
              <w:rPr>
                <w:lang w:eastAsia="en-US"/>
              </w:rPr>
            </w:pPr>
            <w:r w:rsidRPr="00DD6CFB">
              <w:rPr>
                <w:lang w:eastAsia="en-US"/>
              </w:rPr>
              <w:t>16.3.0</w:t>
            </w:r>
          </w:p>
        </w:tc>
      </w:tr>
      <w:tr w:rsidR="004335ED" w:rsidRPr="0031204F" w14:paraId="2B1C29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B2304C" w14:textId="77777777" w:rsidR="004335ED" w:rsidRPr="00DD6CFB" w:rsidRDefault="004335ED" w:rsidP="000D75B4">
            <w:pPr>
              <w:pStyle w:val="TAL"/>
              <w:rPr>
                <w:lang w:eastAsia="en-US"/>
              </w:rPr>
            </w:pPr>
            <w:r w:rsidRPr="00DD6CFB">
              <w:rPr>
                <w:lang w:eastAsia="en-US"/>
              </w:rPr>
              <w:lastRenderedPageBreak/>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F3D709"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8D3ED3" w14:textId="77777777" w:rsidR="004335ED" w:rsidRPr="00DD6CFB" w:rsidRDefault="004335ED" w:rsidP="000D75B4">
            <w:pPr>
              <w:pStyle w:val="TAL"/>
              <w:rPr>
                <w:lang w:eastAsia="en-US"/>
              </w:rPr>
            </w:pPr>
            <w:r w:rsidRPr="00DD6CFB">
              <w:rPr>
                <w:lang w:eastAsia="en-US"/>
              </w:rPr>
              <w:t>R5-201222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FF43A" w14:textId="77777777" w:rsidR="004335ED" w:rsidRPr="00DD6CFB" w:rsidRDefault="004335ED" w:rsidP="000D75B4">
            <w:pPr>
              <w:pStyle w:val="TAL"/>
              <w:rPr>
                <w:lang w:eastAsia="en-US"/>
              </w:rPr>
            </w:pPr>
            <w:r w:rsidRPr="00DD6CFB">
              <w:rPr>
                <w:lang w:eastAsia="en-US"/>
              </w:rPr>
              <w:t>1121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92B2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39B8C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2B848" w14:textId="77777777" w:rsidR="004335ED" w:rsidRPr="00DD6CFB" w:rsidRDefault="004335ED" w:rsidP="000D75B4">
            <w:pPr>
              <w:pStyle w:val="TAL"/>
              <w:rPr>
                <w:lang w:eastAsia="en-US"/>
              </w:rPr>
            </w:pPr>
            <w:r w:rsidRPr="00DD6CFB">
              <w:rPr>
                <w:lang w:eastAsia="en-US"/>
              </w:rPr>
              <w:t>Update IE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48417" w14:textId="77777777" w:rsidR="004335ED" w:rsidRPr="00DD6CFB" w:rsidRDefault="004335ED" w:rsidP="000D75B4">
            <w:pPr>
              <w:pStyle w:val="TAL"/>
              <w:rPr>
                <w:lang w:eastAsia="en-US"/>
              </w:rPr>
            </w:pPr>
            <w:r w:rsidRPr="00DD6CFB">
              <w:rPr>
                <w:lang w:eastAsia="en-US"/>
              </w:rPr>
              <w:t>16.3.0</w:t>
            </w:r>
          </w:p>
        </w:tc>
      </w:tr>
      <w:tr w:rsidR="004335ED" w:rsidRPr="0031204F" w14:paraId="51CEC0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6AD747"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D1B57C"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2BFEBC" w14:textId="77777777" w:rsidR="004335ED" w:rsidRPr="00DD6CFB" w:rsidRDefault="004335ED" w:rsidP="000D75B4">
            <w:pPr>
              <w:pStyle w:val="TAL"/>
              <w:rPr>
                <w:lang w:eastAsia="en-US"/>
              </w:rPr>
            </w:pPr>
            <w:r w:rsidRPr="00DD6CFB">
              <w:rPr>
                <w:lang w:eastAsia="en-US"/>
              </w:rPr>
              <w:t>R5-201232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83DFA" w14:textId="77777777" w:rsidR="004335ED" w:rsidRPr="00DD6CFB" w:rsidRDefault="004335ED" w:rsidP="000D75B4">
            <w:pPr>
              <w:pStyle w:val="TAL"/>
              <w:rPr>
                <w:lang w:eastAsia="en-US"/>
              </w:rPr>
            </w:pPr>
            <w:r w:rsidRPr="00DD6CFB">
              <w:rPr>
                <w:lang w:eastAsia="en-US"/>
              </w:rPr>
              <w:t>1140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E64D5"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FEFE0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3D9F6" w14:textId="77777777" w:rsidR="004335ED" w:rsidRPr="00DD6CFB" w:rsidRDefault="004335ED" w:rsidP="000D75B4">
            <w:pPr>
              <w:pStyle w:val="TAL"/>
              <w:rPr>
                <w:lang w:eastAsia="en-US"/>
              </w:rPr>
            </w:pPr>
            <w:r w:rsidRPr="00DD6CFB">
              <w:rPr>
                <w:lang w:eastAsia="en-US"/>
              </w:rPr>
              <w:t>CR to 38.508-1 to introduce DFF Range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D8B88" w14:textId="77777777" w:rsidR="004335ED" w:rsidRPr="00DD6CFB" w:rsidRDefault="004335ED" w:rsidP="000D75B4">
            <w:pPr>
              <w:pStyle w:val="TAL"/>
              <w:rPr>
                <w:lang w:eastAsia="en-US"/>
              </w:rPr>
            </w:pPr>
            <w:r w:rsidRPr="00DD6CFB">
              <w:rPr>
                <w:lang w:eastAsia="en-US"/>
              </w:rPr>
              <w:t>16.3.0</w:t>
            </w:r>
          </w:p>
        </w:tc>
      </w:tr>
      <w:tr w:rsidR="004335ED" w:rsidRPr="0031204F" w14:paraId="19FCE0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AC0A7A"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1A8ECF"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E586A5" w14:textId="77777777" w:rsidR="004335ED" w:rsidRPr="00DD6CFB" w:rsidRDefault="004335ED" w:rsidP="000D75B4">
            <w:pPr>
              <w:pStyle w:val="TAL"/>
              <w:rPr>
                <w:lang w:eastAsia="en-US"/>
              </w:rPr>
            </w:pPr>
            <w:r w:rsidRPr="00DD6CFB">
              <w:rPr>
                <w:lang w:eastAsia="en-US"/>
              </w:rPr>
              <w:t>R5-201234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B5410" w14:textId="77777777" w:rsidR="004335ED" w:rsidRPr="00DD6CFB" w:rsidRDefault="004335ED" w:rsidP="000D75B4">
            <w:pPr>
              <w:pStyle w:val="TAL"/>
              <w:rPr>
                <w:lang w:eastAsia="en-US"/>
              </w:rPr>
            </w:pPr>
            <w:r w:rsidRPr="00DD6CFB">
              <w:rPr>
                <w:lang w:eastAsia="en-US"/>
              </w:rPr>
              <w:t>1110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84C7C7"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F0C86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3F5B8"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ServingCellConfigCommon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694F3" w14:textId="77777777" w:rsidR="004335ED" w:rsidRPr="00DD6CFB" w:rsidRDefault="004335ED" w:rsidP="000D75B4">
            <w:pPr>
              <w:pStyle w:val="TAL"/>
              <w:rPr>
                <w:lang w:eastAsia="en-US"/>
              </w:rPr>
            </w:pPr>
            <w:r w:rsidRPr="00DD6CFB">
              <w:rPr>
                <w:lang w:eastAsia="en-US"/>
              </w:rPr>
              <w:t>16.3.0</w:t>
            </w:r>
          </w:p>
        </w:tc>
      </w:tr>
      <w:tr w:rsidR="004335ED" w:rsidRPr="0031204F" w14:paraId="43F160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3F7CDB" w14:textId="77777777" w:rsidR="004335ED" w:rsidRPr="00DD6CFB" w:rsidRDefault="004335ED" w:rsidP="000D75B4">
            <w:pPr>
              <w:pStyle w:val="TAL"/>
              <w:rPr>
                <w:lang w:eastAsia="en-US"/>
              </w:rPr>
            </w:pPr>
            <w:r w:rsidRPr="00DD6CFB">
              <w:rPr>
                <w:lang w:eastAsia="en-US"/>
              </w:rPr>
              <w:t>2020-03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A5AC29" w14:textId="77777777" w:rsidR="004335ED" w:rsidRPr="00DD6CFB" w:rsidRDefault="004335ED" w:rsidP="000D75B4">
            <w:pPr>
              <w:pStyle w:val="TAL"/>
              <w:rPr>
                <w:lang w:eastAsia="en-US"/>
              </w:rPr>
            </w:pPr>
            <w:r w:rsidRPr="00DD6CFB">
              <w:rPr>
                <w:lang w:eastAsia="en-US"/>
              </w:rPr>
              <w:t>RAN#87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A6920" w14:textId="77777777" w:rsidR="004335ED" w:rsidRPr="00DD6CFB" w:rsidRDefault="004335ED" w:rsidP="000D75B4">
            <w:pPr>
              <w:pStyle w:val="TAL"/>
              <w:rPr>
                <w:lang w:eastAsia="en-US"/>
              </w:rPr>
            </w:pPr>
            <w:r w:rsidRPr="00DD6CFB">
              <w:rPr>
                <w:lang w:eastAsia="en-US"/>
              </w:rPr>
              <w:t>R5-201148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FCE5C" w14:textId="77777777" w:rsidR="004335ED" w:rsidRPr="00DD6CFB" w:rsidRDefault="004335ED" w:rsidP="000D75B4">
            <w:pPr>
              <w:pStyle w:val="TAL"/>
              <w:rPr>
                <w:lang w:eastAsia="en-US"/>
              </w:rPr>
            </w:pPr>
            <w:r w:rsidRPr="00DD6CFB">
              <w:rPr>
                <w:lang w:eastAsia="en-US"/>
              </w:rPr>
              <w:t>1134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0C822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AE1A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E7278" w14:textId="77777777" w:rsidR="004335ED" w:rsidRPr="00DD6CFB" w:rsidRDefault="004335ED" w:rsidP="000D75B4">
            <w:pPr>
              <w:pStyle w:val="TAL"/>
              <w:rPr>
                <w:lang w:eastAsia="en-US"/>
              </w:rPr>
            </w:pPr>
            <w:r w:rsidRPr="00DD6CFB">
              <w:rPr>
                <w:lang w:eastAsia="en-US"/>
              </w:rPr>
              <w:t>Add new missing column of Table 4.4.2-2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A3A09" w14:textId="77777777" w:rsidR="004335ED" w:rsidRPr="00DD6CFB" w:rsidRDefault="004335ED" w:rsidP="000D75B4">
            <w:pPr>
              <w:pStyle w:val="TAL"/>
              <w:rPr>
                <w:lang w:eastAsia="en-US"/>
              </w:rPr>
            </w:pPr>
            <w:r w:rsidRPr="00DD6CFB">
              <w:rPr>
                <w:lang w:eastAsia="en-US"/>
              </w:rPr>
              <w:t>16.3.1</w:t>
            </w:r>
          </w:p>
        </w:tc>
      </w:tr>
      <w:tr w:rsidR="004335ED" w:rsidRPr="0031204F" w14:paraId="2E8E6F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08860D"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0B61E9"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B80288" w14:textId="77777777" w:rsidR="004335ED" w:rsidRPr="00DD6CFB" w:rsidRDefault="004335ED" w:rsidP="000D75B4">
            <w:pPr>
              <w:pStyle w:val="TAL"/>
              <w:rPr>
                <w:lang w:eastAsia="en-US"/>
              </w:rPr>
            </w:pPr>
            <w:r w:rsidRPr="00DD6CFB">
              <w:rPr>
                <w:lang w:eastAsia="en-US"/>
              </w:rPr>
              <w:t>R5-201320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601E8" w14:textId="77777777" w:rsidR="004335ED" w:rsidRPr="00DD6CFB" w:rsidRDefault="004335ED" w:rsidP="000D75B4">
            <w:pPr>
              <w:pStyle w:val="TAL"/>
              <w:rPr>
                <w:lang w:eastAsia="en-US"/>
              </w:rPr>
            </w:pPr>
            <w:r w:rsidRPr="00DD6CFB">
              <w:rPr>
                <w:lang w:eastAsia="en-US"/>
              </w:rPr>
              <w:t>1225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C40DB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4E85D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23019" w14:textId="77777777" w:rsidR="004335ED" w:rsidRPr="00DD6CFB" w:rsidRDefault="004335ED" w:rsidP="000D75B4">
            <w:pPr>
              <w:pStyle w:val="TAL"/>
              <w:rPr>
                <w:lang w:eastAsia="en-US"/>
              </w:rPr>
            </w:pPr>
            <w:r w:rsidRPr="00DD6CFB">
              <w:rPr>
                <w:lang w:eastAsia="en-US"/>
              </w:rPr>
              <w:t>Update IE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C0D7E" w14:textId="77777777" w:rsidR="004335ED" w:rsidRPr="00DD6CFB" w:rsidRDefault="004335ED" w:rsidP="000D75B4">
            <w:pPr>
              <w:pStyle w:val="TAL"/>
              <w:rPr>
                <w:lang w:eastAsia="en-US"/>
              </w:rPr>
            </w:pPr>
            <w:r w:rsidRPr="00DD6CFB">
              <w:rPr>
                <w:lang w:eastAsia="en-US"/>
              </w:rPr>
              <w:t>16.4.0</w:t>
            </w:r>
          </w:p>
        </w:tc>
      </w:tr>
      <w:tr w:rsidR="004335ED" w:rsidRPr="0031204F" w14:paraId="545076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590581"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4E494"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31DCE1" w14:textId="77777777" w:rsidR="004335ED" w:rsidRPr="00DD6CFB" w:rsidRDefault="004335ED" w:rsidP="000D75B4">
            <w:pPr>
              <w:pStyle w:val="TAL"/>
              <w:rPr>
                <w:lang w:eastAsia="en-US"/>
              </w:rPr>
            </w:pPr>
            <w:r w:rsidRPr="00DD6CFB">
              <w:rPr>
                <w:lang w:eastAsia="en-US"/>
              </w:rPr>
              <w:t>R5-201322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378C8" w14:textId="77777777" w:rsidR="004335ED" w:rsidRPr="00DD6CFB" w:rsidRDefault="004335ED" w:rsidP="000D75B4">
            <w:pPr>
              <w:pStyle w:val="TAL"/>
              <w:rPr>
                <w:lang w:eastAsia="en-US"/>
              </w:rPr>
            </w:pPr>
            <w:r w:rsidRPr="00DD6CFB">
              <w:rPr>
                <w:lang w:eastAsia="en-US"/>
              </w:rPr>
              <w:t>1227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6D70B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89F11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24297" w14:textId="77777777" w:rsidR="004335ED" w:rsidRPr="00DD6CFB" w:rsidRDefault="004335ED" w:rsidP="000D75B4">
            <w:pPr>
              <w:pStyle w:val="TAL"/>
              <w:rPr>
                <w:lang w:eastAsia="en-US"/>
              </w:rPr>
            </w:pPr>
            <w:r w:rsidRPr="00DD6CFB">
              <w:rPr>
                <w:lang w:eastAsia="en-US"/>
              </w:rPr>
              <w:t xml:space="preserve">Update of default value of </w:t>
            </w:r>
            <w:proofErr w:type="spellStart"/>
            <w:r w:rsidRPr="00DD6CFB">
              <w:rPr>
                <w:lang w:eastAsia="en-US"/>
              </w:rPr>
              <w:t>frequencyDomainResources</w:t>
            </w:r>
            <w:proofErr w:type="spellEnd"/>
            <w:r w:rsidRPr="00DD6CFB">
              <w:rPr>
                <w:lang w:eastAsia="en-US"/>
              </w:rPr>
              <w:t xml:space="preserve"> in </w:t>
            </w:r>
            <w:proofErr w:type="spellStart"/>
            <w:r w:rsidRPr="00DD6CFB">
              <w:rPr>
                <w:lang w:eastAsia="en-US"/>
              </w:rPr>
              <w:t>ControlResourceSet</w:t>
            </w:r>
            <w:proofErr w:type="spellEnd"/>
            <w:r w:rsidRPr="00DD6CFB">
              <w:rPr>
                <w:lang w:eastAsia="en-US"/>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168DA" w14:textId="77777777" w:rsidR="004335ED" w:rsidRPr="00DD6CFB" w:rsidRDefault="004335ED" w:rsidP="000D75B4">
            <w:pPr>
              <w:pStyle w:val="TAL"/>
              <w:rPr>
                <w:lang w:eastAsia="en-US"/>
              </w:rPr>
            </w:pPr>
            <w:r w:rsidRPr="00DD6CFB">
              <w:rPr>
                <w:lang w:eastAsia="en-US"/>
              </w:rPr>
              <w:t>16.4.0</w:t>
            </w:r>
          </w:p>
        </w:tc>
      </w:tr>
      <w:tr w:rsidR="004335ED" w:rsidRPr="0031204F" w14:paraId="23702E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E93BE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AC130A"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45B7" w14:textId="77777777" w:rsidR="004335ED" w:rsidRPr="00DD6CFB" w:rsidRDefault="004335ED" w:rsidP="000D75B4">
            <w:pPr>
              <w:pStyle w:val="TAL"/>
              <w:rPr>
                <w:lang w:eastAsia="en-US"/>
              </w:rPr>
            </w:pPr>
            <w:r w:rsidRPr="00DD6CFB">
              <w:rPr>
                <w:lang w:eastAsia="en-US"/>
              </w:rPr>
              <w:t>R5-201331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66A94" w14:textId="77777777" w:rsidR="004335ED" w:rsidRPr="00DD6CFB" w:rsidRDefault="004335ED" w:rsidP="000D75B4">
            <w:pPr>
              <w:pStyle w:val="TAL"/>
              <w:rPr>
                <w:lang w:eastAsia="en-US"/>
              </w:rPr>
            </w:pPr>
            <w:r w:rsidRPr="00DD6CFB">
              <w:rPr>
                <w:lang w:eastAsia="en-US"/>
              </w:rPr>
              <w:t>1228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3753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14F42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E78450" w14:textId="77777777" w:rsidR="004335ED" w:rsidRPr="00DD6CFB" w:rsidRDefault="004335ED" w:rsidP="000D75B4">
            <w:pPr>
              <w:pStyle w:val="TAL"/>
              <w:rPr>
                <w:lang w:eastAsia="en-US"/>
              </w:rPr>
            </w:pPr>
            <w:r w:rsidRPr="00DD6CFB">
              <w:rPr>
                <w:lang w:eastAsia="en-US"/>
              </w:rPr>
              <w:t>Correction to Table 4.9.6.1-1-Switch off in 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BCC7A" w14:textId="77777777" w:rsidR="004335ED" w:rsidRPr="00DD6CFB" w:rsidRDefault="004335ED" w:rsidP="000D75B4">
            <w:pPr>
              <w:pStyle w:val="TAL"/>
              <w:rPr>
                <w:lang w:eastAsia="en-US"/>
              </w:rPr>
            </w:pPr>
            <w:r w:rsidRPr="00DD6CFB">
              <w:rPr>
                <w:lang w:eastAsia="en-US"/>
              </w:rPr>
              <w:t>16.4.0</w:t>
            </w:r>
          </w:p>
        </w:tc>
      </w:tr>
      <w:tr w:rsidR="004335ED" w:rsidRPr="0031204F" w14:paraId="793115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C316F3"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543E5E"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E99109" w14:textId="77777777" w:rsidR="004335ED" w:rsidRPr="00DD6CFB" w:rsidRDefault="004335ED" w:rsidP="000D75B4">
            <w:pPr>
              <w:pStyle w:val="TAL"/>
              <w:rPr>
                <w:lang w:eastAsia="en-US"/>
              </w:rPr>
            </w:pPr>
            <w:r w:rsidRPr="00DD6CFB">
              <w:rPr>
                <w:lang w:eastAsia="en-US"/>
              </w:rPr>
              <w:t>R5-201333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DEDE6" w14:textId="77777777" w:rsidR="004335ED" w:rsidRPr="00DD6CFB" w:rsidRDefault="004335ED" w:rsidP="000D75B4">
            <w:pPr>
              <w:pStyle w:val="TAL"/>
              <w:rPr>
                <w:lang w:eastAsia="en-US"/>
              </w:rPr>
            </w:pPr>
            <w:r w:rsidRPr="00DD6CFB">
              <w:rPr>
                <w:lang w:eastAsia="en-US"/>
              </w:rPr>
              <w:t>1230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4C4C0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0E4AB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562175" w14:textId="77777777" w:rsidR="004335ED" w:rsidRPr="00DD6CFB" w:rsidRDefault="004335ED" w:rsidP="000D75B4">
            <w:pPr>
              <w:pStyle w:val="TAL"/>
              <w:rPr>
                <w:lang w:eastAsia="en-US"/>
              </w:rPr>
            </w:pPr>
            <w:r w:rsidRPr="00DD6CFB">
              <w:rPr>
                <w:lang w:eastAsia="en-US"/>
              </w:rPr>
              <w:t>Addition of 4.9.6.3A Switch off  Power off procedure in RRC_CONNECTED with T3540 started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E5575" w14:textId="77777777" w:rsidR="004335ED" w:rsidRPr="00DD6CFB" w:rsidRDefault="004335ED" w:rsidP="000D75B4">
            <w:pPr>
              <w:pStyle w:val="TAL"/>
              <w:rPr>
                <w:lang w:eastAsia="en-US"/>
              </w:rPr>
            </w:pPr>
            <w:r w:rsidRPr="00DD6CFB">
              <w:rPr>
                <w:lang w:eastAsia="en-US"/>
              </w:rPr>
              <w:t>16.4.0</w:t>
            </w:r>
          </w:p>
        </w:tc>
      </w:tr>
      <w:tr w:rsidR="004335ED" w:rsidRPr="0031204F" w14:paraId="613A90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1AC766"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607DA0"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C060C7" w14:textId="77777777" w:rsidR="004335ED" w:rsidRPr="00DD6CFB" w:rsidRDefault="004335ED" w:rsidP="000D75B4">
            <w:pPr>
              <w:pStyle w:val="TAL"/>
              <w:rPr>
                <w:lang w:eastAsia="en-US"/>
              </w:rPr>
            </w:pPr>
            <w:r w:rsidRPr="00DD6CFB">
              <w:rPr>
                <w:lang w:eastAsia="en-US"/>
              </w:rPr>
              <w:t>R5-201335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DA3A8" w14:textId="77777777" w:rsidR="004335ED" w:rsidRPr="00DD6CFB" w:rsidRDefault="004335ED" w:rsidP="000D75B4">
            <w:pPr>
              <w:pStyle w:val="TAL"/>
              <w:rPr>
                <w:lang w:eastAsia="en-US"/>
              </w:rPr>
            </w:pPr>
            <w:r w:rsidRPr="00DD6CFB">
              <w:rPr>
                <w:lang w:eastAsia="en-US"/>
              </w:rPr>
              <w:t>1232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8C5D7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EB6F1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251D2" w14:textId="77777777" w:rsidR="004335ED" w:rsidRPr="00DD6CFB" w:rsidRDefault="004335ED" w:rsidP="000D75B4">
            <w:pPr>
              <w:pStyle w:val="TAL"/>
              <w:rPr>
                <w:lang w:eastAsia="en-US"/>
              </w:rPr>
            </w:pPr>
            <w:r w:rsidRPr="00DD6CFB">
              <w:rPr>
                <w:lang w:eastAsia="en-US"/>
              </w:rPr>
              <w:t>Update to USIM config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9DE86" w14:textId="77777777" w:rsidR="004335ED" w:rsidRPr="00DD6CFB" w:rsidRDefault="004335ED" w:rsidP="000D75B4">
            <w:pPr>
              <w:pStyle w:val="TAL"/>
              <w:rPr>
                <w:lang w:eastAsia="en-US"/>
              </w:rPr>
            </w:pPr>
            <w:r w:rsidRPr="00DD6CFB">
              <w:rPr>
                <w:lang w:eastAsia="en-US"/>
              </w:rPr>
              <w:t>16.4.0</w:t>
            </w:r>
          </w:p>
        </w:tc>
      </w:tr>
      <w:tr w:rsidR="004335ED" w:rsidRPr="0031204F" w14:paraId="105A204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CB0AB7"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6D7FC"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8BFA7" w14:textId="77777777" w:rsidR="004335ED" w:rsidRPr="00DD6CFB" w:rsidRDefault="004335ED" w:rsidP="000D75B4">
            <w:pPr>
              <w:pStyle w:val="TAL"/>
              <w:rPr>
                <w:lang w:eastAsia="en-US"/>
              </w:rPr>
            </w:pPr>
            <w:r w:rsidRPr="00DD6CFB">
              <w:rPr>
                <w:lang w:eastAsia="en-US"/>
              </w:rPr>
              <w:t>R5-201336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D5319" w14:textId="77777777" w:rsidR="004335ED" w:rsidRPr="00DD6CFB" w:rsidRDefault="004335ED" w:rsidP="000D75B4">
            <w:pPr>
              <w:pStyle w:val="TAL"/>
              <w:rPr>
                <w:lang w:eastAsia="en-US"/>
              </w:rPr>
            </w:pPr>
            <w:r w:rsidRPr="00DD6CFB">
              <w:rPr>
                <w:lang w:eastAsia="en-US"/>
              </w:rPr>
              <w:t>1233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49891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1C711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AB135" w14:textId="77777777" w:rsidR="004335ED" w:rsidRPr="00DD6CFB" w:rsidRDefault="004335ED" w:rsidP="000D75B4">
            <w:pPr>
              <w:pStyle w:val="TAL"/>
              <w:rPr>
                <w:lang w:eastAsia="en-US"/>
              </w:rPr>
            </w:pPr>
            <w:r w:rsidRPr="00DD6CFB">
              <w:rPr>
                <w:lang w:eastAsia="en-US"/>
              </w:rPr>
              <w:t>Update to USIM Table 6.4.1-10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D06C9" w14:textId="77777777" w:rsidR="004335ED" w:rsidRPr="00DD6CFB" w:rsidRDefault="004335ED" w:rsidP="000D75B4">
            <w:pPr>
              <w:pStyle w:val="TAL"/>
              <w:rPr>
                <w:lang w:eastAsia="en-US"/>
              </w:rPr>
            </w:pPr>
            <w:r w:rsidRPr="00DD6CFB">
              <w:rPr>
                <w:lang w:eastAsia="en-US"/>
              </w:rPr>
              <w:t>16.4.0</w:t>
            </w:r>
          </w:p>
        </w:tc>
      </w:tr>
      <w:tr w:rsidR="004335ED" w:rsidRPr="0031204F" w14:paraId="253064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94A2F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3D153B"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644C21" w14:textId="77777777" w:rsidR="004335ED" w:rsidRPr="00DD6CFB" w:rsidRDefault="004335ED" w:rsidP="000D75B4">
            <w:pPr>
              <w:pStyle w:val="TAL"/>
              <w:rPr>
                <w:lang w:eastAsia="en-US"/>
              </w:rPr>
            </w:pPr>
            <w:r w:rsidRPr="00DD6CFB">
              <w:rPr>
                <w:lang w:eastAsia="en-US"/>
              </w:rPr>
              <w:t>R5-201337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963B4" w14:textId="77777777" w:rsidR="004335ED" w:rsidRPr="00DD6CFB" w:rsidRDefault="004335ED" w:rsidP="000D75B4">
            <w:pPr>
              <w:pStyle w:val="TAL"/>
              <w:rPr>
                <w:lang w:eastAsia="en-US"/>
              </w:rPr>
            </w:pPr>
            <w:r w:rsidRPr="00DD6CFB">
              <w:rPr>
                <w:lang w:eastAsia="en-US"/>
              </w:rPr>
              <w:t>1234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2E8C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A9D65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90A796" w14:textId="77777777" w:rsidR="004335ED" w:rsidRPr="00DD6CFB" w:rsidRDefault="004335ED" w:rsidP="000D75B4">
            <w:pPr>
              <w:pStyle w:val="TAL"/>
              <w:rPr>
                <w:lang w:eastAsia="en-US"/>
              </w:rPr>
            </w:pPr>
            <w:r w:rsidRPr="00DD6CFB">
              <w:rPr>
                <w:lang w:eastAsia="en-US"/>
              </w:rPr>
              <w:t>Correction to Table 7.3.1-7 NZP-CSI-RS-Resource for TRS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A197B" w14:textId="77777777" w:rsidR="004335ED" w:rsidRPr="00DD6CFB" w:rsidRDefault="004335ED" w:rsidP="000D75B4">
            <w:pPr>
              <w:pStyle w:val="TAL"/>
              <w:rPr>
                <w:lang w:eastAsia="en-US"/>
              </w:rPr>
            </w:pPr>
            <w:r w:rsidRPr="00DD6CFB">
              <w:rPr>
                <w:lang w:eastAsia="en-US"/>
              </w:rPr>
              <w:t>16.4.0</w:t>
            </w:r>
          </w:p>
        </w:tc>
      </w:tr>
      <w:tr w:rsidR="004335ED" w:rsidRPr="0031204F" w14:paraId="5EC974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892374"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21F707"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0E91DF" w14:textId="77777777" w:rsidR="004335ED" w:rsidRPr="00DD6CFB" w:rsidRDefault="004335ED" w:rsidP="000D75B4">
            <w:pPr>
              <w:pStyle w:val="TAL"/>
              <w:rPr>
                <w:lang w:eastAsia="en-US"/>
              </w:rPr>
            </w:pPr>
            <w:r w:rsidRPr="00DD6CFB">
              <w:rPr>
                <w:lang w:eastAsia="en-US"/>
              </w:rPr>
              <w:t>R5-201446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EF90B" w14:textId="77777777" w:rsidR="004335ED" w:rsidRPr="00DD6CFB" w:rsidRDefault="004335ED" w:rsidP="000D75B4">
            <w:pPr>
              <w:pStyle w:val="TAL"/>
              <w:rPr>
                <w:lang w:eastAsia="en-US"/>
              </w:rPr>
            </w:pPr>
            <w:r w:rsidRPr="00DD6CFB">
              <w:rPr>
                <w:lang w:eastAsia="en-US"/>
              </w:rPr>
              <w:t>1235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A4FD7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9C188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665867" w14:textId="77777777" w:rsidR="004335ED" w:rsidRPr="00DD6CFB" w:rsidRDefault="004335ED" w:rsidP="000D75B4">
            <w:pPr>
              <w:pStyle w:val="TAL"/>
              <w:rPr>
                <w:lang w:eastAsia="en-US"/>
              </w:rPr>
            </w:pPr>
            <w:r w:rsidRPr="00DD6CFB">
              <w:rPr>
                <w:lang w:eastAsia="en-US"/>
              </w:rPr>
              <w:t>Fixing wrong reference for RRC_CONNECTED state on WLAN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A1AF9" w14:textId="77777777" w:rsidR="004335ED" w:rsidRPr="00DD6CFB" w:rsidRDefault="004335ED" w:rsidP="000D75B4">
            <w:pPr>
              <w:pStyle w:val="TAL"/>
              <w:rPr>
                <w:lang w:eastAsia="en-US"/>
              </w:rPr>
            </w:pPr>
            <w:r w:rsidRPr="00DD6CFB">
              <w:rPr>
                <w:lang w:eastAsia="en-US"/>
              </w:rPr>
              <w:t>16.4.0</w:t>
            </w:r>
          </w:p>
        </w:tc>
      </w:tr>
      <w:tr w:rsidR="004335ED" w:rsidRPr="0031204F" w14:paraId="0D5FCA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902590"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FA47"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773E19" w14:textId="77777777" w:rsidR="004335ED" w:rsidRPr="00DD6CFB" w:rsidRDefault="004335ED" w:rsidP="000D75B4">
            <w:pPr>
              <w:pStyle w:val="TAL"/>
              <w:rPr>
                <w:lang w:eastAsia="en-US"/>
              </w:rPr>
            </w:pPr>
            <w:r w:rsidRPr="00DD6CFB">
              <w:rPr>
                <w:lang w:eastAsia="en-US"/>
              </w:rPr>
              <w:t>R5-201572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629C9" w14:textId="77777777" w:rsidR="004335ED" w:rsidRPr="00DD6CFB" w:rsidRDefault="004335ED" w:rsidP="000D75B4">
            <w:pPr>
              <w:pStyle w:val="TAL"/>
              <w:rPr>
                <w:lang w:eastAsia="en-US"/>
              </w:rPr>
            </w:pPr>
            <w:r w:rsidRPr="00DD6CFB">
              <w:rPr>
                <w:lang w:eastAsia="en-US"/>
              </w:rPr>
              <w:t>1253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CDE2A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7D0A5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01A39C" w14:textId="77777777" w:rsidR="004335ED" w:rsidRPr="00DD6CFB" w:rsidRDefault="004335ED" w:rsidP="000D75B4">
            <w:pPr>
              <w:pStyle w:val="TAL"/>
              <w:rPr>
                <w:lang w:eastAsia="en-US"/>
              </w:rPr>
            </w:pPr>
            <w:r w:rsidRPr="00DD6CFB">
              <w:rPr>
                <w:lang w:eastAsia="en-US"/>
              </w:rPr>
              <w:t>Corrections to default content of DCI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E7DE0" w14:textId="77777777" w:rsidR="004335ED" w:rsidRPr="00DD6CFB" w:rsidRDefault="004335ED" w:rsidP="000D75B4">
            <w:pPr>
              <w:pStyle w:val="TAL"/>
              <w:rPr>
                <w:lang w:eastAsia="en-US"/>
              </w:rPr>
            </w:pPr>
            <w:r w:rsidRPr="00DD6CFB">
              <w:rPr>
                <w:lang w:eastAsia="en-US"/>
              </w:rPr>
              <w:t>16.4.0</w:t>
            </w:r>
          </w:p>
        </w:tc>
      </w:tr>
      <w:tr w:rsidR="004335ED" w:rsidRPr="0031204F" w14:paraId="440F90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F8A3B1"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AC7C9E"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57F88" w14:textId="77777777" w:rsidR="004335ED" w:rsidRPr="00DD6CFB" w:rsidRDefault="004335ED" w:rsidP="000D75B4">
            <w:pPr>
              <w:pStyle w:val="TAL"/>
              <w:rPr>
                <w:lang w:eastAsia="en-US"/>
              </w:rPr>
            </w:pPr>
            <w:r w:rsidRPr="00DD6CFB">
              <w:rPr>
                <w:lang w:eastAsia="en-US"/>
              </w:rPr>
              <w:t>RP-201138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A5ED9" w14:textId="77777777" w:rsidR="004335ED" w:rsidRPr="00DD6CFB" w:rsidRDefault="004335ED" w:rsidP="000D75B4">
            <w:pPr>
              <w:pStyle w:val="TAL"/>
              <w:rPr>
                <w:lang w:eastAsia="en-US"/>
              </w:rPr>
            </w:pPr>
            <w:r w:rsidRPr="00DD6CFB">
              <w:rPr>
                <w:lang w:eastAsia="en-US"/>
              </w:rPr>
              <w:t>1258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C5678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215E7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1CC75" w14:textId="77777777" w:rsidR="004335ED" w:rsidRPr="00DD6CFB" w:rsidRDefault="004335ED" w:rsidP="000D75B4">
            <w:pPr>
              <w:pStyle w:val="TAL"/>
              <w:rPr>
                <w:lang w:eastAsia="en-US"/>
              </w:rPr>
            </w:pPr>
            <w:r w:rsidRPr="00DD6CFB">
              <w:rPr>
                <w:lang w:eastAsia="en-US"/>
              </w:rPr>
              <w:t xml:space="preserve">Correction to IE </w:t>
            </w:r>
            <w:proofErr w:type="spellStart"/>
            <w:r w:rsidRPr="00DD6CFB">
              <w:rPr>
                <w:lang w:eastAsia="en-US"/>
              </w:rPr>
              <w:t>SearchSpace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D5415" w14:textId="77777777" w:rsidR="004335ED" w:rsidRPr="00DD6CFB" w:rsidRDefault="004335ED" w:rsidP="000D75B4">
            <w:pPr>
              <w:pStyle w:val="TAL"/>
              <w:rPr>
                <w:lang w:eastAsia="en-US"/>
              </w:rPr>
            </w:pPr>
            <w:r w:rsidRPr="00DD6CFB">
              <w:rPr>
                <w:lang w:eastAsia="en-US"/>
              </w:rPr>
              <w:t>16.4.0</w:t>
            </w:r>
          </w:p>
        </w:tc>
      </w:tr>
      <w:tr w:rsidR="004335ED" w:rsidRPr="0031204F" w14:paraId="1B2C6D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2A6DA3"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BCC0F6"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3606F" w14:textId="77777777" w:rsidR="004335ED" w:rsidRPr="00DD6CFB" w:rsidRDefault="004335ED" w:rsidP="000D75B4">
            <w:pPr>
              <w:pStyle w:val="TAL"/>
              <w:rPr>
                <w:lang w:eastAsia="en-US"/>
              </w:rPr>
            </w:pPr>
            <w:r w:rsidRPr="00DD6CFB">
              <w:rPr>
                <w:lang w:eastAsia="en-US"/>
              </w:rPr>
              <w:t>R5-201731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7253D" w14:textId="77777777" w:rsidR="004335ED" w:rsidRPr="00DD6CFB" w:rsidRDefault="004335ED" w:rsidP="000D75B4">
            <w:pPr>
              <w:pStyle w:val="TAL"/>
              <w:rPr>
                <w:lang w:eastAsia="en-US"/>
              </w:rPr>
            </w:pPr>
            <w:r w:rsidRPr="00DD6CFB">
              <w:rPr>
                <w:lang w:eastAsia="en-US"/>
              </w:rPr>
              <w:t>1265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C87B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AFB9F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F33CA" w14:textId="77777777" w:rsidR="004335ED" w:rsidRPr="00DD6CFB" w:rsidRDefault="004335ED" w:rsidP="000D75B4">
            <w:pPr>
              <w:pStyle w:val="TAL"/>
              <w:rPr>
                <w:lang w:eastAsia="en-US"/>
              </w:rPr>
            </w:pPr>
            <w:r w:rsidRPr="00DD6CFB">
              <w:rPr>
                <w:lang w:eastAsia="en-US"/>
              </w:rPr>
              <w:t>Addition of NR SUL connection diagram in A.3.1.4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2C997" w14:textId="77777777" w:rsidR="004335ED" w:rsidRPr="00DD6CFB" w:rsidRDefault="004335ED" w:rsidP="000D75B4">
            <w:pPr>
              <w:pStyle w:val="TAL"/>
              <w:rPr>
                <w:lang w:eastAsia="en-US"/>
              </w:rPr>
            </w:pPr>
            <w:r w:rsidRPr="00DD6CFB">
              <w:rPr>
                <w:lang w:eastAsia="en-US"/>
              </w:rPr>
              <w:t>16.4.0</w:t>
            </w:r>
          </w:p>
        </w:tc>
      </w:tr>
      <w:tr w:rsidR="004335ED" w:rsidRPr="0031204F" w14:paraId="15517A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6E40E5"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C4C50"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C8589B" w14:textId="77777777" w:rsidR="004335ED" w:rsidRPr="00DD6CFB" w:rsidRDefault="004335ED" w:rsidP="000D75B4">
            <w:pPr>
              <w:pStyle w:val="TAL"/>
              <w:rPr>
                <w:lang w:eastAsia="en-US"/>
              </w:rPr>
            </w:pPr>
            <w:r w:rsidRPr="00DD6CFB">
              <w:rPr>
                <w:lang w:eastAsia="en-US"/>
              </w:rPr>
              <w:t>R5-201800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BE6FB" w14:textId="77777777" w:rsidR="004335ED" w:rsidRPr="00DD6CFB" w:rsidRDefault="004335ED" w:rsidP="000D75B4">
            <w:pPr>
              <w:pStyle w:val="TAL"/>
              <w:rPr>
                <w:lang w:eastAsia="en-US"/>
              </w:rPr>
            </w:pPr>
            <w:r w:rsidRPr="00DD6CFB">
              <w:rPr>
                <w:lang w:eastAsia="en-US"/>
              </w:rPr>
              <w:t>1267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91FA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9EFAF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DC3C6" w14:textId="77777777" w:rsidR="004335ED" w:rsidRPr="00DD6CFB" w:rsidRDefault="004335ED" w:rsidP="000D75B4">
            <w:pPr>
              <w:pStyle w:val="TAL"/>
              <w:rPr>
                <w:lang w:eastAsia="en-US"/>
              </w:rPr>
            </w:pPr>
            <w:r w:rsidRPr="00DD6CFB">
              <w:rPr>
                <w:lang w:eastAsia="en-US"/>
              </w:rPr>
              <w:t>Addition of USIM configuration for TC 6.3.1.8 and TC 6.3.1.9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3CB3" w14:textId="77777777" w:rsidR="004335ED" w:rsidRPr="00DD6CFB" w:rsidRDefault="004335ED" w:rsidP="000D75B4">
            <w:pPr>
              <w:pStyle w:val="TAL"/>
              <w:rPr>
                <w:lang w:eastAsia="en-US"/>
              </w:rPr>
            </w:pPr>
            <w:r w:rsidRPr="00DD6CFB">
              <w:rPr>
                <w:lang w:eastAsia="en-US"/>
              </w:rPr>
              <w:t>16.4.0</w:t>
            </w:r>
          </w:p>
        </w:tc>
      </w:tr>
      <w:tr w:rsidR="004335ED" w:rsidRPr="0031204F" w14:paraId="757388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D8CB58"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FDDCAA"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73C9A" w14:textId="77777777" w:rsidR="004335ED" w:rsidRPr="00DD6CFB" w:rsidRDefault="004335ED" w:rsidP="000D75B4">
            <w:pPr>
              <w:pStyle w:val="TAL"/>
              <w:rPr>
                <w:lang w:eastAsia="en-US"/>
              </w:rPr>
            </w:pPr>
            <w:r w:rsidRPr="00DD6CFB">
              <w:rPr>
                <w:lang w:eastAsia="en-US"/>
              </w:rPr>
              <w:t>R5-201837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CA76D" w14:textId="77777777" w:rsidR="004335ED" w:rsidRPr="00DD6CFB" w:rsidRDefault="004335ED" w:rsidP="000D75B4">
            <w:pPr>
              <w:pStyle w:val="TAL"/>
              <w:rPr>
                <w:lang w:eastAsia="en-US"/>
              </w:rPr>
            </w:pPr>
            <w:r w:rsidRPr="00DD6CFB">
              <w:rPr>
                <w:lang w:eastAsia="en-US"/>
              </w:rPr>
              <w:t>1268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FE56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2F797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422D8" w14:textId="77777777" w:rsidR="004335ED" w:rsidRPr="00DD6CFB" w:rsidRDefault="004335ED" w:rsidP="000D75B4">
            <w:pPr>
              <w:pStyle w:val="TAL"/>
              <w:rPr>
                <w:lang w:eastAsia="en-US"/>
              </w:rPr>
            </w:pPr>
            <w:r w:rsidRPr="00DD6CFB">
              <w:rPr>
                <w:lang w:eastAsia="en-US"/>
              </w:rPr>
              <w:t>Update of test channel bandwidths for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BD65" w14:textId="77777777" w:rsidR="004335ED" w:rsidRPr="00DD6CFB" w:rsidRDefault="004335ED" w:rsidP="000D75B4">
            <w:pPr>
              <w:pStyle w:val="TAL"/>
              <w:rPr>
                <w:lang w:eastAsia="en-US"/>
              </w:rPr>
            </w:pPr>
            <w:r w:rsidRPr="00DD6CFB">
              <w:rPr>
                <w:lang w:eastAsia="en-US"/>
              </w:rPr>
              <w:t>16.4.0</w:t>
            </w:r>
          </w:p>
        </w:tc>
      </w:tr>
      <w:tr w:rsidR="004335ED" w:rsidRPr="0031204F" w14:paraId="68A637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3B56C5"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7CC7AA"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04A797" w14:textId="77777777" w:rsidR="004335ED" w:rsidRPr="00DD6CFB" w:rsidRDefault="004335ED" w:rsidP="000D75B4">
            <w:pPr>
              <w:pStyle w:val="TAL"/>
              <w:rPr>
                <w:lang w:eastAsia="en-US"/>
              </w:rPr>
            </w:pPr>
            <w:r w:rsidRPr="00DD6CFB">
              <w:rPr>
                <w:lang w:eastAsia="en-US"/>
              </w:rPr>
              <w:t>R5-201932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E15BB" w14:textId="77777777" w:rsidR="004335ED" w:rsidRPr="00DD6CFB" w:rsidRDefault="004335ED" w:rsidP="000D75B4">
            <w:pPr>
              <w:pStyle w:val="TAL"/>
              <w:rPr>
                <w:lang w:eastAsia="en-US"/>
              </w:rPr>
            </w:pPr>
            <w:r w:rsidRPr="00DD6CFB">
              <w:rPr>
                <w:lang w:eastAsia="en-US"/>
              </w:rPr>
              <w:t>1271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B4AAE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0C75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12CC2" w14:textId="77777777" w:rsidR="004335ED" w:rsidRPr="00DD6CFB" w:rsidRDefault="004335ED" w:rsidP="000D75B4">
            <w:pPr>
              <w:pStyle w:val="TAL"/>
              <w:rPr>
                <w:lang w:eastAsia="en-US"/>
              </w:rPr>
            </w:pPr>
            <w:r w:rsidRPr="00DD6CFB">
              <w:rPr>
                <w:lang w:eastAsia="en-US"/>
              </w:rPr>
              <w:t>Removing brackets from mid test channel BWs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EEB50" w14:textId="77777777" w:rsidR="004335ED" w:rsidRPr="00DD6CFB" w:rsidRDefault="004335ED" w:rsidP="000D75B4">
            <w:pPr>
              <w:pStyle w:val="TAL"/>
              <w:rPr>
                <w:lang w:eastAsia="en-US"/>
              </w:rPr>
            </w:pPr>
            <w:r w:rsidRPr="00DD6CFB">
              <w:rPr>
                <w:lang w:eastAsia="en-US"/>
              </w:rPr>
              <w:t>16.4.0</w:t>
            </w:r>
          </w:p>
        </w:tc>
      </w:tr>
      <w:tr w:rsidR="004335ED" w:rsidRPr="0031204F" w14:paraId="6FEFBD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BC4D1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E6954C"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FA3696" w14:textId="77777777" w:rsidR="004335ED" w:rsidRPr="00DD6CFB" w:rsidRDefault="004335ED" w:rsidP="000D75B4">
            <w:pPr>
              <w:pStyle w:val="TAL"/>
              <w:rPr>
                <w:lang w:eastAsia="en-US"/>
              </w:rPr>
            </w:pPr>
            <w:r w:rsidRPr="00DD6CFB">
              <w:rPr>
                <w:lang w:eastAsia="en-US"/>
              </w:rPr>
              <w:t>R5-201956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CF83F" w14:textId="77777777" w:rsidR="004335ED" w:rsidRPr="00DD6CFB" w:rsidRDefault="004335ED" w:rsidP="000D75B4">
            <w:pPr>
              <w:pStyle w:val="TAL"/>
              <w:rPr>
                <w:lang w:eastAsia="en-US"/>
              </w:rPr>
            </w:pPr>
            <w:r w:rsidRPr="00DD6CFB">
              <w:rPr>
                <w:lang w:eastAsia="en-US"/>
              </w:rPr>
              <w:t>1273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9C8E5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0D400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5EFF27" w14:textId="77777777" w:rsidR="004335ED" w:rsidRPr="00DD6CFB" w:rsidRDefault="004335ED" w:rsidP="000D75B4">
            <w:pPr>
              <w:pStyle w:val="TAL"/>
              <w:rPr>
                <w:lang w:eastAsia="en-US"/>
              </w:rPr>
            </w:pPr>
            <w:r w:rsidRPr="00DD6CFB">
              <w:rPr>
                <w:lang w:eastAsia="en-US"/>
              </w:rPr>
              <w:t>Correction of clause 4.4.2 on simulated cells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F3923" w14:textId="77777777" w:rsidR="004335ED" w:rsidRPr="00DD6CFB" w:rsidRDefault="004335ED" w:rsidP="000D75B4">
            <w:pPr>
              <w:pStyle w:val="TAL"/>
              <w:rPr>
                <w:lang w:eastAsia="en-US"/>
              </w:rPr>
            </w:pPr>
            <w:r w:rsidRPr="00DD6CFB">
              <w:rPr>
                <w:lang w:eastAsia="en-US"/>
              </w:rPr>
              <w:t>16.4.0</w:t>
            </w:r>
          </w:p>
        </w:tc>
      </w:tr>
      <w:tr w:rsidR="004335ED" w:rsidRPr="0031204F" w14:paraId="61D8EA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38C687"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513F8"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BCC4A" w14:textId="77777777" w:rsidR="004335ED" w:rsidRPr="00DD6CFB" w:rsidRDefault="004335ED" w:rsidP="000D75B4">
            <w:pPr>
              <w:pStyle w:val="TAL"/>
              <w:rPr>
                <w:lang w:eastAsia="en-US"/>
              </w:rPr>
            </w:pPr>
            <w:r w:rsidRPr="00DD6CFB">
              <w:rPr>
                <w:lang w:eastAsia="en-US"/>
              </w:rPr>
              <w:t>R5-201958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8F965" w14:textId="77777777" w:rsidR="004335ED" w:rsidRPr="00DD6CFB" w:rsidRDefault="004335ED" w:rsidP="000D75B4">
            <w:pPr>
              <w:pStyle w:val="TAL"/>
              <w:rPr>
                <w:lang w:eastAsia="en-US"/>
              </w:rPr>
            </w:pPr>
            <w:r w:rsidRPr="00DD6CFB">
              <w:rPr>
                <w:lang w:eastAsia="en-US"/>
              </w:rPr>
              <w:t>1275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4484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34675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D2EE6" w14:textId="77777777" w:rsidR="004335ED" w:rsidRPr="00DD6CFB" w:rsidRDefault="004335ED" w:rsidP="000D75B4">
            <w:pPr>
              <w:pStyle w:val="TAL"/>
              <w:rPr>
                <w:lang w:eastAsia="en-US"/>
              </w:rPr>
            </w:pPr>
            <w:r w:rsidRPr="00DD6CFB">
              <w:rPr>
                <w:lang w:eastAsia="en-US"/>
              </w:rPr>
              <w:t xml:space="preserve">Correction to Annex C on calculation of </w:t>
            </w:r>
            <w:proofErr w:type="spellStart"/>
            <w:r w:rsidRPr="00DD6CFB">
              <w:rPr>
                <w:lang w:eastAsia="en-US"/>
              </w:rPr>
              <w:t>kSSB</w:t>
            </w:r>
            <w:proofErr w:type="spellEnd"/>
            <w:r w:rsidRPr="00DD6CFB">
              <w:rPr>
                <w:lang w:eastAsia="en-US"/>
              </w:rPr>
              <w:t xml:space="preserve"> to align SSB and RMSI subcarriers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D13AF" w14:textId="77777777" w:rsidR="004335ED" w:rsidRPr="00DD6CFB" w:rsidRDefault="004335ED" w:rsidP="000D75B4">
            <w:pPr>
              <w:pStyle w:val="TAL"/>
              <w:rPr>
                <w:lang w:eastAsia="en-US"/>
              </w:rPr>
            </w:pPr>
            <w:r w:rsidRPr="00DD6CFB">
              <w:rPr>
                <w:lang w:eastAsia="en-US"/>
              </w:rPr>
              <w:t>16.4.0</w:t>
            </w:r>
          </w:p>
        </w:tc>
      </w:tr>
      <w:tr w:rsidR="004335ED" w:rsidRPr="0031204F" w14:paraId="107D37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9BC23E"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77A9D4"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AF3AB" w14:textId="77777777" w:rsidR="004335ED" w:rsidRPr="00DD6CFB" w:rsidRDefault="004335ED" w:rsidP="000D75B4">
            <w:pPr>
              <w:pStyle w:val="TAL"/>
              <w:rPr>
                <w:lang w:eastAsia="en-US"/>
              </w:rPr>
            </w:pPr>
            <w:r w:rsidRPr="00DD6CFB">
              <w:rPr>
                <w:lang w:eastAsia="en-US"/>
              </w:rPr>
              <w:t>R5-201959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2D62B" w14:textId="77777777" w:rsidR="004335ED" w:rsidRPr="00DD6CFB" w:rsidRDefault="004335ED" w:rsidP="000D75B4">
            <w:pPr>
              <w:pStyle w:val="TAL"/>
              <w:rPr>
                <w:lang w:eastAsia="en-US"/>
              </w:rPr>
            </w:pPr>
            <w:r w:rsidRPr="00DD6CFB">
              <w:rPr>
                <w:lang w:eastAsia="en-US"/>
              </w:rPr>
              <w:t>1276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7EEA7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F4BB1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B9D9C9" w14:textId="77777777" w:rsidR="004335ED" w:rsidRPr="00DD6CFB" w:rsidRDefault="004335ED" w:rsidP="000D75B4">
            <w:pPr>
              <w:pStyle w:val="TAL"/>
              <w:rPr>
                <w:lang w:eastAsia="en-US"/>
              </w:rPr>
            </w:pPr>
            <w:r w:rsidRPr="00DD6CFB">
              <w:rPr>
                <w:lang w:eastAsia="en-US"/>
              </w:rPr>
              <w:t xml:space="preserve">Removal of definition of </w:t>
            </w:r>
            <w:proofErr w:type="spellStart"/>
            <w:r w:rsidRPr="00DD6CFB">
              <w:rPr>
                <w:lang w:eastAsia="en-US"/>
              </w:rPr>
              <w:t>frequencyDomainResources</w:t>
            </w:r>
            <w:proofErr w:type="spellEnd"/>
            <w:r w:rsidRPr="00DD6CFB">
              <w:rPr>
                <w:lang w:eastAsia="en-US"/>
              </w:rPr>
              <w:t xml:space="preserve"> value dependent on CORESET#0 configuration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4E6F6" w14:textId="77777777" w:rsidR="004335ED" w:rsidRPr="00DD6CFB" w:rsidRDefault="004335ED" w:rsidP="000D75B4">
            <w:pPr>
              <w:pStyle w:val="TAL"/>
              <w:rPr>
                <w:lang w:eastAsia="en-US"/>
              </w:rPr>
            </w:pPr>
            <w:r w:rsidRPr="00DD6CFB">
              <w:rPr>
                <w:lang w:eastAsia="en-US"/>
              </w:rPr>
              <w:t>16.4.0</w:t>
            </w:r>
          </w:p>
        </w:tc>
      </w:tr>
      <w:tr w:rsidR="004335ED" w:rsidRPr="0031204F" w14:paraId="3CB507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BE2BFB"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AA14D3"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EDB7EC" w14:textId="77777777" w:rsidR="004335ED" w:rsidRPr="00DD6CFB" w:rsidRDefault="004335ED" w:rsidP="000D75B4">
            <w:pPr>
              <w:pStyle w:val="TAL"/>
              <w:rPr>
                <w:lang w:eastAsia="en-US"/>
              </w:rPr>
            </w:pPr>
            <w:r w:rsidRPr="00DD6CFB">
              <w:rPr>
                <w:lang w:eastAsia="en-US"/>
              </w:rPr>
              <w:t>R5-201961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5A755" w14:textId="77777777" w:rsidR="004335ED" w:rsidRPr="00DD6CFB" w:rsidRDefault="004335ED" w:rsidP="000D75B4">
            <w:pPr>
              <w:pStyle w:val="TAL"/>
              <w:rPr>
                <w:lang w:eastAsia="en-US"/>
              </w:rPr>
            </w:pPr>
            <w:r w:rsidRPr="00DD6CFB">
              <w:rPr>
                <w:lang w:eastAsia="en-US"/>
              </w:rPr>
              <w:t>1278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E1567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BF3DB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E920E" w14:textId="77777777" w:rsidR="004335ED" w:rsidRPr="00DD6CFB" w:rsidRDefault="004335ED" w:rsidP="000D75B4">
            <w:pPr>
              <w:pStyle w:val="TAL"/>
              <w:rPr>
                <w:lang w:eastAsia="en-US"/>
              </w:rPr>
            </w:pPr>
            <w:r w:rsidRPr="00DD6CFB">
              <w:rPr>
                <w:lang w:eastAsia="en-US"/>
              </w:rPr>
              <w:t>Correction of test frequency tables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60C5C" w14:textId="77777777" w:rsidR="004335ED" w:rsidRPr="00DD6CFB" w:rsidRDefault="004335ED" w:rsidP="000D75B4">
            <w:pPr>
              <w:pStyle w:val="TAL"/>
              <w:rPr>
                <w:lang w:eastAsia="en-US"/>
              </w:rPr>
            </w:pPr>
            <w:r w:rsidRPr="00DD6CFB">
              <w:rPr>
                <w:lang w:eastAsia="en-US"/>
              </w:rPr>
              <w:t>16.4.0</w:t>
            </w:r>
          </w:p>
        </w:tc>
      </w:tr>
      <w:tr w:rsidR="004335ED" w:rsidRPr="0031204F" w14:paraId="54569E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DF5170"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43DE00"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A87533" w14:textId="77777777" w:rsidR="004335ED" w:rsidRPr="00DD6CFB" w:rsidRDefault="004335ED" w:rsidP="000D75B4">
            <w:pPr>
              <w:pStyle w:val="TAL"/>
              <w:rPr>
                <w:lang w:eastAsia="en-US"/>
              </w:rPr>
            </w:pPr>
            <w:r w:rsidRPr="00DD6CFB">
              <w:rPr>
                <w:lang w:eastAsia="en-US"/>
              </w:rPr>
              <w:t>R5-201962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4FF25" w14:textId="77777777" w:rsidR="004335ED" w:rsidRPr="00DD6CFB" w:rsidRDefault="004335ED" w:rsidP="000D75B4">
            <w:pPr>
              <w:pStyle w:val="TAL"/>
              <w:rPr>
                <w:lang w:eastAsia="en-US"/>
              </w:rPr>
            </w:pPr>
            <w:r w:rsidRPr="00DD6CFB">
              <w:rPr>
                <w:lang w:eastAsia="en-US"/>
              </w:rPr>
              <w:t>1279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DCEB3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38360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CB7D4" w14:textId="77777777" w:rsidR="004335ED" w:rsidRPr="00DD6CFB" w:rsidRDefault="004335ED" w:rsidP="000D75B4">
            <w:pPr>
              <w:pStyle w:val="TAL"/>
              <w:rPr>
                <w:lang w:eastAsia="en-US"/>
              </w:rPr>
            </w:pPr>
            <w:r w:rsidRPr="00DD6CFB">
              <w:rPr>
                <w:lang w:eastAsia="en-US"/>
              </w:rPr>
              <w:t>Correction of test frequency tables for NR band n2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51656" w14:textId="77777777" w:rsidR="004335ED" w:rsidRPr="00DD6CFB" w:rsidRDefault="004335ED" w:rsidP="000D75B4">
            <w:pPr>
              <w:pStyle w:val="TAL"/>
              <w:rPr>
                <w:lang w:eastAsia="en-US"/>
              </w:rPr>
            </w:pPr>
            <w:r w:rsidRPr="00DD6CFB">
              <w:rPr>
                <w:lang w:eastAsia="en-US"/>
              </w:rPr>
              <w:t>16.4.0</w:t>
            </w:r>
          </w:p>
        </w:tc>
      </w:tr>
      <w:tr w:rsidR="004335ED" w:rsidRPr="0031204F" w14:paraId="1F2146B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0417F7"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81B59"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DDFD25" w14:textId="77777777" w:rsidR="004335ED" w:rsidRPr="00DD6CFB" w:rsidRDefault="004335ED" w:rsidP="000D75B4">
            <w:pPr>
              <w:pStyle w:val="TAL"/>
              <w:rPr>
                <w:lang w:eastAsia="en-US"/>
              </w:rPr>
            </w:pPr>
            <w:r w:rsidRPr="00DD6CFB">
              <w:rPr>
                <w:lang w:eastAsia="en-US"/>
              </w:rPr>
              <w:t>R5-201963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57026" w14:textId="77777777" w:rsidR="004335ED" w:rsidRPr="00DD6CFB" w:rsidRDefault="004335ED" w:rsidP="000D75B4">
            <w:pPr>
              <w:pStyle w:val="TAL"/>
              <w:rPr>
                <w:lang w:eastAsia="en-US"/>
              </w:rPr>
            </w:pPr>
            <w:r w:rsidRPr="00DD6CFB">
              <w:rPr>
                <w:lang w:eastAsia="en-US"/>
              </w:rPr>
              <w:t>1280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C377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1801D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C088C" w14:textId="77777777" w:rsidR="004335ED" w:rsidRPr="00DD6CFB" w:rsidRDefault="004335ED" w:rsidP="000D75B4">
            <w:pPr>
              <w:pStyle w:val="TAL"/>
              <w:rPr>
                <w:lang w:eastAsia="en-US"/>
              </w:rPr>
            </w:pPr>
            <w:r w:rsidRPr="00DD6CFB">
              <w:rPr>
                <w:lang w:eastAsia="en-US"/>
              </w:rPr>
              <w:t>Correction of test frequency tables for NR band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0C278" w14:textId="77777777" w:rsidR="004335ED" w:rsidRPr="00DD6CFB" w:rsidRDefault="004335ED" w:rsidP="000D75B4">
            <w:pPr>
              <w:pStyle w:val="TAL"/>
              <w:rPr>
                <w:lang w:eastAsia="en-US"/>
              </w:rPr>
            </w:pPr>
            <w:r w:rsidRPr="00DD6CFB">
              <w:rPr>
                <w:lang w:eastAsia="en-US"/>
              </w:rPr>
              <w:t>16.4.0</w:t>
            </w:r>
          </w:p>
        </w:tc>
      </w:tr>
      <w:tr w:rsidR="004335ED" w:rsidRPr="0031204F" w14:paraId="2390FF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A3B5FF"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89E2B5"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B2940" w14:textId="77777777" w:rsidR="004335ED" w:rsidRPr="00DD6CFB" w:rsidRDefault="004335ED" w:rsidP="000D75B4">
            <w:pPr>
              <w:pStyle w:val="TAL"/>
              <w:rPr>
                <w:lang w:eastAsia="en-US"/>
              </w:rPr>
            </w:pPr>
            <w:r w:rsidRPr="00DD6CFB">
              <w:rPr>
                <w:lang w:eastAsia="en-US"/>
              </w:rPr>
              <w:t>R5-201964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A3A83" w14:textId="77777777" w:rsidR="004335ED" w:rsidRPr="00DD6CFB" w:rsidRDefault="004335ED" w:rsidP="000D75B4">
            <w:pPr>
              <w:pStyle w:val="TAL"/>
              <w:rPr>
                <w:lang w:eastAsia="en-US"/>
              </w:rPr>
            </w:pPr>
            <w:r w:rsidRPr="00DD6CFB">
              <w:rPr>
                <w:lang w:eastAsia="en-US"/>
              </w:rPr>
              <w:t>1281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A3B1A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E1E85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572D" w14:textId="77777777" w:rsidR="004335ED" w:rsidRPr="00DD6CFB" w:rsidRDefault="004335ED" w:rsidP="000D75B4">
            <w:pPr>
              <w:pStyle w:val="TAL"/>
              <w:rPr>
                <w:lang w:eastAsia="en-US"/>
              </w:rPr>
            </w:pPr>
            <w:r w:rsidRPr="00DD6CFB">
              <w:rPr>
                <w:lang w:eastAsia="en-US"/>
              </w:rPr>
              <w:t>Correction of test frequency tables for NR band n5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F1476" w14:textId="77777777" w:rsidR="004335ED" w:rsidRPr="00DD6CFB" w:rsidRDefault="004335ED" w:rsidP="000D75B4">
            <w:pPr>
              <w:pStyle w:val="TAL"/>
              <w:rPr>
                <w:lang w:eastAsia="en-US"/>
              </w:rPr>
            </w:pPr>
            <w:r w:rsidRPr="00DD6CFB">
              <w:rPr>
                <w:lang w:eastAsia="en-US"/>
              </w:rPr>
              <w:t>16.4.0</w:t>
            </w:r>
          </w:p>
        </w:tc>
      </w:tr>
      <w:tr w:rsidR="004335ED" w:rsidRPr="0031204F" w14:paraId="6ABC2C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989665"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CE4867"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BC7B9A" w14:textId="77777777" w:rsidR="004335ED" w:rsidRPr="00DD6CFB" w:rsidRDefault="004335ED" w:rsidP="000D75B4">
            <w:pPr>
              <w:pStyle w:val="TAL"/>
              <w:rPr>
                <w:lang w:eastAsia="en-US"/>
              </w:rPr>
            </w:pPr>
            <w:r w:rsidRPr="00DD6CFB">
              <w:rPr>
                <w:lang w:eastAsia="en-US"/>
              </w:rPr>
              <w:t>R5-201965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E70CD" w14:textId="77777777" w:rsidR="004335ED" w:rsidRPr="00DD6CFB" w:rsidRDefault="004335ED" w:rsidP="000D75B4">
            <w:pPr>
              <w:pStyle w:val="TAL"/>
              <w:rPr>
                <w:lang w:eastAsia="en-US"/>
              </w:rPr>
            </w:pPr>
            <w:r w:rsidRPr="00DD6CFB">
              <w:rPr>
                <w:lang w:eastAsia="en-US"/>
              </w:rPr>
              <w:t>1282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9A489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03DD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26C81" w14:textId="77777777" w:rsidR="004335ED" w:rsidRPr="00DD6CFB" w:rsidRDefault="004335ED" w:rsidP="000D75B4">
            <w:pPr>
              <w:pStyle w:val="TAL"/>
              <w:rPr>
                <w:lang w:eastAsia="en-US"/>
              </w:rPr>
            </w:pPr>
            <w:r w:rsidRPr="00DD6CFB">
              <w:rPr>
                <w:lang w:eastAsia="en-US"/>
              </w:rPr>
              <w:t>Correction of test frequency tables for NR band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95846" w14:textId="77777777" w:rsidR="004335ED" w:rsidRPr="00DD6CFB" w:rsidRDefault="004335ED" w:rsidP="000D75B4">
            <w:pPr>
              <w:pStyle w:val="TAL"/>
              <w:rPr>
                <w:lang w:eastAsia="en-US"/>
              </w:rPr>
            </w:pPr>
            <w:r w:rsidRPr="00DD6CFB">
              <w:rPr>
                <w:lang w:eastAsia="en-US"/>
              </w:rPr>
              <w:t>16.4.0</w:t>
            </w:r>
          </w:p>
        </w:tc>
      </w:tr>
      <w:tr w:rsidR="004335ED" w:rsidRPr="0031204F" w14:paraId="5127A6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12771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6FDF3C"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D3E2E1" w14:textId="77777777" w:rsidR="004335ED" w:rsidRPr="00DD6CFB" w:rsidRDefault="004335ED" w:rsidP="000D75B4">
            <w:pPr>
              <w:pStyle w:val="TAL"/>
              <w:rPr>
                <w:lang w:eastAsia="en-US"/>
              </w:rPr>
            </w:pPr>
            <w:r w:rsidRPr="00DD6CFB">
              <w:rPr>
                <w:lang w:eastAsia="en-US"/>
              </w:rPr>
              <w:t>R5-201966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A2BD" w14:textId="77777777" w:rsidR="004335ED" w:rsidRPr="00DD6CFB" w:rsidRDefault="004335ED" w:rsidP="000D75B4">
            <w:pPr>
              <w:pStyle w:val="TAL"/>
              <w:rPr>
                <w:lang w:eastAsia="en-US"/>
              </w:rPr>
            </w:pPr>
            <w:r w:rsidRPr="00DD6CFB">
              <w:rPr>
                <w:lang w:eastAsia="en-US"/>
              </w:rPr>
              <w:t>1283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6EDB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89B8F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8A3D90" w14:textId="77777777" w:rsidR="004335ED" w:rsidRPr="00DD6CFB" w:rsidRDefault="004335ED" w:rsidP="000D75B4">
            <w:pPr>
              <w:pStyle w:val="TAL"/>
              <w:rPr>
                <w:lang w:eastAsia="en-US"/>
              </w:rPr>
            </w:pPr>
            <w:r w:rsidRPr="00DD6CFB">
              <w:rPr>
                <w:lang w:eastAsia="en-US"/>
              </w:rPr>
              <w:t>Correction of test frequency tables for NR band 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8A8FC" w14:textId="77777777" w:rsidR="004335ED" w:rsidRPr="00DD6CFB" w:rsidRDefault="004335ED" w:rsidP="000D75B4">
            <w:pPr>
              <w:pStyle w:val="TAL"/>
              <w:rPr>
                <w:lang w:eastAsia="en-US"/>
              </w:rPr>
            </w:pPr>
            <w:r w:rsidRPr="00DD6CFB">
              <w:rPr>
                <w:lang w:eastAsia="en-US"/>
              </w:rPr>
              <w:t>16.4.0</w:t>
            </w:r>
          </w:p>
        </w:tc>
      </w:tr>
      <w:tr w:rsidR="004335ED" w:rsidRPr="0031204F" w14:paraId="4F561D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1A7778"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6637A0"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0A081" w14:textId="77777777" w:rsidR="004335ED" w:rsidRPr="00DD6CFB" w:rsidRDefault="004335ED" w:rsidP="000D75B4">
            <w:pPr>
              <w:pStyle w:val="TAL"/>
              <w:rPr>
                <w:lang w:eastAsia="en-US"/>
              </w:rPr>
            </w:pPr>
            <w:r w:rsidRPr="00DD6CFB">
              <w:rPr>
                <w:lang w:eastAsia="en-US"/>
              </w:rPr>
              <w:t>R5-201967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A7B96" w14:textId="77777777" w:rsidR="004335ED" w:rsidRPr="00DD6CFB" w:rsidRDefault="004335ED" w:rsidP="000D75B4">
            <w:pPr>
              <w:pStyle w:val="TAL"/>
              <w:rPr>
                <w:lang w:eastAsia="en-US"/>
              </w:rPr>
            </w:pPr>
            <w:r w:rsidRPr="00DD6CFB">
              <w:rPr>
                <w:lang w:eastAsia="en-US"/>
              </w:rPr>
              <w:t>1284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3F3C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DAC07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15E25A" w14:textId="77777777" w:rsidR="004335ED" w:rsidRPr="00DD6CFB" w:rsidRDefault="004335ED" w:rsidP="000D75B4">
            <w:pPr>
              <w:pStyle w:val="TAL"/>
              <w:rPr>
                <w:lang w:eastAsia="en-US"/>
              </w:rPr>
            </w:pPr>
            <w:r w:rsidRPr="00DD6CFB">
              <w:rPr>
                <w:lang w:eastAsia="en-US"/>
              </w:rPr>
              <w:t>Correction of test frequency tables for NR band n12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8A29" w14:textId="77777777" w:rsidR="004335ED" w:rsidRPr="00DD6CFB" w:rsidRDefault="004335ED" w:rsidP="000D75B4">
            <w:pPr>
              <w:pStyle w:val="TAL"/>
              <w:rPr>
                <w:lang w:eastAsia="en-US"/>
              </w:rPr>
            </w:pPr>
            <w:r w:rsidRPr="00DD6CFB">
              <w:rPr>
                <w:lang w:eastAsia="en-US"/>
              </w:rPr>
              <w:t>16.4.0</w:t>
            </w:r>
          </w:p>
        </w:tc>
      </w:tr>
      <w:tr w:rsidR="004335ED" w:rsidRPr="0031204F" w14:paraId="4DA1B6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AB840C"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F59BA0"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6005BE" w14:textId="77777777" w:rsidR="004335ED" w:rsidRPr="00DD6CFB" w:rsidRDefault="004335ED" w:rsidP="000D75B4">
            <w:pPr>
              <w:pStyle w:val="TAL"/>
              <w:rPr>
                <w:lang w:eastAsia="en-US"/>
              </w:rPr>
            </w:pPr>
            <w:r w:rsidRPr="00DD6CFB">
              <w:rPr>
                <w:lang w:eastAsia="en-US"/>
              </w:rPr>
              <w:t>R5-201968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21D6" w14:textId="77777777" w:rsidR="004335ED" w:rsidRPr="00DD6CFB" w:rsidRDefault="004335ED" w:rsidP="000D75B4">
            <w:pPr>
              <w:pStyle w:val="TAL"/>
              <w:rPr>
                <w:lang w:eastAsia="en-US"/>
              </w:rPr>
            </w:pPr>
            <w:r w:rsidRPr="00DD6CFB">
              <w:rPr>
                <w:lang w:eastAsia="en-US"/>
              </w:rPr>
              <w:t>1285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240A7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B1B36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D0151" w14:textId="77777777" w:rsidR="004335ED" w:rsidRPr="00DD6CFB" w:rsidRDefault="004335ED" w:rsidP="000D75B4">
            <w:pPr>
              <w:pStyle w:val="TAL"/>
              <w:rPr>
                <w:lang w:eastAsia="en-US"/>
              </w:rPr>
            </w:pPr>
            <w:r w:rsidRPr="00DD6CFB">
              <w:rPr>
                <w:lang w:eastAsia="en-US"/>
              </w:rPr>
              <w:t>Correction of test frequency tables for NR band n20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8340E" w14:textId="77777777" w:rsidR="004335ED" w:rsidRPr="00DD6CFB" w:rsidRDefault="004335ED" w:rsidP="000D75B4">
            <w:pPr>
              <w:pStyle w:val="TAL"/>
              <w:rPr>
                <w:lang w:eastAsia="en-US"/>
              </w:rPr>
            </w:pPr>
            <w:r w:rsidRPr="00DD6CFB">
              <w:rPr>
                <w:lang w:eastAsia="en-US"/>
              </w:rPr>
              <w:t>16.4.0</w:t>
            </w:r>
          </w:p>
        </w:tc>
      </w:tr>
      <w:tr w:rsidR="004335ED" w:rsidRPr="0031204F" w14:paraId="72338B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DCAC07"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C05784"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EA4E06" w14:textId="77777777" w:rsidR="004335ED" w:rsidRPr="00DD6CFB" w:rsidRDefault="004335ED" w:rsidP="000D75B4">
            <w:pPr>
              <w:pStyle w:val="TAL"/>
              <w:rPr>
                <w:lang w:eastAsia="en-US"/>
              </w:rPr>
            </w:pPr>
            <w:r w:rsidRPr="00DD6CFB">
              <w:rPr>
                <w:lang w:eastAsia="en-US"/>
              </w:rPr>
              <w:t>R5-201969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02BAC" w14:textId="77777777" w:rsidR="004335ED" w:rsidRPr="00DD6CFB" w:rsidRDefault="004335ED" w:rsidP="000D75B4">
            <w:pPr>
              <w:pStyle w:val="TAL"/>
              <w:rPr>
                <w:lang w:eastAsia="en-US"/>
              </w:rPr>
            </w:pPr>
            <w:r w:rsidRPr="00DD6CFB">
              <w:rPr>
                <w:lang w:eastAsia="en-US"/>
              </w:rPr>
              <w:t>1286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584A1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20123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71C4D" w14:textId="77777777" w:rsidR="004335ED" w:rsidRPr="00DD6CFB" w:rsidRDefault="004335ED" w:rsidP="000D75B4">
            <w:pPr>
              <w:pStyle w:val="TAL"/>
              <w:rPr>
                <w:lang w:eastAsia="en-US"/>
              </w:rPr>
            </w:pPr>
            <w:r w:rsidRPr="00DD6CFB">
              <w:rPr>
                <w:lang w:eastAsia="en-US"/>
              </w:rPr>
              <w:t>Correction of test frequency tables for NR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56D6B" w14:textId="77777777" w:rsidR="004335ED" w:rsidRPr="00DD6CFB" w:rsidRDefault="004335ED" w:rsidP="000D75B4">
            <w:pPr>
              <w:pStyle w:val="TAL"/>
              <w:rPr>
                <w:lang w:eastAsia="en-US"/>
              </w:rPr>
            </w:pPr>
            <w:r w:rsidRPr="00DD6CFB">
              <w:rPr>
                <w:lang w:eastAsia="en-US"/>
              </w:rPr>
              <w:t>16.4.0</w:t>
            </w:r>
          </w:p>
        </w:tc>
      </w:tr>
      <w:tr w:rsidR="004335ED" w:rsidRPr="0031204F" w14:paraId="6A323A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7F2B5F"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AFBDBE"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F00E3" w14:textId="77777777" w:rsidR="004335ED" w:rsidRPr="00DD6CFB" w:rsidRDefault="004335ED" w:rsidP="000D75B4">
            <w:pPr>
              <w:pStyle w:val="TAL"/>
              <w:rPr>
                <w:lang w:eastAsia="en-US"/>
              </w:rPr>
            </w:pPr>
            <w:r w:rsidRPr="00DD6CFB">
              <w:rPr>
                <w:lang w:eastAsia="en-US"/>
              </w:rPr>
              <w:t>R5-201970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1B64B" w14:textId="77777777" w:rsidR="004335ED" w:rsidRPr="00DD6CFB" w:rsidRDefault="004335ED" w:rsidP="000D75B4">
            <w:pPr>
              <w:pStyle w:val="TAL"/>
              <w:rPr>
                <w:lang w:eastAsia="en-US"/>
              </w:rPr>
            </w:pPr>
            <w:r w:rsidRPr="00DD6CFB">
              <w:rPr>
                <w:lang w:eastAsia="en-US"/>
              </w:rPr>
              <w:t>1287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DB2D1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CCC8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1E36D8" w14:textId="77777777" w:rsidR="004335ED" w:rsidRPr="00DD6CFB" w:rsidRDefault="004335ED" w:rsidP="000D75B4">
            <w:pPr>
              <w:pStyle w:val="TAL"/>
              <w:rPr>
                <w:lang w:eastAsia="en-US"/>
              </w:rPr>
            </w:pPr>
            <w:r w:rsidRPr="00DD6CFB">
              <w:rPr>
                <w:lang w:eastAsia="en-US"/>
              </w:rPr>
              <w:t>Correction of test frequency tables for NR band 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AEF7B" w14:textId="77777777" w:rsidR="004335ED" w:rsidRPr="00DD6CFB" w:rsidRDefault="004335ED" w:rsidP="000D75B4">
            <w:pPr>
              <w:pStyle w:val="TAL"/>
              <w:rPr>
                <w:lang w:eastAsia="en-US"/>
              </w:rPr>
            </w:pPr>
            <w:r w:rsidRPr="00DD6CFB">
              <w:rPr>
                <w:lang w:eastAsia="en-US"/>
              </w:rPr>
              <w:t>16.4.0</w:t>
            </w:r>
          </w:p>
        </w:tc>
      </w:tr>
      <w:tr w:rsidR="004335ED" w:rsidRPr="0031204F" w14:paraId="3030AF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0B1F2B"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B76745"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01BA2D" w14:textId="77777777" w:rsidR="004335ED" w:rsidRPr="00DD6CFB" w:rsidRDefault="004335ED" w:rsidP="000D75B4">
            <w:pPr>
              <w:pStyle w:val="TAL"/>
              <w:rPr>
                <w:lang w:eastAsia="en-US"/>
              </w:rPr>
            </w:pPr>
            <w:r w:rsidRPr="00DD6CFB">
              <w:rPr>
                <w:lang w:eastAsia="en-US"/>
              </w:rPr>
              <w:t>R5-201971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030B5" w14:textId="77777777" w:rsidR="004335ED" w:rsidRPr="00DD6CFB" w:rsidRDefault="004335ED" w:rsidP="000D75B4">
            <w:pPr>
              <w:pStyle w:val="TAL"/>
              <w:rPr>
                <w:lang w:eastAsia="en-US"/>
              </w:rPr>
            </w:pPr>
            <w:r w:rsidRPr="00DD6CFB">
              <w:rPr>
                <w:lang w:eastAsia="en-US"/>
              </w:rPr>
              <w:t>1288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695A0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AED8C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FA3F5" w14:textId="77777777" w:rsidR="004335ED" w:rsidRPr="00DD6CFB" w:rsidRDefault="004335ED" w:rsidP="000D75B4">
            <w:pPr>
              <w:pStyle w:val="TAL"/>
              <w:rPr>
                <w:lang w:eastAsia="en-US"/>
              </w:rPr>
            </w:pPr>
            <w:r w:rsidRPr="00DD6CFB">
              <w:rPr>
                <w:lang w:eastAsia="en-US"/>
              </w:rPr>
              <w:t>Correction of test frequency tables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1E165" w14:textId="77777777" w:rsidR="004335ED" w:rsidRPr="00DD6CFB" w:rsidRDefault="004335ED" w:rsidP="000D75B4">
            <w:pPr>
              <w:pStyle w:val="TAL"/>
              <w:rPr>
                <w:lang w:eastAsia="en-US"/>
              </w:rPr>
            </w:pPr>
            <w:r w:rsidRPr="00DD6CFB">
              <w:rPr>
                <w:lang w:eastAsia="en-US"/>
              </w:rPr>
              <w:t>16.4.0</w:t>
            </w:r>
          </w:p>
        </w:tc>
      </w:tr>
      <w:tr w:rsidR="004335ED" w:rsidRPr="0031204F" w14:paraId="6EB5D9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B7FA2F"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05B7F6"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6F3EDE" w14:textId="77777777" w:rsidR="004335ED" w:rsidRPr="00DD6CFB" w:rsidRDefault="004335ED" w:rsidP="000D75B4">
            <w:pPr>
              <w:pStyle w:val="TAL"/>
              <w:rPr>
                <w:lang w:eastAsia="en-US"/>
              </w:rPr>
            </w:pPr>
            <w:r w:rsidRPr="00DD6CFB">
              <w:rPr>
                <w:lang w:eastAsia="en-US"/>
              </w:rPr>
              <w:t>R5-201972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BB712" w14:textId="77777777" w:rsidR="004335ED" w:rsidRPr="00DD6CFB" w:rsidRDefault="004335ED" w:rsidP="000D75B4">
            <w:pPr>
              <w:pStyle w:val="TAL"/>
              <w:rPr>
                <w:lang w:eastAsia="en-US"/>
              </w:rPr>
            </w:pPr>
            <w:r w:rsidRPr="00DD6CFB">
              <w:rPr>
                <w:lang w:eastAsia="en-US"/>
              </w:rPr>
              <w:t>1289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3B010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A290E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9DCC54" w14:textId="77777777" w:rsidR="004335ED" w:rsidRPr="00DD6CFB" w:rsidRDefault="004335ED" w:rsidP="000D75B4">
            <w:pPr>
              <w:pStyle w:val="TAL"/>
              <w:rPr>
                <w:lang w:eastAsia="en-US"/>
              </w:rPr>
            </w:pPr>
            <w:r w:rsidRPr="00DD6CFB">
              <w:rPr>
                <w:lang w:eastAsia="en-US"/>
              </w:rPr>
              <w:t>Correction of test frequency tables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48742" w14:textId="77777777" w:rsidR="004335ED" w:rsidRPr="00DD6CFB" w:rsidRDefault="004335ED" w:rsidP="000D75B4">
            <w:pPr>
              <w:pStyle w:val="TAL"/>
              <w:rPr>
                <w:lang w:eastAsia="en-US"/>
              </w:rPr>
            </w:pPr>
            <w:r w:rsidRPr="00DD6CFB">
              <w:rPr>
                <w:lang w:eastAsia="en-US"/>
              </w:rPr>
              <w:t>16.4.0</w:t>
            </w:r>
          </w:p>
        </w:tc>
      </w:tr>
      <w:tr w:rsidR="004335ED" w:rsidRPr="0031204F" w14:paraId="427E37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66CEE8"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1C8367"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EA008E" w14:textId="77777777" w:rsidR="004335ED" w:rsidRPr="00DD6CFB" w:rsidRDefault="004335ED" w:rsidP="000D75B4">
            <w:pPr>
              <w:pStyle w:val="TAL"/>
              <w:rPr>
                <w:lang w:eastAsia="en-US"/>
              </w:rPr>
            </w:pPr>
            <w:r w:rsidRPr="00DD6CFB">
              <w:rPr>
                <w:lang w:eastAsia="en-US"/>
              </w:rPr>
              <w:t>R5-201973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3FE0E" w14:textId="77777777" w:rsidR="004335ED" w:rsidRPr="00DD6CFB" w:rsidRDefault="004335ED" w:rsidP="000D75B4">
            <w:pPr>
              <w:pStyle w:val="TAL"/>
              <w:rPr>
                <w:lang w:eastAsia="en-US"/>
              </w:rPr>
            </w:pPr>
            <w:r w:rsidRPr="00DD6CFB">
              <w:rPr>
                <w:lang w:eastAsia="en-US"/>
              </w:rPr>
              <w:t>1290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6615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60083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27EAC5" w14:textId="77777777" w:rsidR="004335ED" w:rsidRPr="00DD6CFB" w:rsidRDefault="004335ED" w:rsidP="000D75B4">
            <w:pPr>
              <w:pStyle w:val="TAL"/>
              <w:rPr>
                <w:lang w:eastAsia="en-US"/>
              </w:rPr>
            </w:pPr>
            <w:r w:rsidRPr="00DD6CFB">
              <w:rPr>
                <w:lang w:eastAsia="en-US"/>
              </w:rPr>
              <w:t>Correction of test frequency tables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6314D" w14:textId="77777777" w:rsidR="004335ED" w:rsidRPr="00DD6CFB" w:rsidRDefault="004335ED" w:rsidP="000D75B4">
            <w:pPr>
              <w:pStyle w:val="TAL"/>
              <w:rPr>
                <w:lang w:eastAsia="en-US"/>
              </w:rPr>
            </w:pPr>
            <w:r w:rsidRPr="00DD6CFB">
              <w:rPr>
                <w:lang w:eastAsia="en-US"/>
              </w:rPr>
              <w:t>16.4.0</w:t>
            </w:r>
          </w:p>
        </w:tc>
      </w:tr>
      <w:tr w:rsidR="004335ED" w:rsidRPr="0031204F" w14:paraId="088791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2341B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9D4076"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BE91DC" w14:textId="77777777" w:rsidR="004335ED" w:rsidRPr="00DD6CFB" w:rsidRDefault="004335ED" w:rsidP="000D75B4">
            <w:pPr>
              <w:pStyle w:val="TAL"/>
              <w:rPr>
                <w:lang w:eastAsia="en-US"/>
              </w:rPr>
            </w:pPr>
            <w:r w:rsidRPr="00DD6CFB">
              <w:rPr>
                <w:lang w:eastAsia="en-US"/>
              </w:rPr>
              <w:t>R5-201974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E7817" w14:textId="77777777" w:rsidR="004335ED" w:rsidRPr="00DD6CFB" w:rsidRDefault="004335ED" w:rsidP="000D75B4">
            <w:pPr>
              <w:pStyle w:val="TAL"/>
              <w:rPr>
                <w:lang w:eastAsia="en-US"/>
              </w:rPr>
            </w:pPr>
            <w:r w:rsidRPr="00DD6CFB">
              <w:rPr>
                <w:lang w:eastAsia="en-US"/>
              </w:rPr>
              <w:t>1291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81FC0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AE3AC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20B3C" w14:textId="77777777" w:rsidR="004335ED" w:rsidRPr="00DD6CFB" w:rsidRDefault="004335ED" w:rsidP="000D75B4">
            <w:pPr>
              <w:pStyle w:val="TAL"/>
              <w:rPr>
                <w:lang w:eastAsia="en-US"/>
              </w:rPr>
            </w:pPr>
            <w:r w:rsidRPr="00DD6CFB">
              <w:rPr>
                <w:lang w:eastAsia="en-US"/>
              </w:rPr>
              <w:t>Correction of test frequency tables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5CAF2" w14:textId="77777777" w:rsidR="004335ED" w:rsidRPr="00DD6CFB" w:rsidRDefault="004335ED" w:rsidP="000D75B4">
            <w:pPr>
              <w:pStyle w:val="TAL"/>
              <w:rPr>
                <w:lang w:eastAsia="en-US"/>
              </w:rPr>
            </w:pPr>
            <w:r w:rsidRPr="00DD6CFB">
              <w:rPr>
                <w:lang w:eastAsia="en-US"/>
              </w:rPr>
              <w:t>16.4.0</w:t>
            </w:r>
          </w:p>
        </w:tc>
      </w:tr>
      <w:tr w:rsidR="004335ED" w:rsidRPr="0031204F" w14:paraId="6E82CF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D4E2E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11E527"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90E136" w14:textId="77777777" w:rsidR="004335ED" w:rsidRPr="00DD6CFB" w:rsidRDefault="004335ED" w:rsidP="000D75B4">
            <w:pPr>
              <w:pStyle w:val="TAL"/>
              <w:rPr>
                <w:lang w:eastAsia="en-US"/>
              </w:rPr>
            </w:pPr>
            <w:r w:rsidRPr="00DD6CFB">
              <w:rPr>
                <w:lang w:eastAsia="en-US"/>
              </w:rPr>
              <w:t>R5-201975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C9882" w14:textId="77777777" w:rsidR="004335ED" w:rsidRPr="00DD6CFB" w:rsidRDefault="004335ED" w:rsidP="000D75B4">
            <w:pPr>
              <w:pStyle w:val="TAL"/>
              <w:rPr>
                <w:lang w:eastAsia="en-US"/>
              </w:rPr>
            </w:pPr>
            <w:r w:rsidRPr="00DD6CFB">
              <w:rPr>
                <w:lang w:eastAsia="en-US"/>
              </w:rPr>
              <w:t>1292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13561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D9B5C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F4079" w14:textId="77777777" w:rsidR="004335ED" w:rsidRPr="00DD6CFB" w:rsidRDefault="004335ED" w:rsidP="000D75B4">
            <w:pPr>
              <w:pStyle w:val="TAL"/>
              <w:rPr>
                <w:lang w:eastAsia="en-US"/>
              </w:rPr>
            </w:pPr>
            <w:r w:rsidRPr="00DD6CFB">
              <w:rPr>
                <w:lang w:eastAsia="en-US"/>
              </w:rPr>
              <w:t>Correction of test frequency tables for NR band n41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9501A" w14:textId="77777777" w:rsidR="004335ED" w:rsidRPr="00DD6CFB" w:rsidRDefault="004335ED" w:rsidP="000D75B4">
            <w:pPr>
              <w:pStyle w:val="TAL"/>
              <w:rPr>
                <w:lang w:eastAsia="en-US"/>
              </w:rPr>
            </w:pPr>
            <w:r w:rsidRPr="00DD6CFB">
              <w:rPr>
                <w:lang w:eastAsia="en-US"/>
              </w:rPr>
              <w:t>16.4.0</w:t>
            </w:r>
          </w:p>
        </w:tc>
      </w:tr>
      <w:tr w:rsidR="004335ED" w:rsidRPr="0031204F" w14:paraId="46206D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68346B"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AFAD88"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1313F" w14:textId="77777777" w:rsidR="004335ED" w:rsidRPr="00DD6CFB" w:rsidRDefault="004335ED" w:rsidP="000D75B4">
            <w:pPr>
              <w:pStyle w:val="TAL"/>
              <w:rPr>
                <w:lang w:eastAsia="en-US"/>
              </w:rPr>
            </w:pPr>
            <w:r w:rsidRPr="00DD6CFB">
              <w:rPr>
                <w:lang w:eastAsia="en-US"/>
              </w:rPr>
              <w:t>R5-201976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AF483" w14:textId="77777777" w:rsidR="004335ED" w:rsidRPr="00DD6CFB" w:rsidRDefault="004335ED" w:rsidP="000D75B4">
            <w:pPr>
              <w:pStyle w:val="TAL"/>
              <w:rPr>
                <w:lang w:eastAsia="en-US"/>
              </w:rPr>
            </w:pPr>
            <w:r w:rsidRPr="00DD6CFB">
              <w:rPr>
                <w:lang w:eastAsia="en-US"/>
              </w:rPr>
              <w:t>1293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3090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6E174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0C2EE" w14:textId="77777777" w:rsidR="004335ED" w:rsidRPr="00DD6CFB" w:rsidRDefault="004335ED" w:rsidP="000D75B4">
            <w:pPr>
              <w:pStyle w:val="TAL"/>
              <w:rPr>
                <w:lang w:eastAsia="en-US"/>
              </w:rPr>
            </w:pPr>
            <w:r w:rsidRPr="00DD6CFB">
              <w:rPr>
                <w:lang w:eastAsia="en-US"/>
              </w:rPr>
              <w:t>Correction of test frequency tables for NR band n50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31C45" w14:textId="77777777" w:rsidR="004335ED" w:rsidRPr="00DD6CFB" w:rsidRDefault="004335ED" w:rsidP="000D75B4">
            <w:pPr>
              <w:pStyle w:val="TAL"/>
              <w:rPr>
                <w:lang w:eastAsia="en-US"/>
              </w:rPr>
            </w:pPr>
            <w:r w:rsidRPr="00DD6CFB">
              <w:rPr>
                <w:lang w:eastAsia="en-US"/>
              </w:rPr>
              <w:t>16.4.0</w:t>
            </w:r>
          </w:p>
        </w:tc>
      </w:tr>
      <w:tr w:rsidR="004335ED" w:rsidRPr="0031204F" w14:paraId="0B5A04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258498"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5CAC35"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76A28" w14:textId="77777777" w:rsidR="004335ED" w:rsidRPr="00DD6CFB" w:rsidRDefault="004335ED" w:rsidP="000D75B4">
            <w:pPr>
              <w:pStyle w:val="TAL"/>
              <w:rPr>
                <w:lang w:eastAsia="en-US"/>
              </w:rPr>
            </w:pPr>
            <w:r w:rsidRPr="00DD6CFB">
              <w:rPr>
                <w:lang w:eastAsia="en-US"/>
              </w:rPr>
              <w:t>R5-201977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078F2" w14:textId="77777777" w:rsidR="004335ED" w:rsidRPr="00DD6CFB" w:rsidRDefault="004335ED" w:rsidP="000D75B4">
            <w:pPr>
              <w:pStyle w:val="TAL"/>
              <w:rPr>
                <w:lang w:eastAsia="en-US"/>
              </w:rPr>
            </w:pPr>
            <w:r w:rsidRPr="00DD6CFB">
              <w:rPr>
                <w:lang w:eastAsia="en-US"/>
              </w:rPr>
              <w:t>1294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EC8B6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AD67D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60A2F" w14:textId="77777777" w:rsidR="004335ED" w:rsidRPr="00DD6CFB" w:rsidRDefault="004335ED" w:rsidP="000D75B4">
            <w:pPr>
              <w:pStyle w:val="TAL"/>
              <w:rPr>
                <w:lang w:eastAsia="en-US"/>
              </w:rPr>
            </w:pPr>
            <w:r w:rsidRPr="00DD6CFB">
              <w:rPr>
                <w:lang w:eastAsia="en-US"/>
              </w:rPr>
              <w:t>Correction of test frequency tables for NR band n51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18DCE" w14:textId="77777777" w:rsidR="004335ED" w:rsidRPr="00DD6CFB" w:rsidRDefault="004335ED" w:rsidP="000D75B4">
            <w:pPr>
              <w:pStyle w:val="TAL"/>
              <w:rPr>
                <w:lang w:eastAsia="en-US"/>
              </w:rPr>
            </w:pPr>
            <w:r w:rsidRPr="00DD6CFB">
              <w:rPr>
                <w:lang w:eastAsia="en-US"/>
              </w:rPr>
              <w:t>16.4.0</w:t>
            </w:r>
          </w:p>
        </w:tc>
      </w:tr>
      <w:tr w:rsidR="004335ED" w:rsidRPr="0031204F" w14:paraId="04F40B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764A8B"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1680D4"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58FFAF" w14:textId="77777777" w:rsidR="004335ED" w:rsidRPr="00DD6CFB" w:rsidRDefault="004335ED" w:rsidP="000D75B4">
            <w:pPr>
              <w:pStyle w:val="TAL"/>
              <w:rPr>
                <w:lang w:eastAsia="en-US"/>
              </w:rPr>
            </w:pPr>
            <w:r w:rsidRPr="00DD6CFB">
              <w:rPr>
                <w:lang w:eastAsia="en-US"/>
              </w:rPr>
              <w:t>R5-201978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5BF07" w14:textId="77777777" w:rsidR="004335ED" w:rsidRPr="00DD6CFB" w:rsidRDefault="004335ED" w:rsidP="000D75B4">
            <w:pPr>
              <w:pStyle w:val="TAL"/>
              <w:rPr>
                <w:lang w:eastAsia="en-US"/>
              </w:rPr>
            </w:pPr>
            <w:r w:rsidRPr="00DD6CFB">
              <w:rPr>
                <w:lang w:eastAsia="en-US"/>
              </w:rPr>
              <w:t>1295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E634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84999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582DC" w14:textId="77777777" w:rsidR="004335ED" w:rsidRPr="00DD6CFB" w:rsidRDefault="004335ED" w:rsidP="000D75B4">
            <w:pPr>
              <w:pStyle w:val="TAL"/>
              <w:rPr>
                <w:lang w:eastAsia="en-US"/>
              </w:rPr>
            </w:pPr>
            <w:r w:rsidRPr="00DD6CFB">
              <w:rPr>
                <w:lang w:eastAsia="en-US"/>
              </w:rPr>
              <w:t>Correction of test frequency tables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A0A90" w14:textId="77777777" w:rsidR="004335ED" w:rsidRPr="00DD6CFB" w:rsidRDefault="004335ED" w:rsidP="000D75B4">
            <w:pPr>
              <w:pStyle w:val="TAL"/>
              <w:rPr>
                <w:lang w:eastAsia="en-US"/>
              </w:rPr>
            </w:pPr>
            <w:r w:rsidRPr="00DD6CFB">
              <w:rPr>
                <w:lang w:eastAsia="en-US"/>
              </w:rPr>
              <w:t>16.4.0</w:t>
            </w:r>
          </w:p>
        </w:tc>
      </w:tr>
      <w:tr w:rsidR="004335ED" w:rsidRPr="0031204F" w14:paraId="4475C0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6D21BB"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B3CB29"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85E7FD" w14:textId="77777777" w:rsidR="004335ED" w:rsidRPr="00DD6CFB" w:rsidRDefault="004335ED" w:rsidP="000D75B4">
            <w:pPr>
              <w:pStyle w:val="TAL"/>
              <w:rPr>
                <w:lang w:eastAsia="en-US"/>
              </w:rPr>
            </w:pPr>
            <w:r w:rsidRPr="00DD6CFB">
              <w:rPr>
                <w:lang w:eastAsia="en-US"/>
              </w:rPr>
              <w:t>R5-201979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1DE1C" w14:textId="77777777" w:rsidR="004335ED" w:rsidRPr="00DD6CFB" w:rsidRDefault="004335ED" w:rsidP="000D75B4">
            <w:pPr>
              <w:pStyle w:val="TAL"/>
              <w:rPr>
                <w:lang w:eastAsia="en-US"/>
              </w:rPr>
            </w:pPr>
            <w:r w:rsidRPr="00DD6CFB">
              <w:rPr>
                <w:lang w:eastAsia="en-US"/>
              </w:rPr>
              <w:t>1296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27BC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62CC6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80F63" w14:textId="77777777" w:rsidR="004335ED" w:rsidRPr="00DD6CFB" w:rsidRDefault="004335ED" w:rsidP="000D75B4">
            <w:pPr>
              <w:pStyle w:val="TAL"/>
              <w:rPr>
                <w:lang w:eastAsia="en-US"/>
              </w:rPr>
            </w:pPr>
            <w:r w:rsidRPr="00DD6CFB">
              <w:rPr>
                <w:lang w:eastAsia="en-US"/>
              </w:rPr>
              <w:t>Correction of test frequency tables for NR band 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33ADC" w14:textId="77777777" w:rsidR="004335ED" w:rsidRPr="00DD6CFB" w:rsidRDefault="004335ED" w:rsidP="000D75B4">
            <w:pPr>
              <w:pStyle w:val="TAL"/>
              <w:rPr>
                <w:lang w:eastAsia="en-US"/>
              </w:rPr>
            </w:pPr>
            <w:r w:rsidRPr="00DD6CFB">
              <w:rPr>
                <w:lang w:eastAsia="en-US"/>
              </w:rPr>
              <w:t>16.4.0</w:t>
            </w:r>
          </w:p>
        </w:tc>
      </w:tr>
      <w:tr w:rsidR="004335ED" w:rsidRPr="0031204F" w14:paraId="66A3B9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79BD84"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686AB5"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D2A867" w14:textId="77777777" w:rsidR="004335ED" w:rsidRPr="00DD6CFB" w:rsidRDefault="004335ED" w:rsidP="000D75B4">
            <w:pPr>
              <w:pStyle w:val="TAL"/>
              <w:rPr>
                <w:lang w:eastAsia="en-US"/>
              </w:rPr>
            </w:pPr>
            <w:r w:rsidRPr="00DD6CFB">
              <w:rPr>
                <w:lang w:eastAsia="en-US"/>
              </w:rPr>
              <w:t>R5-201980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33AA2" w14:textId="77777777" w:rsidR="004335ED" w:rsidRPr="00DD6CFB" w:rsidRDefault="004335ED" w:rsidP="000D75B4">
            <w:pPr>
              <w:pStyle w:val="TAL"/>
              <w:rPr>
                <w:lang w:eastAsia="en-US"/>
              </w:rPr>
            </w:pPr>
            <w:r w:rsidRPr="00DD6CFB">
              <w:rPr>
                <w:lang w:eastAsia="en-US"/>
              </w:rPr>
              <w:t>1297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3D09B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AA28B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E8C4A7" w14:textId="77777777" w:rsidR="004335ED" w:rsidRPr="00DD6CFB" w:rsidRDefault="004335ED" w:rsidP="000D75B4">
            <w:pPr>
              <w:pStyle w:val="TAL"/>
              <w:rPr>
                <w:lang w:eastAsia="en-US"/>
              </w:rPr>
            </w:pPr>
            <w:r w:rsidRPr="00DD6CFB">
              <w:rPr>
                <w:lang w:eastAsia="en-US"/>
              </w:rPr>
              <w:t>Correction of test frequency tables for NR band 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D2224" w14:textId="77777777" w:rsidR="004335ED" w:rsidRPr="00DD6CFB" w:rsidRDefault="004335ED" w:rsidP="000D75B4">
            <w:pPr>
              <w:pStyle w:val="TAL"/>
              <w:rPr>
                <w:lang w:eastAsia="en-US"/>
              </w:rPr>
            </w:pPr>
            <w:r w:rsidRPr="00DD6CFB">
              <w:rPr>
                <w:lang w:eastAsia="en-US"/>
              </w:rPr>
              <w:t>16.4.0</w:t>
            </w:r>
          </w:p>
        </w:tc>
      </w:tr>
      <w:tr w:rsidR="004335ED" w:rsidRPr="0031204F" w14:paraId="4ECAED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0DC8EB"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E1A0EF"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7C831" w14:textId="77777777" w:rsidR="004335ED" w:rsidRPr="00DD6CFB" w:rsidRDefault="004335ED" w:rsidP="000D75B4">
            <w:pPr>
              <w:pStyle w:val="TAL"/>
              <w:rPr>
                <w:lang w:eastAsia="en-US"/>
              </w:rPr>
            </w:pPr>
            <w:r w:rsidRPr="00DD6CFB">
              <w:rPr>
                <w:lang w:eastAsia="en-US"/>
              </w:rPr>
              <w:t>R5-201981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7D1B3" w14:textId="77777777" w:rsidR="004335ED" w:rsidRPr="00DD6CFB" w:rsidRDefault="004335ED" w:rsidP="000D75B4">
            <w:pPr>
              <w:pStyle w:val="TAL"/>
              <w:rPr>
                <w:lang w:eastAsia="en-US"/>
              </w:rPr>
            </w:pPr>
            <w:r w:rsidRPr="00DD6CFB">
              <w:rPr>
                <w:lang w:eastAsia="en-US"/>
              </w:rPr>
              <w:t>1298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3487F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50AA3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9F6650" w14:textId="77777777" w:rsidR="004335ED" w:rsidRPr="00DD6CFB" w:rsidRDefault="004335ED" w:rsidP="000D75B4">
            <w:pPr>
              <w:pStyle w:val="TAL"/>
              <w:rPr>
                <w:lang w:eastAsia="en-US"/>
              </w:rPr>
            </w:pPr>
            <w:r w:rsidRPr="00DD6CFB">
              <w:rPr>
                <w:lang w:eastAsia="en-US"/>
              </w:rPr>
              <w:t>Correction of test frequency tables for NR band n74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4CC9F" w14:textId="77777777" w:rsidR="004335ED" w:rsidRPr="00DD6CFB" w:rsidRDefault="004335ED" w:rsidP="000D75B4">
            <w:pPr>
              <w:pStyle w:val="TAL"/>
              <w:rPr>
                <w:lang w:eastAsia="en-US"/>
              </w:rPr>
            </w:pPr>
            <w:r w:rsidRPr="00DD6CFB">
              <w:rPr>
                <w:lang w:eastAsia="en-US"/>
              </w:rPr>
              <w:t>16.4.0</w:t>
            </w:r>
          </w:p>
        </w:tc>
      </w:tr>
      <w:tr w:rsidR="004335ED" w:rsidRPr="0031204F" w14:paraId="7EF478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05CCD2"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8F6A29"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86084" w14:textId="77777777" w:rsidR="004335ED" w:rsidRPr="00DD6CFB" w:rsidRDefault="004335ED" w:rsidP="000D75B4">
            <w:pPr>
              <w:pStyle w:val="TAL"/>
              <w:rPr>
                <w:lang w:eastAsia="en-US"/>
              </w:rPr>
            </w:pPr>
            <w:r w:rsidRPr="00DD6CFB">
              <w:rPr>
                <w:lang w:eastAsia="en-US"/>
              </w:rPr>
              <w:t>R5-201982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B7594" w14:textId="77777777" w:rsidR="004335ED" w:rsidRPr="00DD6CFB" w:rsidRDefault="004335ED" w:rsidP="000D75B4">
            <w:pPr>
              <w:pStyle w:val="TAL"/>
              <w:rPr>
                <w:lang w:eastAsia="en-US"/>
              </w:rPr>
            </w:pPr>
            <w:r w:rsidRPr="00DD6CFB">
              <w:rPr>
                <w:lang w:eastAsia="en-US"/>
              </w:rPr>
              <w:t>1299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6A8F7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0FE8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474B84" w14:textId="77777777" w:rsidR="004335ED" w:rsidRPr="00DD6CFB" w:rsidRDefault="004335ED" w:rsidP="000D75B4">
            <w:pPr>
              <w:pStyle w:val="TAL"/>
              <w:rPr>
                <w:lang w:eastAsia="en-US"/>
              </w:rPr>
            </w:pPr>
            <w:r w:rsidRPr="00DD6CFB">
              <w:rPr>
                <w:lang w:eastAsia="en-US"/>
              </w:rPr>
              <w:t>Correction of test frequency tables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8D15A" w14:textId="77777777" w:rsidR="004335ED" w:rsidRPr="00DD6CFB" w:rsidRDefault="004335ED" w:rsidP="000D75B4">
            <w:pPr>
              <w:pStyle w:val="TAL"/>
              <w:rPr>
                <w:lang w:eastAsia="en-US"/>
              </w:rPr>
            </w:pPr>
            <w:r w:rsidRPr="00DD6CFB">
              <w:rPr>
                <w:lang w:eastAsia="en-US"/>
              </w:rPr>
              <w:t>16.4.0</w:t>
            </w:r>
          </w:p>
        </w:tc>
      </w:tr>
      <w:tr w:rsidR="004335ED" w:rsidRPr="0031204F" w14:paraId="3E0E3C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AEB5CA"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80ADDE"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B1349" w14:textId="77777777" w:rsidR="004335ED" w:rsidRPr="00DD6CFB" w:rsidRDefault="004335ED" w:rsidP="000D75B4">
            <w:pPr>
              <w:pStyle w:val="TAL"/>
              <w:rPr>
                <w:lang w:eastAsia="en-US"/>
              </w:rPr>
            </w:pPr>
            <w:r w:rsidRPr="00DD6CFB">
              <w:rPr>
                <w:lang w:eastAsia="en-US"/>
              </w:rPr>
              <w:t>R5-201983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B81A" w14:textId="77777777" w:rsidR="004335ED" w:rsidRPr="00DD6CFB" w:rsidRDefault="004335ED" w:rsidP="000D75B4">
            <w:pPr>
              <w:pStyle w:val="TAL"/>
              <w:rPr>
                <w:lang w:eastAsia="en-US"/>
              </w:rPr>
            </w:pPr>
            <w:r w:rsidRPr="00DD6CFB">
              <w:rPr>
                <w:lang w:eastAsia="en-US"/>
              </w:rPr>
              <w:t>1300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869C7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2CF44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3C4A6" w14:textId="77777777" w:rsidR="004335ED" w:rsidRPr="00DD6CFB" w:rsidRDefault="004335ED" w:rsidP="000D75B4">
            <w:pPr>
              <w:pStyle w:val="TAL"/>
              <w:rPr>
                <w:lang w:eastAsia="en-US"/>
              </w:rPr>
            </w:pPr>
            <w:r w:rsidRPr="00DD6CFB">
              <w:rPr>
                <w:lang w:eastAsia="en-US"/>
              </w:rPr>
              <w:t>Correction of test frequency tables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BD605" w14:textId="77777777" w:rsidR="004335ED" w:rsidRPr="00DD6CFB" w:rsidRDefault="004335ED" w:rsidP="000D75B4">
            <w:pPr>
              <w:pStyle w:val="TAL"/>
              <w:rPr>
                <w:lang w:eastAsia="en-US"/>
              </w:rPr>
            </w:pPr>
            <w:r w:rsidRPr="00DD6CFB">
              <w:rPr>
                <w:lang w:eastAsia="en-US"/>
              </w:rPr>
              <w:t>16.4.0</w:t>
            </w:r>
          </w:p>
        </w:tc>
      </w:tr>
      <w:tr w:rsidR="004335ED" w:rsidRPr="0031204F" w14:paraId="202723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3DA822"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67E909"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3B917" w14:textId="77777777" w:rsidR="004335ED" w:rsidRPr="00DD6CFB" w:rsidRDefault="004335ED" w:rsidP="000D75B4">
            <w:pPr>
              <w:pStyle w:val="TAL"/>
              <w:rPr>
                <w:lang w:eastAsia="en-US"/>
              </w:rPr>
            </w:pPr>
            <w:r w:rsidRPr="00DD6CFB">
              <w:rPr>
                <w:lang w:eastAsia="en-US"/>
              </w:rPr>
              <w:t>R5-201984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07162" w14:textId="77777777" w:rsidR="004335ED" w:rsidRPr="00DD6CFB" w:rsidRDefault="004335ED" w:rsidP="000D75B4">
            <w:pPr>
              <w:pStyle w:val="TAL"/>
              <w:rPr>
                <w:lang w:eastAsia="en-US"/>
              </w:rPr>
            </w:pPr>
            <w:r w:rsidRPr="00DD6CFB">
              <w:rPr>
                <w:lang w:eastAsia="en-US"/>
              </w:rPr>
              <w:t>1301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CAA82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A0A03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EB6CB" w14:textId="77777777" w:rsidR="004335ED" w:rsidRPr="00DD6CFB" w:rsidRDefault="004335ED" w:rsidP="000D75B4">
            <w:pPr>
              <w:pStyle w:val="TAL"/>
              <w:rPr>
                <w:lang w:eastAsia="en-US"/>
              </w:rPr>
            </w:pPr>
            <w:r w:rsidRPr="00DD6CFB">
              <w:rPr>
                <w:lang w:eastAsia="en-US"/>
              </w:rPr>
              <w:t>Correction of test frequency tables for NR band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763A9" w14:textId="77777777" w:rsidR="004335ED" w:rsidRPr="00DD6CFB" w:rsidRDefault="004335ED" w:rsidP="000D75B4">
            <w:pPr>
              <w:pStyle w:val="TAL"/>
              <w:rPr>
                <w:lang w:eastAsia="en-US"/>
              </w:rPr>
            </w:pPr>
            <w:r w:rsidRPr="00DD6CFB">
              <w:rPr>
                <w:lang w:eastAsia="en-US"/>
              </w:rPr>
              <w:t>16.4.0</w:t>
            </w:r>
          </w:p>
        </w:tc>
      </w:tr>
      <w:tr w:rsidR="004335ED" w:rsidRPr="0031204F" w14:paraId="7F2E7E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77E58A"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ADADBB"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EECD88" w14:textId="77777777" w:rsidR="004335ED" w:rsidRPr="00DD6CFB" w:rsidRDefault="004335ED" w:rsidP="000D75B4">
            <w:pPr>
              <w:pStyle w:val="TAL"/>
              <w:rPr>
                <w:lang w:eastAsia="en-US"/>
              </w:rPr>
            </w:pPr>
            <w:r w:rsidRPr="00DD6CFB">
              <w:rPr>
                <w:lang w:eastAsia="en-US"/>
              </w:rPr>
              <w:t>R5-201989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4F91C6" w14:textId="77777777" w:rsidR="004335ED" w:rsidRPr="00DD6CFB" w:rsidRDefault="004335ED" w:rsidP="000D75B4">
            <w:pPr>
              <w:pStyle w:val="TAL"/>
              <w:rPr>
                <w:lang w:eastAsia="en-US"/>
              </w:rPr>
            </w:pPr>
            <w:r w:rsidRPr="00DD6CFB">
              <w:rPr>
                <w:lang w:eastAsia="en-US"/>
              </w:rPr>
              <w:t>1306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8620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F64FC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F9B4D" w14:textId="77777777" w:rsidR="004335ED" w:rsidRPr="00DD6CFB" w:rsidRDefault="004335ED" w:rsidP="000D75B4">
            <w:pPr>
              <w:pStyle w:val="TAL"/>
              <w:rPr>
                <w:lang w:eastAsia="en-US"/>
              </w:rPr>
            </w:pPr>
            <w:r w:rsidRPr="00DD6CFB">
              <w:rPr>
                <w:lang w:eastAsia="en-US"/>
              </w:rPr>
              <w:t>Corrections of test frequency tables for CA_n41C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5A52C" w14:textId="77777777" w:rsidR="004335ED" w:rsidRPr="00DD6CFB" w:rsidRDefault="004335ED" w:rsidP="000D75B4">
            <w:pPr>
              <w:pStyle w:val="TAL"/>
              <w:rPr>
                <w:lang w:eastAsia="en-US"/>
              </w:rPr>
            </w:pPr>
            <w:r w:rsidRPr="00DD6CFB">
              <w:rPr>
                <w:lang w:eastAsia="en-US"/>
              </w:rPr>
              <w:t>16.4.0</w:t>
            </w:r>
          </w:p>
        </w:tc>
      </w:tr>
      <w:tr w:rsidR="004335ED" w:rsidRPr="0031204F" w14:paraId="45DFFD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C23A16"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3B34D5"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66BD3A" w14:textId="77777777" w:rsidR="004335ED" w:rsidRPr="00DD6CFB" w:rsidRDefault="004335ED" w:rsidP="000D75B4">
            <w:pPr>
              <w:pStyle w:val="TAL"/>
              <w:rPr>
                <w:lang w:eastAsia="en-US"/>
              </w:rPr>
            </w:pPr>
            <w:r w:rsidRPr="00DD6CFB">
              <w:rPr>
                <w:lang w:eastAsia="en-US"/>
              </w:rPr>
              <w:t>R5-201990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618A3" w14:textId="77777777" w:rsidR="004335ED" w:rsidRPr="00DD6CFB" w:rsidRDefault="004335ED" w:rsidP="000D75B4">
            <w:pPr>
              <w:pStyle w:val="TAL"/>
              <w:rPr>
                <w:lang w:eastAsia="en-US"/>
              </w:rPr>
            </w:pPr>
            <w:r w:rsidRPr="00DD6CFB">
              <w:rPr>
                <w:lang w:eastAsia="en-US"/>
              </w:rPr>
              <w:t>1307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BF26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AEC39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3D57" w14:textId="77777777" w:rsidR="004335ED" w:rsidRPr="00DD6CFB" w:rsidRDefault="004335ED" w:rsidP="000D75B4">
            <w:pPr>
              <w:pStyle w:val="TAL"/>
              <w:rPr>
                <w:lang w:eastAsia="en-US"/>
              </w:rPr>
            </w:pPr>
            <w:r w:rsidRPr="00DD6CFB">
              <w:rPr>
                <w:lang w:eastAsia="en-US"/>
              </w:rPr>
              <w:t>Corrections of test frequency tables for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5349A" w14:textId="77777777" w:rsidR="004335ED" w:rsidRPr="00DD6CFB" w:rsidRDefault="004335ED" w:rsidP="000D75B4">
            <w:pPr>
              <w:pStyle w:val="TAL"/>
              <w:rPr>
                <w:lang w:eastAsia="en-US"/>
              </w:rPr>
            </w:pPr>
            <w:r w:rsidRPr="00DD6CFB">
              <w:rPr>
                <w:lang w:eastAsia="en-US"/>
              </w:rPr>
              <w:t>16.4.0</w:t>
            </w:r>
          </w:p>
        </w:tc>
      </w:tr>
      <w:tr w:rsidR="004335ED" w:rsidRPr="0031204F" w14:paraId="44E2B9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1A11B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26C046"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AAFDA4" w14:textId="77777777" w:rsidR="004335ED" w:rsidRPr="00DD6CFB" w:rsidRDefault="004335ED" w:rsidP="000D75B4">
            <w:pPr>
              <w:pStyle w:val="TAL"/>
              <w:rPr>
                <w:lang w:eastAsia="en-US"/>
              </w:rPr>
            </w:pPr>
            <w:r w:rsidRPr="00DD6CFB">
              <w:rPr>
                <w:lang w:eastAsia="en-US"/>
              </w:rPr>
              <w:t>R5-201991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16FF7" w14:textId="77777777" w:rsidR="004335ED" w:rsidRPr="00DD6CFB" w:rsidRDefault="004335ED" w:rsidP="000D75B4">
            <w:pPr>
              <w:pStyle w:val="TAL"/>
              <w:rPr>
                <w:lang w:eastAsia="en-US"/>
              </w:rPr>
            </w:pPr>
            <w:r w:rsidRPr="00DD6CFB">
              <w:rPr>
                <w:lang w:eastAsia="en-US"/>
              </w:rPr>
              <w:t>1308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14C7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9E72A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A238B5" w14:textId="77777777" w:rsidR="004335ED" w:rsidRPr="00DD6CFB" w:rsidRDefault="004335ED" w:rsidP="000D75B4">
            <w:pPr>
              <w:pStyle w:val="TAL"/>
              <w:rPr>
                <w:lang w:eastAsia="en-US"/>
              </w:rPr>
            </w:pPr>
            <w:r w:rsidRPr="00DD6CFB">
              <w:rPr>
                <w:lang w:eastAsia="en-US"/>
              </w:rPr>
              <w:t>Editorial correction to test frequency clause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633EC" w14:textId="77777777" w:rsidR="004335ED" w:rsidRPr="00DD6CFB" w:rsidRDefault="004335ED" w:rsidP="000D75B4">
            <w:pPr>
              <w:pStyle w:val="TAL"/>
              <w:rPr>
                <w:lang w:eastAsia="en-US"/>
              </w:rPr>
            </w:pPr>
            <w:r w:rsidRPr="00DD6CFB">
              <w:rPr>
                <w:lang w:eastAsia="en-US"/>
              </w:rPr>
              <w:t>16.4.0</w:t>
            </w:r>
          </w:p>
        </w:tc>
      </w:tr>
      <w:tr w:rsidR="004335ED" w:rsidRPr="0031204F" w14:paraId="5A469E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E40884"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278345"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3EDAB" w14:textId="77777777" w:rsidR="004335ED" w:rsidRPr="00DD6CFB" w:rsidRDefault="004335ED" w:rsidP="000D75B4">
            <w:pPr>
              <w:pStyle w:val="TAL"/>
              <w:rPr>
                <w:lang w:eastAsia="en-US"/>
              </w:rPr>
            </w:pPr>
            <w:r w:rsidRPr="00DD6CFB">
              <w:rPr>
                <w:lang w:eastAsia="en-US"/>
              </w:rPr>
              <w:t>R5-201995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9FDA" w14:textId="77777777" w:rsidR="004335ED" w:rsidRPr="00DD6CFB" w:rsidRDefault="004335ED" w:rsidP="000D75B4">
            <w:pPr>
              <w:pStyle w:val="TAL"/>
              <w:rPr>
                <w:lang w:eastAsia="en-US"/>
              </w:rPr>
            </w:pPr>
            <w:r w:rsidRPr="00DD6CFB">
              <w:rPr>
                <w:lang w:eastAsia="en-US"/>
              </w:rPr>
              <w:t>1312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FE22C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89B33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D2D47" w14:textId="77777777" w:rsidR="004335ED" w:rsidRPr="00DD6CFB" w:rsidRDefault="004335ED" w:rsidP="000D75B4">
            <w:pPr>
              <w:pStyle w:val="TAL"/>
              <w:rPr>
                <w:lang w:eastAsia="en-US"/>
              </w:rPr>
            </w:pPr>
            <w:r w:rsidRPr="00DD6CFB">
              <w:rPr>
                <w:lang w:eastAsia="en-US"/>
              </w:rPr>
              <w:t>Correction of test frequency tables for CA_n66B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EF701" w14:textId="77777777" w:rsidR="004335ED" w:rsidRPr="00DD6CFB" w:rsidRDefault="004335ED" w:rsidP="000D75B4">
            <w:pPr>
              <w:pStyle w:val="TAL"/>
              <w:rPr>
                <w:lang w:eastAsia="en-US"/>
              </w:rPr>
            </w:pPr>
            <w:r w:rsidRPr="00DD6CFB">
              <w:rPr>
                <w:lang w:eastAsia="en-US"/>
              </w:rPr>
              <w:t>16.4.0</w:t>
            </w:r>
          </w:p>
        </w:tc>
      </w:tr>
      <w:tr w:rsidR="004335ED" w:rsidRPr="0031204F" w14:paraId="250577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415CD5"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93545D"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18265D" w14:textId="77777777" w:rsidR="004335ED" w:rsidRPr="00DD6CFB" w:rsidRDefault="004335ED" w:rsidP="000D75B4">
            <w:pPr>
              <w:pStyle w:val="TAL"/>
              <w:rPr>
                <w:lang w:eastAsia="en-US"/>
              </w:rPr>
            </w:pPr>
            <w:r w:rsidRPr="00DD6CFB">
              <w:rPr>
                <w:lang w:eastAsia="en-US"/>
              </w:rPr>
              <w:t>R5-201997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48890" w14:textId="77777777" w:rsidR="004335ED" w:rsidRPr="00DD6CFB" w:rsidRDefault="004335ED" w:rsidP="000D75B4">
            <w:pPr>
              <w:pStyle w:val="TAL"/>
              <w:rPr>
                <w:lang w:eastAsia="en-US"/>
              </w:rPr>
            </w:pPr>
            <w:r w:rsidRPr="00DD6CFB">
              <w:rPr>
                <w:lang w:eastAsia="en-US"/>
              </w:rPr>
              <w:t>1314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77EC4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AB0D1A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68271E" w14:textId="77777777" w:rsidR="004335ED" w:rsidRPr="00DD6CFB" w:rsidRDefault="004335ED" w:rsidP="000D75B4">
            <w:pPr>
              <w:pStyle w:val="TAL"/>
              <w:rPr>
                <w:lang w:eastAsia="en-US"/>
              </w:rPr>
            </w:pPr>
            <w:r w:rsidRPr="00DD6CFB">
              <w:rPr>
                <w:lang w:eastAsia="en-US"/>
              </w:rPr>
              <w:t>Introduction of test frequencies for NR band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1AB4C" w14:textId="77777777" w:rsidR="004335ED" w:rsidRPr="00DD6CFB" w:rsidRDefault="004335ED" w:rsidP="000D75B4">
            <w:pPr>
              <w:pStyle w:val="TAL"/>
              <w:rPr>
                <w:lang w:eastAsia="en-US"/>
              </w:rPr>
            </w:pPr>
            <w:r w:rsidRPr="00DD6CFB">
              <w:rPr>
                <w:lang w:eastAsia="en-US"/>
              </w:rPr>
              <w:t>16.4.0</w:t>
            </w:r>
          </w:p>
        </w:tc>
      </w:tr>
      <w:tr w:rsidR="004335ED" w:rsidRPr="0031204F" w14:paraId="193D42C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B7CB7C"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062B1C"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B0D3EC" w14:textId="77777777" w:rsidR="004335ED" w:rsidRPr="00DD6CFB" w:rsidRDefault="004335ED" w:rsidP="000D75B4">
            <w:pPr>
              <w:pStyle w:val="TAL"/>
              <w:rPr>
                <w:lang w:eastAsia="en-US"/>
              </w:rPr>
            </w:pPr>
            <w:r w:rsidRPr="00DD6CFB">
              <w:rPr>
                <w:lang w:eastAsia="en-US"/>
              </w:rPr>
              <w:t>R5-201998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EDD39" w14:textId="77777777" w:rsidR="004335ED" w:rsidRPr="00DD6CFB" w:rsidRDefault="004335ED" w:rsidP="000D75B4">
            <w:pPr>
              <w:pStyle w:val="TAL"/>
              <w:rPr>
                <w:lang w:eastAsia="en-US"/>
              </w:rPr>
            </w:pPr>
            <w:r w:rsidRPr="00DD6CFB">
              <w:rPr>
                <w:lang w:eastAsia="en-US"/>
              </w:rPr>
              <w:t>1315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9C16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BD634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5C8D3" w14:textId="77777777" w:rsidR="004335ED" w:rsidRPr="00DD6CFB" w:rsidRDefault="004335ED" w:rsidP="000D75B4">
            <w:pPr>
              <w:pStyle w:val="TAL"/>
              <w:rPr>
                <w:lang w:eastAsia="en-US"/>
              </w:rPr>
            </w:pPr>
            <w:r w:rsidRPr="00DD6CFB">
              <w:rPr>
                <w:lang w:eastAsia="en-US"/>
              </w:rPr>
              <w:t>Introduction of test frequencies for NR band 26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60512" w14:textId="77777777" w:rsidR="004335ED" w:rsidRPr="00DD6CFB" w:rsidRDefault="004335ED" w:rsidP="000D75B4">
            <w:pPr>
              <w:pStyle w:val="TAL"/>
              <w:rPr>
                <w:lang w:eastAsia="en-US"/>
              </w:rPr>
            </w:pPr>
            <w:r w:rsidRPr="00DD6CFB">
              <w:rPr>
                <w:lang w:eastAsia="en-US"/>
              </w:rPr>
              <w:t>16.4.0</w:t>
            </w:r>
          </w:p>
        </w:tc>
      </w:tr>
      <w:tr w:rsidR="004335ED" w:rsidRPr="0031204F" w14:paraId="41B138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37B1D2"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DB238"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ACDBC" w14:textId="77777777" w:rsidR="004335ED" w:rsidRPr="00DD6CFB" w:rsidRDefault="004335ED" w:rsidP="000D75B4">
            <w:pPr>
              <w:pStyle w:val="TAL"/>
              <w:rPr>
                <w:lang w:eastAsia="en-US"/>
              </w:rPr>
            </w:pPr>
            <w:r w:rsidRPr="00DD6CFB">
              <w:rPr>
                <w:lang w:eastAsia="en-US"/>
              </w:rPr>
              <w:t>R5-201999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7266" w14:textId="77777777" w:rsidR="004335ED" w:rsidRPr="00DD6CFB" w:rsidRDefault="004335ED" w:rsidP="000D75B4">
            <w:pPr>
              <w:pStyle w:val="TAL"/>
              <w:rPr>
                <w:lang w:eastAsia="en-US"/>
              </w:rPr>
            </w:pPr>
            <w:r w:rsidRPr="00DD6CFB">
              <w:rPr>
                <w:lang w:eastAsia="en-US"/>
              </w:rPr>
              <w:t>1316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D8895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1AE4F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DCCE4" w14:textId="77777777" w:rsidR="004335ED" w:rsidRPr="00DD6CFB" w:rsidRDefault="004335ED" w:rsidP="000D75B4">
            <w:pPr>
              <w:pStyle w:val="TAL"/>
              <w:rPr>
                <w:lang w:eastAsia="en-US"/>
              </w:rPr>
            </w:pPr>
            <w:r w:rsidRPr="00DD6CFB">
              <w:rPr>
                <w:lang w:eastAsia="en-US"/>
              </w:rPr>
              <w:t>Correction of test frequency tables for NR band n29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A0A7E" w14:textId="77777777" w:rsidR="004335ED" w:rsidRPr="00DD6CFB" w:rsidRDefault="004335ED" w:rsidP="000D75B4">
            <w:pPr>
              <w:pStyle w:val="TAL"/>
              <w:rPr>
                <w:lang w:eastAsia="en-US"/>
              </w:rPr>
            </w:pPr>
            <w:r w:rsidRPr="00DD6CFB">
              <w:rPr>
                <w:lang w:eastAsia="en-US"/>
              </w:rPr>
              <w:t>16.4.0</w:t>
            </w:r>
          </w:p>
        </w:tc>
      </w:tr>
      <w:tr w:rsidR="004335ED" w:rsidRPr="0031204F" w14:paraId="5D0C5B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C10280"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89BAEB"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D4C215" w14:textId="77777777" w:rsidR="004335ED" w:rsidRPr="00DD6CFB" w:rsidRDefault="004335ED" w:rsidP="000D75B4">
            <w:pPr>
              <w:pStyle w:val="TAL"/>
              <w:rPr>
                <w:lang w:eastAsia="en-US"/>
              </w:rPr>
            </w:pPr>
            <w:r w:rsidRPr="00DD6CFB">
              <w:rPr>
                <w:lang w:eastAsia="en-US"/>
              </w:rPr>
              <w:t>R5-202000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66B14" w14:textId="77777777" w:rsidR="004335ED" w:rsidRPr="00DD6CFB" w:rsidRDefault="004335ED" w:rsidP="000D75B4">
            <w:pPr>
              <w:pStyle w:val="TAL"/>
              <w:rPr>
                <w:lang w:eastAsia="en-US"/>
              </w:rPr>
            </w:pPr>
            <w:r w:rsidRPr="00DD6CFB">
              <w:rPr>
                <w:lang w:eastAsia="en-US"/>
              </w:rPr>
              <w:t>1317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6DB1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70191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F3404" w14:textId="77777777" w:rsidR="004335ED" w:rsidRPr="00DD6CFB" w:rsidRDefault="004335ED" w:rsidP="000D75B4">
            <w:pPr>
              <w:pStyle w:val="TAL"/>
              <w:rPr>
                <w:lang w:eastAsia="en-US"/>
              </w:rPr>
            </w:pPr>
            <w:r w:rsidRPr="00DD6CFB">
              <w:rPr>
                <w:lang w:eastAsia="en-US"/>
              </w:rPr>
              <w:t>Correction of test frequency tables for NR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B3AD2" w14:textId="77777777" w:rsidR="004335ED" w:rsidRPr="00DD6CFB" w:rsidRDefault="004335ED" w:rsidP="000D75B4">
            <w:pPr>
              <w:pStyle w:val="TAL"/>
              <w:rPr>
                <w:lang w:eastAsia="en-US"/>
              </w:rPr>
            </w:pPr>
            <w:r w:rsidRPr="00DD6CFB">
              <w:rPr>
                <w:lang w:eastAsia="en-US"/>
              </w:rPr>
              <w:t>16.4.0</w:t>
            </w:r>
          </w:p>
        </w:tc>
      </w:tr>
      <w:tr w:rsidR="004335ED" w:rsidRPr="0031204F" w14:paraId="44E90B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0E474F"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D27B04"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60FB5" w14:textId="77777777" w:rsidR="004335ED" w:rsidRPr="00DD6CFB" w:rsidRDefault="004335ED" w:rsidP="000D75B4">
            <w:pPr>
              <w:pStyle w:val="TAL"/>
              <w:rPr>
                <w:lang w:eastAsia="en-US"/>
              </w:rPr>
            </w:pPr>
            <w:r w:rsidRPr="00DD6CFB">
              <w:rPr>
                <w:lang w:eastAsia="en-US"/>
              </w:rPr>
              <w:t>R5-202001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88FE" w14:textId="77777777" w:rsidR="004335ED" w:rsidRPr="00DD6CFB" w:rsidRDefault="004335ED" w:rsidP="000D75B4">
            <w:pPr>
              <w:pStyle w:val="TAL"/>
              <w:rPr>
                <w:lang w:eastAsia="en-US"/>
              </w:rPr>
            </w:pPr>
            <w:r w:rsidRPr="00DD6CFB">
              <w:rPr>
                <w:lang w:eastAsia="en-US"/>
              </w:rPr>
              <w:t>1318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7543E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B9CCC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1D76B" w14:textId="77777777" w:rsidR="004335ED" w:rsidRPr="00DD6CFB" w:rsidRDefault="004335ED" w:rsidP="000D75B4">
            <w:pPr>
              <w:pStyle w:val="TAL"/>
              <w:rPr>
                <w:lang w:eastAsia="en-US"/>
              </w:rPr>
            </w:pPr>
            <w:r w:rsidRPr="00DD6CFB">
              <w:rPr>
                <w:lang w:eastAsia="en-US"/>
              </w:rPr>
              <w:t>Correction of test frequency tables for NR band n65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1F7B8" w14:textId="77777777" w:rsidR="004335ED" w:rsidRPr="00DD6CFB" w:rsidRDefault="004335ED" w:rsidP="000D75B4">
            <w:pPr>
              <w:pStyle w:val="TAL"/>
              <w:rPr>
                <w:lang w:eastAsia="en-US"/>
              </w:rPr>
            </w:pPr>
            <w:r w:rsidRPr="00DD6CFB">
              <w:rPr>
                <w:lang w:eastAsia="en-US"/>
              </w:rPr>
              <w:t>16.4.0</w:t>
            </w:r>
          </w:p>
        </w:tc>
      </w:tr>
      <w:tr w:rsidR="004335ED" w:rsidRPr="0031204F" w14:paraId="1C928E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5D0785"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F64FEE"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655CC3" w14:textId="77777777" w:rsidR="004335ED" w:rsidRPr="00DD6CFB" w:rsidRDefault="004335ED" w:rsidP="000D75B4">
            <w:pPr>
              <w:pStyle w:val="TAL"/>
              <w:rPr>
                <w:lang w:eastAsia="en-US"/>
              </w:rPr>
            </w:pPr>
            <w:r w:rsidRPr="00DD6CFB">
              <w:rPr>
                <w:lang w:eastAsia="en-US"/>
              </w:rPr>
              <w:t>R5-202024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4960F" w14:textId="77777777" w:rsidR="004335ED" w:rsidRPr="00DD6CFB" w:rsidRDefault="004335ED" w:rsidP="000D75B4">
            <w:pPr>
              <w:pStyle w:val="TAL"/>
              <w:rPr>
                <w:lang w:eastAsia="en-US"/>
              </w:rPr>
            </w:pPr>
            <w:r w:rsidRPr="00DD6CFB">
              <w:rPr>
                <w:lang w:eastAsia="en-US"/>
              </w:rPr>
              <w:t>1327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1D828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25876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76444" w14:textId="77777777" w:rsidR="004335ED" w:rsidRPr="00DD6CFB" w:rsidRDefault="004335ED" w:rsidP="000D75B4">
            <w:pPr>
              <w:pStyle w:val="TAL"/>
              <w:rPr>
                <w:lang w:eastAsia="en-US"/>
              </w:rPr>
            </w:pPr>
            <w:r w:rsidRPr="00DD6CFB">
              <w:rPr>
                <w:lang w:eastAsia="en-US"/>
              </w:rPr>
              <w:t>Update IE PDCP-Config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E37E1" w14:textId="77777777" w:rsidR="004335ED" w:rsidRPr="00DD6CFB" w:rsidRDefault="004335ED" w:rsidP="000D75B4">
            <w:pPr>
              <w:pStyle w:val="TAL"/>
              <w:rPr>
                <w:lang w:eastAsia="en-US"/>
              </w:rPr>
            </w:pPr>
            <w:r w:rsidRPr="00DD6CFB">
              <w:rPr>
                <w:lang w:eastAsia="en-US"/>
              </w:rPr>
              <w:t>16.4.0</w:t>
            </w:r>
          </w:p>
        </w:tc>
      </w:tr>
      <w:tr w:rsidR="004335ED" w:rsidRPr="0031204F" w14:paraId="6D6AEB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80F76E"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A103B1"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1750C8" w14:textId="77777777" w:rsidR="004335ED" w:rsidRPr="00DD6CFB" w:rsidRDefault="004335ED" w:rsidP="000D75B4">
            <w:pPr>
              <w:pStyle w:val="TAL"/>
              <w:rPr>
                <w:lang w:eastAsia="en-US"/>
              </w:rPr>
            </w:pPr>
            <w:r w:rsidRPr="00DD6CFB">
              <w:rPr>
                <w:lang w:eastAsia="en-US"/>
              </w:rPr>
              <w:t>R5-202123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2B3F6" w14:textId="77777777" w:rsidR="004335ED" w:rsidRPr="00DD6CFB" w:rsidRDefault="004335ED" w:rsidP="000D75B4">
            <w:pPr>
              <w:pStyle w:val="TAL"/>
              <w:rPr>
                <w:lang w:eastAsia="en-US"/>
              </w:rPr>
            </w:pPr>
            <w:r w:rsidRPr="00DD6CFB">
              <w:rPr>
                <w:lang w:eastAsia="en-US"/>
              </w:rPr>
              <w:t>1330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3EE41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2478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0320A" w14:textId="77777777" w:rsidR="004335ED" w:rsidRPr="00DD6CFB" w:rsidRDefault="004335ED" w:rsidP="000D75B4">
            <w:pPr>
              <w:pStyle w:val="TAL"/>
              <w:rPr>
                <w:lang w:eastAsia="en-US"/>
              </w:rPr>
            </w:pPr>
            <w:r w:rsidRPr="00DD6CFB">
              <w:rPr>
                <w:lang w:eastAsia="en-US"/>
              </w:rPr>
              <w:t>CR to 38.508-1 to clarify the test zone/quiet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C4B20" w14:textId="77777777" w:rsidR="004335ED" w:rsidRPr="00DD6CFB" w:rsidRDefault="004335ED" w:rsidP="000D75B4">
            <w:pPr>
              <w:pStyle w:val="TAL"/>
              <w:rPr>
                <w:lang w:eastAsia="en-US"/>
              </w:rPr>
            </w:pPr>
            <w:r w:rsidRPr="00DD6CFB">
              <w:rPr>
                <w:lang w:eastAsia="en-US"/>
              </w:rPr>
              <w:t>16.4.0</w:t>
            </w:r>
          </w:p>
        </w:tc>
      </w:tr>
      <w:tr w:rsidR="004335ED" w:rsidRPr="0031204F" w14:paraId="2B0FA3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E81C7C"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99A3BB"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2AF8E0" w14:textId="77777777" w:rsidR="004335ED" w:rsidRPr="00DD6CFB" w:rsidRDefault="004335ED" w:rsidP="000D75B4">
            <w:pPr>
              <w:pStyle w:val="TAL"/>
              <w:rPr>
                <w:lang w:eastAsia="en-US"/>
              </w:rPr>
            </w:pPr>
            <w:r w:rsidRPr="00DD6CFB">
              <w:rPr>
                <w:lang w:eastAsia="en-US"/>
              </w:rPr>
              <w:t>R5-202186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A8F33" w14:textId="77777777" w:rsidR="004335ED" w:rsidRPr="00DD6CFB" w:rsidRDefault="004335ED" w:rsidP="000D75B4">
            <w:pPr>
              <w:pStyle w:val="TAL"/>
              <w:rPr>
                <w:lang w:eastAsia="en-US"/>
              </w:rPr>
            </w:pPr>
            <w:r w:rsidRPr="00DD6CFB">
              <w:rPr>
                <w:lang w:eastAsia="en-US"/>
              </w:rPr>
              <w:t>1333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7491F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05C9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BE41E" w14:textId="77777777" w:rsidR="004335ED" w:rsidRPr="00DD6CFB" w:rsidRDefault="004335ED" w:rsidP="000D75B4">
            <w:pPr>
              <w:pStyle w:val="TAL"/>
              <w:rPr>
                <w:lang w:eastAsia="en-US"/>
              </w:rPr>
            </w:pPr>
            <w:r w:rsidRPr="00DD6CFB">
              <w:rPr>
                <w:lang w:eastAsia="en-US"/>
              </w:rPr>
              <w:t xml:space="preserve">Addition of </w:t>
            </w:r>
            <w:proofErr w:type="spellStart"/>
            <w:r w:rsidRPr="00DD6CFB">
              <w:rPr>
                <w:lang w:eastAsia="en-US"/>
              </w:rPr>
              <w:t>locationAndBandwidth</w:t>
            </w:r>
            <w:proofErr w:type="spellEnd"/>
            <w:r w:rsidRPr="00DD6CFB">
              <w:rPr>
                <w:lang w:eastAsia="en-US"/>
              </w:rPr>
              <w:t xml:space="preserve"> in BWP for FR1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B2AA3" w14:textId="77777777" w:rsidR="004335ED" w:rsidRPr="00DD6CFB" w:rsidRDefault="004335ED" w:rsidP="000D75B4">
            <w:pPr>
              <w:pStyle w:val="TAL"/>
              <w:rPr>
                <w:lang w:eastAsia="en-US"/>
              </w:rPr>
            </w:pPr>
            <w:r w:rsidRPr="00DD6CFB">
              <w:rPr>
                <w:lang w:eastAsia="en-US"/>
              </w:rPr>
              <w:t>16.4.0</w:t>
            </w:r>
          </w:p>
        </w:tc>
      </w:tr>
      <w:tr w:rsidR="004335ED" w:rsidRPr="0031204F" w14:paraId="10B0EE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11A17C" w14:textId="77777777" w:rsidR="004335ED" w:rsidRPr="00DD6CFB" w:rsidRDefault="004335ED" w:rsidP="000D75B4">
            <w:pPr>
              <w:pStyle w:val="TAL"/>
              <w:rPr>
                <w:lang w:eastAsia="en-US"/>
              </w:rPr>
            </w:pPr>
            <w:r w:rsidRPr="00DD6CFB">
              <w:rPr>
                <w:lang w:eastAsia="en-US"/>
              </w:rPr>
              <w:lastRenderedPageBreak/>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CBD5B"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A92572" w14:textId="77777777" w:rsidR="004335ED" w:rsidRPr="00DD6CFB" w:rsidRDefault="004335ED" w:rsidP="000D75B4">
            <w:pPr>
              <w:pStyle w:val="TAL"/>
              <w:rPr>
                <w:lang w:eastAsia="en-US"/>
              </w:rPr>
            </w:pPr>
            <w:r w:rsidRPr="00DD6CFB">
              <w:rPr>
                <w:lang w:eastAsia="en-US"/>
              </w:rPr>
              <w:t>R5-202210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E7B00" w14:textId="77777777" w:rsidR="004335ED" w:rsidRPr="00DD6CFB" w:rsidRDefault="004335ED" w:rsidP="000D75B4">
            <w:pPr>
              <w:pStyle w:val="TAL"/>
              <w:rPr>
                <w:lang w:eastAsia="en-US"/>
              </w:rPr>
            </w:pPr>
            <w:r w:rsidRPr="00DD6CFB">
              <w:rPr>
                <w:lang w:eastAsia="en-US"/>
              </w:rPr>
              <w:t>1335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91A11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DEC7E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6BD69" w14:textId="77777777" w:rsidR="004335ED" w:rsidRPr="00DD6CFB" w:rsidRDefault="004335ED" w:rsidP="000D75B4">
            <w:pPr>
              <w:pStyle w:val="TAL"/>
              <w:rPr>
                <w:lang w:eastAsia="en-US"/>
              </w:rPr>
            </w:pPr>
            <w:r w:rsidRPr="00DD6CFB">
              <w:rPr>
                <w:lang w:eastAsia="en-US"/>
              </w:rPr>
              <w:t>Corrections on test frequencies for inter-band EN-DC configurations within FR1 for five bands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D213D" w14:textId="77777777" w:rsidR="004335ED" w:rsidRPr="00DD6CFB" w:rsidRDefault="004335ED" w:rsidP="000D75B4">
            <w:pPr>
              <w:pStyle w:val="TAL"/>
              <w:rPr>
                <w:lang w:eastAsia="en-US"/>
              </w:rPr>
            </w:pPr>
            <w:r w:rsidRPr="00DD6CFB">
              <w:rPr>
                <w:lang w:eastAsia="en-US"/>
              </w:rPr>
              <w:t>16.4.0</w:t>
            </w:r>
          </w:p>
        </w:tc>
      </w:tr>
      <w:tr w:rsidR="004335ED" w:rsidRPr="0031204F" w14:paraId="2D1F0C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BCD623"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FF606"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3E2104" w14:textId="77777777" w:rsidR="004335ED" w:rsidRPr="00DD6CFB" w:rsidRDefault="004335ED" w:rsidP="000D75B4">
            <w:pPr>
              <w:pStyle w:val="TAL"/>
              <w:rPr>
                <w:lang w:eastAsia="en-US"/>
              </w:rPr>
            </w:pPr>
            <w:r w:rsidRPr="00DD6CFB">
              <w:rPr>
                <w:lang w:eastAsia="en-US"/>
              </w:rPr>
              <w:t>R5-202212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57252" w14:textId="77777777" w:rsidR="004335ED" w:rsidRPr="00DD6CFB" w:rsidRDefault="004335ED" w:rsidP="000D75B4">
            <w:pPr>
              <w:pStyle w:val="TAL"/>
              <w:rPr>
                <w:lang w:eastAsia="en-US"/>
              </w:rPr>
            </w:pPr>
            <w:r w:rsidRPr="00DD6CFB">
              <w:rPr>
                <w:lang w:eastAsia="en-US"/>
              </w:rPr>
              <w:t>1336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7F5B6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341C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607A8A" w14:textId="77777777" w:rsidR="004335ED" w:rsidRPr="00DD6CFB" w:rsidRDefault="004335ED" w:rsidP="000D75B4">
            <w:pPr>
              <w:pStyle w:val="TAL"/>
              <w:rPr>
                <w:lang w:eastAsia="en-US"/>
              </w:rPr>
            </w:pPr>
            <w:r w:rsidRPr="00DD6CFB">
              <w:rPr>
                <w:lang w:eastAsia="en-US"/>
              </w:rPr>
              <w:t>Corrections of test frequency tables for CA_n257x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9DFE5" w14:textId="77777777" w:rsidR="004335ED" w:rsidRPr="00DD6CFB" w:rsidRDefault="004335ED" w:rsidP="000D75B4">
            <w:pPr>
              <w:pStyle w:val="TAL"/>
              <w:rPr>
                <w:lang w:eastAsia="en-US"/>
              </w:rPr>
            </w:pPr>
            <w:r w:rsidRPr="00DD6CFB">
              <w:rPr>
                <w:lang w:eastAsia="en-US"/>
              </w:rPr>
              <w:t>16.4.0</w:t>
            </w:r>
          </w:p>
        </w:tc>
      </w:tr>
      <w:tr w:rsidR="004335ED" w:rsidRPr="0031204F" w14:paraId="644735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3F33BF"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B0D3DE"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CCF4E" w14:textId="77777777" w:rsidR="004335ED" w:rsidRPr="00DD6CFB" w:rsidRDefault="004335ED" w:rsidP="000D75B4">
            <w:pPr>
              <w:pStyle w:val="TAL"/>
              <w:rPr>
                <w:lang w:eastAsia="en-US"/>
              </w:rPr>
            </w:pPr>
            <w:r w:rsidRPr="00DD6CFB">
              <w:rPr>
                <w:lang w:eastAsia="en-US"/>
              </w:rPr>
              <w:t>R5-202213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9AD24" w14:textId="77777777" w:rsidR="004335ED" w:rsidRPr="00DD6CFB" w:rsidRDefault="004335ED" w:rsidP="000D75B4">
            <w:pPr>
              <w:pStyle w:val="TAL"/>
              <w:rPr>
                <w:lang w:eastAsia="en-US"/>
              </w:rPr>
            </w:pPr>
            <w:r w:rsidRPr="00DD6CFB">
              <w:rPr>
                <w:lang w:eastAsia="en-US"/>
              </w:rPr>
              <w:t>1337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414B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3AC99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50A17" w14:textId="77777777" w:rsidR="004335ED" w:rsidRPr="00DD6CFB" w:rsidRDefault="004335ED" w:rsidP="000D75B4">
            <w:pPr>
              <w:pStyle w:val="TAL"/>
              <w:rPr>
                <w:lang w:eastAsia="en-US"/>
              </w:rPr>
            </w:pPr>
            <w:r w:rsidRPr="00DD6CFB">
              <w:rPr>
                <w:lang w:eastAsia="en-US"/>
              </w:rPr>
              <w:t>Corrections of test frequency tables for CA_n258x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D278" w14:textId="77777777" w:rsidR="004335ED" w:rsidRPr="00DD6CFB" w:rsidRDefault="004335ED" w:rsidP="000D75B4">
            <w:pPr>
              <w:pStyle w:val="TAL"/>
              <w:rPr>
                <w:lang w:eastAsia="en-US"/>
              </w:rPr>
            </w:pPr>
            <w:r w:rsidRPr="00DD6CFB">
              <w:rPr>
                <w:lang w:eastAsia="en-US"/>
              </w:rPr>
              <w:t>16.4.0</w:t>
            </w:r>
          </w:p>
        </w:tc>
      </w:tr>
      <w:tr w:rsidR="004335ED" w:rsidRPr="0031204F" w14:paraId="7A14A2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E37097"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63078E"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259CFD" w14:textId="77777777" w:rsidR="004335ED" w:rsidRPr="00DD6CFB" w:rsidRDefault="004335ED" w:rsidP="000D75B4">
            <w:pPr>
              <w:pStyle w:val="TAL"/>
              <w:rPr>
                <w:lang w:eastAsia="en-US"/>
              </w:rPr>
            </w:pPr>
            <w:r w:rsidRPr="00DD6CFB">
              <w:rPr>
                <w:lang w:eastAsia="en-US"/>
              </w:rPr>
              <w:t>R5-202214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47DE9" w14:textId="77777777" w:rsidR="004335ED" w:rsidRPr="00DD6CFB" w:rsidRDefault="004335ED" w:rsidP="000D75B4">
            <w:pPr>
              <w:pStyle w:val="TAL"/>
              <w:rPr>
                <w:lang w:eastAsia="en-US"/>
              </w:rPr>
            </w:pPr>
            <w:r w:rsidRPr="00DD6CFB">
              <w:rPr>
                <w:lang w:eastAsia="en-US"/>
              </w:rPr>
              <w:t>1338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5F31F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0D37F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8A0D3" w14:textId="77777777" w:rsidR="004335ED" w:rsidRPr="00DD6CFB" w:rsidRDefault="004335ED" w:rsidP="000D75B4">
            <w:pPr>
              <w:pStyle w:val="TAL"/>
              <w:rPr>
                <w:lang w:eastAsia="en-US"/>
              </w:rPr>
            </w:pPr>
            <w:r w:rsidRPr="00DD6CFB">
              <w:rPr>
                <w:lang w:eastAsia="en-US"/>
              </w:rPr>
              <w:t>Corrections of test frequency tables for CA_n260x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E8AEE" w14:textId="77777777" w:rsidR="004335ED" w:rsidRPr="00DD6CFB" w:rsidRDefault="004335ED" w:rsidP="000D75B4">
            <w:pPr>
              <w:pStyle w:val="TAL"/>
              <w:rPr>
                <w:lang w:eastAsia="en-US"/>
              </w:rPr>
            </w:pPr>
            <w:r w:rsidRPr="00DD6CFB">
              <w:rPr>
                <w:lang w:eastAsia="en-US"/>
              </w:rPr>
              <w:t>16.4.0</w:t>
            </w:r>
          </w:p>
        </w:tc>
      </w:tr>
      <w:tr w:rsidR="004335ED" w:rsidRPr="0031204F" w14:paraId="262270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B86F9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9DF15D"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4139C6" w14:textId="77777777" w:rsidR="004335ED" w:rsidRPr="00DD6CFB" w:rsidRDefault="004335ED" w:rsidP="000D75B4">
            <w:pPr>
              <w:pStyle w:val="TAL"/>
              <w:rPr>
                <w:lang w:eastAsia="en-US"/>
              </w:rPr>
            </w:pPr>
            <w:r w:rsidRPr="00DD6CFB">
              <w:rPr>
                <w:lang w:eastAsia="en-US"/>
              </w:rPr>
              <w:t>R5-202215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25B97" w14:textId="77777777" w:rsidR="004335ED" w:rsidRPr="00DD6CFB" w:rsidRDefault="004335ED" w:rsidP="000D75B4">
            <w:pPr>
              <w:pStyle w:val="TAL"/>
              <w:rPr>
                <w:lang w:eastAsia="en-US"/>
              </w:rPr>
            </w:pPr>
            <w:r w:rsidRPr="00DD6CFB">
              <w:rPr>
                <w:lang w:eastAsia="en-US"/>
              </w:rPr>
              <w:t>1339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9070A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3F2E8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8EC27" w14:textId="77777777" w:rsidR="004335ED" w:rsidRPr="00DD6CFB" w:rsidRDefault="004335ED" w:rsidP="000D75B4">
            <w:pPr>
              <w:pStyle w:val="TAL"/>
              <w:rPr>
                <w:lang w:eastAsia="en-US"/>
              </w:rPr>
            </w:pPr>
            <w:r w:rsidRPr="00DD6CFB">
              <w:rPr>
                <w:lang w:eastAsia="en-US"/>
              </w:rPr>
              <w:t>Corrections of test frequency tables for CA_n261x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8585A" w14:textId="77777777" w:rsidR="004335ED" w:rsidRPr="00DD6CFB" w:rsidRDefault="004335ED" w:rsidP="000D75B4">
            <w:pPr>
              <w:pStyle w:val="TAL"/>
              <w:rPr>
                <w:lang w:eastAsia="en-US"/>
              </w:rPr>
            </w:pPr>
            <w:r w:rsidRPr="00DD6CFB">
              <w:rPr>
                <w:lang w:eastAsia="en-US"/>
              </w:rPr>
              <w:t>16.4.0</w:t>
            </w:r>
          </w:p>
        </w:tc>
      </w:tr>
      <w:tr w:rsidR="004335ED" w:rsidRPr="0031204F" w14:paraId="7685EA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4D5458"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A96379"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9F8F0" w14:textId="77777777" w:rsidR="004335ED" w:rsidRPr="00DD6CFB" w:rsidRDefault="004335ED" w:rsidP="000D75B4">
            <w:pPr>
              <w:pStyle w:val="TAL"/>
              <w:rPr>
                <w:lang w:eastAsia="en-US"/>
              </w:rPr>
            </w:pPr>
            <w:r w:rsidRPr="00DD6CFB">
              <w:rPr>
                <w:lang w:eastAsia="en-US"/>
              </w:rPr>
              <w:t>R5-202244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0032D" w14:textId="77777777" w:rsidR="004335ED" w:rsidRPr="00DD6CFB" w:rsidRDefault="004335ED" w:rsidP="000D75B4">
            <w:pPr>
              <w:pStyle w:val="TAL"/>
              <w:rPr>
                <w:lang w:eastAsia="en-US"/>
              </w:rPr>
            </w:pPr>
            <w:r w:rsidRPr="00DD6CFB">
              <w:rPr>
                <w:lang w:eastAsia="en-US"/>
              </w:rPr>
              <w:t>1343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6B61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340A3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89781"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nrofRBs</w:t>
            </w:r>
            <w:proofErr w:type="spellEnd"/>
            <w:r w:rsidRPr="00DD6CFB">
              <w:rPr>
                <w:lang w:eastAsia="en-US"/>
              </w:rPr>
              <w:t xml:space="preserve"> under TRS CSI-</w:t>
            </w:r>
            <w:proofErr w:type="spellStart"/>
            <w:r w:rsidRPr="00DD6CFB">
              <w:rPr>
                <w:lang w:eastAsia="en-US"/>
              </w:rPr>
              <w:t>FrequencyOccupation</w:t>
            </w:r>
            <w:proofErr w:type="spellEnd"/>
            <w:r w:rsidRPr="00DD6CFB">
              <w:rPr>
                <w:lang w:eastAsia="en-US"/>
              </w:rPr>
              <w:t xml:space="preserve"> for </w:t>
            </w:r>
            <w:proofErr w:type="spellStart"/>
            <w:r w:rsidRPr="00DD6CFB">
              <w:rPr>
                <w:lang w:eastAsia="en-US"/>
              </w:rPr>
              <w:t>Demod</w:t>
            </w:r>
            <w:proofErr w:type="spellEnd"/>
            <w:r w:rsidRPr="00DD6CFB">
              <w:rPr>
                <w:lang w:eastAsia="en-US"/>
              </w:rPr>
              <w:t xml:space="preserve"> test cases with 10 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8FA44" w14:textId="77777777" w:rsidR="004335ED" w:rsidRPr="00DD6CFB" w:rsidRDefault="004335ED" w:rsidP="000D75B4">
            <w:pPr>
              <w:pStyle w:val="TAL"/>
              <w:rPr>
                <w:lang w:eastAsia="en-US"/>
              </w:rPr>
            </w:pPr>
            <w:r w:rsidRPr="00DD6CFB">
              <w:rPr>
                <w:lang w:eastAsia="en-US"/>
              </w:rPr>
              <w:t>16.4.0</w:t>
            </w:r>
          </w:p>
        </w:tc>
      </w:tr>
      <w:tr w:rsidR="004335ED" w:rsidRPr="0031204F" w14:paraId="2BE956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89D9BB"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2826B"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23881" w14:textId="77777777" w:rsidR="004335ED" w:rsidRPr="00DD6CFB" w:rsidRDefault="004335ED" w:rsidP="000D75B4">
            <w:pPr>
              <w:pStyle w:val="TAL"/>
              <w:rPr>
                <w:lang w:eastAsia="en-US"/>
              </w:rPr>
            </w:pPr>
            <w:r w:rsidRPr="00DD6CFB">
              <w:rPr>
                <w:lang w:eastAsia="en-US"/>
              </w:rPr>
              <w:t>R5-202284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EB3CE" w14:textId="77777777" w:rsidR="004335ED" w:rsidRPr="00DD6CFB" w:rsidRDefault="004335ED" w:rsidP="000D75B4">
            <w:pPr>
              <w:pStyle w:val="TAL"/>
              <w:rPr>
                <w:lang w:eastAsia="en-US"/>
              </w:rPr>
            </w:pPr>
            <w:r w:rsidRPr="00DD6CFB">
              <w:rPr>
                <w:lang w:eastAsia="en-US"/>
              </w:rPr>
              <w:t>1351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4EB4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165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BC60F2" w14:textId="77777777" w:rsidR="004335ED" w:rsidRPr="00DD6CFB" w:rsidRDefault="004335ED" w:rsidP="000D75B4">
            <w:pPr>
              <w:pStyle w:val="TAL"/>
              <w:rPr>
                <w:lang w:eastAsia="en-US"/>
              </w:rPr>
            </w:pPr>
            <w:r w:rsidRPr="00DD6CFB">
              <w:rPr>
                <w:lang w:eastAsia="en-US"/>
              </w:rPr>
              <w:t xml:space="preserve">Correction to configuration </w:t>
            </w:r>
            <w:proofErr w:type="spellStart"/>
            <w:r w:rsidRPr="00DD6CFB">
              <w:rPr>
                <w:lang w:eastAsia="en-US"/>
              </w:rPr>
              <w:t>bwp</w:t>
            </w:r>
            <w:proofErr w:type="spellEnd"/>
            <w:r w:rsidRPr="00DD6CFB">
              <w:rPr>
                <w:lang w:eastAsia="en-US"/>
              </w:rPr>
              <w:t>-id parameter in TCI-State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FE1E1" w14:textId="77777777" w:rsidR="004335ED" w:rsidRPr="00DD6CFB" w:rsidRDefault="004335ED" w:rsidP="000D75B4">
            <w:pPr>
              <w:pStyle w:val="TAL"/>
              <w:rPr>
                <w:lang w:eastAsia="en-US"/>
              </w:rPr>
            </w:pPr>
            <w:r w:rsidRPr="00DD6CFB">
              <w:rPr>
                <w:lang w:eastAsia="en-US"/>
              </w:rPr>
              <w:t>16.4.0</w:t>
            </w:r>
          </w:p>
        </w:tc>
      </w:tr>
      <w:tr w:rsidR="004335ED" w:rsidRPr="0031204F" w14:paraId="755B3B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B76715"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A6CF0"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322B00" w14:textId="77777777" w:rsidR="004335ED" w:rsidRPr="00DD6CFB" w:rsidRDefault="004335ED" w:rsidP="000D75B4">
            <w:pPr>
              <w:pStyle w:val="TAL"/>
              <w:rPr>
                <w:lang w:eastAsia="en-US"/>
              </w:rPr>
            </w:pPr>
            <w:r w:rsidRPr="00DD6CFB">
              <w:rPr>
                <w:lang w:eastAsia="en-US"/>
              </w:rPr>
              <w:t>R5-202409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637C" w14:textId="77777777" w:rsidR="004335ED" w:rsidRPr="00DD6CFB" w:rsidRDefault="004335ED" w:rsidP="000D75B4">
            <w:pPr>
              <w:pStyle w:val="TAL"/>
              <w:rPr>
                <w:lang w:eastAsia="en-US"/>
              </w:rPr>
            </w:pPr>
            <w:r w:rsidRPr="00DD6CFB">
              <w:rPr>
                <w:lang w:eastAsia="en-US"/>
              </w:rPr>
              <w:t>1354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D66A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5745D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F4602" w14:textId="77777777" w:rsidR="004335ED" w:rsidRPr="00DD6CFB" w:rsidRDefault="004335ED" w:rsidP="000D75B4">
            <w:pPr>
              <w:pStyle w:val="TAL"/>
              <w:rPr>
                <w:lang w:eastAsia="en-US"/>
              </w:rPr>
            </w:pPr>
            <w:r w:rsidRPr="00DD6CFB">
              <w:rPr>
                <w:lang w:eastAsia="en-US"/>
              </w:rPr>
              <w:t>Update PDCCH-</w:t>
            </w:r>
            <w:proofErr w:type="spellStart"/>
            <w:r w:rsidRPr="00DD6CFB">
              <w:rPr>
                <w:lang w:eastAsia="en-US"/>
              </w:rPr>
              <w:t>ControlResourceSet</w:t>
            </w:r>
            <w:proofErr w:type="spellEnd"/>
            <w:r w:rsidRPr="00DD6CFB">
              <w:rPr>
                <w:lang w:eastAsia="en-US"/>
              </w:rPr>
              <w:t xml:space="preserve"> for RRM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DB310" w14:textId="77777777" w:rsidR="004335ED" w:rsidRPr="00DD6CFB" w:rsidRDefault="004335ED" w:rsidP="000D75B4">
            <w:pPr>
              <w:pStyle w:val="TAL"/>
              <w:rPr>
                <w:lang w:eastAsia="en-US"/>
              </w:rPr>
            </w:pPr>
            <w:r w:rsidRPr="00DD6CFB">
              <w:rPr>
                <w:lang w:eastAsia="en-US"/>
              </w:rPr>
              <w:t>16.4.0</w:t>
            </w:r>
          </w:p>
        </w:tc>
      </w:tr>
      <w:tr w:rsidR="004335ED" w:rsidRPr="0031204F" w14:paraId="4D8C51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1458F6"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A5C0E3"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E5B768" w14:textId="77777777" w:rsidR="004335ED" w:rsidRPr="00DD6CFB" w:rsidRDefault="004335ED" w:rsidP="000D75B4">
            <w:pPr>
              <w:pStyle w:val="TAL"/>
              <w:rPr>
                <w:lang w:eastAsia="en-US"/>
              </w:rPr>
            </w:pPr>
            <w:r w:rsidRPr="00DD6CFB">
              <w:rPr>
                <w:lang w:eastAsia="en-US"/>
              </w:rPr>
              <w:t>R5-202410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9DCB0" w14:textId="77777777" w:rsidR="004335ED" w:rsidRPr="00DD6CFB" w:rsidRDefault="004335ED" w:rsidP="000D75B4">
            <w:pPr>
              <w:pStyle w:val="TAL"/>
              <w:rPr>
                <w:lang w:eastAsia="en-US"/>
              </w:rPr>
            </w:pPr>
            <w:r w:rsidRPr="00DD6CFB">
              <w:rPr>
                <w:lang w:eastAsia="en-US"/>
              </w:rPr>
              <w:t>1355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3FF7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7D370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5C2FF" w14:textId="77777777" w:rsidR="004335ED" w:rsidRPr="00DD6CFB" w:rsidRDefault="004335ED" w:rsidP="000D75B4">
            <w:pPr>
              <w:pStyle w:val="TAL"/>
              <w:rPr>
                <w:lang w:eastAsia="en-US"/>
              </w:rPr>
            </w:pPr>
            <w:r w:rsidRPr="00DD6CFB">
              <w:rPr>
                <w:lang w:eastAsia="en-US"/>
              </w:rPr>
              <w:t>Addition Physical Layer Parameter section for RRM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658DF" w14:textId="77777777" w:rsidR="004335ED" w:rsidRPr="00DD6CFB" w:rsidRDefault="004335ED" w:rsidP="000D75B4">
            <w:pPr>
              <w:pStyle w:val="TAL"/>
              <w:rPr>
                <w:lang w:eastAsia="en-US"/>
              </w:rPr>
            </w:pPr>
            <w:r w:rsidRPr="00DD6CFB">
              <w:rPr>
                <w:lang w:eastAsia="en-US"/>
              </w:rPr>
              <w:t>16.4.0</w:t>
            </w:r>
          </w:p>
        </w:tc>
      </w:tr>
      <w:tr w:rsidR="004335ED" w:rsidRPr="0031204F" w14:paraId="06A4390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23850C"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B3D9C1"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B58406" w14:textId="77777777" w:rsidR="004335ED" w:rsidRPr="00DD6CFB" w:rsidRDefault="004335ED" w:rsidP="000D75B4">
            <w:pPr>
              <w:pStyle w:val="TAL"/>
              <w:rPr>
                <w:lang w:eastAsia="en-US"/>
              </w:rPr>
            </w:pPr>
            <w:r w:rsidRPr="00DD6CFB">
              <w:rPr>
                <w:lang w:eastAsia="en-US"/>
              </w:rPr>
              <w:t>R5-202449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6BBE4" w14:textId="77777777" w:rsidR="004335ED" w:rsidRPr="00DD6CFB" w:rsidRDefault="004335ED" w:rsidP="000D75B4">
            <w:pPr>
              <w:pStyle w:val="TAL"/>
              <w:rPr>
                <w:lang w:eastAsia="en-US"/>
              </w:rPr>
            </w:pPr>
            <w:r w:rsidRPr="00DD6CFB">
              <w:rPr>
                <w:lang w:eastAsia="en-US"/>
              </w:rPr>
              <w:t>1356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2C7E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AC045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2E987E" w14:textId="77777777" w:rsidR="004335ED" w:rsidRPr="00DD6CFB" w:rsidRDefault="004335ED" w:rsidP="000D75B4">
            <w:pPr>
              <w:pStyle w:val="TAL"/>
              <w:rPr>
                <w:lang w:eastAsia="en-US"/>
              </w:rPr>
            </w:pPr>
            <w:r w:rsidRPr="00DD6CFB">
              <w:rPr>
                <w:lang w:eastAsia="en-US"/>
              </w:rPr>
              <w:t>Correction of test frequencies for DC n71AA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CDBAC" w14:textId="77777777" w:rsidR="004335ED" w:rsidRPr="00DD6CFB" w:rsidRDefault="004335ED" w:rsidP="000D75B4">
            <w:pPr>
              <w:pStyle w:val="TAL"/>
              <w:rPr>
                <w:lang w:eastAsia="en-US"/>
              </w:rPr>
            </w:pPr>
            <w:r w:rsidRPr="00DD6CFB">
              <w:rPr>
                <w:lang w:eastAsia="en-US"/>
              </w:rPr>
              <w:t>16.4.0</w:t>
            </w:r>
          </w:p>
        </w:tc>
      </w:tr>
      <w:tr w:rsidR="004335ED" w:rsidRPr="0031204F" w14:paraId="291BAD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2C9430"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3DDCAF"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483151" w14:textId="77777777" w:rsidR="004335ED" w:rsidRPr="00DD6CFB" w:rsidRDefault="004335ED" w:rsidP="000D75B4">
            <w:pPr>
              <w:pStyle w:val="TAL"/>
              <w:rPr>
                <w:lang w:eastAsia="en-US"/>
              </w:rPr>
            </w:pPr>
            <w:r w:rsidRPr="00DD6CFB">
              <w:rPr>
                <w:lang w:eastAsia="en-US"/>
              </w:rPr>
              <w:t>R5-202486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C120" w14:textId="77777777" w:rsidR="004335ED" w:rsidRPr="00DD6CFB" w:rsidRDefault="004335ED" w:rsidP="000D75B4">
            <w:pPr>
              <w:pStyle w:val="TAL"/>
              <w:rPr>
                <w:lang w:eastAsia="en-US"/>
              </w:rPr>
            </w:pPr>
            <w:r w:rsidRPr="00DD6CFB">
              <w:rPr>
                <w:lang w:eastAsia="en-US"/>
              </w:rPr>
              <w:t>1358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5B42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4D199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DC1643" w14:textId="77777777" w:rsidR="004335ED" w:rsidRPr="00DD6CFB" w:rsidRDefault="004335ED" w:rsidP="000D75B4">
            <w:pPr>
              <w:pStyle w:val="TAL"/>
              <w:rPr>
                <w:lang w:eastAsia="en-US"/>
              </w:rPr>
            </w:pPr>
            <w:r w:rsidRPr="00DD6CFB">
              <w:rPr>
                <w:lang w:eastAsia="en-US"/>
              </w:rPr>
              <w:t>Correction to content of EF5GSN3GPPLOCI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F0911" w14:textId="77777777" w:rsidR="004335ED" w:rsidRPr="00DD6CFB" w:rsidRDefault="004335ED" w:rsidP="000D75B4">
            <w:pPr>
              <w:pStyle w:val="TAL"/>
              <w:rPr>
                <w:lang w:eastAsia="en-US"/>
              </w:rPr>
            </w:pPr>
            <w:r w:rsidRPr="00DD6CFB">
              <w:rPr>
                <w:lang w:eastAsia="en-US"/>
              </w:rPr>
              <w:t>16.4.0</w:t>
            </w:r>
          </w:p>
        </w:tc>
      </w:tr>
      <w:tr w:rsidR="004335ED" w:rsidRPr="0031204F" w14:paraId="29D0C4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D885FD"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990383"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28B92B" w14:textId="77777777" w:rsidR="004335ED" w:rsidRPr="00DD6CFB" w:rsidRDefault="004335ED" w:rsidP="000D75B4">
            <w:pPr>
              <w:pStyle w:val="TAL"/>
              <w:rPr>
                <w:lang w:eastAsia="en-US"/>
              </w:rPr>
            </w:pPr>
            <w:r w:rsidRPr="00DD6CFB">
              <w:rPr>
                <w:lang w:eastAsia="en-US"/>
              </w:rPr>
              <w:t>R5-202525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474C5" w14:textId="77777777" w:rsidR="004335ED" w:rsidRPr="00DD6CFB" w:rsidRDefault="004335ED" w:rsidP="000D75B4">
            <w:pPr>
              <w:pStyle w:val="TAL"/>
              <w:rPr>
                <w:lang w:eastAsia="en-US"/>
              </w:rPr>
            </w:pPr>
            <w:r w:rsidRPr="00DD6CFB">
              <w:rPr>
                <w:lang w:eastAsia="en-US"/>
              </w:rPr>
              <w:t>1360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094B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26009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F10E46" w14:textId="77777777" w:rsidR="004335ED" w:rsidRPr="00DD6CFB" w:rsidRDefault="004335ED" w:rsidP="000D75B4">
            <w:pPr>
              <w:pStyle w:val="TAL"/>
              <w:rPr>
                <w:lang w:eastAsia="en-US"/>
              </w:rPr>
            </w:pPr>
            <w:r w:rsidRPr="00DD6CFB">
              <w:rPr>
                <w:lang w:eastAsia="en-US"/>
              </w:rPr>
              <w:t>Correction to System Information Combination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6B79" w14:textId="77777777" w:rsidR="004335ED" w:rsidRPr="00DD6CFB" w:rsidRDefault="004335ED" w:rsidP="000D75B4">
            <w:pPr>
              <w:pStyle w:val="TAL"/>
              <w:rPr>
                <w:lang w:eastAsia="en-US"/>
              </w:rPr>
            </w:pPr>
            <w:r w:rsidRPr="00DD6CFB">
              <w:rPr>
                <w:lang w:eastAsia="en-US"/>
              </w:rPr>
              <w:t>16.4.0</w:t>
            </w:r>
          </w:p>
        </w:tc>
      </w:tr>
      <w:tr w:rsidR="004335ED" w:rsidRPr="0031204F" w14:paraId="0976F1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1C5BAC"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F5C114"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D162C" w14:textId="77777777" w:rsidR="004335ED" w:rsidRPr="00DD6CFB" w:rsidRDefault="004335ED" w:rsidP="000D75B4">
            <w:pPr>
              <w:pStyle w:val="TAL"/>
              <w:rPr>
                <w:lang w:eastAsia="en-US"/>
              </w:rPr>
            </w:pPr>
            <w:r w:rsidRPr="00DD6CFB">
              <w:rPr>
                <w:lang w:eastAsia="en-US"/>
              </w:rPr>
              <w:t>R5-202531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88422" w14:textId="77777777" w:rsidR="004335ED" w:rsidRPr="00DD6CFB" w:rsidRDefault="004335ED" w:rsidP="000D75B4">
            <w:pPr>
              <w:pStyle w:val="TAL"/>
              <w:rPr>
                <w:lang w:eastAsia="en-US"/>
              </w:rPr>
            </w:pPr>
            <w:r w:rsidRPr="00DD6CFB">
              <w:rPr>
                <w:lang w:eastAsia="en-US"/>
              </w:rPr>
              <w:t>1353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01C06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FF8A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2FD74" w14:textId="77777777" w:rsidR="004335ED" w:rsidRPr="00DD6CFB" w:rsidRDefault="004335ED" w:rsidP="000D75B4">
            <w:pPr>
              <w:pStyle w:val="TAL"/>
              <w:rPr>
                <w:lang w:eastAsia="en-US"/>
              </w:rPr>
            </w:pPr>
            <w:r w:rsidRPr="00DD6CFB">
              <w:rPr>
                <w:lang w:eastAsia="en-US"/>
              </w:rPr>
              <w:t>Addition of R16 new channel bandwidths for n1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21C5D" w14:textId="77777777" w:rsidR="004335ED" w:rsidRPr="00DD6CFB" w:rsidRDefault="004335ED" w:rsidP="000D75B4">
            <w:pPr>
              <w:pStyle w:val="TAL"/>
              <w:rPr>
                <w:lang w:eastAsia="en-US"/>
              </w:rPr>
            </w:pPr>
            <w:r w:rsidRPr="00DD6CFB">
              <w:rPr>
                <w:lang w:eastAsia="en-US"/>
              </w:rPr>
              <w:t>16.4.0</w:t>
            </w:r>
          </w:p>
        </w:tc>
      </w:tr>
      <w:tr w:rsidR="004335ED" w:rsidRPr="0031204F" w14:paraId="0C45BB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245386"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A50530"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4BD2F" w14:textId="77777777" w:rsidR="004335ED" w:rsidRPr="00DD6CFB" w:rsidRDefault="004335ED" w:rsidP="000D75B4">
            <w:pPr>
              <w:pStyle w:val="TAL"/>
              <w:rPr>
                <w:lang w:eastAsia="en-US"/>
              </w:rPr>
            </w:pPr>
            <w:r w:rsidRPr="00DD6CFB">
              <w:rPr>
                <w:lang w:eastAsia="en-US"/>
              </w:rPr>
              <w:t>R5-202534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A7722" w14:textId="77777777" w:rsidR="004335ED" w:rsidRPr="00DD6CFB" w:rsidRDefault="004335ED" w:rsidP="000D75B4">
            <w:pPr>
              <w:pStyle w:val="TAL"/>
              <w:rPr>
                <w:lang w:eastAsia="en-US"/>
              </w:rPr>
            </w:pPr>
            <w:r w:rsidRPr="00DD6CFB">
              <w:rPr>
                <w:lang w:eastAsia="en-US"/>
              </w:rPr>
              <w:t>1266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D942F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EBFCD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F9389" w14:textId="77777777" w:rsidR="004335ED" w:rsidRPr="00DD6CFB" w:rsidRDefault="004335ED" w:rsidP="000D75B4">
            <w:pPr>
              <w:pStyle w:val="TAL"/>
              <w:rPr>
                <w:lang w:eastAsia="en-US"/>
              </w:rPr>
            </w:pPr>
            <w:r w:rsidRPr="00DD6CFB">
              <w:rPr>
                <w:lang w:eastAsia="en-US"/>
              </w:rPr>
              <w:t>Removal of USIM configuration 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B9091" w14:textId="77777777" w:rsidR="004335ED" w:rsidRPr="00DD6CFB" w:rsidRDefault="004335ED" w:rsidP="000D75B4">
            <w:pPr>
              <w:pStyle w:val="TAL"/>
              <w:rPr>
                <w:lang w:eastAsia="en-US"/>
              </w:rPr>
            </w:pPr>
            <w:r w:rsidRPr="00DD6CFB">
              <w:rPr>
                <w:lang w:eastAsia="en-US"/>
              </w:rPr>
              <w:t>16.4.0</w:t>
            </w:r>
          </w:p>
        </w:tc>
      </w:tr>
      <w:tr w:rsidR="004335ED" w:rsidRPr="0031204F" w14:paraId="057943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26D524"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CBAEFA"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04920D" w14:textId="77777777" w:rsidR="004335ED" w:rsidRPr="00DD6CFB" w:rsidRDefault="004335ED" w:rsidP="000D75B4">
            <w:pPr>
              <w:pStyle w:val="TAL"/>
              <w:rPr>
                <w:lang w:eastAsia="en-US"/>
              </w:rPr>
            </w:pPr>
            <w:r w:rsidRPr="00DD6CFB">
              <w:rPr>
                <w:lang w:eastAsia="en-US"/>
              </w:rPr>
              <w:t>R5-202549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3BF7C" w14:textId="77777777" w:rsidR="004335ED" w:rsidRPr="00DD6CFB" w:rsidRDefault="004335ED" w:rsidP="000D75B4">
            <w:pPr>
              <w:pStyle w:val="TAL"/>
              <w:rPr>
                <w:lang w:eastAsia="en-US"/>
              </w:rPr>
            </w:pPr>
            <w:r w:rsidRPr="00DD6CFB">
              <w:rPr>
                <w:lang w:eastAsia="en-US"/>
              </w:rPr>
              <w:t>1350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B5CBD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58ED9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06E09" w14:textId="77777777" w:rsidR="004335ED" w:rsidRPr="00DD6CFB" w:rsidRDefault="004335ED" w:rsidP="000D75B4">
            <w:pPr>
              <w:pStyle w:val="TAL"/>
              <w:rPr>
                <w:lang w:eastAsia="en-US"/>
              </w:rPr>
            </w:pPr>
            <w:r w:rsidRPr="00DD6CFB">
              <w:rPr>
                <w:lang w:eastAsia="en-US"/>
              </w:rPr>
              <w:t>Aligning the tabular representation of ASN.1 with PRD13 sections 4.8 and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A2C7A" w14:textId="77777777" w:rsidR="004335ED" w:rsidRPr="00DD6CFB" w:rsidRDefault="004335ED" w:rsidP="000D75B4">
            <w:pPr>
              <w:pStyle w:val="TAL"/>
              <w:rPr>
                <w:lang w:eastAsia="en-US"/>
              </w:rPr>
            </w:pPr>
            <w:r w:rsidRPr="00DD6CFB">
              <w:rPr>
                <w:lang w:eastAsia="en-US"/>
              </w:rPr>
              <w:t>16.4.0</w:t>
            </w:r>
          </w:p>
        </w:tc>
      </w:tr>
      <w:tr w:rsidR="004335ED" w:rsidRPr="0031204F" w14:paraId="2F041A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0D1D04"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EE224"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6680E" w14:textId="77777777" w:rsidR="004335ED" w:rsidRPr="00DD6CFB" w:rsidRDefault="004335ED" w:rsidP="000D75B4">
            <w:pPr>
              <w:pStyle w:val="TAL"/>
              <w:rPr>
                <w:lang w:eastAsia="en-US"/>
              </w:rPr>
            </w:pPr>
            <w:r w:rsidRPr="00DD6CFB">
              <w:rPr>
                <w:lang w:eastAsia="en-US"/>
              </w:rPr>
              <w:t>R5-202554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2A6EB" w14:textId="77777777" w:rsidR="004335ED" w:rsidRPr="00DD6CFB" w:rsidRDefault="004335ED" w:rsidP="000D75B4">
            <w:pPr>
              <w:pStyle w:val="TAL"/>
              <w:rPr>
                <w:lang w:eastAsia="en-US"/>
              </w:rPr>
            </w:pPr>
            <w:r w:rsidRPr="00DD6CFB">
              <w:rPr>
                <w:lang w:eastAsia="en-US"/>
              </w:rPr>
              <w:t>1252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AA6A4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BCD92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3643E" w14:textId="77777777" w:rsidR="004335ED" w:rsidRPr="00DD6CFB" w:rsidRDefault="004335ED" w:rsidP="000D75B4">
            <w:pPr>
              <w:pStyle w:val="TAL"/>
              <w:rPr>
                <w:lang w:eastAsia="en-US"/>
              </w:rPr>
            </w:pPr>
            <w:r w:rsidRPr="00DD6CFB">
              <w:rPr>
                <w:lang w:eastAsia="en-US"/>
              </w:rPr>
              <w:t>Updates to PDCCH-</w:t>
            </w:r>
            <w:proofErr w:type="spellStart"/>
            <w:r w:rsidRPr="00DD6CFB">
              <w:rPr>
                <w:lang w:eastAsia="en-US"/>
              </w:rPr>
              <w:t>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96568" w14:textId="77777777" w:rsidR="004335ED" w:rsidRPr="00DD6CFB" w:rsidRDefault="004335ED" w:rsidP="000D75B4">
            <w:pPr>
              <w:pStyle w:val="TAL"/>
              <w:rPr>
                <w:lang w:eastAsia="en-US"/>
              </w:rPr>
            </w:pPr>
            <w:r w:rsidRPr="00DD6CFB">
              <w:rPr>
                <w:lang w:eastAsia="en-US"/>
              </w:rPr>
              <w:t>16.4.0</w:t>
            </w:r>
          </w:p>
        </w:tc>
      </w:tr>
      <w:tr w:rsidR="004335ED" w:rsidRPr="0031204F" w14:paraId="4FC4B9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6D108E"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20FA1E"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82545" w14:textId="77777777" w:rsidR="004335ED" w:rsidRPr="00DD6CFB" w:rsidRDefault="004335ED" w:rsidP="000D75B4">
            <w:pPr>
              <w:pStyle w:val="TAL"/>
              <w:rPr>
                <w:lang w:eastAsia="en-US"/>
              </w:rPr>
            </w:pPr>
            <w:r w:rsidRPr="00DD6CFB">
              <w:rPr>
                <w:lang w:eastAsia="en-US"/>
              </w:rPr>
              <w:t>R5-202561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A8FC6" w14:textId="77777777" w:rsidR="004335ED" w:rsidRPr="00DD6CFB" w:rsidRDefault="004335ED" w:rsidP="000D75B4">
            <w:pPr>
              <w:pStyle w:val="TAL"/>
              <w:rPr>
                <w:lang w:eastAsia="en-US"/>
              </w:rPr>
            </w:pPr>
            <w:r w:rsidRPr="00DD6CFB">
              <w:rPr>
                <w:lang w:eastAsia="en-US"/>
              </w:rPr>
              <w:t>1226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DA724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5DDA7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3D411" w14:textId="77777777" w:rsidR="004335ED" w:rsidRPr="00DD6CFB" w:rsidRDefault="004335ED" w:rsidP="000D75B4">
            <w:pPr>
              <w:pStyle w:val="TAL"/>
              <w:rPr>
                <w:lang w:eastAsia="en-US"/>
              </w:rPr>
            </w:pPr>
            <w:r w:rsidRPr="00DD6CFB">
              <w:rPr>
                <w:lang w:eastAsia="en-US"/>
              </w:rPr>
              <w:t>Update IE default content for control resource set establishment and common search space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B3DF5" w14:textId="77777777" w:rsidR="004335ED" w:rsidRPr="00DD6CFB" w:rsidRDefault="004335ED" w:rsidP="000D75B4">
            <w:pPr>
              <w:pStyle w:val="TAL"/>
              <w:rPr>
                <w:lang w:eastAsia="en-US"/>
              </w:rPr>
            </w:pPr>
            <w:r w:rsidRPr="00DD6CFB">
              <w:rPr>
                <w:lang w:eastAsia="en-US"/>
              </w:rPr>
              <w:t>16.4.0</w:t>
            </w:r>
          </w:p>
        </w:tc>
      </w:tr>
      <w:tr w:rsidR="004335ED" w:rsidRPr="0031204F" w14:paraId="231323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00864E"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2D3674"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8ECAFE" w14:textId="77777777" w:rsidR="004335ED" w:rsidRPr="00DD6CFB" w:rsidRDefault="004335ED" w:rsidP="000D75B4">
            <w:pPr>
              <w:pStyle w:val="TAL"/>
              <w:rPr>
                <w:lang w:eastAsia="en-US"/>
              </w:rPr>
            </w:pPr>
            <w:r w:rsidRPr="00DD6CFB">
              <w:rPr>
                <w:lang w:eastAsia="en-US"/>
              </w:rPr>
              <w:t>R5-202562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E5DB9" w14:textId="77777777" w:rsidR="004335ED" w:rsidRPr="00DD6CFB" w:rsidRDefault="004335ED" w:rsidP="000D75B4">
            <w:pPr>
              <w:pStyle w:val="TAL"/>
              <w:rPr>
                <w:lang w:eastAsia="en-US"/>
              </w:rPr>
            </w:pPr>
            <w:r w:rsidRPr="00DD6CFB">
              <w:rPr>
                <w:lang w:eastAsia="en-US"/>
              </w:rPr>
              <w:t>1229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2E47D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85ECF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DFFFD0" w14:textId="77777777" w:rsidR="004335ED" w:rsidRPr="00DD6CFB" w:rsidRDefault="004335ED" w:rsidP="000D75B4">
            <w:pPr>
              <w:pStyle w:val="TAL"/>
              <w:rPr>
                <w:lang w:eastAsia="en-US"/>
              </w:rPr>
            </w:pPr>
            <w:r w:rsidRPr="00DD6CFB">
              <w:rPr>
                <w:lang w:eastAsia="en-US"/>
              </w:rPr>
              <w:t>Update to 4.9.6.3 Switch off  Power off procedure in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5D116" w14:textId="77777777" w:rsidR="004335ED" w:rsidRPr="00DD6CFB" w:rsidRDefault="004335ED" w:rsidP="000D75B4">
            <w:pPr>
              <w:pStyle w:val="TAL"/>
              <w:rPr>
                <w:lang w:eastAsia="en-US"/>
              </w:rPr>
            </w:pPr>
            <w:r w:rsidRPr="00DD6CFB">
              <w:rPr>
                <w:lang w:eastAsia="en-US"/>
              </w:rPr>
              <w:t>16.4.0</w:t>
            </w:r>
          </w:p>
        </w:tc>
      </w:tr>
      <w:tr w:rsidR="004335ED" w:rsidRPr="0031204F" w14:paraId="57556B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332B31"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0CCF5E"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7C1773" w14:textId="77777777" w:rsidR="004335ED" w:rsidRPr="00DD6CFB" w:rsidRDefault="004335ED" w:rsidP="000D75B4">
            <w:pPr>
              <w:pStyle w:val="TAL"/>
              <w:rPr>
                <w:lang w:eastAsia="en-US"/>
              </w:rPr>
            </w:pPr>
            <w:r w:rsidRPr="00DD6CFB">
              <w:rPr>
                <w:lang w:eastAsia="en-US"/>
              </w:rPr>
              <w:t>R5-202563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C697F" w14:textId="77777777" w:rsidR="004335ED" w:rsidRPr="00DD6CFB" w:rsidRDefault="004335ED" w:rsidP="000D75B4">
            <w:pPr>
              <w:pStyle w:val="TAL"/>
              <w:rPr>
                <w:lang w:eastAsia="en-US"/>
              </w:rPr>
            </w:pPr>
            <w:r w:rsidRPr="00DD6CFB">
              <w:rPr>
                <w:lang w:eastAsia="en-US"/>
              </w:rPr>
              <w:t>1231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881B5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8E535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1F1B6C" w14:textId="77777777" w:rsidR="004335ED" w:rsidRPr="00DD6CFB" w:rsidRDefault="004335ED" w:rsidP="000D75B4">
            <w:pPr>
              <w:pStyle w:val="TAL"/>
              <w:rPr>
                <w:lang w:eastAsia="en-US"/>
              </w:rPr>
            </w:pPr>
            <w:r w:rsidRPr="00DD6CFB">
              <w:rPr>
                <w:lang w:eastAsia="en-US"/>
              </w:rPr>
              <w:t>Correction to Table 4.9.7.2.3-1-Tracking Area Update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BE5A3" w14:textId="77777777" w:rsidR="004335ED" w:rsidRPr="00DD6CFB" w:rsidRDefault="004335ED" w:rsidP="000D75B4">
            <w:pPr>
              <w:pStyle w:val="TAL"/>
              <w:rPr>
                <w:lang w:eastAsia="en-US"/>
              </w:rPr>
            </w:pPr>
            <w:r w:rsidRPr="00DD6CFB">
              <w:rPr>
                <w:lang w:eastAsia="en-US"/>
              </w:rPr>
              <w:t>16.4.0</w:t>
            </w:r>
          </w:p>
        </w:tc>
      </w:tr>
      <w:tr w:rsidR="004335ED" w:rsidRPr="0031204F" w14:paraId="21A396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FD1902"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B500AC"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E7A100" w14:textId="77777777" w:rsidR="004335ED" w:rsidRPr="00DD6CFB" w:rsidRDefault="004335ED" w:rsidP="000D75B4">
            <w:pPr>
              <w:pStyle w:val="TAL"/>
              <w:rPr>
                <w:lang w:eastAsia="en-US"/>
              </w:rPr>
            </w:pPr>
            <w:r w:rsidRPr="00DD6CFB">
              <w:rPr>
                <w:lang w:eastAsia="en-US"/>
              </w:rPr>
              <w:t>R5-202564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57AA" w14:textId="77777777" w:rsidR="004335ED" w:rsidRPr="00DD6CFB" w:rsidRDefault="004335ED" w:rsidP="000D75B4">
            <w:pPr>
              <w:pStyle w:val="TAL"/>
              <w:rPr>
                <w:lang w:eastAsia="en-US"/>
              </w:rPr>
            </w:pPr>
            <w:r w:rsidRPr="00DD6CFB">
              <w:rPr>
                <w:lang w:eastAsia="en-US"/>
              </w:rPr>
              <w:t>1236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E7E65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7D037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FB5809" w14:textId="77777777" w:rsidR="004335ED" w:rsidRPr="00DD6CFB" w:rsidRDefault="004335ED" w:rsidP="000D75B4">
            <w:pPr>
              <w:pStyle w:val="TAL"/>
              <w:rPr>
                <w:lang w:eastAsia="en-US"/>
              </w:rPr>
            </w:pPr>
            <w:r w:rsidRPr="00DD6CFB">
              <w:rPr>
                <w:lang w:eastAsia="en-US"/>
              </w:rPr>
              <w:t>Correction to Table 4.5.2.2-2-Adding second SMC procedure for Selected EPS NAS security algorithms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D0D49" w14:textId="77777777" w:rsidR="004335ED" w:rsidRPr="00DD6CFB" w:rsidRDefault="004335ED" w:rsidP="000D75B4">
            <w:pPr>
              <w:pStyle w:val="TAL"/>
              <w:rPr>
                <w:lang w:eastAsia="en-US"/>
              </w:rPr>
            </w:pPr>
            <w:r w:rsidRPr="00DD6CFB">
              <w:rPr>
                <w:lang w:eastAsia="en-US"/>
              </w:rPr>
              <w:t>16.4.0</w:t>
            </w:r>
          </w:p>
        </w:tc>
      </w:tr>
      <w:tr w:rsidR="004335ED" w:rsidRPr="0031204F" w14:paraId="472143E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160"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6C4272"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3DEFB3" w14:textId="77777777" w:rsidR="004335ED" w:rsidRPr="00DD6CFB" w:rsidRDefault="004335ED" w:rsidP="000D75B4">
            <w:pPr>
              <w:pStyle w:val="TAL"/>
              <w:rPr>
                <w:lang w:eastAsia="en-US"/>
              </w:rPr>
            </w:pPr>
            <w:r w:rsidRPr="00DD6CFB">
              <w:rPr>
                <w:lang w:eastAsia="en-US"/>
              </w:rPr>
              <w:t>R5-202565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1692A" w14:textId="77777777" w:rsidR="004335ED" w:rsidRPr="00DD6CFB" w:rsidRDefault="004335ED" w:rsidP="000D75B4">
            <w:pPr>
              <w:pStyle w:val="TAL"/>
              <w:rPr>
                <w:lang w:eastAsia="en-US"/>
              </w:rPr>
            </w:pPr>
            <w:r w:rsidRPr="00DD6CFB">
              <w:rPr>
                <w:lang w:eastAsia="en-US"/>
              </w:rPr>
              <w:t>1237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CC408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D3835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13D80" w14:textId="77777777" w:rsidR="004335ED" w:rsidRPr="00DD6CFB" w:rsidRDefault="004335ED" w:rsidP="000D75B4">
            <w:pPr>
              <w:pStyle w:val="TAL"/>
              <w:rPr>
                <w:lang w:eastAsia="en-US"/>
              </w:rPr>
            </w:pPr>
            <w:r w:rsidRPr="00DD6CFB">
              <w:rPr>
                <w:lang w:eastAsia="en-US"/>
              </w:rPr>
              <w:t>Clarification to ROUND for negative Threshold values in SIB1 and SIB4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11C22" w14:textId="77777777" w:rsidR="004335ED" w:rsidRPr="00DD6CFB" w:rsidRDefault="004335ED" w:rsidP="000D75B4">
            <w:pPr>
              <w:pStyle w:val="TAL"/>
              <w:rPr>
                <w:lang w:eastAsia="en-US"/>
              </w:rPr>
            </w:pPr>
            <w:r w:rsidRPr="00DD6CFB">
              <w:rPr>
                <w:lang w:eastAsia="en-US"/>
              </w:rPr>
              <w:t>16.4.0</w:t>
            </w:r>
          </w:p>
        </w:tc>
      </w:tr>
      <w:tr w:rsidR="004335ED" w:rsidRPr="0031204F" w14:paraId="12AAB9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35EE92"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0E3D17"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4A8455" w14:textId="77777777" w:rsidR="004335ED" w:rsidRPr="00DD6CFB" w:rsidRDefault="004335ED" w:rsidP="000D75B4">
            <w:pPr>
              <w:pStyle w:val="TAL"/>
              <w:rPr>
                <w:lang w:eastAsia="en-US"/>
              </w:rPr>
            </w:pPr>
            <w:r w:rsidRPr="00DD6CFB">
              <w:rPr>
                <w:lang w:eastAsia="en-US"/>
              </w:rPr>
              <w:t>R5-202573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376B7" w14:textId="77777777" w:rsidR="004335ED" w:rsidRPr="00DD6CFB" w:rsidRDefault="004335ED" w:rsidP="000D75B4">
            <w:pPr>
              <w:pStyle w:val="TAL"/>
              <w:rPr>
                <w:lang w:eastAsia="en-US"/>
              </w:rPr>
            </w:pPr>
            <w:r w:rsidRPr="00DD6CFB">
              <w:rPr>
                <w:lang w:eastAsia="en-US"/>
              </w:rPr>
              <w:t>1251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E090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9DDE8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F0B0E" w14:textId="77777777" w:rsidR="004335ED" w:rsidRPr="00DD6CFB" w:rsidRDefault="004335ED" w:rsidP="000D75B4">
            <w:pPr>
              <w:pStyle w:val="TAL"/>
              <w:rPr>
                <w:lang w:eastAsia="en-US"/>
              </w:rPr>
            </w:pPr>
            <w:r w:rsidRPr="00DD6CFB">
              <w:rPr>
                <w:lang w:eastAsia="en-US"/>
              </w:rPr>
              <w:t>Updates to test frequency definitions for SDL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7F764" w14:textId="77777777" w:rsidR="004335ED" w:rsidRPr="00DD6CFB" w:rsidRDefault="004335ED" w:rsidP="000D75B4">
            <w:pPr>
              <w:pStyle w:val="TAL"/>
              <w:rPr>
                <w:lang w:eastAsia="en-US"/>
              </w:rPr>
            </w:pPr>
            <w:r w:rsidRPr="00DD6CFB">
              <w:rPr>
                <w:lang w:eastAsia="en-US"/>
              </w:rPr>
              <w:t>16.4.0</w:t>
            </w:r>
          </w:p>
        </w:tc>
      </w:tr>
      <w:tr w:rsidR="004335ED" w:rsidRPr="0031204F" w14:paraId="3D49DD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94AB0D"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72DBE6"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6B0003" w14:textId="77777777" w:rsidR="004335ED" w:rsidRPr="00DD6CFB" w:rsidRDefault="004335ED" w:rsidP="000D75B4">
            <w:pPr>
              <w:pStyle w:val="TAL"/>
              <w:rPr>
                <w:lang w:eastAsia="en-US"/>
              </w:rPr>
            </w:pPr>
            <w:r w:rsidRPr="00DD6CFB">
              <w:rPr>
                <w:lang w:eastAsia="en-US"/>
              </w:rPr>
              <w:t>R5-202574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EC5DDD" w14:textId="77777777" w:rsidR="004335ED" w:rsidRPr="00DD6CFB" w:rsidRDefault="004335ED" w:rsidP="000D75B4">
            <w:pPr>
              <w:pStyle w:val="TAL"/>
              <w:rPr>
                <w:lang w:eastAsia="en-US"/>
              </w:rPr>
            </w:pPr>
            <w:r w:rsidRPr="00DD6CFB">
              <w:rPr>
                <w:lang w:eastAsia="en-US"/>
              </w:rPr>
              <w:t>1257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D9BAF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E704E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3E3F8" w14:textId="77777777" w:rsidR="004335ED" w:rsidRPr="00DD6CFB" w:rsidRDefault="004335ED" w:rsidP="000D75B4">
            <w:pPr>
              <w:pStyle w:val="TAL"/>
              <w:rPr>
                <w:lang w:eastAsia="en-US"/>
              </w:rPr>
            </w:pPr>
            <w:r w:rsidRPr="00DD6CFB">
              <w:rPr>
                <w:lang w:eastAsia="en-US"/>
              </w:rPr>
              <w:t>Correction to condition SRB_NR_PDCP in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D509A" w14:textId="77777777" w:rsidR="004335ED" w:rsidRPr="00DD6CFB" w:rsidRDefault="004335ED" w:rsidP="000D75B4">
            <w:pPr>
              <w:pStyle w:val="TAL"/>
              <w:rPr>
                <w:lang w:eastAsia="en-US"/>
              </w:rPr>
            </w:pPr>
            <w:r w:rsidRPr="00DD6CFB">
              <w:rPr>
                <w:lang w:eastAsia="en-US"/>
              </w:rPr>
              <w:t>16.4.0</w:t>
            </w:r>
          </w:p>
        </w:tc>
      </w:tr>
      <w:tr w:rsidR="004335ED" w:rsidRPr="0031204F" w14:paraId="4E2023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C5D14D"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FB57B5"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08156" w14:textId="77777777" w:rsidR="004335ED" w:rsidRPr="00DD6CFB" w:rsidRDefault="004335ED" w:rsidP="000D75B4">
            <w:pPr>
              <w:pStyle w:val="TAL"/>
              <w:rPr>
                <w:lang w:eastAsia="en-US"/>
              </w:rPr>
            </w:pPr>
            <w:r w:rsidRPr="00DD6CFB">
              <w:rPr>
                <w:lang w:eastAsia="en-US"/>
              </w:rPr>
              <w:t>R5-202575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E9E21" w14:textId="77777777" w:rsidR="004335ED" w:rsidRPr="00DD6CFB" w:rsidRDefault="004335ED" w:rsidP="000D75B4">
            <w:pPr>
              <w:pStyle w:val="TAL"/>
              <w:rPr>
                <w:lang w:eastAsia="en-US"/>
              </w:rPr>
            </w:pPr>
            <w:r w:rsidRPr="00DD6CFB">
              <w:rPr>
                <w:lang w:eastAsia="en-US"/>
              </w:rPr>
              <w:t>1260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5225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D25E7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E90F6"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UECapabilityEnquiry</w:t>
            </w:r>
            <w:proofErr w:type="spellEnd"/>
            <w:r w:rsidRPr="00DD6CFB">
              <w:rPr>
                <w:lang w:eastAsia="en-US"/>
              </w:rPr>
              <w:t xml:space="preserve"> in case of EN-DC </w:t>
            </w:r>
            <w:proofErr w:type="spellStart"/>
            <w:r w:rsidRPr="00DD6CFB">
              <w:rPr>
                <w:lang w:eastAsia="en-US"/>
              </w:rPr>
              <w:t>interband</w:t>
            </w:r>
            <w:proofErr w:type="spellEnd"/>
            <w:r w:rsidRPr="00DD6CFB">
              <w:rPr>
                <w:lang w:eastAsia="en-US"/>
              </w:rPr>
              <w:t xml:space="preserve">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BFAC6" w14:textId="77777777" w:rsidR="004335ED" w:rsidRPr="00DD6CFB" w:rsidRDefault="004335ED" w:rsidP="000D75B4">
            <w:pPr>
              <w:pStyle w:val="TAL"/>
              <w:rPr>
                <w:lang w:eastAsia="en-US"/>
              </w:rPr>
            </w:pPr>
            <w:r w:rsidRPr="00DD6CFB">
              <w:rPr>
                <w:lang w:eastAsia="en-US"/>
              </w:rPr>
              <w:t>16.4.0</w:t>
            </w:r>
          </w:p>
        </w:tc>
      </w:tr>
      <w:tr w:rsidR="004335ED" w:rsidRPr="0031204F" w14:paraId="71A2AB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FAACA3"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BDC5FA"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60DCB7" w14:textId="77777777" w:rsidR="004335ED" w:rsidRPr="00DD6CFB" w:rsidRDefault="004335ED" w:rsidP="000D75B4">
            <w:pPr>
              <w:pStyle w:val="TAL"/>
              <w:rPr>
                <w:lang w:eastAsia="en-US"/>
              </w:rPr>
            </w:pPr>
            <w:r w:rsidRPr="00DD6CFB">
              <w:rPr>
                <w:lang w:eastAsia="en-US"/>
              </w:rPr>
              <w:t>R5-202576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02A9B" w14:textId="77777777" w:rsidR="004335ED" w:rsidRPr="00DD6CFB" w:rsidRDefault="004335ED" w:rsidP="000D75B4">
            <w:pPr>
              <w:pStyle w:val="TAL"/>
              <w:rPr>
                <w:lang w:eastAsia="en-US"/>
              </w:rPr>
            </w:pPr>
            <w:r w:rsidRPr="00DD6CFB">
              <w:rPr>
                <w:lang w:eastAsia="en-US"/>
              </w:rPr>
              <w:t>1262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F32C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FBFE8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00278" w14:textId="77777777" w:rsidR="004335ED" w:rsidRPr="00DD6CFB" w:rsidRDefault="004335ED" w:rsidP="000D75B4">
            <w:pPr>
              <w:pStyle w:val="TAL"/>
              <w:rPr>
                <w:lang w:eastAsia="en-US"/>
              </w:rPr>
            </w:pPr>
            <w:r w:rsidRPr="00DD6CFB">
              <w:rPr>
                <w:lang w:eastAsia="en-US"/>
              </w:rPr>
              <w:t>Updates to PDCP-Config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B7A61" w14:textId="77777777" w:rsidR="004335ED" w:rsidRPr="00DD6CFB" w:rsidRDefault="004335ED" w:rsidP="000D75B4">
            <w:pPr>
              <w:pStyle w:val="TAL"/>
              <w:rPr>
                <w:lang w:eastAsia="en-US"/>
              </w:rPr>
            </w:pPr>
            <w:r w:rsidRPr="00DD6CFB">
              <w:rPr>
                <w:lang w:eastAsia="en-US"/>
              </w:rPr>
              <w:t>16.4.0</w:t>
            </w:r>
          </w:p>
        </w:tc>
      </w:tr>
      <w:tr w:rsidR="004335ED" w:rsidRPr="0031204F" w14:paraId="099C13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93E2C1"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6EB7CB"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DAAA2" w14:textId="77777777" w:rsidR="004335ED" w:rsidRPr="00DD6CFB" w:rsidRDefault="004335ED" w:rsidP="000D75B4">
            <w:pPr>
              <w:pStyle w:val="TAL"/>
              <w:rPr>
                <w:lang w:eastAsia="en-US"/>
              </w:rPr>
            </w:pPr>
            <w:r w:rsidRPr="00DD6CFB">
              <w:rPr>
                <w:lang w:eastAsia="en-US"/>
              </w:rPr>
              <w:t>R5-202577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7D20F" w14:textId="77777777" w:rsidR="004335ED" w:rsidRPr="00DD6CFB" w:rsidRDefault="004335ED" w:rsidP="000D75B4">
            <w:pPr>
              <w:pStyle w:val="TAL"/>
              <w:rPr>
                <w:lang w:eastAsia="en-US"/>
              </w:rPr>
            </w:pPr>
            <w:r w:rsidRPr="00DD6CFB">
              <w:rPr>
                <w:lang w:eastAsia="en-US"/>
              </w:rPr>
              <w:t>1274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A24EA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AB1631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4641F" w14:textId="77777777" w:rsidR="004335ED" w:rsidRPr="00DD6CFB" w:rsidRDefault="004335ED" w:rsidP="000D75B4">
            <w:pPr>
              <w:pStyle w:val="TAL"/>
              <w:rPr>
                <w:lang w:eastAsia="en-US"/>
              </w:rPr>
            </w:pPr>
            <w:r w:rsidRPr="00DD6CFB">
              <w:rPr>
                <w:lang w:eastAsia="en-US"/>
              </w:rPr>
              <w:t>Clarifications of Annex C on calculation of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1B43B" w14:textId="77777777" w:rsidR="004335ED" w:rsidRPr="00DD6CFB" w:rsidRDefault="004335ED" w:rsidP="000D75B4">
            <w:pPr>
              <w:pStyle w:val="TAL"/>
              <w:rPr>
                <w:lang w:eastAsia="en-US"/>
              </w:rPr>
            </w:pPr>
            <w:r w:rsidRPr="00DD6CFB">
              <w:rPr>
                <w:lang w:eastAsia="en-US"/>
              </w:rPr>
              <w:t>16.4.0</w:t>
            </w:r>
          </w:p>
        </w:tc>
      </w:tr>
      <w:tr w:rsidR="004335ED" w:rsidRPr="0031204F" w14:paraId="25AF4D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A12A56"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E20FDE"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877D55" w14:textId="77777777" w:rsidR="004335ED" w:rsidRPr="00DD6CFB" w:rsidRDefault="004335ED" w:rsidP="000D75B4">
            <w:pPr>
              <w:pStyle w:val="TAL"/>
              <w:rPr>
                <w:lang w:eastAsia="en-US"/>
              </w:rPr>
            </w:pPr>
            <w:r w:rsidRPr="00DD6CFB">
              <w:rPr>
                <w:lang w:eastAsia="en-US"/>
              </w:rPr>
              <w:t>R5-202578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FFCDE" w14:textId="77777777" w:rsidR="004335ED" w:rsidRPr="00DD6CFB" w:rsidRDefault="004335ED" w:rsidP="000D75B4">
            <w:pPr>
              <w:pStyle w:val="TAL"/>
              <w:rPr>
                <w:lang w:eastAsia="en-US"/>
              </w:rPr>
            </w:pPr>
            <w:r w:rsidRPr="00DD6CFB">
              <w:rPr>
                <w:lang w:eastAsia="en-US"/>
              </w:rPr>
              <w:t>1277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4CC6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53748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91290" w14:textId="77777777" w:rsidR="004335ED" w:rsidRPr="00DD6CFB" w:rsidRDefault="004335ED" w:rsidP="000D75B4">
            <w:pPr>
              <w:pStyle w:val="TAL"/>
              <w:rPr>
                <w:lang w:eastAsia="en-US"/>
              </w:rPr>
            </w:pPr>
            <w:r w:rsidRPr="00DD6CFB">
              <w:rPr>
                <w:lang w:eastAsia="en-US"/>
              </w:rPr>
              <w:t>Update SIG test frequencies in clause 6.2.3.x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A03C4" w14:textId="77777777" w:rsidR="004335ED" w:rsidRPr="00DD6CFB" w:rsidRDefault="004335ED" w:rsidP="000D75B4">
            <w:pPr>
              <w:pStyle w:val="TAL"/>
              <w:rPr>
                <w:lang w:eastAsia="en-US"/>
              </w:rPr>
            </w:pPr>
            <w:r w:rsidRPr="00DD6CFB">
              <w:rPr>
                <w:lang w:eastAsia="en-US"/>
              </w:rPr>
              <w:t>16.4.0</w:t>
            </w:r>
          </w:p>
        </w:tc>
      </w:tr>
      <w:tr w:rsidR="004335ED" w:rsidRPr="0031204F" w14:paraId="2BED94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4E0B4A"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13EF93"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DA9E24" w14:textId="77777777" w:rsidR="004335ED" w:rsidRPr="00DD6CFB" w:rsidRDefault="004335ED" w:rsidP="000D75B4">
            <w:pPr>
              <w:pStyle w:val="TAL"/>
              <w:rPr>
                <w:lang w:eastAsia="en-US"/>
              </w:rPr>
            </w:pPr>
            <w:r w:rsidRPr="00DD6CFB">
              <w:rPr>
                <w:lang w:eastAsia="en-US"/>
              </w:rPr>
              <w:t>R5-202579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18659" w14:textId="77777777" w:rsidR="004335ED" w:rsidRPr="00DD6CFB" w:rsidRDefault="004335ED" w:rsidP="000D75B4">
            <w:pPr>
              <w:pStyle w:val="TAL"/>
              <w:rPr>
                <w:lang w:eastAsia="en-US"/>
              </w:rPr>
            </w:pPr>
            <w:r w:rsidRPr="00DD6CFB">
              <w:rPr>
                <w:lang w:eastAsia="en-US"/>
              </w:rPr>
              <w:t>1302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BD1C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6CC4F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E3977" w14:textId="77777777" w:rsidR="004335ED" w:rsidRPr="00DD6CFB" w:rsidRDefault="004335ED" w:rsidP="000D75B4">
            <w:pPr>
              <w:pStyle w:val="TAL"/>
              <w:rPr>
                <w:lang w:eastAsia="en-US"/>
              </w:rPr>
            </w:pPr>
            <w:r w:rsidRPr="00DD6CFB">
              <w:rPr>
                <w:lang w:eastAsia="en-US"/>
              </w:rPr>
              <w:t>Correction of test frequency tables for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F4102" w14:textId="77777777" w:rsidR="004335ED" w:rsidRPr="00DD6CFB" w:rsidRDefault="004335ED" w:rsidP="000D75B4">
            <w:pPr>
              <w:pStyle w:val="TAL"/>
              <w:rPr>
                <w:lang w:eastAsia="en-US"/>
              </w:rPr>
            </w:pPr>
            <w:r w:rsidRPr="00DD6CFB">
              <w:rPr>
                <w:lang w:eastAsia="en-US"/>
              </w:rPr>
              <w:t>16.4.0</w:t>
            </w:r>
          </w:p>
        </w:tc>
      </w:tr>
      <w:tr w:rsidR="004335ED" w:rsidRPr="0031204F" w14:paraId="1EB1B5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6FD42D"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2BA10E"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E86B4" w14:textId="77777777" w:rsidR="004335ED" w:rsidRPr="00DD6CFB" w:rsidRDefault="004335ED" w:rsidP="000D75B4">
            <w:pPr>
              <w:pStyle w:val="TAL"/>
              <w:rPr>
                <w:lang w:eastAsia="en-US"/>
              </w:rPr>
            </w:pPr>
            <w:r w:rsidRPr="00DD6CFB">
              <w:rPr>
                <w:lang w:eastAsia="en-US"/>
              </w:rPr>
              <w:t>R5-202580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28174" w14:textId="77777777" w:rsidR="004335ED" w:rsidRPr="00DD6CFB" w:rsidRDefault="004335ED" w:rsidP="000D75B4">
            <w:pPr>
              <w:pStyle w:val="TAL"/>
              <w:rPr>
                <w:lang w:eastAsia="en-US"/>
              </w:rPr>
            </w:pPr>
            <w:r w:rsidRPr="00DD6CFB">
              <w:rPr>
                <w:lang w:eastAsia="en-US"/>
              </w:rPr>
              <w:t>1303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D25B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9CD0D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05CA5D" w14:textId="77777777" w:rsidR="004335ED" w:rsidRPr="00DD6CFB" w:rsidRDefault="004335ED" w:rsidP="000D75B4">
            <w:pPr>
              <w:pStyle w:val="TAL"/>
              <w:rPr>
                <w:lang w:eastAsia="en-US"/>
              </w:rPr>
            </w:pPr>
            <w:r w:rsidRPr="00DD6CFB">
              <w:rPr>
                <w:lang w:eastAsia="en-US"/>
              </w:rPr>
              <w:t>Correction of test frequency tables for NR band n258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112F9" w14:textId="77777777" w:rsidR="004335ED" w:rsidRPr="00DD6CFB" w:rsidRDefault="004335ED" w:rsidP="000D75B4">
            <w:pPr>
              <w:pStyle w:val="TAL"/>
              <w:rPr>
                <w:lang w:eastAsia="en-US"/>
              </w:rPr>
            </w:pPr>
            <w:r w:rsidRPr="00DD6CFB">
              <w:rPr>
                <w:lang w:eastAsia="en-US"/>
              </w:rPr>
              <w:t>16.4.0</w:t>
            </w:r>
          </w:p>
        </w:tc>
      </w:tr>
      <w:tr w:rsidR="004335ED" w:rsidRPr="0031204F" w14:paraId="0839AC7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86D77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050304"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5183ED" w14:textId="77777777" w:rsidR="004335ED" w:rsidRPr="00DD6CFB" w:rsidRDefault="004335ED" w:rsidP="000D75B4">
            <w:pPr>
              <w:pStyle w:val="TAL"/>
              <w:rPr>
                <w:lang w:eastAsia="en-US"/>
              </w:rPr>
            </w:pPr>
            <w:r w:rsidRPr="00DD6CFB">
              <w:rPr>
                <w:lang w:eastAsia="en-US"/>
              </w:rPr>
              <w:t>R5-202581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DBE9" w14:textId="77777777" w:rsidR="004335ED" w:rsidRPr="00DD6CFB" w:rsidRDefault="004335ED" w:rsidP="000D75B4">
            <w:pPr>
              <w:pStyle w:val="TAL"/>
              <w:rPr>
                <w:lang w:eastAsia="en-US"/>
              </w:rPr>
            </w:pPr>
            <w:r w:rsidRPr="00DD6CFB">
              <w:rPr>
                <w:lang w:eastAsia="en-US"/>
              </w:rPr>
              <w:t>1304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87580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49E5D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02E091" w14:textId="77777777" w:rsidR="004335ED" w:rsidRPr="00DD6CFB" w:rsidRDefault="004335ED" w:rsidP="000D75B4">
            <w:pPr>
              <w:pStyle w:val="TAL"/>
              <w:rPr>
                <w:lang w:eastAsia="en-US"/>
              </w:rPr>
            </w:pPr>
            <w:r w:rsidRPr="00DD6CFB">
              <w:rPr>
                <w:lang w:eastAsia="en-US"/>
              </w:rPr>
              <w:t>Correction of test frequency tables for NR band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DD964" w14:textId="77777777" w:rsidR="004335ED" w:rsidRPr="00DD6CFB" w:rsidRDefault="004335ED" w:rsidP="000D75B4">
            <w:pPr>
              <w:pStyle w:val="TAL"/>
              <w:rPr>
                <w:lang w:eastAsia="en-US"/>
              </w:rPr>
            </w:pPr>
            <w:r w:rsidRPr="00DD6CFB">
              <w:rPr>
                <w:lang w:eastAsia="en-US"/>
              </w:rPr>
              <w:t>16.4.0</w:t>
            </w:r>
          </w:p>
        </w:tc>
      </w:tr>
      <w:tr w:rsidR="004335ED" w:rsidRPr="0031204F" w14:paraId="22E654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99401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3CB8C7"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97EE3" w14:textId="77777777" w:rsidR="004335ED" w:rsidRPr="00DD6CFB" w:rsidRDefault="004335ED" w:rsidP="000D75B4">
            <w:pPr>
              <w:pStyle w:val="TAL"/>
              <w:rPr>
                <w:lang w:eastAsia="en-US"/>
              </w:rPr>
            </w:pPr>
            <w:r w:rsidRPr="00DD6CFB">
              <w:rPr>
                <w:lang w:eastAsia="en-US"/>
              </w:rPr>
              <w:t>R5-202582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5A713" w14:textId="77777777" w:rsidR="004335ED" w:rsidRPr="00DD6CFB" w:rsidRDefault="004335ED" w:rsidP="000D75B4">
            <w:pPr>
              <w:pStyle w:val="TAL"/>
              <w:rPr>
                <w:lang w:eastAsia="en-US"/>
              </w:rPr>
            </w:pPr>
            <w:r w:rsidRPr="00DD6CFB">
              <w:rPr>
                <w:lang w:eastAsia="en-US"/>
              </w:rPr>
              <w:t>1305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7713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3F722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0AD87F" w14:textId="77777777" w:rsidR="004335ED" w:rsidRPr="00DD6CFB" w:rsidRDefault="004335ED" w:rsidP="000D75B4">
            <w:pPr>
              <w:pStyle w:val="TAL"/>
              <w:rPr>
                <w:lang w:eastAsia="en-US"/>
              </w:rPr>
            </w:pPr>
            <w:r w:rsidRPr="00DD6CFB">
              <w:rPr>
                <w:lang w:eastAsia="en-US"/>
              </w:rPr>
              <w:t>Correction of test frequency tables for NR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05EED" w14:textId="77777777" w:rsidR="004335ED" w:rsidRPr="00DD6CFB" w:rsidRDefault="004335ED" w:rsidP="000D75B4">
            <w:pPr>
              <w:pStyle w:val="TAL"/>
              <w:rPr>
                <w:lang w:eastAsia="en-US"/>
              </w:rPr>
            </w:pPr>
            <w:r w:rsidRPr="00DD6CFB">
              <w:rPr>
                <w:lang w:eastAsia="en-US"/>
              </w:rPr>
              <w:t>16.4.0</w:t>
            </w:r>
          </w:p>
        </w:tc>
      </w:tr>
      <w:tr w:rsidR="004335ED" w:rsidRPr="0031204F" w14:paraId="118D36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5610F2"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FADD"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A8E04F" w14:textId="77777777" w:rsidR="004335ED" w:rsidRPr="00DD6CFB" w:rsidRDefault="004335ED" w:rsidP="000D75B4">
            <w:pPr>
              <w:pStyle w:val="TAL"/>
              <w:rPr>
                <w:lang w:eastAsia="en-US"/>
              </w:rPr>
            </w:pPr>
            <w:r w:rsidRPr="00DD6CFB">
              <w:rPr>
                <w:lang w:eastAsia="en-US"/>
              </w:rPr>
              <w:t>R5-202583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1D918" w14:textId="77777777" w:rsidR="004335ED" w:rsidRPr="00DD6CFB" w:rsidRDefault="004335ED" w:rsidP="000D75B4">
            <w:pPr>
              <w:pStyle w:val="TAL"/>
              <w:rPr>
                <w:lang w:eastAsia="en-US"/>
              </w:rPr>
            </w:pPr>
            <w:r w:rsidRPr="00DD6CFB">
              <w:rPr>
                <w:lang w:eastAsia="en-US"/>
              </w:rPr>
              <w:t>1322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E22F8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45542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9883F" w14:textId="77777777" w:rsidR="004335ED" w:rsidRPr="00DD6CFB" w:rsidRDefault="004335ED" w:rsidP="000D75B4">
            <w:pPr>
              <w:pStyle w:val="TAL"/>
              <w:rPr>
                <w:lang w:eastAsia="en-US"/>
              </w:rPr>
            </w:pPr>
            <w:r w:rsidRPr="00DD6CFB">
              <w:rPr>
                <w:lang w:eastAsia="en-US"/>
              </w:rPr>
              <w:t>Introduction of protocol testing applicability for EN-DC inter-band, NR-CA inter-band and NR DC test frequency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CC84E" w14:textId="77777777" w:rsidR="004335ED" w:rsidRPr="00DD6CFB" w:rsidRDefault="004335ED" w:rsidP="000D75B4">
            <w:pPr>
              <w:pStyle w:val="TAL"/>
              <w:rPr>
                <w:lang w:eastAsia="en-US"/>
              </w:rPr>
            </w:pPr>
            <w:r w:rsidRPr="00DD6CFB">
              <w:rPr>
                <w:lang w:eastAsia="en-US"/>
              </w:rPr>
              <w:t>16.4.0</w:t>
            </w:r>
          </w:p>
        </w:tc>
      </w:tr>
      <w:tr w:rsidR="004335ED" w:rsidRPr="0031204F" w14:paraId="04D0A9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60334B"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9CAD86"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B9A91A" w14:textId="77777777" w:rsidR="004335ED" w:rsidRPr="00DD6CFB" w:rsidRDefault="004335ED" w:rsidP="000D75B4">
            <w:pPr>
              <w:pStyle w:val="TAL"/>
              <w:rPr>
                <w:lang w:eastAsia="en-US"/>
              </w:rPr>
            </w:pPr>
            <w:r w:rsidRPr="00DD6CFB">
              <w:rPr>
                <w:lang w:eastAsia="en-US"/>
              </w:rPr>
              <w:t>R5-202585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FF7F" w14:textId="77777777" w:rsidR="004335ED" w:rsidRPr="00DD6CFB" w:rsidRDefault="004335ED" w:rsidP="000D75B4">
            <w:pPr>
              <w:pStyle w:val="TAL"/>
              <w:rPr>
                <w:lang w:eastAsia="en-US"/>
              </w:rPr>
            </w:pPr>
            <w:r w:rsidRPr="00DD6CFB">
              <w:rPr>
                <w:lang w:eastAsia="en-US"/>
              </w:rPr>
              <w:t>1331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E75B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45D6E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51259D" w14:textId="77777777" w:rsidR="004335ED" w:rsidRPr="00DD6CFB" w:rsidRDefault="004335ED" w:rsidP="000D75B4">
            <w:pPr>
              <w:pStyle w:val="TAL"/>
              <w:rPr>
                <w:lang w:eastAsia="en-US"/>
              </w:rPr>
            </w:pPr>
            <w:r w:rsidRPr="00DD6CFB">
              <w:rPr>
                <w:lang w:eastAsia="en-US"/>
              </w:rPr>
              <w:t>Correction to Reference QoS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CFADC" w14:textId="77777777" w:rsidR="004335ED" w:rsidRPr="00DD6CFB" w:rsidRDefault="004335ED" w:rsidP="000D75B4">
            <w:pPr>
              <w:pStyle w:val="TAL"/>
              <w:rPr>
                <w:lang w:eastAsia="en-US"/>
              </w:rPr>
            </w:pPr>
            <w:r w:rsidRPr="00DD6CFB">
              <w:rPr>
                <w:lang w:eastAsia="en-US"/>
              </w:rPr>
              <w:t>16.4.0</w:t>
            </w:r>
          </w:p>
        </w:tc>
      </w:tr>
      <w:tr w:rsidR="004335ED" w:rsidRPr="0031204F" w14:paraId="551BC7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01B7AF"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F087AB"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9195D3" w14:textId="77777777" w:rsidR="004335ED" w:rsidRPr="00DD6CFB" w:rsidRDefault="004335ED" w:rsidP="000D75B4">
            <w:pPr>
              <w:pStyle w:val="TAL"/>
              <w:rPr>
                <w:lang w:eastAsia="en-US"/>
              </w:rPr>
            </w:pPr>
            <w:r w:rsidRPr="00DD6CFB">
              <w:rPr>
                <w:lang w:eastAsia="en-US"/>
              </w:rPr>
              <w:t>R5-202586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D65F1" w14:textId="77777777" w:rsidR="004335ED" w:rsidRPr="00DD6CFB" w:rsidRDefault="004335ED" w:rsidP="000D75B4">
            <w:pPr>
              <w:pStyle w:val="TAL"/>
              <w:rPr>
                <w:lang w:eastAsia="en-US"/>
              </w:rPr>
            </w:pPr>
            <w:r w:rsidRPr="00DD6CFB">
              <w:rPr>
                <w:lang w:eastAsia="en-US"/>
              </w:rPr>
              <w:t>1346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ACA16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B9820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BE1F90" w14:textId="77777777" w:rsidR="004335ED" w:rsidRPr="00DD6CFB" w:rsidRDefault="004335ED" w:rsidP="000D75B4">
            <w:pPr>
              <w:pStyle w:val="TAL"/>
              <w:rPr>
                <w:lang w:eastAsia="en-US"/>
              </w:rPr>
            </w:pPr>
            <w:r w:rsidRPr="00DD6CFB">
              <w:rPr>
                <w:lang w:eastAsia="en-US"/>
              </w:rPr>
              <w:t>Updates to Generic Test Procedure for IMS MT speech call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D82B2" w14:textId="77777777" w:rsidR="004335ED" w:rsidRPr="00DD6CFB" w:rsidRDefault="004335ED" w:rsidP="000D75B4">
            <w:pPr>
              <w:pStyle w:val="TAL"/>
              <w:rPr>
                <w:lang w:eastAsia="en-US"/>
              </w:rPr>
            </w:pPr>
            <w:r w:rsidRPr="00DD6CFB">
              <w:rPr>
                <w:lang w:eastAsia="en-US"/>
              </w:rPr>
              <w:t>16.4.0</w:t>
            </w:r>
          </w:p>
        </w:tc>
      </w:tr>
      <w:tr w:rsidR="004335ED" w:rsidRPr="0031204F" w14:paraId="4941B9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AEFB4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AEBA6"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5F07C4" w14:textId="77777777" w:rsidR="004335ED" w:rsidRPr="00DD6CFB" w:rsidRDefault="004335ED" w:rsidP="000D75B4">
            <w:pPr>
              <w:pStyle w:val="TAL"/>
              <w:rPr>
                <w:lang w:eastAsia="en-US"/>
              </w:rPr>
            </w:pPr>
            <w:r w:rsidRPr="00DD6CFB">
              <w:rPr>
                <w:lang w:eastAsia="en-US"/>
              </w:rPr>
              <w:t>R5-202587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9901D" w14:textId="77777777" w:rsidR="004335ED" w:rsidRPr="00DD6CFB" w:rsidRDefault="004335ED" w:rsidP="000D75B4">
            <w:pPr>
              <w:pStyle w:val="TAL"/>
              <w:rPr>
                <w:lang w:eastAsia="en-US"/>
              </w:rPr>
            </w:pPr>
            <w:r w:rsidRPr="00DD6CFB">
              <w:rPr>
                <w:lang w:eastAsia="en-US"/>
              </w:rPr>
              <w:t>1347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DAA54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03F25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56B2B" w14:textId="77777777" w:rsidR="004335ED" w:rsidRPr="00DD6CFB" w:rsidRDefault="004335ED" w:rsidP="000D75B4">
            <w:pPr>
              <w:pStyle w:val="TAL"/>
              <w:rPr>
                <w:lang w:eastAsia="en-US"/>
              </w:rPr>
            </w:pPr>
            <w:r w:rsidRPr="00DD6CFB">
              <w:rPr>
                <w:lang w:eastAsia="en-US"/>
              </w:rPr>
              <w:t>Updates to Generic Test Procedure for IMS MO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2FDB" w14:textId="77777777" w:rsidR="004335ED" w:rsidRPr="00DD6CFB" w:rsidRDefault="004335ED" w:rsidP="000D75B4">
            <w:pPr>
              <w:pStyle w:val="TAL"/>
              <w:rPr>
                <w:lang w:eastAsia="en-US"/>
              </w:rPr>
            </w:pPr>
            <w:r w:rsidRPr="00DD6CFB">
              <w:rPr>
                <w:lang w:eastAsia="en-US"/>
              </w:rPr>
              <w:t>16.4.0</w:t>
            </w:r>
          </w:p>
        </w:tc>
      </w:tr>
      <w:tr w:rsidR="004335ED" w:rsidRPr="0031204F" w14:paraId="102A6E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6BC9A6"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23CE81"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B60599" w14:textId="77777777" w:rsidR="004335ED" w:rsidRPr="00DD6CFB" w:rsidRDefault="004335ED" w:rsidP="000D75B4">
            <w:pPr>
              <w:pStyle w:val="TAL"/>
              <w:rPr>
                <w:lang w:eastAsia="en-US"/>
              </w:rPr>
            </w:pPr>
            <w:r w:rsidRPr="00DD6CFB">
              <w:rPr>
                <w:lang w:eastAsia="en-US"/>
              </w:rPr>
              <w:t>R5-202588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1BD83" w14:textId="77777777" w:rsidR="004335ED" w:rsidRPr="00DD6CFB" w:rsidRDefault="004335ED" w:rsidP="000D75B4">
            <w:pPr>
              <w:pStyle w:val="TAL"/>
              <w:rPr>
                <w:lang w:eastAsia="en-US"/>
              </w:rPr>
            </w:pPr>
            <w:r w:rsidRPr="00DD6CFB">
              <w:rPr>
                <w:lang w:eastAsia="en-US"/>
              </w:rPr>
              <w:t>1349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D0190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5D754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697DDC" w14:textId="77777777" w:rsidR="004335ED" w:rsidRPr="00DD6CFB" w:rsidRDefault="004335ED" w:rsidP="000D75B4">
            <w:pPr>
              <w:pStyle w:val="TAL"/>
              <w:rPr>
                <w:lang w:eastAsia="en-US"/>
              </w:rPr>
            </w:pPr>
            <w:r w:rsidRPr="00DD6CFB">
              <w:rPr>
                <w:lang w:eastAsia="en-US"/>
              </w:rPr>
              <w:t>Aligning the tabular representation of ASN.1 with PRD13 section 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42ED" w14:textId="77777777" w:rsidR="004335ED" w:rsidRPr="00DD6CFB" w:rsidRDefault="004335ED" w:rsidP="000D75B4">
            <w:pPr>
              <w:pStyle w:val="TAL"/>
              <w:rPr>
                <w:lang w:eastAsia="en-US"/>
              </w:rPr>
            </w:pPr>
            <w:r w:rsidRPr="00DD6CFB">
              <w:rPr>
                <w:lang w:eastAsia="en-US"/>
              </w:rPr>
              <w:t>16.4.0</w:t>
            </w:r>
          </w:p>
        </w:tc>
      </w:tr>
      <w:tr w:rsidR="004335ED" w:rsidRPr="0031204F" w14:paraId="01FB85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DABD23"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96BF61"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38DA02" w14:textId="77777777" w:rsidR="004335ED" w:rsidRPr="00DD6CFB" w:rsidRDefault="004335ED" w:rsidP="000D75B4">
            <w:pPr>
              <w:pStyle w:val="TAL"/>
              <w:rPr>
                <w:lang w:eastAsia="en-US"/>
              </w:rPr>
            </w:pPr>
            <w:r w:rsidRPr="00DD6CFB">
              <w:rPr>
                <w:lang w:eastAsia="en-US"/>
              </w:rPr>
              <w:t>R5-202589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05C8A" w14:textId="77777777" w:rsidR="004335ED" w:rsidRPr="00DD6CFB" w:rsidRDefault="004335ED" w:rsidP="000D75B4">
            <w:pPr>
              <w:pStyle w:val="TAL"/>
              <w:rPr>
                <w:lang w:eastAsia="en-US"/>
              </w:rPr>
            </w:pPr>
            <w:r w:rsidRPr="00DD6CFB">
              <w:rPr>
                <w:lang w:eastAsia="en-US"/>
              </w:rPr>
              <w:t>1359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BADD7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00FE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FD92F" w14:textId="77777777" w:rsidR="004335ED" w:rsidRPr="00DD6CFB" w:rsidRDefault="004335ED" w:rsidP="000D75B4">
            <w:pPr>
              <w:pStyle w:val="TAL"/>
              <w:rPr>
                <w:lang w:eastAsia="en-US"/>
              </w:rPr>
            </w:pPr>
            <w:r w:rsidRPr="00DD6CFB">
              <w:rPr>
                <w:lang w:eastAsia="en-US"/>
              </w:rPr>
              <w:t>Update the default USIM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B9622" w14:textId="77777777" w:rsidR="004335ED" w:rsidRPr="00DD6CFB" w:rsidRDefault="004335ED" w:rsidP="000D75B4">
            <w:pPr>
              <w:pStyle w:val="TAL"/>
              <w:rPr>
                <w:lang w:eastAsia="en-US"/>
              </w:rPr>
            </w:pPr>
            <w:r w:rsidRPr="00DD6CFB">
              <w:rPr>
                <w:lang w:eastAsia="en-US"/>
              </w:rPr>
              <w:t>16.4.0</w:t>
            </w:r>
          </w:p>
        </w:tc>
      </w:tr>
      <w:tr w:rsidR="004335ED" w:rsidRPr="0031204F" w14:paraId="48E2DB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3AC4D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9E8449"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45D1FE" w14:textId="77777777" w:rsidR="004335ED" w:rsidRPr="00DD6CFB" w:rsidRDefault="004335ED" w:rsidP="000D75B4">
            <w:pPr>
              <w:pStyle w:val="TAL"/>
              <w:rPr>
                <w:lang w:eastAsia="en-US"/>
              </w:rPr>
            </w:pPr>
            <w:r w:rsidRPr="00DD6CFB">
              <w:rPr>
                <w:lang w:eastAsia="en-US"/>
              </w:rPr>
              <w:t>R5-202590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5BF36" w14:textId="77777777" w:rsidR="004335ED" w:rsidRPr="00DD6CFB" w:rsidRDefault="004335ED" w:rsidP="000D75B4">
            <w:pPr>
              <w:pStyle w:val="TAL"/>
              <w:rPr>
                <w:lang w:eastAsia="en-US"/>
              </w:rPr>
            </w:pPr>
            <w:r w:rsidRPr="00DD6CFB">
              <w:rPr>
                <w:lang w:eastAsia="en-US"/>
              </w:rPr>
              <w:t>1361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54E7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2FE88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826A3" w14:textId="77777777" w:rsidR="004335ED" w:rsidRPr="00DD6CFB" w:rsidRDefault="004335ED" w:rsidP="000D75B4">
            <w:pPr>
              <w:pStyle w:val="TAL"/>
              <w:rPr>
                <w:lang w:eastAsia="en-US"/>
              </w:rPr>
            </w:pPr>
            <w:r w:rsidRPr="00DD6CFB">
              <w:rPr>
                <w:lang w:eastAsia="en-US"/>
              </w:rPr>
              <w:t>Addition of Generic procedure to check user plane connectivity for CA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EF967" w14:textId="77777777" w:rsidR="004335ED" w:rsidRPr="00DD6CFB" w:rsidRDefault="004335ED" w:rsidP="000D75B4">
            <w:pPr>
              <w:pStyle w:val="TAL"/>
              <w:rPr>
                <w:lang w:eastAsia="en-US"/>
              </w:rPr>
            </w:pPr>
            <w:r w:rsidRPr="00DD6CFB">
              <w:rPr>
                <w:lang w:eastAsia="en-US"/>
              </w:rPr>
              <w:t>16.4.0</w:t>
            </w:r>
          </w:p>
        </w:tc>
      </w:tr>
      <w:tr w:rsidR="004335ED" w:rsidRPr="0031204F" w14:paraId="2F58D2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0AC94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8D9ED"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2D1BDC" w14:textId="77777777" w:rsidR="004335ED" w:rsidRPr="00DD6CFB" w:rsidRDefault="004335ED" w:rsidP="000D75B4">
            <w:pPr>
              <w:pStyle w:val="TAL"/>
              <w:rPr>
                <w:lang w:eastAsia="en-US"/>
              </w:rPr>
            </w:pPr>
            <w:r w:rsidRPr="00DD6CFB">
              <w:rPr>
                <w:lang w:eastAsia="en-US"/>
              </w:rPr>
              <w:t>R5-202703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29AB2" w14:textId="77777777" w:rsidR="004335ED" w:rsidRPr="00DD6CFB" w:rsidRDefault="004335ED" w:rsidP="000D75B4">
            <w:pPr>
              <w:pStyle w:val="TAL"/>
              <w:rPr>
                <w:lang w:eastAsia="en-US"/>
              </w:rPr>
            </w:pPr>
            <w:r w:rsidRPr="00DD6CFB">
              <w:rPr>
                <w:lang w:eastAsia="en-US"/>
              </w:rPr>
              <w:t>1255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4554F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DA3BD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656FC" w14:textId="77777777" w:rsidR="004335ED" w:rsidRPr="00DD6CFB" w:rsidRDefault="004335ED" w:rsidP="000D75B4">
            <w:pPr>
              <w:pStyle w:val="TAL"/>
              <w:rPr>
                <w:lang w:eastAsia="en-US"/>
              </w:rPr>
            </w:pPr>
            <w:r w:rsidRPr="00DD6CFB">
              <w:rPr>
                <w:lang w:eastAsia="en-US"/>
              </w:rPr>
              <w:t xml:space="preserve">Clarifications on the </w:t>
            </w:r>
            <w:proofErr w:type="spellStart"/>
            <w:r w:rsidRPr="00DD6CFB">
              <w:rPr>
                <w:lang w:eastAsia="en-US"/>
              </w:rPr>
              <w:t>QoQZ</w:t>
            </w:r>
            <w:proofErr w:type="spellEnd"/>
            <w:r w:rsidRPr="00DD6CFB">
              <w:rPr>
                <w:lang w:eastAsia="en-US"/>
              </w:rPr>
              <w:t xml:space="preserve"> validation procedure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3DE03" w14:textId="77777777" w:rsidR="004335ED" w:rsidRPr="00DD6CFB" w:rsidRDefault="004335ED" w:rsidP="000D75B4">
            <w:pPr>
              <w:pStyle w:val="TAL"/>
              <w:rPr>
                <w:lang w:eastAsia="en-US"/>
              </w:rPr>
            </w:pPr>
            <w:r w:rsidRPr="00DD6CFB">
              <w:rPr>
                <w:lang w:eastAsia="en-US"/>
              </w:rPr>
              <w:t>16.4.0</w:t>
            </w:r>
          </w:p>
        </w:tc>
      </w:tr>
      <w:tr w:rsidR="004335ED" w:rsidRPr="0031204F" w14:paraId="6BCAD9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815EC6"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1DD3A1"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4CB182" w14:textId="77777777" w:rsidR="004335ED" w:rsidRPr="00DD6CFB" w:rsidRDefault="004335ED" w:rsidP="000D75B4">
            <w:pPr>
              <w:pStyle w:val="TAL"/>
              <w:rPr>
                <w:lang w:eastAsia="en-US"/>
              </w:rPr>
            </w:pPr>
            <w:r w:rsidRPr="00DD6CFB">
              <w:rPr>
                <w:lang w:eastAsia="en-US"/>
              </w:rPr>
              <w:t>R5-202708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2C940" w14:textId="77777777" w:rsidR="004335ED" w:rsidRPr="00DD6CFB" w:rsidRDefault="004335ED" w:rsidP="000D75B4">
            <w:pPr>
              <w:pStyle w:val="TAL"/>
              <w:rPr>
                <w:lang w:eastAsia="en-US"/>
              </w:rPr>
            </w:pPr>
            <w:r w:rsidRPr="00DD6CFB">
              <w:rPr>
                <w:lang w:eastAsia="en-US"/>
              </w:rPr>
              <w:t>1254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2F945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C5B6DC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F5BC3" w14:textId="77777777" w:rsidR="004335ED" w:rsidRPr="00DD6CFB" w:rsidRDefault="004335ED" w:rsidP="000D75B4">
            <w:pPr>
              <w:pStyle w:val="TAL"/>
              <w:rPr>
                <w:lang w:eastAsia="en-US"/>
              </w:rPr>
            </w:pPr>
            <w:r w:rsidRPr="00DD6CFB">
              <w:rPr>
                <w:lang w:eastAsia="en-US"/>
              </w:rPr>
              <w:t xml:space="preserve">TRS - </w:t>
            </w:r>
            <w:proofErr w:type="spellStart"/>
            <w:r w:rsidRPr="00DD6CFB">
              <w:rPr>
                <w:lang w:eastAsia="en-US"/>
              </w:rPr>
              <w:t>PowerControlOffset</w:t>
            </w:r>
            <w:proofErr w:type="spellEnd"/>
            <w:r w:rsidRPr="00DD6CFB">
              <w:rPr>
                <w:lang w:eastAsia="en-US"/>
              </w:rPr>
              <w:t xml:space="preserve"> correction for UE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013F8" w14:textId="77777777" w:rsidR="004335ED" w:rsidRPr="00DD6CFB" w:rsidRDefault="004335ED" w:rsidP="000D75B4">
            <w:pPr>
              <w:pStyle w:val="TAL"/>
              <w:rPr>
                <w:lang w:eastAsia="en-US"/>
              </w:rPr>
            </w:pPr>
            <w:r w:rsidRPr="00DD6CFB">
              <w:rPr>
                <w:lang w:eastAsia="en-US"/>
              </w:rPr>
              <w:t>16.4.0</w:t>
            </w:r>
          </w:p>
        </w:tc>
      </w:tr>
      <w:tr w:rsidR="004335ED" w:rsidRPr="0031204F" w14:paraId="536A68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08C27F"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1A7F0B"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89AF8" w14:textId="77777777" w:rsidR="004335ED" w:rsidRPr="00DD6CFB" w:rsidRDefault="004335ED" w:rsidP="000D75B4">
            <w:pPr>
              <w:pStyle w:val="TAL"/>
              <w:rPr>
                <w:lang w:eastAsia="en-US"/>
              </w:rPr>
            </w:pPr>
            <w:r w:rsidRPr="00DD6CFB">
              <w:rPr>
                <w:lang w:eastAsia="en-US"/>
              </w:rPr>
              <w:t>R5-202820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DEAFE" w14:textId="77777777" w:rsidR="004335ED" w:rsidRPr="00DD6CFB" w:rsidRDefault="004335ED" w:rsidP="000D75B4">
            <w:pPr>
              <w:pStyle w:val="TAL"/>
              <w:rPr>
                <w:lang w:eastAsia="en-US"/>
              </w:rPr>
            </w:pPr>
            <w:r w:rsidRPr="00DD6CFB">
              <w:rPr>
                <w:lang w:eastAsia="en-US"/>
              </w:rPr>
              <w:t>1352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1CF66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24B4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D03BE" w14:textId="77777777" w:rsidR="004335ED" w:rsidRPr="00DD6CFB" w:rsidRDefault="004335ED" w:rsidP="000D75B4">
            <w:pPr>
              <w:pStyle w:val="TAL"/>
              <w:rPr>
                <w:lang w:eastAsia="en-US"/>
              </w:rPr>
            </w:pPr>
            <w:r w:rsidRPr="00DD6CFB">
              <w:rPr>
                <w:lang w:eastAsia="en-US"/>
              </w:rPr>
              <w:t xml:space="preserve">Correction to PRB-Id for </w:t>
            </w:r>
            <w:proofErr w:type="spellStart"/>
            <w:r w:rsidRPr="00DD6CFB">
              <w:rPr>
                <w:lang w:eastAsia="en-US"/>
              </w:rPr>
              <w:t>secondHopPRB</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54BD0" w14:textId="77777777" w:rsidR="004335ED" w:rsidRPr="00DD6CFB" w:rsidRDefault="004335ED" w:rsidP="000D75B4">
            <w:pPr>
              <w:pStyle w:val="TAL"/>
              <w:rPr>
                <w:lang w:eastAsia="en-US"/>
              </w:rPr>
            </w:pPr>
            <w:r w:rsidRPr="00DD6CFB">
              <w:rPr>
                <w:lang w:eastAsia="en-US"/>
              </w:rPr>
              <w:t>16.4.0</w:t>
            </w:r>
          </w:p>
        </w:tc>
      </w:tr>
      <w:tr w:rsidR="004335ED" w:rsidRPr="0031204F" w14:paraId="5D3B48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43F650"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4D337B"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BCB60C" w14:textId="77777777" w:rsidR="004335ED" w:rsidRPr="00DD6CFB" w:rsidRDefault="004335ED" w:rsidP="000D75B4">
            <w:pPr>
              <w:pStyle w:val="TAL"/>
              <w:rPr>
                <w:lang w:eastAsia="en-US"/>
              </w:rPr>
            </w:pPr>
            <w:r w:rsidRPr="00DD6CFB">
              <w:rPr>
                <w:lang w:eastAsia="en-US"/>
              </w:rPr>
              <w:t>R5-202859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0C552" w14:textId="77777777" w:rsidR="004335ED" w:rsidRPr="00DD6CFB" w:rsidRDefault="004335ED" w:rsidP="000D75B4">
            <w:pPr>
              <w:pStyle w:val="TAL"/>
              <w:rPr>
                <w:lang w:eastAsia="en-US"/>
              </w:rPr>
            </w:pPr>
            <w:r w:rsidRPr="00DD6CFB">
              <w:rPr>
                <w:lang w:eastAsia="en-US"/>
              </w:rPr>
              <w:t>1329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BEC84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15745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D7B83" w14:textId="77777777" w:rsidR="004335ED" w:rsidRPr="00DD6CFB" w:rsidRDefault="004335ED" w:rsidP="000D75B4">
            <w:pPr>
              <w:pStyle w:val="TAL"/>
              <w:rPr>
                <w:lang w:eastAsia="en-US"/>
              </w:rPr>
            </w:pPr>
            <w:r w:rsidRPr="00DD6CFB">
              <w:rPr>
                <w:lang w:eastAsia="en-US"/>
              </w:rPr>
              <w:t>Updates on FR2 inter-band EN-DC configurations for test frequencies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809C3" w14:textId="77777777" w:rsidR="004335ED" w:rsidRPr="00DD6CFB" w:rsidRDefault="004335ED" w:rsidP="000D75B4">
            <w:pPr>
              <w:pStyle w:val="TAL"/>
              <w:rPr>
                <w:lang w:eastAsia="en-US"/>
              </w:rPr>
            </w:pPr>
            <w:r w:rsidRPr="00DD6CFB">
              <w:rPr>
                <w:lang w:eastAsia="en-US"/>
              </w:rPr>
              <w:t>16.4.0</w:t>
            </w:r>
          </w:p>
        </w:tc>
      </w:tr>
      <w:tr w:rsidR="004335ED" w:rsidRPr="0031204F" w14:paraId="6EAF85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46BAE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7D6758"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F2679F" w14:textId="77777777" w:rsidR="004335ED" w:rsidRPr="00DD6CFB" w:rsidRDefault="004335ED" w:rsidP="000D75B4">
            <w:pPr>
              <w:pStyle w:val="TAL"/>
              <w:rPr>
                <w:lang w:eastAsia="en-US"/>
              </w:rPr>
            </w:pPr>
            <w:r w:rsidRPr="00DD6CFB">
              <w:rPr>
                <w:lang w:eastAsia="en-US"/>
              </w:rPr>
              <w:t>R5-202879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E11A2" w14:textId="77777777" w:rsidR="004335ED" w:rsidRPr="00DD6CFB" w:rsidRDefault="004335ED" w:rsidP="000D75B4">
            <w:pPr>
              <w:pStyle w:val="TAL"/>
              <w:rPr>
                <w:lang w:eastAsia="en-US"/>
              </w:rPr>
            </w:pPr>
            <w:r w:rsidRPr="00DD6CFB">
              <w:rPr>
                <w:lang w:eastAsia="en-US"/>
              </w:rPr>
              <w:t>1332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749A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5117F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10E3C0" w14:textId="77777777" w:rsidR="004335ED" w:rsidRPr="00DD6CFB" w:rsidRDefault="004335ED" w:rsidP="000D75B4">
            <w:pPr>
              <w:pStyle w:val="TAL"/>
              <w:rPr>
                <w:lang w:eastAsia="en-US"/>
              </w:rPr>
            </w:pPr>
            <w:r w:rsidRPr="00DD6CFB">
              <w:rPr>
                <w:lang w:eastAsia="en-US"/>
              </w:rPr>
              <w:t>Addition of BW to Table 4.6.3-33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E1D1B" w14:textId="77777777" w:rsidR="004335ED" w:rsidRPr="00DD6CFB" w:rsidRDefault="004335ED" w:rsidP="000D75B4">
            <w:pPr>
              <w:pStyle w:val="TAL"/>
              <w:rPr>
                <w:lang w:eastAsia="en-US"/>
              </w:rPr>
            </w:pPr>
            <w:r w:rsidRPr="00DD6CFB">
              <w:rPr>
                <w:lang w:eastAsia="en-US"/>
              </w:rPr>
              <w:t>16.4.0</w:t>
            </w:r>
          </w:p>
        </w:tc>
      </w:tr>
      <w:tr w:rsidR="004335ED" w:rsidRPr="0031204F" w14:paraId="6B0ADA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98C0EB"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2DE631"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E4B213" w14:textId="77777777" w:rsidR="004335ED" w:rsidRPr="00DD6CFB" w:rsidRDefault="004335ED" w:rsidP="000D75B4">
            <w:pPr>
              <w:pStyle w:val="TAL"/>
              <w:rPr>
                <w:lang w:eastAsia="en-US"/>
              </w:rPr>
            </w:pPr>
            <w:r w:rsidRPr="00DD6CFB">
              <w:rPr>
                <w:lang w:eastAsia="en-US"/>
              </w:rPr>
              <w:t>R5-202880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07FA9" w14:textId="77777777" w:rsidR="004335ED" w:rsidRPr="00DD6CFB" w:rsidRDefault="004335ED" w:rsidP="000D75B4">
            <w:pPr>
              <w:pStyle w:val="TAL"/>
              <w:rPr>
                <w:lang w:eastAsia="en-US"/>
              </w:rPr>
            </w:pPr>
            <w:r w:rsidRPr="00DD6CFB">
              <w:rPr>
                <w:lang w:eastAsia="en-US"/>
              </w:rPr>
              <w:t>1334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7E3A8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9744F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DE3B0" w14:textId="77777777" w:rsidR="004335ED" w:rsidRPr="00DD6CFB" w:rsidRDefault="004335ED" w:rsidP="000D75B4">
            <w:pPr>
              <w:pStyle w:val="TAL"/>
              <w:rPr>
                <w:lang w:eastAsia="en-US"/>
              </w:rPr>
            </w:pPr>
            <w:r w:rsidRPr="00DD6CFB">
              <w:rPr>
                <w:lang w:eastAsia="en-US"/>
              </w:rPr>
              <w:t>Clarification of disabling Tx diversity for FR2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4D20B" w14:textId="77777777" w:rsidR="004335ED" w:rsidRPr="00DD6CFB" w:rsidRDefault="004335ED" w:rsidP="000D75B4">
            <w:pPr>
              <w:pStyle w:val="TAL"/>
              <w:rPr>
                <w:lang w:eastAsia="en-US"/>
              </w:rPr>
            </w:pPr>
            <w:r w:rsidRPr="00DD6CFB">
              <w:rPr>
                <w:lang w:eastAsia="en-US"/>
              </w:rPr>
              <w:t>16.4.0</w:t>
            </w:r>
          </w:p>
        </w:tc>
      </w:tr>
      <w:tr w:rsidR="004335ED" w:rsidRPr="0031204F" w14:paraId="035E36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71CB73"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96AB8F"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4049F1" w14:textId="77777777" w:rsidR="004335ED" w:rsidRPr="00DD6CFB" w:rsidRDefault="004335ED" w:rsidP="000D75B4">
            <w:pPr>
              <w:pStyle w:val="TAL"/>
              <w:rPr>
                <w:lang w:eastAsia="en-US"/>
              </w:rPr>
            </w:pPr>
            <w:r w:rsidRPr="00DD6CFB">
              <w:rPr>
                <w:lang w:eastAsia="en-US"/>
              </w:rPr>
              <w:t>R5-202881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176D9" w14:textId="77777777" w:rsidR="004335ED" w:rsidRPr="00DD6CFB" w:rsidRDefault="004335ED" w:rsidP="000D75B4">
            <w:pPr>
              <w:pStyle w:val="TAL"/>
              <w:rPr>
                <w:lang w:eastAsia="en-US"/>
              </w:rPr>
            </w:pPr>
            <w:r w:rsidRPr="00DD6CFB">
              <w:rPr>
                <w:lang w:eastAsia="en-US"/>
              </w:rPr>
              <w:t>1341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9239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66F7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9F9A8C" w14:textId="77777777" w:rsidR="004335ED" w:rsidRPr="00DD6CFB" w:rsidRDefault="004335ED" w:rsidP="000D75B4">
            <w:pPr>
              <w:pStyle w:val="TAL"/>
              <w:rPr>
                <w:lang w:eastAsia="en-US"/>
              </w:rPr>
            </w:pPr>
            <w:r w:rsidRPr="00DD6CFB">
              <w:rPr>
                <w:lang w:eastAsia="en-US"/>
              </w:rPr>
              <w:t xml:space="preserve">Restructuring 38.508-1 message contents for </w:t>
            </w:r>
            <w:proofErr w:type="spellStart"/>
            <w:r w:rsidRPr="00DD6CFB">
              <w:rPr>
                <w:lang w:eastAsia="en-US"/>
              </w:rPr>
              <w:t>Demod</w:t>
            </w:r>
            <w:proofErr w:type="spellEnd"/>
            <w:r w:rsidRPr="00DD6CFB">
              <w:rPr>
                <w:lang w:eastAsia="en-US"/>
              </w:rPr>
              <w:t xml:space="preserve"> and CSI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8D709" w14:textId="77777777" w:rsidR="004335ED" w:rsidRPr="00DD6CFB" w:rsidRDefault="004335ED" w:rsidP="000D75B4">
            <w:pPr>
              <w:pStyle w:val="TAL"/>
              <w:rPr>
                <w:lang w:eastAsia="en-US"/>
              </w:rPr>
            </w:pPr>
            <w:r w:rsidRPr="00DD6CFB">
              <w:rPr>
                <w:lang w:eastAsia="en-US"/>
              </w:rPr>
              <w:t>16.4.0</w:t>
            </w:r>
          </w:p>
        </w:tc>
      </w:tr>
      <w:tr w:rsidR="004335ED" w:rsidRPr="0031204F" w14:paraId="5E4A7E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5DE295"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A414D"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37F247" w14:textId="77777777" w:rsidR="004335ED" w:rsidRPr="00DD6CFB" w:rsidRDefault="004335ED" w:rsidP="000D75B4">
            <w:pPr>
              <w:pStyle w:val="TAL"/>
              <w:rPr>
                <w:lang w:eastAsia="en-US"/>
              </w:rPr>
            </w:pPr>
            <w:r w:rsidRPr="00DD6CFB">
              <w:rPr>
                <w:lang w:eastAsia="en-US"/>
              </w:rPr>
              <w:t>R5-202882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65653" w14:textId="77777777" w:rsidR="004335ED" w:rsidRPr="00DD6CFB" w:rsidRDefault="004335ED" w:rsidP="000D75B4">
            <w:pPr>
              <w:pStyle w:val="TAL"/>
              <w:rPr>
                <w:lang w:eastAsia="en-US"/>
              </w:rPr>
            </w:pPr>
            <w:r w:rsidRPr="00DD6CFB">
              <w:rPr>
                <w:lang w:eastAsia="en-US"/>
              </w:rPr>
              <w:t>1342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3A816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82F85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D72EC" w14:textId="77777777" w:rsidR="004335ED" w:rsidRPr="00DD6CFB" w:rsidRDefault="004335ED" w:rsidP="000D75B4">
            <w:pPr>
              <w:pStyle w:val="TAL"/>
              <w:rPr>
                <w:lang w:eastAsia="en-US"/>
              </w:rPr>
            </w:pPr>
            <w:r w:rsidRPr="00DD6CFB">
              <w:rPr>
                <w:lang w:eastAsia="en-US"/>
              </w:rPr>
              <w:t>Update of PUCCH-</w:t>
            </w:r>
            <w:proofErr w:type="spellStart"/>
            <w:r w:rsidRPr="00DD6CFB">
              <w:rPr>
                <w:lang w:eastAsia="en-US"/>
              </w:rPr>
              <w:t>ResourceId</w:t>
            </w:r>
            <w:proofErr w:type="spellEnd"/>
            <w:r w:rsidRPr="00DD6CFB">
              <w:rPr>
                <w:lang w:eastAsia="en-US"/>
              </w:rPr>
              <w:t xml:space="preserve"> for </w:t>
            </w:r>
            <w:proofErr w:type="spellStart"/>
            <w:r w:rsidRPr="00DD6CFB">
              <w:rPr>
                <w:lang w:eastAsia="en-US"/>
              </w:rPr>
              <w:t>Demod</w:t>
            </w:r>
            <w:proofErr w:type="spellEnd"/>
            <w:r w:rsidRPr="00DD6CFB">
              <w:rPr>
                <w:lang w:eastAsia="en-US"/>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EC1B8" w14:textId="77777777" w:rsidR="004335ED" w:rsidRPr="00DD6CFB" w:rsidRDefault="004335ED" w:rsidP="000D75B4">
            <w:pPr>
              <w:pStyle w:val="TAL"/>
              <w:rPr>
                <w:lang w:eastAsia="en-US"/>
              </w:rPr>
            </w:pPr>
            <w:r w:rsidRPr="00DD6CFB">
              <w:rPr>
                <w:lang w:eastAsia="en-US"/>
              </w:rPr>
              <w:t>16.4.0</w:t>
            </w:r>
          </w:p>
        </w:tc>
      </w:tr>
      <w:tr w:rsidR="004335ED" w:rsidRPr="0031204F" w14:paraId="3B97D4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E76362"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CA275"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14616" w14:textId="77777777" w:rsidR="004335ED" w:rsidRPr="00DD6CFB" w:rsidRDefault="004335ED" w:rsidP="000D75B4">
            <w:pPr>
              <w:pStyle w:val="TAL"/>
              <w:rPr>
                <w:lang w:eastAsia="en-US"/>
              </w:rPr>
            </w:pPr>
            <w:r w:rsidRPr="00DD6CFB">
              <w:rPr>
                <w:lang w:eastAsia="en-US"/>
              </w:rPr>
              <w:t>R5-202883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7CD4" w14:textId="77777777" w:rsidR="004335ED" w:rsidRPr="00DD6CFB" w:rsidRDefault="004335ED" w:rsidP="000D75B4">
            <w:pPr>
              <w:pStyle w:val="TAL"/>
              <w:rPr>
                <w:lang w:eastAsia="en-US"/>
              </w:rPr>
            </w:pPr>
            <w:r w:rsidRPr="00DD6CFB">
              <w:rPr>
                <w:lang w:eastAsia="en-US"/>
              </w:rPr>
              <w:t>1348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93ABC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30E3A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9B58AA" w14:textId="77777777" w:rsidR="004335ED" w:rsidRPr="00DD6CFB" w:rsidRDefault="004335ED" w:rsidP="000D75B4">
            <w:pPr>
              <w:pStyle w:val="TAL"/>
              <w:rPr>
                <w:lang w:eastAsia="en-US"/>
              </w:rPr>
            </w:pPr>
            <w:r w:rsidRPr="00DD6CFB">
              <w:rPr>
                <w:lang w:eastAsia="en-US"/>
              </w:rPr>
              <w:t xml:space="preserve">Configuration of p-ZP-CSI-RS-ResourceSet for PDSCH </w:t>
            </w:r>
            <w:proofErr w:type="spellStart"/>
            <w:r w:rsidRPr="00DD6CFB">
              <w:rPr>
                <w:lang w:eastAsia="en-US"/>
              </w:rPr>
              <w:t>Demod</w:t>
            </w:r>
            <w:proofErr w:type="spellEnd"/>
            <w:r w:rsidRPr="00DD6CFB">
              <w:rPr>
                <w:lang w:eastAsia="en-US"/>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52C0D" w14:textId="77777777" w:rsidR="004335ED" w:rsidRPr="00DD6CFB" w:rsidRDefault="004335ED" w:rsidP="000D75B4">
            <w:pPr>
              <w:pStyle w:val="TAL"/>
              <w:rPr>
                <w:lang w:eastAsia="en-US"/>
              </w:rPr>
            </w:pPr>
            <w:r w:rsidRPr="00DD6CFB">
              <w:rPr>
                <w:lang w:eastAsia="en-US"/>
              </w:rPr>
              <w:t>16.4.0</w:t>
            </w:r>
          </w:p>
        </w:tc>
      </w:tr>
      <w:tr w:rsidR="004335ED" w:rsidRPr="0031204F" w14:paraId="4264C4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909"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125839"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F6743" w14:textId="77777777" w:rsidR="004335ED" w:rsidRPr="00DD6CFB" w:rsidRDefault="004335ED" w:rsidP="000D75B4">
            <w:pPr>
              <w:pStyle w:val="TAL"/>
              <w:rPr>
                <w:lang w:eastAsia="en-US"/>
              </w:rPr>
            </w:pPr>
            <w:r w:rsidRPr="00DD6CFB">
              <w:rPr>
                <w:lang w:eastAsia="en-US"/>
              </w:rPr>
              <w:t>R5-202956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94630" w14:textId="77777777" w:rsidR="004335ED" w:rsidRPr="00DD6CFB" w:rsidRDefault="004335ED" w:rsidP="000D75B4">
            <w:pPr>
              <w:pStyle w:val="TAL"/>
              <w:rPr>
                <w:lang w:eastAsia="en-US"/>
              </w:rPr>
            </w:pPr>
            <w:r w:rsidRPr="00DD6CFB">
              <w:rPr>
                <w:lang w:eastAsia="en-US"/>
              </w:rPr>
              <w:t>1270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C678E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190B1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C1F2A" w14:textId="77777777" w:rsidR="004335ED" w:rsidRPr="00DD6CFB" w:rsidRDefault="004335ED" w:rsidP="000D75B4">
            <w:pPr>
              <w:pStyle w:val="TAL"/>
              <w:rPr>
                <w:lang w:eastAsia="en-US"/>
              </w:rPr>
            </w:pPr>
            <w:r w:rsidRPr="00DD6CFB">
              <w:rPr>
                <w:lang w:eastAsia="en-US"/>
              </w:rPr>
              <w:t>Update of default test channel 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480FA" w14:textId="77777777" w:rsidR="004335ED" w:rsidRPr="00DD6CFB" w:rsidRDefault="004335ED" w:rsidP="000D75B4">
            <w:pPr>
              <w:pStyle w:val="TAL"/>
              <w:rPr>
                <w:lang w:eastAsia="en-US"/>
              </w:rPr>
            </w:pPr>
            <w:r w:rsidRPr="00DD6CFB">
              <w:rPr>
                <w:lang w:eastAsia="en-US"/>
              </w:rPr>
              <w:t>16.4.0</w:t>
            </w:r>
          </w:p>
        </w:tc>
      </w:tr>
      <w:tr w:rsidR="004335ED" w:rsidRPr="0031204F" w14:paraId="6A975C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DF8980" w14:textId="77777777" w:rsidR="004335ED" w:rsidRPr="00DD6CFB" w:rsidRDefault="004335ED" w:rsidP="000D75B4">
            <w:pPr>
              <w:pStyle w:val="TAL"/>
              <w:rPr>
                <w:lang w:eastAsia="en-US"/>
              </w:rPr>
            </w:pPr>
            <w:r w:rsidRPr="00DD6CFB">
              <w:rPr>
                <w:lang w:eastAsia="en-US"/>
              </w:rPr>
              <w:lastRenderedPageBreak/>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AACBD7"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5AD6DD" w14:textId="77777777" w:rsidR="004335ED" w:rsidRPr="00DD6CFB" w:rsidRDefault="004335ED" w:rsidP="000D75B4">
            <w:pPr>
              <w:pStyle w:val="TAL"/>
              <w:rPr>
                <w:lang w:eastAsia="en-US"/>
              </w:rPr>
            </w:pPr>
            <w:r w:rsidRPr="00DD6CFB">
              <w:rPr>
                <w:lang w:eastAsia="en-US"/>
              </w:rPr>
              <w:t>R5-202962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1BB5F" w14:textId="77777777" w:rsidR="004335ED" w:rsidRPr="00DD6CFB" w:rsidRDefault="004335ED" w:rsidP="000D75B4">
            <w:pPr>
              <w:pStyle w:val="TAL"/>
              <w:rPr>
                <w:lang w:eastAsia="en-US"/>
              </w:rPr>
            </w:pPr>
            <w:r w:rsidRPr="00DD6CFB">
              <w:rPr>
                <w:lang w:eastAsia="en-US"/>
              </w:rPr>
              <w:t>1269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DF23E"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33205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CB86A" w14:textId="77777777" w:rsidR="004335ED" w:rsidRPr="00DD6CFB" w:rsidRDefault="004335ED" w:rsidP="000D75B4">
            <w:pPr>
              <w:pStyle w:val="TAL"/>
              <w:rPr>
                <w:lang w:eastAsia="en-US"/>
              </w:rPr>
            </w:pPr>
            <w:r w:rsidRPr="00DD6CFB">
              <w:rPr>
                <w:lang w:eastAsia="en-US"/>
              </w:rPr>
              <w:t>Updating DCI related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BC2A7" w14:textId="77777777" w:rsidR="004335ED" w:rsidRPr="00DD6CFB" w:rsidRDefault="004335ED" w:rsidP="000D75B4">
            <w:pPr>
              <w:pStyle w:val="TAL"/>
              <w:rPr>
                <w:lang w:eastAsia="en-US"/>
              </w:rPr>
            </w:pPr>
            <w:r w:rsidRPr="00DD6CFB">
              <w:rPr>
                <w:lang w:eastAsia="en-US"/>
              </w:rPr>
              <w:t>16.4.0</w:t>
            </w:r>
          </w:p>
        </w:tc>
      </w:tr>
      <w:tr w:rsidR="004335ED" w:rsidRPr="0031204F" w14:paraId="5202B2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B73C0E"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87B08A"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8C749A" w14:textId="77777777" w:rsidR="004335ED" w:rsidRPr="00DD6CFB" w:rsidRDefault="004335ED" w:rsidP="000D75B4">
            <w:pPr>
              <w:pStyle w:val="TAL"/>
              <w:rPr>
                <w:lang w:eastAsia="en-US"/>
              </w:rPr>
            </w:pPr>
            <w:r w:rsidRPr="00DD6CFB">
              <w:rPr>
                <w:lang w:eastAsia="en-US"/>
              </w:rPr>
              <w:t>R5-202967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202F2" w14:textId="77777777" w:rsidR="004335ED" w:rsidRPr="00DD6CFB" w:rsidRDefault="004335ED" w:rsidP="000D75B4">
            <w:pPr>
              <w:pStyle w:val="TAL"/>
              <w:rPr>
                <w:lang w:eastAsia="en-US"/>
              </w:rPr>
            </w:pPr>
            <w:r w:rsidRPr="00DD6CFB">
              <w:rPr>
                <w:lang w:eastAsia="en-US"/>
              </w:rPr>
              <w:t>1344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17F74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77025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19474" w14:textId="77777777" w:rsidR="004335ED" w:rsidRPr="00DD6CFB" w:rsidRDefault="004335ED" w:rsidP="000D75B4">
            <w:pPr>
              <w:pStyle w:val="TAL"/>
              <w:rPr>
                <w:lang w:eastAsia="en-US"/>
              </w:rPr>
            </w:pPr>
            <w:r w:rsidRPr="00DD6CFB">
              <w:rPr>
                <w:lang w:eastAsia="en-US"/>
              </w:rPr>
              <w:t>Update to default value of PDSCH-to-</w:t>
            </w:r>
            <w:proofErr w:type="spellStart"/>
            <w:r w:rsidRPr="00DD6CFB">
              <w:rPr>
                <w:lang w:eastAsia="en-US"/>
              </w:rPr>
              <w:t>HARQ_feedback</w:t>
            </w:r>
            <w:proofErr w:type="spellEnd"/>
            <w:r w:rsidRPr="00DD6CFB">
              <w:rPr>
                <w:lang w:eastAsia="en-US"/>
              </w:rPr>
              <w:t xml:space="preserve"> timing indicator (k1)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8FF9A" w14:textId="77777777" w:rsidR="004335ED" w:rsidRPr="00DD6CFB" w:rsidRDefault="004335ED" w:rsidP="000D75B4">
            <w:pPr>
              <w:pStyle w:val="TAL"/>
              <w:rPr>
                <w:lang w:eastAsia="en-US"/>
              </w:rPr>
            </w:pPr>
            <w:r w:rsidRPr="00DD6CFB">
              <w:rPr>
                <w:lang w:eastAsia="en-US"/>
              </w:rPr>
              <w:t>16.4.0</w:t>
            </w:r>
          </w:p>
        </w:tc>
      </w:tr>
      <w:tr w:rsidR="004335ED" w:rsidRPr="0031204F" w14:paraId="7DB561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86C692"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7CA25B"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6D7CA9" w14:textId="77777777" w:rsidR="004335ED" w:rsidRPr="00DD6CFB" w:rsidRDefault="004335ED" w:rsidP="000D75B4">
            <w:pPr>
              <w:pStyle w:val="TAL"/>
              <w:rPr>
                <w:lang w:eastAsia="en-US"/>
              </w:rPr>
            </w:pPr>
            <w:r w:rsidRPr="00DD6CFB">
              <w:rPr>
                <w:lang w:eastAsia="en-US"/>
              </w:rPr>
              <w:t>R5-203056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460C" w14:textId="77777777" w:rsidR="004335ED" w:rsidRPr="00DD6CFB" w:rsidRDefault="004335ED" w:rsidP="000D75B4">
            <w:pPr>
              <w:pStyle w:val="TAL"/>
              <w:rPr>
                <w:lang w:eastAsia="en-US"/>
              </w:rPr>
            </w:pPr>
            <w:r w:rsidRPr="00DD6CFB">
              <w:rPr>
                <w:lang w:eastAsia="en-US"/>
              </w:rPr>
              <w:t>1313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100E8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09440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3A03A" w14:textId="77777777" w:rsidR="004335ED" w:rsidRPr="00DD6CFB" w:rsidRDefault="004335ED" w:rsidP="000D75B4">
            <w:pPr>
              <w:pStyle w:val="TAL"/>
              <w:rPr>
                <w:lang w:eastAsia="en-US"/>
              </w:rPr>
            </w:pPr>
            <w:r w:rsidRPr="00DD6CFB">
              <w:rPr>
                <w:lang w:eastAsia="en-US"/>
              </w:rPr>
              <w:t>Introduction of test frequencies for Rel-16 NR CA configuration CA_n66B and CA_n66(2A) in cl 6.2.3.4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6A92F" w14:textId="77777777" w:rsidR="004335ED" w:rsidRPr="00DD6CFB" w:rsidRDefault="004335ED" w:rsidP="000D75B4">
            <w:pPr>
              <w:pStyle w:val="TAL"/>
              <w:rPr>
                <w:lang w:eastAsia="en-US"/>
              </w:rPr>
            </w:pPr>
            <w:r w:rsidRPr="00DD6CFB">
              <w:rPr>
                <w:lang w:eastAsia="en-US"/>
              </w:rPr>
              <w:t>16.4.0</w:t>
            </w:r>
          </w:p>
        </w:tc>
      </w:tr>
      <w:tr w:rsidR="004335ED" w:rsidRPr="0031204F" w14:paraId="122EA8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623F68"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27456E"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F8632" w14:textId="77777777" w:rsidR="004335ED" w:rsidRPr="00DD6CFB" w:rsidRDefault="004335ED" w:rsidP="000D75B4">
            <w:pPr>
              <w:pStyle w:val="TAL"/>
              <w:rPr>
                <w:lang w:eastAsia="en-US"/>
              </w:rPr>
            </w:pPr>
            <w:r w:rsidRPr="00DD6CFB">
              <w:rPr>
                <w:lang w:eastAsia="en-US"/>
              </w:rPr>
              <w:t>R5-203057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C021B" w14:textId="77777777" w:rsidR="004335ED" w:rsidRPr="00DD6CFB" w:rsidRDefault="004335ED" w:rsidP="000D75B4">
            <w:pPr>
              <w:pStyle w:val="TAL"/>
              <w:rPr>
                <w:lang w:eastAsia="en-US"/>
              </w:rPr>
            </w:pPr>
            <w:r w:rsidRPr="00DD6CFB">
              <w:rPr>
                <w:lang w:eastAsia="en-US"/>
              </w:rPr>
              <w:t>1319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19ACC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057E5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CD713" w14:textId="77777777" w:rsidR="004335ED" w:rsidRPr="00DD6CFB" w:rsidRDefault="004335ED" w:rsidP="000D75B4">
            <w:pPr>
              <w:pStyle w:val="TAL"/>
              <w:rPr>
                <w:lang w:eastAsia="en-US"/>
              </w:rPr>
            </w:pPr>
            <w:r w:rsidRPr="00DD6CFB">
              <w:rPr>
                <w:lang w:eastAsia="en-US"/>
              </w:rPr>
              <w:t>Addition of test frequencies for additional channel bandwidths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3DD55" w14:textId="77777777" w:rsidR="004335ED" w:rsidRPr="00DD6CFB" w:rsidRDefault="004335ED" w:rsidP="000D75B4">
            <w:pPr>
              <w:pStyle w:val="TAL"/>
              <w:rPr>
                <w:lang w:eastAsia="en-US"/>
              </w:rPr>
            </w:pPr>
            <w:r w:rsidRPr="00DD6CFB">
              <w:rPr>
                <w:lang w:eastAsia="en-US"/>
              </w:rPr>
              <w:t>16.4.0</w:t>
            </w:r>
          </w:p>
        </w:tc>
      </w:tr>
      <w:tr w:rsidR="004335ED" w:rsidRPr="0031204F" w14:paraId="0E294F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0E6651"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77E8DA"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2CE4C9" w14:textId="77777777" w:rsidR="004335ED" w:rsidRPr="00DD6CFB" w:rsidRDefault="004335ED" w:rsidP="000D75B4">
            <w:pPr>
              <w:pStyle w:val="TAL"/>
              <w:rPr>
                <w:lang w:eastAsia="en-US"/>
              </w:rPr>
            </w:pPr>
            <w:r w:rsidRPr="00DD6CFB">
              <w:rPr>
                <w:lang w:eastAsia="en-US"/>
              </w:rPr>
              <w:t>R5-203078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1DAF3" w14:textId="77777777" w:rsidR="004335ED" w:rsidRPr="00DD6CFB" w:rsidRDefault="004335ED" w:rsidP="000D75B4">
            <w:pPr>
              <w:pStyle w:val="TAL"/>
              <w:rPr>
                <w:lang w:eastAsia="en-US"/>
              </w:rPr>
            </w:pPr>
            <w:r w:rsidRPr="00DD6CFB">
              <w:rPr>
                <w:lang w:eastAsia="en-US"/>
              </w:rPr>
              <w:t>1325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494D4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26950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10204" w14:textId="77777777" w:rsidR="004335ED" w:rsidRPr="00DD6CFB" w:rsidRDefault="004335ED" w:rsidP="000D75B4">
            <w:pPr>
              <w:pStyle w:val="TAL"/>
              <w:rPr>
                <w:lang w:eastAsia="en-US"/>
              </w:rPr>
            </w:pPr>
            <w:r w:rsidRPr="00DD6CFB">
              <w:rPr>
                <w:lang w:eastAsia="en-US"/>
              </w:rPr>
              <w:t>Updates to Generic Test Procedure for IMS MO speech call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73BAE" w14:textId="77777777" w:rsidR="004335ED" w:rsidRPr="00DD6CFB" w:rsidRDefault="004335ED" w:rsidP="000D75B4">
            <w:pPr>
              <w:pStyle w:val="TAL"/>
              <w:rPr>
                <w:lang w:eastAsia="en-US"/>
              </w:rPr>
            </w:pPr>
            <w:r w:rsidRPr="00DD6CFB">
              <w:rPr>
                <w:lang w:eastAsia="en-US"/>
              </w:rPr>
              <w:t>16.4.0</w:t>
            </w:r>
          </w:p>
        </w:tc>
      </w:tr>
      <w:tr w:rsidR="004335ED" w:rsidRPr="0031204F" w14:paraId="72999D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CEC6A3" w14:textId="77777777" w:rsidR="004335ED" w:rsidRPr="00DD6CFB" w:rsidRDefault="004335ED" w:rsidP="000D75B4">
            <w:pPr>
              <w:pStyle w:val="TAL"/>
              <w:rPr>
                <w:lang w:eastAsia="en-US"/>
              </w:rPr>
            </w:pPr>
            <w:r w:rsidRPr="00DD6CFB">
              <w:rPr>
                <w:lang w:eastAsia="en-US"/>
              </w:rPr>
              <w:t>2020-06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A746E3" w14:textId="77777777" w:rsidR="004335ED" w:rsidRPr="00DD6CFB" w:rsidRDefault="004335ED" w:rsidP="000D75B4">
            <w:pPr>
              <w:pStyle w:val="TAL"/>
              <w:rPr>
                <w:lang w:eastAsia="en-US"/>
              </w:rPr>
            </w:pPr>
            <w:r w:rsidRPr="00DD6CFB">
              <w:rPr>
                <w:lang w:eastAsia="en-US"/>
              </w:rPr>
              <w:t>RAN#88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74CFB" w14:textId="77777777" w:rsidR="004335ED" w:rsidRPr="00DD6CFB" w:rsidRDefault="004335ED" w:rsidP="000D75B4">
            <w:pPr>
              <w:pStyle w:val="TAL"/>
              <w:rPr>
                <w:lang w:eastAsia="en-US"/>
              </w:rPr>
            </w:pPr>
            <w:r w:rsidRPr="00DD6CFB">
              <w:rPr>
                <w:lang w:eastAsia="en-US"/>
              </w:rPr>
              <w:t>R5-203079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0FCD9" w14:textId="77777777" w:rsidR="004335ED" w:rsidRPr="00DD6CFB" w:rsidRDefault="004335ED" w:rsidP="000D75B4">
            <w:pPr>
              <w:pStyle w:val="TAL"/>
              <w:rPr>
                <w:lang w:eastAsia="en-US"/>
              </w:rPr>
            </w:pPr>
            <w:r w:rsidRPr="00DD6CFB">
              <w:rPr>
                <w:lang w:eastAsia="en-US"/>
              </w:rPr>
              <w:t>1326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0C523" w14:textId="77777777" w:rsidR="004335ED" w:rsidRPr="00DD6CFB" w:rsidRDefault="004335ED" w:rsidP="000D75B4">
            <w:pPr>
              <w:pStyle w:val="TAL"/>
              <w:rPr>
                <w:lang w:eastAsia="en-US"/>
              </w:rPr>
            </w:pPr>
            <w:r w:rsidRPr="00DD6CFB">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777AF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48EB2" w14:textId="77777777" w:rsidR="004335ED" w:rsidRPr="00DD6CFB" w:rsidRDefault="004335ED" w:rsidP="000D75B4">
            <w:pPr>
              <w:pStyle w:val="TAL"/>
              <w:rPr>
                <w:lang w:eastAsia="en-US"/>
              </w:rPr>
            </w:pPr>
            <w:r w:rsidRPr="00DD6CFB">
              <w:rPr>
                <w:lang w:eastAsia="en-US"/>
              </w:rPr>
              <w:t>Update NR-DC in chapter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33B5F" w14:textId="77777777" w:rsidR="004335ED" w:rsidRPr="00DD6CFB" w:rsidRDefault="004335ED" w:rsidP="000D75B4">
            <w:pPr>
              <w:pStyle w:val="TAL"/>
              <w:rPr>
                <w:lang w:eastAsia="en-US"/>
              </w:rPr>
            </w:pPr>
            <w:r w:rsidRPr="00DD6CFB">
              <w:rPr>
                <w:lang w:eastAsia="en-US"/>
              </w:rPr>
              <w:t>16.4.0</w:t>
            </w:r>
          </w:p>
        </w:tc>
      </w:tr>
      <w:tr w:rsidR="004335ED" w:rsidRPr="0031204F" w14:paraId="48CC0C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357610"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FEEF7F"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36B101" w14:textId="77777777" w:rsidR="004335ED" w:rsidRPr="00DD6CFB" w:rsidRDefault="004335ED" w:rsidP="000D75B4">
            <w:pPr>
              <w:pStyle w:val="TAL"/>
              <w:rPr>
                <w:lang w:eastAsia="en-US"/>
              </w:rPr>
            </w:pPr>
            <w:r w:rsidRPr="00DD6CFB">
              <w:rPr>
                <w:lang w:eastAsia="en-US"/>
              </w:rPr>
              <w:t>R5-203275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15358" w14:textId="77777777" w:rsidR="004335ED" w:rsidRPr="00DD6CFB" w:rsidRDefault="004335ED" w:rsidP="000D75B4">
            <w:pPr>
              <w:pStyle w:val="TAL"/>
              <w:rPr>
                <w:lang w:eastAsia="en-US"/>
              </w:rPr>
            </w:pPr>
            <w:r w:rsidRPr="00DD6CFB">
              <w:rPr>
                <w:lang w:eastAsia="en-US"/>
              </w:rPr>
              <w:t>1364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74AF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E379B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20E3E" w14:textId="77777777" w:rsidR="004335ED" w:rsidRPr="00DD6CFB" w:rsidRDefault="004335ED" w:rsidP="000D75B4">
            <w:pPr>
              <w:pStyle w:val="TAL"/>
              <w:rPr>
                <w:lang w:eastAsia="en-US"/>
              </w:rPr>
            </w:pPr>
            <w:r w:rsidRPr="00DD6CFB">
              <w:rPr>
                <w:lang w:eastAsia="en-US"/>
              </w:rPr>
              <w:t>Editorial update IE ARFCN-</w:t>
            </w:r>
            <w:proofErr w:type="spellStart"/>
            <w:r w:rsidRPr="00DD6CFB">
              <w:rPr>
                <w:lang w:eastAsia="en-US"/>
              </w:rPr>
              <w:t>ValueNR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93E6A" w14:textId="77777777" w:rsidR="004335ED" w:rsidRPr="00DD6CFB" w:rsidRDefault="004335ED" w:rsidP="000D75B4">
            <w:pPr>
              <w:pStyle w:val="TAL"/>
              <w:rPr>
                <w:lang w:eastAsia="en-US"/>
              </w:rPr>
            </w:pPr>
            <w:r w:rsidRPr="00DD6CFB">
              <w:rPr>
                <w:lang w:eastAsia="en-US"/>
              </w:rPr>
              <w:t>16.5.0</w:t>
            </w:r>
          </w:p>
        </w:tc>
      </w:tr>
      <w:tr w:rsidR="004335ED" w:rsidRPr="0031204F" w14:paraId="3BD158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075EFD"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D3F25D"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05CD8C" w14:textId="77777777" w:rsidR="004335ED" w:rsidRPr="00DD6CFB" w:rsidRDefault="004335ED" w:rsidP="000D75B4">
            <w:pPr>
              <w:pStyle w:val="TAL"/>
              <w:rPr>
                <w:lang w:eastAsia="en-US"/>
              </w:rPr>
            </w:pPr>
            <w:r w:rsidRPr="00DD6CFB">
              <w:rPr>
                <w:lang w:eastAsia="en-US"/>
              </w:rPr>
              <w:t>R5-203277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660C" w14:textId="77777777" w:rsidR="004335ED" w:rsidRPr="00DD6CFB" w:rsidRDefault="004335ED" w:rsidP="000D75B4">
            <w:pPr>
              <w:pStyle w:val="TAL"/>
              <w:rPr>
                <w:lang w:eastAsia="en-US"/>
              </w:rPr>
            </w:pPr>
            <w:r w:rsidRPr="00DD6CFB">
              <w:rPr>
                <w:lang w:eastAsia="en-US"/>
              </w:rPr>
              <w:t>1366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76D3A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A323F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749DD" w14:textId="77777777" w:rsidR="004335ED" w:rsidRPr="00DD6CFB" w:rsidRDefault="004335ED" w:rsidP="000D75B4">
            <w:pPr>
              <w:pStyle w:val="TAL"/>
              <w:rPr>
                <w:lang w:eastAsia="en-US"/>
              </w:rPr>
            </w:pPr>
            <w:r w:rsidRPr="00DD6CFB">
              <w:rPr>
                <w:lang w:eastAsia="en-US"/>
              </w:rPr>
              <w:t>Add IEs ARFCN-</w:t>
            </w:r>
            <w:proofErr w:type="spellStart"/>
            <w:r w:rsidRPr="00DD6CFB">
              <w:rPr>
                <w:lang w:eastAsia="en-US"/>
              </w:rPr>
              <w:t>ValueUTRA</w:t>
            </w:r>
            <w:proofErr w:type="spellEnd"/>
            <w:r w:rsidRPr="00DD6CFB">
              <w:rPr>
                <w:lang w:eastAsia="en-US"/>
              </w:rPr>
              <w:t xml:space="preserve">-FDD, </w:t>
            </w:r>
            <w:proofErr w:type="spellStart"/>
            <w:r w:rsidRPr="00DD6CFB">
              <w:rPr>
                <w:lang w:eastAsia="en-US"/>
              </w:rPr>
              <w:t>AvailabilityCombinationsPerCell</w:t>
            </w:r>
            <w:proofErr w:type="spellEnd"/>
            <w:r w:rsidRPr="00DD6CFB">
              <w:rPr>
                <w:lang w:eastAsia="en-US"/>
              </w:rPr>
              <w:t xml:space="preserve">, </w:t>
            </w:r>
            <w:proofErr w:type="spellStart"/>
            <w:r w:rsidRPr="00DD6CFB">
              <w:rPr>
                <w:lang w:eastAsia="en-US"/>
              </w:rPr>
              <w:t>AvailabilityIndicator</w:t>
            </w:r>
            <w:proofErr w:type="spellEnd"/>
            <w:r w:rsidRPr="00DD6CFB">
              <w:rPr>
                <w:lang w:eastAsia="en-US"/>
              </w:rPr>
              <w:t xml:space="preserve"> and BAP-Routing-ID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97CC" w14:textId="77777777" w:rsidR="004335ED" w:rsidRPr="00DD6CFB" w:rsidRDefault="004335ED" w:rsidP="000D75B4">
            <w:pPr>
              <w:pStyle w:val="TAL"/>
              <w:rPr>
                <w:lang w:eastAsia="en-US"/>
              </w:rPr>
            </w:pPr>
            <w:r w:rsidRPr="00DD6CFB">
              <w:rPr>
                <w:lang w:eastAsia="en-US"/>
              </w:rPr>
              <w:t>16.5.0</w:t>
            </w:r>
          </w:p>
        </w:tc>
      </w:tr>
      <w:tr w:rsidR="004335ED" w:rsidRPr="0031204F" w14:paraId="7096F9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368BF2"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A39F4C"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232563" w14:textId="77777777" w:rsidR="004335ED" w:rsidRPr="00DD6CFB" w:rsidRDefault="004335ED" w:rsidP="000D75B4">
            <w:pPr>
              <w:pStyle w:val="TAL"/>
              <w:rPr>
                <w:lang w:eastAsia="en-US"/>
              </w:rPr>
            </w:pPr>
            <w:r w:rsidRPr="00DD6CFB">
              <w:rPr>
                <w:lang w:eastAsia="en-US"/>
              </w:rPr>
              <w:t>R5-203278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E2DB1" w14:textId="77777777" w:rsidR="004335ED" w:rsidRPr="00DD6CFB" w:rsidRDefault="004335ED" w:rsidP="000D75B4">
            <w:pPr>
              <w:pStyle w:val="TAL"/>
              <w:rPr>
                <w:lang w:eastAsia="en-US"/>
              </w:rPr>
            </w:pPr>
            <w:r w:rsidRPr="00DD6CFB">
              <w:rPr>
                <w:lang w:eastAsia="en-US"/>
              </w:rPr>
              <w:t>1367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0BBA4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F589D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4B293" w14:textId="77777777" w:rsidR="004335ED" w:rsidRPr="00DD6CFB" w:rsidRDefault="004335ED" w:rsidP="000D75B4">
            <w:pPr>
              <w:pStyle w:val="TAL"/>
              <w:rPr>
                <w:lang w:eastAsia="en-US"/>
              </w:rPr>
            </w:pPr>
            <w:r w:rsidRPr="00DD6CFB">
              <w:rPr>
                <w:lang w:eastAsia="en-US"/>
              </w:rPr>
              <w:t>n26 Default CH BW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8C37" w14:textId="77777777" w:rsidR="004335ED" w:rsidRPr="00DD6CFB" w:rsidRDefault="004335ED" w:rsidP="000D75B4">
            <w:pPr>
              <w:pStyle w:val="TAL"/>
              <w:rPr>
                <w:lang w:eastAsia="en-US"/>
              </w:rPr>
            </w:pPr>
            <w:r w:rsidRPr="00DD6CFB">
              <w:rPr>
                <w:lang w:eastAsia="en-US"/>
              </w:rPr>
              <w:t>16.5.0</w:t>
            </w:r>
          </w:p>
        </w:tc>
      </w:tr>
      <w:tr w:rsidR="004335ED" w:rsidRPr="0031204F" w14:paraId="4F3F8D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EF0721"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F17698"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F9DEE" w14:textId="77777777" w:rsidR="004335ED" w:rsidRPr="00DD6CFB" w:rsidRDefault="004335ED" w:rsidP="000D75B4">
            <w:pPr>
              <w:pStyle w:val="TAL"/>
              <w:rPr>
                <w:lang w:eastAsia="en-US"/>
              </w:rPr>
            </w:pPr>
            <w:r w:rsidRPr="00DD6CFB">
              <w:rPr>
                <w:lang w:eastAsia="en-US"/>
              </w:rPr>
              <w:t>R5-203287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A7EEA" w14:textId="77777777" w:rsidR="004335ED" w:rsidRPr="00DD6CFB" w:rsidRDefault="004335ED" w:rsidP="000D75B4">
            <w:pPr>
              <w:pStyle w:val="TAL"/>
              <w:rPr>
                <w:lang w:eastAsia="en-US"/>
              </w:rPr>
            </w:pPr>
            <w:r w:rsidRPr="00DD6CFB">
              <w:rPr>
                <w:lang w:eastAsia="en-US"/>
              </w:rPr>
              <w:t>1368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23AD7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C2EC5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0FF40" w14:textId="77777777" w:rsidR="004335ED" w:rsidRPr="00DD6CFB" w:rsidRDefault="004335ED" w:rsidP="000D75B4">
            <w:pPr>
              <w:pStyle w:val="TAL"/>
              <w:rPr>
                <w:lang w:eastAsia="en-US"/>
              </w:rPr>
            </w:pPr>
            <w:r w:rsidRPr="00DD6CFB">
              <w:rPr>
                <w:lang w:eastAsia="en-US"/>
              </w:rPr>
              <w:t xml:space="preserve">Correction PRB-Id for PUCCH </w:t>
            </w:r>
            <w:proofErr w:type="spellStart"/>
            <w:r w:rsidRPr="00DD6CFB">
              <w:rPr>
                <w:lang w:eastAsia="en-US"/>
              </w:rPr>
              <w:t>secondHopPRB</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CFE96" w14:textId="77777777" w:rsidR="004335ED" w:rsidRPr="00DD6CFB" w:rsidRDefault="004335ED" w:rsidP="000D75B4">
            <w:pPr>
              <w:pStyle w:val="TAL"/>
              <w:rPr>
                <w:lang w:eastAsia="en-US"/>
              </w:rPr>
            </w:pPr>
            <w:r w:rsidRPr="00DD6CFB">
              <w:rPr>
                <w:lang w:eastAsia="en-US"/>
              </w:rPr>
              <w:t>16.5.0</w:t>
            </w:r>
          </w:p>
        </w:tc>
      </w:tr>
      <w:tr w:rsidR="004335ED" w:rsidRPr="0031204F" w14:paraId="3DFBDA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169750"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B7ADDC"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958392" w14:textId="77777777" w:rsidR="004335ED" w:rsidRPr="00DD6CFB" w:rsidRDefault="004335ED" w:rsidP="000D75B4">
            <w:pPr>
              <w:pStyle w:val="TAL"/>
              <w:rPr>
                <w:lang w:eastAsia="en-US"/>
              </w:rPr>
            </w:pPr>
            <w:r w:rsidRPr="00DD6CFB">
              <w:rPr>
                <w:lang w:eastAsia="en-US"/>
              </w:rPr>
              <w:t>R5-203320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7027" w14:textId="77777777" w:rsidR="004335ED" w:rsidRPr="00DD6CFB" w:rsidRDefault="004335ED" w:rsidP="000D75B4">
            <w:pPr>
              <w:pStyle w:val="TAL"/>
              <w:rPr>
                <w:lang w:eastAsia="en-US"/>
              </w:rPr>
            </w:pPr>
            <w:r w:rsidRPr="00DD6CFB">
              <w:rPr>
                <w:lang w:eastAsia="en-US"/>
              </w:rPr>
              <w:t>1369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0C592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C587A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F22B58"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BeamFailureRecoverySCellConfig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BDB7" w14:textId="77777777" w:rsidR="004335ED" w:rsidRPr="00DD6CFB" w:rsidRDefault="004335ED" w:rsidP="000D75B4">
            <w:pPr>
              <w:pStyle w:val="TAL"/>
              <w:rPr>
                <w:lang w:eastAsia="en-US"/>
              </w:rPr>
            </w:pPr>
            <w:r w:rsidRPr="00DD6CFB">
              <w:rPr>
                <w:lang w:eastAsia="en-US"/>
              </w:rPr>
              <w:t>16.5.0</w:t>
            </w:r>
          </w:p>
        </w:tc>
      </w:tr>
      <w:tr w:rsidR="004335ED" w:rsidRPr="0031204F" w14:paraId="01A241B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0551E6"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23A838"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F920A5" w14:textId="77777777" w:rsidR="004335ED" w:rsidRPr="00DD6CFB" w:rsidRDefault="004335ED" w:rsidP="000D75B4">
            <w:pPr>
              <w:pStyle w:val="TAL"/>
              <w:rPr>
                <w:lang w:eastAsia="en-US"/>
              </w:rPr>
            </w:pPr>
            <w:r w:rsidRPr="00DD6CFB">
              <w:rPr>
                <w:lang w:eastAsia="en-US"/>
              </w:rPr>
              <w:t>R5-203339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6428B" w14:textId="77777777" w:rsidR="004335ED" w:rsidRPr="00DD6CFB" w:rsidRDefault="004335ED" w:rsidP="000D75B4">
            <w:pPr>
              <w:pStyle w:val="TAL"/>
              <w:rPr>
                <w:lang w:eastAsia="en-US"/>
              </w:rPr>
            </w:pPr>
            <w:r w:rsidRPr="00DD6CFB">
              <w:rPr>
                <w:lang w:eastAsia="en-US"/>
              </w:rPr>
              <w:t>1372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397D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B5595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23674" w14:textId="77777777" w:rsidR="004335ED" w:rsidRPr="00DD6CFB" w:rsidRDefault="004335ED" w:rsidP="000D75B4">
            <w:pPr>
              <w:pStyle w:val="TAL"/>
              <w:rPr>
                <w:lang w:eastAsia="en-US"/>
              </w:rPr>
            </w:pPr>
            <w:r w:rsidRPr="00DD6CFB">
              <w:rPr>
                <w:lang w:eastAsia="en-US"/>
              </w:rPr>
              <w:t>Add IE CGI-</w:t>
            </w:r>
            <w:proofErr w:type="spellStart"/>
            <w:r w:rsidRPr="00DD6CFB">
              <w:rPr>
                <w:lang w:eastAsia="en-US"/>
              </w:rPr>
              <w:t>InfoEUTRALogging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C8AB" w14:textId="77777777" w:rsidR="004335ED" w:rsidRPr="00DD6CFB" w:rsidRDefault="004335ED" w:rsidP="000D75B4">
            <w:pPr>
              <w:pStyle w:val="TAL"/>
              <w:rPr>
                <w:lang w:eastAsia="en-US"/>
              </w:rPr>
            </w:pPr>
            <w:r w:rsidRPr="00DD6CFB">
              <w:rPr>
                <w:lang w:eastAsia="en-US"/>
              </w:rPr>
              <w:t>16.5.0</w:t>
            </w:r>
          </w:p>
        </w:tc>
      </w:tr>
      <w:tr w:rsidR="004335ED" w:rsidRPr="0031204F" w14:paraId="084088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C07548"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60168A"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4D60BB" w14:textId="77777777" w:rsidR="004335ED" w:rsidRPr="00DD6CFB" w:rsidRDefault="004335ED" w:rsidP="000D75B4">
            <w:pPr>
              <w:pStyle w:val="TAL"/>
              <w:rPr>
                <w:lang w:eastAsia="en-US"/>
              </w:rPr>
            </w:pPr>
            <w:r w:rsidRPr="00DD6CFB">
              <w:rPr>
                <w:lang w:eastAsia="en-US"/>
              </w:rPr>
              <w:t>R5-203340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4D367" w14:textId="77777777" w:rsidR="004335ED" w:rsidRPr="00DD6CFB" w:rsidRDefault="004335ED" w:rsidP="000D75B4">
            <w:pPr>
              <w:pStyle w:val="TAL"/>
              <w:rPr>
                <w:lang w:eastAsia="en-US"/>
              </w:rPr>
            </w:pPr>
            <w:r w:rsidRPr="00DD6CFB">
              <w:rPr>
                <w:lang w:eastAsia="en-US"/>
              </w:rPr>
              <w:t>1373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AEFEC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718CA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D095B" w14:textId="77777777" w:rsidR="004335ED" w:rsidRPr="00DD6CFB" w:rsidRDefault="004335ED" w:rsidP="000D75B4">
            <w:pPr>
              <w:pStyle w:val="TAL"/>
              <w:rPr>
                <w:lang w:eastAsia="en-US"/>
              </w:rPr>
            </w:pPr>
            <w:r w:rsidRPr="00DD6CFB">
              <w:rPr>
                <w:lang w:eastAsia="en-US"/>
              </w:rPr>
              <w:t>Add IEs CGI-Info-Logging and CLI-RSSI-Range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CCAE1E" w14:textId="77777777" w:rsidR="004335ED" w:rsidRPr="00DD6CFB" w:rsidRDefault="004335ED" w:rsidP="000D75B4">
            <w:pPr>
              <w:pStyle w:val="TAL"/>
              <w:rPr>
                <w:lang w:eastAsia="en-US"/>
              </w:rPr>
            </w:pPr>
            <w:r w:rsidRPr="00DD6CFB">
              <w:rPr>
                <w:lang w:eastAsia="en-US"/>
              </w:rPr>
              <w:t>16.5.0</w:t>
            </w:r>
          </w:p>
        </w:tc>
      </w:tr>
      <w:tr w:rsidR="004335ED" w:rsidRPr="0031204F" w14:paraId="67485A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BC6553"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87FF91"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40C0E" w14:textId="77777777" w:rsidR="004335ED" w:rsidRPr="00DD6CFB" w:rsidRDefault="004335ED" w:rsidP="000D75B4">
            <w:pPr>
              <w:pStyle w:val="TAL"/>
              <w:rPr>
                <w:lang w:eastAsia="en-US"/>
              </w:rPr>
            </w:pPr>
            <w:r w:rsidRPr="00DD6CFB">
              <w:rPr>
                <w:lang w:eastAsia="en-US"/>
              </w:rPr>
              <w:t>R5-203341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5FA3" w14:textId="77777777" w:rsidR="004335ED" w:rsidRPr="00DD6CFB" w:rsidRDefault="004335ED" w:rsidP="000D75B4">
            <w:pPr>
              <w:pStyle w:val="TAL"/>
              <w:rPr>
                <w:lang w:eastAsia="en-US"/>
              </w:rPr>
            </w:pPr>
            <w:r w:rsidRPr="00DD6CFB">
              <w:rPr>
                <w:lang w:eastAsia="en-US"/>
              </w:rPr>
              <w:t>1374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74AEE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67BB9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3CB73" w14:textId="77777777" w:rsidR="004335ED" w:rsidRPr="00DD6CFB" w:rsidRDefault="004335ED" w:rsidP="000D75B4">
            <w:pPr>
              <w:pStyle w:val="TAL"/>
              <w:rPr>
                <w:lang w:eastAsia="en-US"/>
              </w:rPr>
            </w:pPr>
            <w:r w:rsidRPr="00DD6CFB">
              <w:rPr>
                <w:lang w:eastAsia="en-US"/>
              </w:rPr>
              <w:t xml:space="preserve">Add IEs </w:t>
            </w:r>
            <w:proofErr w:type="spellStart"/>
            <w:r w:rsidRPr="00DD6CFB">
              <w:rPr>
                <w:lang w:eastAsia="en-US"/>
              </w:rPr>
              <w:t>CommonLocationInfo</w:t>
            </w:r>
            <w:proofErr w:type="spellEnd"/>
            <w:r w:rsidRPr="00DD6CFB">
              <w:rPr>
                <w:lang w:eastAsia="en-US"/>
              </w:rPr>
              <w:t xml:space="preserve">, </w:t>
            </w:r>
            <w:proofErr w:type="spellStart"/>
            <w:r w:rsidRPr="00DD6CFB">
              <w:rPr>
                <w:lang w:eastAsia="en-US"/>
              </w:rPr>
              <w:t>CondReconfigId</w:t>
            </w:r>
            <w:proofErr w:type="spellEnd"/>
            <w:r w:rsidRPr="00DD6CFB">
              <w:rPr>
                <w:lang w:eastAsia="en-US"/>
              </w:rPr>
              <w:t xml:space="preserve">, </w:t>
            </w:r>
            <w:proofErr w:type="spellStart"/>
            <w:r w:rsidRPr="00DD6CFB">
              <w:rPr>
                <w:lang w:eastAsia="en-US"/>
              </w:rPr>
              <w:t>CondReconfigToAddModList</w:t>
            </w:r>
            <w:proofErr w:type="spellEnd"/>
            <w:r w:rsidRPr="00DD6CFB">
              <w:rPr>
                <w:lang w:eastAsia="en-US"/>
              </w:rPr>
              <w:t xml:space="preserve"> and </w:t>
            </w:r>
            <w:proofErr w:type="spellStart"/>
            <w:r w:rsidRPr="00DD6CFB">
              <w:rPr>
                <w:lang w:eastAsia="en-US"/>
              </w:rPr>
              <w:t>ConditionalReconfiguration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0B47A" w14:textId="77777777" w:rsidR="004335ED" w:rsidRPr="00DD6CFB" w:rsidRDefault="004335ED" w:rsidP="000D75B4">
            <w:pPr>
              <w:pStyle w:val="TAL"/>
              <w:rPr>
                <w:lang w:eastAsia="en-US"/>
              </w:rPr>
            </w:pPr>
            <w:r w:rsidRPr="00DD6CFB">
              <w:rPr>
                <w:lang w:eastAsia="en-US"/>
              </w:rPr>
              <w:t>16.5.0</w:t>
            </w:r>
          </w:p>
        </w:tc>
      </w:tr>
      <w:tr w:rsidR="004335ED" w:rsidRPr="0031204F" w14:paraId="311901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C6AFD6"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5482B4"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2704B1" w14:textId="77777777" w:rsidR="004335ED" w:rsidRPr="00DD6CFB" w:rsidRDefault="004335ED" w:rsidP="000D75B4">
            <w:pPr>
              <w:pStyle w:val="TAL"/>
              <w:rPr>
                <w:lang w:eastAsia="en-US"/>
              </w:rPr>
            </w:pPr>
            <w:r w:rsidRPr="00DD6CFB">
              <w:rPr>
                <w:lang w:eastAsia="en-US"/>
              </w:rPr>
              <w:t>R5-203342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BB0D8" w14:textId="77777777" w:rsidR="004335ED" w:rsidRPr="00DD6CFB" w:rsidRDefault="004335ED" w:rsidP="000D75B4">
            <w:pPr>
              <w:pStyle w:val="TAL"/>
              <w:rPr>
                <w:lang w:eastAsia="en-US"/>
              </w:rPr>
            </w:pPr>
            <w:r w:rsidRPr="00DD6CFB">
              <w:rPr>
                <w:lang w:eastAsia="en-US"/>
              </w:rPr>
              <w:t>1375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EC57A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BDEB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BD0AD" w14:textId="77777777" w:rsidR="004335ED" w:rsidRPr="00DD6CFB" w:rsidRDefault="004335ED" w:rsidP="000D75B4">
            <w:pPr>
              <w:pStyle w:val="TAL"/>
              <w:rPr>
                <w:lang w:eastAsia="en-US"/>
              </w:rPr>
            </w:pPr>
            <w:r w:rsidRPr="00DD6CFB">
              <w:rPr>
                <w:lang w:eastAsia="en-US"/>
              </w:rPr>
              <w:t xml:space="preserve">Add IEs </w:t>
            </w:r>
            <w:proofErr w:type="spellStart"/>
            <w:r w:rsidRPr="00DD6CFB">
              <w:rPr>
                <w:lang w:eastAsia="en-US"/>
              </w:rPr>
              <w:t>ConfiguredGrantConfigIndex</w:t>
            </w:r>
            <w:proofErr w:type="spellEnd"/>
            <w:r w:rsidRPr="00DD6CFB">
              <w:rPr>
                <w:lang w:eastAsia="en-US"/>
              </w:rPr>
              <w:t xml:space="preserve"> and </w:t>
            </w:r>
            <w:proofErr w:type="spellStart"/>
            <w:r w:rsidRPr="00DD6CFB">
              <w:rPr>
                <w:lang w:eastAsia="en-US"/>
              </w:rPr>
              <w:t>ConfiguredGrantConfigIndexMAC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272E" w14:textId="77777777" w:rsidR="004335ED" w:rsidRPr="00DD6CFB" w:rsidRDefault="004335ED" w:rsidP="000D75B4">
            <w:pPr>
              <w:pStyle w:val="TAL"/>
              <w:rPr>
                <w:lang w:eastAsia="en-US"/>
              </w:rPr>
            </w:pPr>
            <w:r w:rsidRPr="00DD6CFB">
              <w:rPr>
                <w:lang w:eastAsia="en-US"/>
              </w:rPr>
              <w:t>16.5.0</w:t>
            </w:r>
          </w:p>
        </w:tc>
      </w:tr>
      <w:tr w:rsidR="004335ED" w:rsidRPr="0031204F" w14:paraId="589F800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5F4E62"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4ECC7D"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78472" w14:textId="77777777" w:rsidR="004335ED" w:rsidRPr="00DD6CFB" w:rsidRDefault="004335ED" w:rsidP="000D75B4">
            <w:pPr>
              <w:pStyle w:val="TAL"/>
              <w:rPr>
                <w:lang w:eastAsia="en-US"/>
              </w:rPr>
            </w:pPr>
            <w:r w:rsidRPr="00DD6CFB">
              <w:rPr>
                <w:lang w:eastAsia="en-US"/>
              </w:rPr>
              <w:t>R5-203343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0C342" w14:textId="77777777" w:rsidR="004335ED" w:rsidRPr="00DD6CFB" w:rsidRDefault="004335ED" w:rsidP="000D75B4">
            <w:pPr>
              <w:pStyle w:val="TAL"/>
              <w:rPr>
                <w:lang w:eastAsia="en-US"/>
              </w:rPr>
            </w:pPr>
            <w:r w:rsidRPr="00DD6CFB">
              <w:rPr>
                <w:lang w:eastAsia="en-US"/>
              </w:rPr>
              <w:t>1376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FF9D8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4A663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40D5C1" w14:textId="77777777" w:rsidR="004335ED" w:rsidRPr="00DD6CFB" w:rsidRDefault="004335ED" w:rsidP="000D75B4">
            <w:pPr>
              <w:pStyle w:val="TAL"/>
              <w:rPr>
                <w:lang w:eastAsia="en-US"/>
              </w:rPr>
            </w:pPr>
            <w:r w:rsidRPr="00DD6CFB">
              <w:rPr>
                <w:lang w:eastAsia="en-US"/>
              </w:rPr>
              <w:t>Add IE DRX-</w:t>
            </w:r>
            <w:proofErr w:type="spellStart"/>
            <w:r w:rsidRPr="00DD6CFB">
              <w:rPr>
                <w:lang w:eastAsia="en-US"/>
              </w:rPr>
              <w:t>ConfigSecondaryGroup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50B4F" w14:textId="77777777" w:rsidR="004335ED" w:rsidRPr="00DD6CFB" w:rsidRDefault="004335ED" w:rsidP="000D75B4">
            <w:pPr>
              <w:pStyle w:val="TAL"/>
              <w:rPr>
                <w:lang w:eastAsia="en-US"/>
              </w:rPr>
            </w:pPr>
            <w:r w:rsidRPr="00DD6CFB">
              <w:rPr>
                <w:lang w:eastAsia="en-US"/>
              </w:rPr>
              <w:t>16.5.0</w:t>
            </w:r>
          </w:p>
        </w:tc>
      </w:tr>
      <w:tr w:rsidR="004335ED" w:rsidRPr="0031204F" w14:paraId="60C7A6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FFA4CB"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62038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2ED8D1" w14:textId="77777777" w:rsidR="004335ED" w:rsidRPr="00DD6CFB" w:rsidRDefault="004335ED" w:rsidP="000D75B4">
            <w:pPr>
              <w:pStyle w:val="TAL"/>
              <w:rPr>
                <w:lang w:eastAsia="en-US"/>
              </w:rPr>
            </w:pPr>
            <w:r w:rsidRPr="00DD6CFB">
              <w:rPr>
                <w:lang w:eastAsia="en-US"/>
              </w:rPr>
              <w:t>R5-203344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0A449" w14:textId="77777777" w:rsidR="004335ED" w:rsidRPr="00DD6CFB" w:rsidRDefault="004335ED" w:rsidP="000D75B4">
            <w:pPr>
              <w:pStyle w:val="TAL"/>
              <w:rPr>
                <w:lang w:eastAsia="en-US"/>
              </w:rPr>
            </w:pPr>
            <w:r w:rsidRPr="00DD6CFB">
              <w:rPr>
                <w:lang w:eastAsia="en-US"/>
              </w:rPr>
              <w:t>1377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B86F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A5BB1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69FB7"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HighSpeedConfig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A2B31" w14:textId="77777777" w:rsidR="004335ED" w:rsidRPr="00DD6CFB" w:rsidRDefault="004335ED" w:rsidP="000D75B4">
            <w:pPr>
              <w:pStyle w:val="TAL"/>
              <w:rPr>
                <w:lang w:eastAsia="en-US"/>
              </w:rPr>
            </w:pPr>
            <w:r w:rsidRPr="00DD6CFB">
              <w:rPr>
                <w:lang w:eastAsia="en-US"/>
              </w:rPr>
              <w:t>16.5.0</w:t>
            </w:r>
          </w:p>
        </w:tc>
      </w:tr>
      <w:tr w:rsidR="004335ED" w:rsidRPr="0031204F" w14:paraId="5615FA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385ED6"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9B15D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A22B6E" w14:textId="77777777" w:rsidR="004335ED" w:rsidRPr="00DD6CFB" w:rsidRDefault="004335ED" w:rsidP="000D75B4">
            <w:pPr>
              <w:pStyle w:val="TAL"/>
              <w:rPr>
                <w:lang w:eastAsia="en-US"/>
              </w:rPr>
            </w:pPr>
            <w:r w:rsidRPr="00DD6CFB">
              <w:rPr>
                <w:lang w:eastAsia="en-US"/>
              </w:rPr>
              <w:t>R5-203345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8EFA2" w14:textId="77777777" w:rsidR="004335ED" w:rsidRPr="00DD6CFB" w:rsidRDefault="004335ED" w:rsidP="000D75B4">
            <w:pPr>
              <w:pStyle w:val="TAL"/>
              <w:rPr>
                <w:lang w:eastAsia="en-US"/>
              </w:rPr>
            </w:pPr>
            <w:r w:rsidRPr="00DD6CFB">
              <w:rPr>
                <w:lang w:eastAsia="en-US"/>
              </w:rPr>
              <w:t>1378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BDD71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F0905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DF8D9D"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InvalidSymbolPattern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898AD" w14:textId="77777777" w:rsidR="004335ED" w:rsidRPr="00DD6CFB" w:rsidRDefault="004335ED" w:rsidP="000D75B4">
            <w:pPr>
              <w:pStyle w:val="TAL"/>
              <w:rPr>
                <w:lang w:eastAsia="en-US"/>
              </w:rPr>
            </w:pPr>
            <w:r w:rsidRPr="00DD6CFB">
              <w:rPr>
                <w:lang w:eastAsia="en-US"/>
              </w:rPr>
              <w:t>16.5.0</w:t>
            </w:r>
          </w:p>
        </w:tc>
      </w:tr>
      <w:tr w:rsidR="004335ED" w:rsidRPr="0031204F" w14:paraId="604477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291F80"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AA39B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7598AC" w14:textId="77777777" w:rsidR="004335ED" w:rsidRPr="00DD6CFB" w:rsidRDefault="004335ED" w:rsidP="000D75B4">
            <w:pPr>
              <w:pStyle w:val="TAL"/>
              <w:rPr>
                <w:lang w:eastAsia="en-US"/>
              </w:rPr>
            </w:pPr>
            <w:r w:rsidRPr="00DD6CFB">
              <w:rPr>
                <w:lang w:eastAsia="en-US"/>
              </w:rPr>
              <w:t>R5-203346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EBAE0" w14:textId="77777777" w:rsidR="004335ED" w:rsidRPr="00DD6CFB" w:rsidRDefault="004335ED" w:rsidP="000D75B4">
            <w:pPr>
              <w:pStyle w:val="TAL"/>
              <w:rPr>
                <w:lang w:eastAsia="en-US"/>
              </w:rPr>
            </w:pPr>
            <w:r w:rsidRPr="00DD6CFB">
              <w:rPr>
                <w:lang w:eastAsia="en-US"/>
              </w:rPr>
              <w:t>1379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40CA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661E0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A2D88" w14:textId="77777777" w:rsidR="004335ED" w:rsidRPr="00DD6CFB" w:rsidRDefault="004335ED" w:rsidP="000D75B4">
            <w:pPr>
              <w:pStyle w:val="TAL"/>
              <w:rPr>
                <w:lang w:eastAsia="en-US"/>
              </w:rPr>
            </w:pPr>
            <w:r w:rsidRPr="00DD6CFB">
              <w:rPr>
                <w:lang w:eastAsia="en-US"/>
              </w:rPr>
              <w:t>Add IEs LBT-</w:t>
            </w:r>
            <w:proofErr w:type="spellStart"/>
            <w:r w:rsidRPr="00DD6CFB">
              <w:rPr>
                <w:lang w:eastAsia="en-US"/>
              </w:rPr>
              <w:t>FailureRecoveryConfig</w:t>
            </w:r>
            <w:proofErr w:type="spellEnd"/>
            <w:r w:rsidRPr="00DD6CFB">
              <w:rPr>
                <w:lang w:eastAsia="en-US"/>
              </w:rPr>
              <w:t xml:space="preserve"> and </w:t>
            </w:r>
            <w:proofErr w:type="spellStart"/>
            <w:r w:rsidRPr="00DD6CFB">
              <w:rPr>
                <w:lang w:eastAsia="en-US"/>
              </w:rPr>
              <w:t>LocationInfo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1AF72" w14:textId="77777777" w:rsidR="004335ED" w:rsidRPr="00DD6CFB" w:rsidRDefault="004335ED" w:rsidP="000D75B4">
            <w:pPr>
              <w:pStyle w:val="TAL"/>
              <w:rPr>
                <w:lang w:eastAsia="en-US"/>
              </w:rPr>
            </w:pPr>
            <w:r w:rsidRPr="00DD6CFB">
              <w:rPr>
                <w:lang w:eastAsia="en-US"/>
              </w:rPr>
              <w:t>16.5.0</w:t>
            </w:r>
          </w:p>
        </w:tc>
      </w:tr>
      <w:tr w:rsidR="004335ED" w:rsidRPr="0031204F" w14:paraId="3B8DDAA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AD9BA6"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39126F"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851213" w14:textId="77777777" w:rsidR="004335ED" w:rsidRPr="00DD6CFB" w:rsidRDefault="004335ED" w:rsidP="000D75B4">
            <w:pPr>
              <w:pStyle w:val="TAL"/>
              <w:rPr>
                <w:lang w:eastAsia="en-US"/>
              </w:rPr>
            </w:pPr>
            <w:r w:rsidRPr="00DD6CFB">
              <w:rPr>
                <w:lang w:eastAsia="en-US"/>
              </w:rPr>
              <w:t>R5-203347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13565F" w14:textId="77777777" w:rsidR="004335ED" w:rsidRPr="00DD6CFB" w:rsidRDefault="004335ED" w:rsidP="000D75B4">
            <w:pPr>
              <w:pStyle w:val="TAL"/>
              <w:rPr>
                <w:lang w:eastAsia="en-US"/>
              </w:rPr>
            </w:pPr>
            <w:r w:rsidRPr="00DD6CFB">
              <w:rPr>
                <w:lang w:eastAsia="en-US"/>
              </w:rPr>
              <w:t>1380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E52A7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9AFAA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8F00A8"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MeasIdleConfig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91029" w14:textId="77777777" w:rsidR="004335ED" w:rsidRPr="00DD6CFB" w:rsidRDefault="004335ED" w:rsidP="000D75B4">
            <w:pPr>
              <w:pStyle w:val="TAL"/>
              <w:rPr>
                <w:lang w:eastAsia="en-US"/>
              </w:rPr>
            </w:pPr>
            <w:r w:rsidRPr="00DD6CFB">
              <w:rPr>
                <w:lang w:eastAsia="en-US"/>
              </w:rPr>
              <w:t>16.5.0</w:t>
            </w:r>
          </w:p>
        </w:tc>
      </w:tr>
      <w:tr w:rsidR="004335ED" w:rsidRPr="0031204F" w14:paraId="367091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09DF8E"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D22ED7"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5BC94B" w14:textId="77777777" w:rsidR="004335ED" w:rsidRPr="00DD6CFB" w:rsidRDefault="004335ED" w:rsidP="000D75B4">
            <w:pPr>
              <w:pStyle w:val="TAL"/>
              <w:rPr>
                <w:lang w:eastAsia="en-US"/>
              </w:rPr>
            </w:pPr>
            <w:r w:rsidRPr="00DD6CFB">
              <w:rPr>
                <w:lang w:eastAsia="en-US"/>
              </w:rPr>
              <w:t>R5-203348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61E42" w14:textId="77777777" w:rsidR="004335ED" w:rsidRPr="00DD6CFB" w:rsidRDefault="004335ED" w:rsidP="000D75B4">
            <w:pPr>
              <w:pStyle w:val="TAL"/>
              <w:rPr>
                <w:lang w:eastAsia="en-US"/>
              </w:rPr>
            </w:pPr>
            <w:r w:rsidRPr="00DD6CFB">
              <w:rPr>
                <w:lang w:eastAsia="en-US"/>
              </w:rPr>
              <w:t>1381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3A5E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00D6F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0DEA"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MeasObjectCLI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67C6F" w14:textId="77777777" w:rsidR="004335ED" w:rsidRPr="00DD6CFB" w:rsidRDefault="004335ED" w:rsidP="000D75B4">
            <w:pPr>
              <w:pStyle w:val="TAL"/>
              <w:rPr>
                <w:lang w:eastAsia="en-US"/>
              </w:rPr>
            </w:pPr>
            <w:r w:rsidRPr="00DD6CFB">
              <w:rPr>
                <w:lang w:eastAsia="en-US"/>
              </w:rPr>
              <w:t>16.5.0</w:t>
            </w:r>
          </w:p>
        </w:tc>
      </w:tr>
      <w:tr w:rsidR="004335ED" w:rsidRPr="0031204F" w14:paraId="46176C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8BD4C4"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6E2C2E"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1DDC5" w14:textId="77777777" w:rsidR="004335ED" w:rsidRPr="00DD6CFB" w:rsidRDefault="004335ED" w:rsidP="000D75B4">
            <w:pPr>
              <w:pStyle w:val="TAL"/>
              <w:rPr>
                <w:lang w:eastAsia="en-US"/>
              </w:rPr>
            </w:pPr>
            <w:r w:rsidRPr="00DD6CFB">
              <w:rPr>
                <w:lang w:eastAsia="en-US"/>
              </w:rPr>
              <w:t>R5-203349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5881D" w14:textId="77777777" w:rsidR="004335ED" w:rsidRPr="00DD6CFB" w:rsidRDefault="004335ED" w:rsidP="000D75B4">
            <w:pPr>
              <w:pStyle w:val="TAL"/>
              <w:rPr>
                <w:lang w:eastAsia="en-US"/>
              </w:rPr>
            </w:pPr>
            <w:r w:rsidRPr="00DD6CFB">
              <w:rPr>
                <w:lang w:eastAsia="en-US"/>
              </w:rPr>
              <w:t>1382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3873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6647A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7BE65"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MeasObjectNR</w:t>
            </w:r>
            <w:proofErr w:type="spellEnd"/>
            <w:r w:rsidRPr="00DD6CFB">
              <w:rPr>
                <w:lang w:eastAsia="en-US"/>
              </w:rPr>
              <w:t>-SL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FCB4E" w14:textId="77777777" w:rsidR="004335ED" w:rsidRPr="00DD6CFB" w:rsidRDefault="004335ED" w:rsidP="000D75B4">
            <w:pPr>
              <w:pStyle w:val="TAL"/>
              <w:rPr>
                <w:lang w:eastAsia="en-US"/>
              </w:rPr>
            </w:pPr>
            <w:r w:rsidRPr="00DD6CFB">
              <w:rPr>
                <w:lang w:eastAsia="en-US"/>
              </w:rPr>
              <w:t>16.5.0</w:t>
            </w:r>
          </w:p>
        </w:tc>
      </w:tr>
      <w:tr w:rsidR="004335ED" w:rsidRPr="0031204F" w14:paraId="1313FE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A623DB"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BA2EC5"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A12DD6" w14:textId="77777777" w:rsidR="004335ED" w:rsidRPr="00DD6CFB" w:rsidRDefault="004335ED" w:rsidP="000D75B4">
            <w:pPr>
              <w:pStyle w:val="TAL"/>
              <w:rPr>
                <w:lang w:eastAsia="en-US"/>
              </w:rPr>
            </w:pPr>
            <w:r w:rsidRPr="00DD6CFB">
              <w:rPr>
                <w:lang w:eastAsia="en-US"/>
              </w:rPr>
              <w:t>R5-203350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81E5E" w14:textId="77777777" w:rsidR="004335ED" w:rsidRPr="00DD6CFB" w:rsidRDefault="004335ED" w:rsidP="000D75B4">
            <w:pPr>
              <w:pStyle w:val="TAL"/>
              <w:rPr>
                <w:lang w:eastAsia="en-US"/>
              </w:rPr>
            </w:pPr>
            <w:r w:rsidRPr="00DD6CFB">
              <w:rPr>
                <w:lang w:eastAsia="en-US"/>
              </w:rPr>
              <w:t>1383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1DBC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3872A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2332C"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MeasObjectUTRA</w:t>
            </w:r>
            <w:proofErr w:type="spellEnd"/>
            <w:r w:rsidRPr="00DD6CFB">
              <w:rPr>
                <w:lang w:eastAsia="en-US"/>
              </w:rPr>
              <w:t>-FDD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21107" w14:textId="77777777" w:rsidR="004335ED" w:rsidRPr="00DD6CFB" w:rsidRDefault="004335ED" w:rsidP="000D75B4">
            <w:pPr>
              <w:pStyle w:val="TAL"/>
              <w:rPr>
                <w:lang w:eastAsia="en-US"/>
              </w:rPr>
            </w:pPr>
            <w:r w:rsidRPr="00DD6CFB">
              <w:rPr>
                <w:lang w:eastAsia="en-US"/>
              </w:rPr>
              <w:t>16.5.0</w:t>
            </w:r>
          </w:p>
        </w:tc>
      </w:tr>
      <w:tr w:rsidR="004335ED" w:rsidRPr="0031204F" w14:paraId="656B72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1F0BF9"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1AF500"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35B48D" w14:textId="77777777" w:rsidR="004335ED" w:rsidRPr="00DD6CFB" w:rsidRDefault="004335ED" w:rsidP="000D75B4">
            <w:pPr>
              <w:pStyle w:val="TAL"/>
              <w:rPr>
                <w:lang w:eastAsia="en-US"/>
              </w:rPr>
            </w:pPr>
            <w:r w:rsidRPr="00DD6CFB">
              <w:rPr>
                <w:lang w:eastAsia="en-US"/>
              </w:rPr>
              <w:t>R5-203351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C695D" w14:textId="77777777" w:rsidR="004335ED" w:rsidRPr="00DD6CFB" w:rsidRDefault="004335ED" w:rsidP="000D75B4">
            <w:pPr>
              <w:pStyle w:val="TAL"/>
              <w:rPr>
                <w:lang w:eastAsia="en-US"/>
              </w:rPr>
            </w:pPr>
            <w:r w:rsidRPr="00DD6CFB">
              <w:rPr>
                <w:lang w:eastAsia="en-US"/>
              </w:rPr>
              <w:t>1384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42F8B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4D507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159F7C" w14:textId="77777777" w:rsidR="004335ED" w:rsidRPr="00DD6CFB" w:rsidRDefault="004335ED" w:rsidP="000D75B4">
            <w:pPr>
              <w:pStyle w:val="TAL"/>
              <w:rPr>
                <w:lang w:eastAsia="en-US"/>
              </w:rPr>
            </w:pPr>
            <w:r w:rsidRPr="00DD6CFB">
              <w:rPr>
                <w:lang w:eastAsia="en-US"/>
              </w:rPr>
              <w:t xml:space="preserve">Add IEs MeasResultIdleEUTRA and </w:t>
            </w:r>
            <w:proofErr w:type="spellStart"/>
            <w:r w:rsidRPr="00DD6CFB">
              <w:rPr>
                <w:lang w:eastAsia="en-US"/>
              </w:rPr>
              <w:t>MeasResultIdleNR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40408" w14:textId="77777777" w:rsidR="004335ED" w:rsidRPr="00DD6CFB" w:rsidRDefault="004335ED" w:rsidP="000D75B4">
            <w:pPr>
              <w:pStyle w:val="TAL"/>
              <w:rPr>
                <w:lang w:eastAsia="en-US"/>
              </w:rPr>
            </w:pPr>
            <w:r w:rsidRPr="00DD6CFB">
              <w:rPr>
                <w:lang w:eastAsia="en-US"/>
              </w:rPr>
              <w:t>16.5.0</w:t>
            </w:r>
          </w:p>
        </w:tc>
      </w:tr>
      <w:tr w:rsidR="004335ED" w:rsidRPr="0031204F" w14:paraId="6633B51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0C2A04"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B4D0F0"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C08032" w14:textId="77777777" w:rsidR="004335ED" w:rsidRPr="00DD6CFB" w:rsidRDefault="004335ED" w:rsidP="000D75B4">
            <w:pPr>
              <w:pStyle w:val="TAL"/>
              <w:rPr>
                <w:lang w:eastAsia="en-US"/>
              </w:rPr>
            </w:pPr>
            <w:r w:rsidRPr="00DD6CFB">
              <w:rPr>
                <w:lang w:eastAsia="en-US"/>
              </w:rPr>
              <w:t>R5-203355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E57E" w14:textId="77777777" w:rsidR="004335ED" w:rsidRPr="00DD6CFB" w:rsidRDefault="004335ED" w:rsidP="000D75B4">
            <w:pPr>
              <w:pStyle w:val="TAL"/>
              <w:rPr>
                <w:lang w:eastAsia="en-US"/>
              </w:rPr>
            </w:pPr>
            <w:r w:rsidRPr="00DD6CFB">
              <w:rPr>
                <w:lang w:eastAsia="en-US"/>
              </w:rPr>
              <w:t>1387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2AD8C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CA56F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77A01E" w14:textId="77777777" w:rsidR="004335ED" w:rsidRPr="00DD6CFB" w:rsidRDefault="004335ED" w:rsidP="000D75B4">
            <w:pPr>
              <w:pStyle w:val="TAL"/>
              <w:rPr>
                <w:lang w:eastAsia="en-US"/>
              </w:rPr>
            </w:pPr>
            <w:r w:rsidRPr="00DD6CFB">
              <w:rPr>
                <w:lang w:eastAsia="en-US"/>
              </w:rPr>
              <w:t xml:space="preserve">Add IEs </w:t>
            </w:r>
            <w:proofErr w:type="spellStart"/>
            <w:r w:rsidRPr="00DD6CFB">
              <w:rPr>
                <w:lang w:eastAsia="en-US"/>
              </w:rPr>
              <w:t>MsgA-ConfigCommon</w:t>
            </w:r>
            <w:proofErr w:type="spellEnd"/>
            <w:r w:rsidRPr="00DD6CFB">
              <w:rPr>
                <w:lang w:eastAsia="en-US"/>
              </w:rPr>
              <w:t xml:space="preserve"> and </w:t>
            </w:r>
            <w:proofErr w:type="spellStart"/>
            <w:r w:rsidRPr="00DD6CFB">
              <w:rPr>
                <w:lang w:eastAsia="en-US"/>
              </w:rPr>
              <w:t>MsgA</w:t>
            </w:r>
            <w:proofErr w:type="spellEnd"/>
            <w:r w:rsidRPr="00DD6CFB">
              <w:rPr>
                <w:lang w:eastAsia="en-US"/>
              </w:rPr>
              <w:t>-PUSCH-Config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67CEE" w14:textId="77777777" w:rsidR="004335ED" w:rsidRPr="00DD6CFB" w:rsidRDefault="004335ED" w:rsidP="000D75B4">
            <w:pPr>
              <w:pStyle w:val="TAL"/>
              <w:rPr>
                <w:lang w:eastAsia="en-US"/>
              </w:rPr>
            </w:pPr>
            <w:r w:rsidRPr="00DD6CFB">
              <w:rPr>
                <w:lang w:eastAsia="en-US"/>
              </w:rPr>
              <w:t>16.5.0</w:t>
            </w:r>
          </w:p>
        </w:tc>
      </w:tr>
      <w:tr w:rsidR="004335ED" w:rsidRPr="0031204F" w14:paraId="3F9FE2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B70C4B"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5F8A63"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CDC71" w14:textId="77777777" w:rsidR="004335ED" w:rsidRPr="00DD6CFB" w:rsidRDefault="004335ED" w:rsidP="000D75B4">
            <w:pPr>
              <w:pStyle w:val="TAL"/>
              <w:rPr>
                <w:lang w:eastAsia="en-US"/>
              </w:rPr>
            </w:pPr>
            <w:r w:rsidRPr="00DD6CFB">
              <w:rPr>
                <w:lang w:eastAsia="en-US"/>
              </w:rPr>
              <w:t>R5-203356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1CB24" w14:textId="77777777" w:rsidR="004335ED" w:rsidRPr="00DD6CFB" w:rsidRDefault="004335ED" w:rsidP="000D75B4">
            <w:pPr>
              <w:pStyle w:val="TAL"/>
              <w:rPr>
                <w:lang w:eastAsia="en-US"/>
              </w:rPr>
            </w:pPr>
            <w:r w:rsidRPr="00DD6CFB">
              <w:rPr>
                <w:lang w:eastAsia="en-US"/>
              </w:rPr>
              <w:t>1388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CB1A1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B4C17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6FD026" w14:textId="77777777" w:rsidR="004335ED" w:rsidRPr="00DD6CFB" w:rsidRDefault="004335ED" w:rsidP="000D75B4">
            <w:pPr>
              <w:pStyle w:val="TAL"/>
              <w:rPr>
                <w:lang w:eastAsia="en-US"/>
              </w:rPr>
            </w:pPr>
            <w:r w:rsidRPr="00DD6CFB">
              <w:rPr>
                <w:lang w:eastAsia="en-US"/>
              </w:rPr>
              <w:t xml:space="preserve">Add IEs </w:t>
            </w:r>
            <w:proofErr w:type="spellStart"/>
            <w:r w:rsidRPr="00DD6CFB">
              <w:rPr>
                <w:lang w:eastAsia="en-US"/>
              </w:rPr>
              <w:t>NeedForGapsConfigNR</w:t>
            </w:r>
            <w:proofErr w:type="spellEnd"/>
            <w:r w:rsidRPr="00DD6CFB">
              <w:rPr>
                <w:lang w:eastAsia="en-US"/>
              </w:rPr>
              <w:t xml:space="preserve"> and </w:t>
            </w:r>
            <w:proofErr w:type="spellStart"/>
            <w:r w:rsidRPr="00DD6CFB">
              <w:rPr>
                <w:lang w:eastAsia="en-US"/>
              </w:rPr>
              <w:t>NeedForGapsInfoNR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0FF52" w14:textId="77777777" w:rsidR="004335ED" w:rsidRPr="00DD6CFB" w:rsidRDefault="004335ED" w:rsidP="000D75B4">
            <w:pPr>
              <w:pStyle w:val="TAL"/>
              <w:rPr>
                <w:lang w:eastAsia="en-US"/>
              </w:rPr>
            </w:pPr>
            <w:r w:rsidRPr="00DD6CFB">
              <w:rPr>
                <w:lang w:eastAsia="en-US"/>
              </w:rPr>
              <w:t>16.5.0</w:t>
            </w:r>
          </w:p>
        </w:tc>
      </w:tr>
      <w:tr w:rsidR="004335ED" w:rsidRPr="0031204F" w14:paraId="21A870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C1301F"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601D7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57DA36" w14:textId="77777777" w:rsidR="004335ED" w:rsidRPr="00DD6CFB" w:rsidRDefault="004335ED" w:rsidP="000D75B4">
            <w:pPr>
              <w:pStyle w:val="TAL"/>
              <w:rPr>
                <w:lang w:eastAsia="en-US"/>
              </w:rPr>
            </w:pPr>
            <w:r w:rsidRPr="00DD6CFB">
              <w:rPr>
                <w:lang w:eastAsia="en-US"/>
              </w:rPr>
              <w:t>R5-203357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B445A" w14:textId="77777777" w:rsidR="004335ED" w:rsidRPr="00DD6CFB" w:rsidRDefault="004335ED" w:rsidP="000D75B4">
            <w:pPr>
              <w:pStyle w:val="TAL"/>
              <w:rPr>
                <w:lang w:eastAsia="en-US"/>
              </w:rPr>
            </w:pPr>
            <w:r w:rsidRPr="00DD6CFB">
              <w:rPr>
                <w:lang w:eastAsia="en-US"/>
              </w:rPr>
              <w:t>1389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9F86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9B5AB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F4DDE7" w14:textId="77777777" w:rsidR="004335ED" w:rsidRPr="00DD6CFB" w:rsidRDefault="004335ED" w:rsidP="000D75B4">
            <w:pPr>
              <w:pStyle w:val="TAL"/>
              <w:rPr>
                <w:lang w:eastAsia="en-US"/>
              </w:rPr>
            </w:pPr>
            <w:r w:rsidRPr="00DD6CFB">
              <w:rPr>
                <w:lang w:eastAsia="en-US"/>
              </w:rPr>
              <w:t>Correction to Table 4.5.2.2-2-second SMC procedure for Selected EPS NAS security algorithms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1A736" w14:textId="77777777" w:rsidR="004335ED" w:rsidRPr="00DD6CFB" w:rsidRDefault="004335ED" w:rsidP="000D75B4">
            <w:pPr>
              <w:pStyle w:val="TAL"/>
              <w:rPr>
                <w:lang w:eastAsia="en-US"/>
              </w:rPr>
            </w:pPr>
            <w:r w:rsidRPr="00DD6CFB">
              <w:rPr>
                <w:lang w:eastAsia="en-US"/>
              </w:rPr>
              <w:t>16.5.0</w:t>
            </w:r>
          </w:p>
        </w:tc>
      </w:tr>
      <w:tr w:rsidR="004335ED" w:rsidRPr="0031204F" w14:paraId="338DF1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E7127A"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BCBA40"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41DA42" w14:textId="77777777" w:rsidR="004335ED" w:rsidRPr="00DD6CFB" w:rsidRDefault="004335ED" w:rsidP="000D75B4">
            <w:pPr>
              <w:pStyle w:val="TAL"/>
              <w:rPr>
                <w:lang w:eastAsia="en-US"/>
              </w:rPr>
            </w:pPr>
            <w:r w:rsidRPr="00DD6CFB">
              <w:rPr>
                <w:lang w:eastAsia="en-US"/>
              </w:rPr>
              <w:t>R5-203359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EC182" w14:textId="77777777" w:rsidR="004335ED" w:rsidRPr="00DD6CFB" w:rsidRDefault="004335ED" w:rsidP="000D75B4">
            <w:pPr>
              <w:pStyle w:val="TAL"/>
              <w:rPr>
                <w:lang w:eastAsia="en-US"/>
              </w:rPr>
            </w:pPr>
            <w:r w:rsidRPr="00DD6CFB">
              <w:rPr>
                <w:lang w:eastAsia="en-US"/>
              </w:rPr>
              <w:t>1391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32868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5F848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C9560" w14:textId="77777777" w:rsidR="004335ED" w:rsidRPr="00DD6CFB" w:rsidRDefault="004335ED" w:rsidP="000D75B4">
            <w:pPr>
              <w:pStyle w:val="TAL"/>
              <w:rPr>
                <w:lang w:eastAsia="en-US"/>
              </w:rPr>
            </w:pPr>
            <w:r w:rsidRPr="00DD6CFB">
              <w:rPr>
                <w:lang w:eastAsia="en-US"/>
              </w:rPr>
              <w:t xml:space="preserve">Correction to Table 4.6.3-141 </w:t>
            </w:r>
            <w:proofErr w:type="spellStart"/>
            <w:r w:rsidRPr="00DD6CFB">
              <w:rPr>
                <w:lang w:eastAsia="en-US"/>
              </w:rPr>
              <w:t>ReportConfigInterRAT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B454A" w14:textId="77777777" w:rsidR="004335ED" w:rsidRPr="00DD6CFB" w:rsidRDefault="004335ED" w:rsidP="000D75B4">
            <w:pPr>
              <w:pStyle w:val="TAL"/>
              <w:rPr>
                <w:lang w:eastAsia="en-US"/>
              </w:rPr>
            </w:pPr>
            <w:r w:rsidRPr="00DD6CFB">
              <w:rPr>
                <w:lang w:eastAsia="en-US"/>
              </w:rPr>
              <w:t>16.5.0</w:t>
            </w:r>
          </w:p>
        </w:tc>
      </w:tr>
      <w:tr w:rsidR="004335ED" w:rsidRPr="0031204F" w14:paraId="0D2617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6F6433"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63E613"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7E2FD0" w14:textId="77777777" w:rsidR="004335ED" w:rsidRPr="00DD6CFB" w:rsidRDefault="004335ED" w:rsidP="000D75B4">
            <w:pPr>
              <w:pStyle w:val="TAL"/>
              <w:rPr>
                <w:lang w:eastAsia="en-US"/>
              </w:rPr>
            </w:pPr>
            <w:r w:rsidRPr="00DD6CFB">
              <w:rPr>
                <w:lang w:eastAsia="en-US"/>
              </w:rPr>
              <w:t>R5-203446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E7ED" w14:textId="77777777" w:rsidR="004335ED" w:rsidRPr="00DD6CFB" w:rsidRDefault="004335ED" w:rsidP="000D75B4">
            <w:pPr>
              <w:pStyle w:val="TAL"/>
              <w:rPr>
                <w:lang w:eastAsia="en-US"/>
              </w:rPr>
            </w:pPr>
            <w:r w:rsidRPr="00DD6CFB">
              <w:rPr>
                <w:lang w:eastAsia="en-US"/>
              </w:rPr>
              <w:t>1395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A2CC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74217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57A6C" w14:textId="77777777" w:rsidR="004335ED" w:rsidRPr="00DD6CFB" w:rsidRDefault="004335ED" w:rsidP="000D75B4">
            <w:pPr>
              <w:pStyle w:val="TAL"/>
              <w:rPr>
                <w:lang w:eastAsia="en-US"/>
              </w:rPr>
            </w:pPr>
            <w:r w:rsidRPr="00DD6CFB">
              <w:rPr>
                <w:lang w:eastAsia="en-US"/>
              </w:rPr>
              <w:t>Add IEs NPN-Identity and NPN-</w:t>
            </w:r>
            <w:proofErr w:type="spellStart"/>
            <w:r w:rsidRPr="00DD6CFB">
              <w:rPr>
                <w:lang w:eastAsia="en-US"/>
              </w:rPr>
              <w:t>IdentityInfoList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65C0C" w14:textId="77777777" w:rsidR="004335ED" w:rsidRPr="00DD6CFB" w:rsidRDefault="004335ED" w:rsidP="000D75B4">
            <w:pPr>
              <w:pStyle w:val="TAL"/>
              <w:rPr>
                <w:lang w:eastAsia="en-US"/>
              </w:rPr>
            </w:pPr>
            <w:r w:rsidRPr="00DD6CFB">
              <w:rPr>
                <w:lang w:eastAsia="en-US"/>
              </w:rPr>
              <w:t>16.5.0</w:t>
            </w:r>
          </w:p>
        </w:tc>
      </w:tr>
      <w:tr w:rsidR="004335ED" w:rsidRPr="0031204F" w14:paraId="233533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6F7660"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1CED9C"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D43E02" w14:textId="77777777" w:rsidR="004335ED" w:rsidRPr="00DD6CFB" w:rsidRDefault="004335ED" w:rsidP="000D75B4">
            <w:pPr>
              <w:pStyle w:val="TAL"/>
              <w:rPr>
                <w:lang w:eastAsia="en-US"/>
              </w:rPr>
            </w:pPr>
            <w:r w:rsidRPr="00DD6CFB">
              <w:rPr>
                <w:lang w:eastAsia="en-US"/>
              </w:rPr>
              <w:t>R5-203449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9F61" w14:textId="77777777" w:rsidR="004335ED" w:rsidRPr="00DD6CFB" w:rsidRDefault="004335ED" w:rsidP="000D75B4">
            <w:pPr>
              <w:pStyle w:val="TAL"/>
              <w:rPr>
                <w:lang w:eastAsia="en-US"/>
              </w:rPr>
            </w:pPr>
            <w:r w:rsidRPr="00DD6CFB">
              <w:rPr>
                <w:lang w:eastAsia="en-US"/>
              </w:rPr>
              <w:t>1396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E1F1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FC4AF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BEBF" w14:textId="77777777" w:rsidR="004335ED" w:rsidRPr="00DD6CFB" w:rsidRDefault="004335ED" w:rsidP="000D75B4">
            <w:pPr>
              <w:pStyle w:val="TAL"/>
              <w:rPr>
                <w:lang w:eastAsia="en-US"/>
              </w:rPr>
            </w:pPr>
            <w:r w:rsidRPr="00DD6CFB">
              <w:rPr>
                <w:lang w:eastAsia="en-US"/>
              </w:rPr>
              <w:t>Add IE PLMN-IdentityList2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67723" w14:textId="77777777" w:rsidR="004335ED" w:rsidRPr="00DD6CFB" w:rsidRDefault="004335ED" w:rsidP="000D75B4">
            <w:pPr>
              <w:pStyle w:val="TAL"/>
              <w:rPr>
                <w:lang w:eastAsia="en-US"/>
              </w:rPr>
            </w:pPr>
            <w:r w:rsidRPr="00DD6CFB">
              <w:rPr>
                <w:lang w:eastAsia="en-US"/>
              </w:rPr>
              <w:t>16.5.0</w:t>
            </w:r>
          </w:p>
        </w:tc>
      </w:tr>
      <w:tr w:rsidR="004335ED" w:rsidRPr="0031204F" w14:paraId="6077FA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0D9739"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6F31D5"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D7A733" w14:textId="77777777" w:rsidR="004335ED" w:rsidRPr="00DD6CFB" w:rsidRDefault="004335ED" w:rsidP="000D75B4">
            <w:pPr>
              <w:pStyle w:val="TAL"/>
              <w:rPr>
                <w:lang w:eastAsia="en-US"/>
              </w:rPr>
            </w:pPr>
            <w:r w:rsidRPr="00DD6CFB">
              <w:rPr>
                <w:lang w:eastAsia="en-US"/>
              </w:rPr>
              <w:t>R5-203450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61BCE" w14:textId="77777777" w:rsidR="004335ED" w:rsidRPr="00DD6CFB" w:rsidRDefault="004335ED" w:rsidP="000D75B4">
            <w:pPr>
              <w:pStyle w:val="TAL"/>
              <w:rPr>
                <w:lang w:eastAsia="en-US"/>
              </w:rPr>
            </w:pPr>
            <w:r w:rsidRPr="00DD6CFB">
              <w:rPr>
                <w:lang w:eastAsia="en-US"/>
              </w:rPr>
              <w:t>1397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D5843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3E8F7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2C5BD" w14:textId="77777777" w:rsidR="004335ED" w:rsidRPr="00DD6CFB" w:rsidRDefault="004335ED" w:rsidP="000D75B4">
            <w:pPr>
              <w:pStyle w:val="TAL"/>
              <w:rPr>
                <w:lang w:eastAsia="en-US"/>
              </w:rPr>
            </w:pPr>
            <w:r w:rsidRPr="00DD6CFB">
              <w:rPr>
                <w:lang w:eastAsia="en-US"/>
              </w:rPr>
              <w:t>Add IE PUCCH-</w:t>
            </w:r>
            <w:proofErr w:type="spellStart"/>
            <w:r w:rsidRPr="00DD6CFB">
              <w:rPr>
                <w:lang w:eastAsia="en-US"/>
              </w:rPr>
              <w:t>ConfigurationList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8A0A6" w14:textId="77777777" w:rsidR="004335ED" w:rsidRPr="00DD6CFB" w:rsidRDefault="004335ED" w:rsidP="000D75B4">
            <w:pPr>
              <w:pStyle w:val="TAL"/>
              <w:rPr>
                <w:lang w:eastAsia="en-US"/>
              </w:rPr>
            </w:pPr>
            <w:r w:rsidRPr="00DD6CFB">
              <w:rPr>
                <w:lang w:eastAsia="en-US"/>
              </w:rPr>
              <w:t>16.5.0</w:t>
            </w:r>
          </w:p>
        </w:tc>
      </w:tr>
      <w:tr w:rsidR="004335ED" w:rsidRPr="0031204F" w14:paraId="7FA569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E39677"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105109"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19F37" w14:textId="77777777" w:rsidR="004335ED" w:rsidRPr="00DD6CFB" w:rsidRDefault="004335ED" w:rsidP="000D75B4">
            <w:pPr>
              <w:pStyle w:val="TAL"/>
              <w:rPr>
                <w:lang w:eastAsia="en-US"/>
              </w:rPr>
            </w:pPr>
            <w:r w:rsidRPr="00DD6CFB">
              <w:rPr>
                <w:lang w:eastAsia="en-US"/>
              </w:rPr>
              <w:t>R5-203451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5A565" w14:textId="77777777" w:rsidR="004335ED" w:rsidRPr="00DD6CFB" w:rsidRDefault="004335ED" w:rsidP="000D75B4">
            <w:pPr>
              <w:pStyle w:val="TAL"/>
              <w:rPr>
                <w:lang w:eastAsia="en-US"/>
              </w:rPr>
            </w:pPr>
            <w:r w:rsidRPr="00DD6CFB">
              <w:rPr>
                <w:lang w:eastAsia="en-US"/>
              </w:rPr>
              <w:t>1398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E6F82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CB79B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93121" w14:textId="77777777" w:rsidR="004335ED" w:rsidRPr="00DD6CFB" w:rsidRDefault="004335ED" w:rsidP="000D75B4">
            <w:pPr>
              <w:pStyle w:val="TAL"/>
              <w:rPr>
                <w:lang w:eastAsia="en-US"/>
              </w:rPr>
            </w:pPr>
            <w:r w:rsidRPr="00DD6CFB">
              <w:rPr>
                <w:lang w:eastAsia="en-US"/>
              </w:rPr>
              <w:t>Add IE PUCCH-</w:t>
            </w:r>
            <w:proofErr w:type="spellStart"/>
            <w:r w:rsidRPr="00DD6CFB">
              <w:rPr>
                <w:lang w:eastAsia="en-US"/>
              </w:rPr>
              <w:t>SpatialRelationInfo</w:t>
            </w:r>
            <w:proofErr w:type="spellEnd"/>
            <w:r w:rsidRPr="00DD6CFB">
              <w:rPr>
                <w:lang w:eastAsia="en-US"/>
              </w:rPr>
              <w: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E9C0E" w14:textId="77777777" w:rsidR="004335ED" w:rsidRPr="00DD6CFB" w:rsidRDefault="004335ED" w:rsidP="000D75B4">
            <w:pPr>
              <w:pStyle w:val="TAL"/>
              <w:rPr>
                <w:lang w:eastAsia="en-US"/>
              </w:rPr>
            </w:pPr>
            <w:r w:rsidRPr="00DD6CFB">
              <w:rPr>
                <w:lang w:eastAsia="en-US"/>
              </w:rPr>
              <w:t>16.5.0</w:t>
            </w:r>
          </w:p>
        </w:tc>
      </w:tr>
      <w:tr w:rsidR="004335ED" w:rsidRPr="0031204F" w14:paraId="5FAD35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BED8A2"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89678A"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5E4D0" w14:textId="77777777" w:rsidR="004335ED" w:rsidRPr="00DD6CFB" w:rsidRDefault="004335ED" w:rsidP="000D75B4">
            <w:pPr>
              <w:pStyle w:val="TAL"/>
              <w:rPr>
                <w:lang w:eastAsia="en-US"/>
              </w:rPr>
            </w:pPr>
            <w:r w:rsidRPr="00DD6CFB">
              <w:rPr>
                <w:lang w:eastAsia="en-US"/>
              </w:rPr>
              <w:t>R5-203455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C493" w14:textId="77777777" w:rsidR="004335ED" w:rsidRPr="00DD6CFB" w:rsidRDefault="004335ED" w:rsidP="000D75B4">
            <w:pPr>
              <w:pStyle w:val="TAL"/>
              <w:rPr>
                <w:lang w:eastAsia="en-US"/>
              </w:rPr>
            </w:pPr>
            <w:r w:rsidRPr="00DD6CFB">
              <w:rPr>
                <w:lang w:eastAsia="en-US"/>
              </w:rPr>
              <w:t>1399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CFA0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914C2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2DA3E" w14:textId="77777777" w:rsidR="004335ED" w:rsidRPr="00DD6CFB" w:rsidRDefault="004335ED" w:rsidP="000D75B4">
            <w:pPr>
              <w:pStyle w:val="TAL"/>
              <w:rPr>
                <w:lang w:eastAsia="en-US"/>
              </w:rPr>
            </w:pPr>
            <w:r w:rsidRPr="00DD6CFB">
              <w:rPr>
                <w:lang w:eastAsia="en-US"/>
              </w:rPr>
              <w:t>Corrections to 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B5C35" w14:textId="77777777" w:rsidR="004335ED" w:rsidRPr="00DD6CFB" w:rsidRDefault="004335ED" w:rsidP="000D75B4">
            <w:pPr>
              <w:pStyle w:val="TAL"/>
              <w:rPr>
                <w:lang w:eastAsia="en-US"/>
              </w:rPr>
            </w:pPr>
            <w:r w:rsidRPr="00DD6CFB">
              <w:rPr>
                <w:lang w:eastAsia="en-US"/>
              </w:rPr>
              <w:t>16.5.0</w:t>
            </w:r>
          </w:p>
        </w:tc>
      </w:tr>
      <w:tr w:rsidR="004335ED" w:rsidRPr="0031204F" w14:paraId="309FD8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E8283D"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5C6D1F"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D32A9C" w14:textId="77777777" w:rsidR="004335ED" w:rsidRPr="00DD6CFB" w:rsidRDefault="004335ED" w:rsidP="000D75B4">
            <w:pPr>
              <w:pStyle w:val="TAL"/>
              <w:rPr>
                <w:lang w:eastAsia="en-US"/>
              </w:rPr>
            </w:pPr>
            <w:r w:rsidRPr="00DD6CFB">
              <w:rPr>
                <w:lang w:eastAsia="en-US"/>
              </w:rPr>
              <w:t>R5-203456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6F54" w14:textId="77777777" w:rsidR="004335ED" w:rsidRPr="00DD6CFB" w:rsidRDefault="004335ED" w:rsidP="000D75B4">
            <w:pPr>
              <w:pStyle w:val="TAL"/>
              <w:rPr>
                <w:lang w:eastAsia="en-US"/>
              </w:rPr>
            </w:pPr>
            <w:r w:rsidRPr="00DD6CFB">
              <w:rPr>
                <w:lang w:eastAsia="en-US"/>
              </w:rPr>
              <w:t>1400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9960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BD39F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5DE8D" w14:textId="77777777" w:rsidR="004335ED" w:rsidRPr="00DD6CFB" w:rsidRDefault="004335ED" w:rsidP="000D75B4">
            <w:pPr>
              <w:pStyle w:val="TAL"/>
              <w:rPr>
                <w:lang w:eastAsia="en-US"/>
              </w:rPr>
            </w:pPr>
            <w:r w:rsidRPr="00DD6CFB">
              <w:rPr>
                <w:lang w:eastAsia="en-US"/>
              </w:rPr>
              <w:t>Updating usages of TS 34.229-1 to TS 34.229-5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77993" w14:textId="77777777" w:rsidR="004335ED" w:rsidRPr="00DD6CFB" w:rsidRDefault="004335ED" w:rsidP="000D75B4">
            <w:pPr>
              <w:pStyle w:val="TAL"/>
              <w:rPr>
                <w:lang w:eastAsia="en-US"/>
              </w:rPr>
            </w:pPr>
            <w:r w:rsidRPr="00DD6CFB">
              <w:rPr>
                <w:lang w:eastAsia="en-US"/>
              </w:rPr>
              <w:t>16.5.0</w:t>
            </w:r>
          </w:p>
        </w:tc>
      </w:tr>
      <w:tr w:rsidR="004335ED" w:rsidRPr="0031204F" w14:paraId="7B1710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46D60E"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8EC60E"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50E161" w14:textId="77777777" w:rsidR="004335ED" w:rsidRPr="00DD6CFB" w:rsidRDefault="004335ED" w:rsidP="000D75B4">
            <w:pPr>
              <w:pStyle w:val="TAL"/>
              <w:rPr>
                <w:lang w:eastAsia="en-US"/>
              </w:rPr>
            </w:pPr>
            <w:r w:rsidRPr="00DD6CFB">
              <w:rPr>
                <w:lang w:eastAsia="en-US"/>
              </w:rPr>
              <w:t>R5-203467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F4FF" w14:textId="77777777" w:rsidR="004335ED" w:rsidRPr="00DD6CFB" w:rsidRDefault="004335ED" w:rsidP="000D75B4">
            <w:pPr>
              <w:pStyle w:val="TAL"/>
              <w:rPr>
                <w:lang w:eastAsia="en-US"/>
              </w:rPr>
            </w:pPr>
            <w:r w:rsidRPr="00DD6CFB">
              <w:rPr>
                <w:lang w:eastAsia="en-US"/>
              </w:rPr>
              <w:t>1401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D9B4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9BA97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05767" w14:textId="77777777" w:rsidR="004335ED" w:rsidRPr="00DD6CFB" w:rsidRDefault="004335ED" w:rsidP="000D75B4">
            <w:pPr>
              <w:pStyle w:val="TAL"/>
              <w:rPr>
                <w:lang w:eastAsia="en-US"/>
              </w:rPr>
            </w:pPr>
            <w:r w:rsidRPr="00DD6CFB">
              <w:rPr>
                <w:lang w:eastAsia="en-US"/>
              </w:rPr>
              <w:t>Add IE RACH-ConfigCommonTwoStepRA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5CDDB" w14:textId="77777777" w:rsidR="004335ED" w:rsidRPr="00DD6CFB" w:rsidRDefault="004335ED" w:rsidP="000D75B4">
            <w:pPr>
              <w:pStyle w:val="TAL"/>
              <w:rPr>
                <w:lang w:eastAsia="en-US"/>
              </w:rPr>
            </w:pPr>
            <w:r w:rsidRPr="00DD6CFB">
              <w:rPr>
                <w:lang w:eastAsia="en-US"/>
              </w:rPr>
              <w:t>16.5.0</w:t>
            </w:r>
          </w:p>
        </w:tc>
      </w:tr>
      <w:tr w:rsidR="004335ED" w:rsidRPr="0031204F" w14:paraId="24EEF4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D9D163"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429469"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46AFF" w14:textId="77777777" w:rsidR="004335ED" w:rsidRPr="00DD6CFB" w:rsidRDefault="004335ED" w:rsidP="000D75B4">
            <w:pPr>
              <w:pStyle w:val="TAL"/>
              <w:rPr>
                <w:lang w:eastAsia="en-US"/>
              </w:rPr>
            </w:pPr>
            <w:r w:rsidRPr="00DD6CFB">
              <w:rPr>
                <w:lang w:eastAsia="en-US"/>
              </w:rPr>
              <w:t>R5-203470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96CDD" w14:textId="77777777" w:rsidR="004335ED" w:rsidRPr="00DD6CFB" w:rsidRDefault="004335ED" w:rsidP="000D75B4">
            <w:pPr>
              <w:pStyle w:val="TAL"/>
              <w:rPr>
                <w:lang w:eastAsia="en-US"/>
              </w:rPr>
            </w:pPr>
            <w:r w:rsidRPr="00DD6CFB">
              <w:rPr>
                <w:lang w:eastAsia="en-US"/>
              </w:rPr>
              <w:t>1402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6224E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2EFB8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752232" w14:textId="77777777" w:rsidR="004335ED" w:rsidRPr="00DD6CFB" w:rsidRDefault="004335ED" w:rsidP="000D75B4">
            <w:pPr>
              <w:pStyle w:val="TAL"/>
              <w:rPr>
                <w:lang w:eastAsia="en-US"/>
              </w:rPr>
            </w:pPr>
            <w:r w:rsidRPr="00DD6CFB">
              <w:rPr>
                <w:lang w:eastAsia="en-US"/>
              </w:rPr>
              <w:t>Add IE RACH-</w:t>
            </w:r>
            <w:proofErr w:type="spellStart"/>
            <w:r w:rsidRPr="00DD6CFB">
              <w:rPr>
                <w:lang w:eastAsia="en-US"/>
              </w:rPr>
              <w:t>ConfigGenericTwoStepRA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DA710" w14:textId="77777777" w:rsidR="004335ED" w:rsidRPr="00DD6CFB" w:rsidRDefault="004335ED" w:rsidP="000D75B4">
            <w:pPr>
              <w:pStyle w:val="TAL"/>
              <w:rPr>
                <w:lang w:eastAsia="en-US"/>
              </w:rPr>
            </w:pPr>
            <w:r w:rsidRPr="00DD6CFB">
              <w:rPr>
                <w:lang w:eastAsia="en-US"/>
              </w:rPr>
              <w:t>16.5.0</w:t>
            </w:r>
          </w:p>
        </w:tc>
      </w:tr>
      <w:tr w:rsidR="004335ED" w:rsidRPr="0031204F" w14:paraId="7DC375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36A89E"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EFC005"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A634CB" w14:textId="77777777" w:rsidR="004335ED" w:rsidRPr="00DD6CFB" w:rsidRDefault="004335ED" w:rsidP="000D75B4">
            <w:pPr>
              <w:pStyle w:val="TAL"/>
              <w:rPr>
                <w:lang w:eastAsia="en-US"/>
              </w:rPr>
            </w:pPr>
            <w:r w:rsidRPr="00DD6CFB">
              <w:rPr>
                <w:lang w:eastAsia="en-US"/>
              </w:rPr>
              <w:t>R5-203471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41355" w14:textId="77777777" w:rsidR="004335ED" w:rsidRPr="00DD6CFB" w:rsidRDefault="004335ED" w:rsidP="000D75B4">
            <w:pPr>
              <w:pStyle w:val="TAL"/>
              <w:rPr>
                <w:lang w:eastAsia="en-US"/>
              </w:rPr>
            </w:pPr>
            <w:r w:rsidRPr="00DD6CFB">
              <w:rPr>
                <w:lang w:eastAsia="en-US"/>
              </w:rPr>
              <w:t>1403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A6779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46181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2F4F"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ReferenceTimeInfo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DBD692" w14:textId="77777777" w:rsidR="004335ED" w:rsidRPr="00DD6CFB" w:rsidRDefault="004335ED" w:rsidP="000D75B4">
            <w:pPr>
              <w:pStyle w:val="TAL"/>
              <w:rPr>
                <w:lang w:eastAsia="en-US"/>
              </w:rPr>
            </w:pPr>
            <w:r w:rsidRPr="00DD6CFB">
              <w:rPr>
                <w:lang w:eastAsia="en-US"/>
              </w:rPr>
              <w:t>16.5.0</w:t>
            </w:r>
          </w:p>
        </w:tc>
      </w:tr>
      <w:tr w:rsidR="004335ED" w:rsidRPr="0031204F" w14:paraId="2CC575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910674"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170E0"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4407F5" w14:textId="77777777" w:rsidR="004335ED" w:rsidRPr="00DD6CFB" w:rsidRDefault="004335ED" w:rsidP="000D75B4">
            <w:pPr>
              <w:pStyle w:val="TAL"/>
              <w:rPr>
                <w:lang w:eastAsia="en-US"/>
              </w:rPr>
            </w:pPr>
            <w:r w:rsidRPr="00DD6CFB">
              <w:rPr>
                <w:lang w:eastAsia="en-US"/>
              </w:rPr>
              <w:t>R5-203472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21FE5" w14:textId="77777777" w:rsidR="004335ED" w:rsidRPr="00DD6CFB" w:rsidRDefault="004335ED" w:rsidP="000D75B4">
            <w:pPr>
              <w:pStyle w:val="TAL"/>
              <w:rPr>
                <w:lang w:eastAsia="en-US"/>
              </w:rPr>
            </w:pPr>
            <w:r w:rsidRPr="00DD6CFB">
              <w:rPr>
                <w:lang w:eastAsia="en-US"/>
              </w:rPr>
              <w:t>1404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BE382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7D379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88C5"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RepetitionSchemeConfig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0D845" w14:textId="77777777" w:rsidR="004335ED" w:rsidRPr="00DD6CFB" w:rsidRDefault="004335ED" w:rsidP="000D75B4">
            <w:pPr>
              <w:pStyle w:val="TAL"/>
              <w:rPr>
                <w:lang w:eastAsia="en-US"/>
              </w:rPr>
            </w:pPr>
            <w:r w:rsidRPr="00DD6CFB">
              <w:rPr>
                <w:lang w:eastAsia="en-US"/>
              </w:rPr>
              <w:t>16.5.0</w:t>
            </w:r>
          </w:p>
        </w:tc>
      </w:tr>
      <w:tr w:rsidR="004335ED" w:rsidRPr="0031204F" w14:paraId="6564A2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33F6EF"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94E9C2"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878C6" w14:textId="77777777" w:rsidR="004335ED" w:rsidRPr="00DD6CFB" w:rsidRDefault="004335ED" w:rsidP="000D75B4">
            <w:pPr>
              <w:pStyle w:val="TAL"/>
              <w:rPr>
                <w:lang w:eastAsia="en-US"/>
              </w:rPr>
            </w:pPr>
            <w:r w:rsidRPr="00DD6CFB">
              <w:rPr>
                <w:lang w:eastAsia="en-US"/>
              </w:rPr>
              <w:t>R5-203476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3C73" w14:textId="77777777" w:rsidR="004335ED" w:rsidRPr="00DD6CFB" w:rsidRDefault="004335ED" w:rsidP="000D75B4">
            <w:pPr>
              <w:pStyle w:val="TAL"/>
              <w:rPr>
                <w:lang w:eastAsia="en-US"/>
              </w:rPr>
            </w:pPr>
            <w:r w:rsidRPr="00DD6CFB">
              <w:rPr>
                <w:lang w:eastAsia="en-US"/>
              </w:rPr>
              <w:t>1405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81FB5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932FB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A386E" w14:textId="77777777" w:rsidR="004335ED" w:rsidRPr="00DD6CFB" w:rsidRDefault="004335ED" w:rsidP="000D75B4">
            <w:pPr>
              <w:pStyle w:val="TAL"/>
              <w:rPr>
                <w:lang w:eastAsia="en-US"/>
              </w:rPr>
            </w:pPr>
            <w:r w:rsidRPr="00DD6CFB">
              <w:rPr>
                <w:lang w:eastAsia="en-US"/>
              </w:rPr>
              <w:t>Add IE ReportConfigNR-SL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3893C" w14:textId="77777777" w:rsidR="004335ED" w:rsidRPr="00DD6CFB" w:rsidRDefault="004335ED" w:rsidP="000D75B4">
            <w:pPr>
              <w:pStyle w:val="TAL"/>
              <w:rPr>
                <w:lang w:eastAsia="en-US"/>
              </w:rPr>
            </w:pPr>
            <w:r w:rsidRPr="00DD6CFB">
              <w:rPr>
                <w:lang w:eastAsia="en-US"/>
              </w:rPr>
              <w:t>16.5.0</w:t>
            </w:r>
          </w:p>
        </w:tc>
      </w:tr>
      <w:tr w:rsidR="004335ED" w:rsidRPr="0031204F" w14:paraId="0E1DFE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B18130"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B5E5A8"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821FE" w14:textId="77777777" w:rsidR="004335ED" w:rsidRPr="00DD6CFB" w:rsidRDefault="004335ED" w:rsidP="000D75B4">
            <w:pPr>
              <w:pStyle w:val="TAL"/>
              <w:rPr>
                <w:lang w:eastAsia="en-US"/>
              </w:rPr>
            </w:pPr>
            <w:r w:rsidRPr="00DD6CFB">
              <w:rPr>
                <w:lang w:eastAsia="en-US"/>
              </w:rPr>
              <w:t>R5-203500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CDD73" w14:textId="77777777" w:rsidR="004335ED" w:rsidRPr="00DD6CFB" w:rsidRDefault="004335ED" w:rsidP="000D75B4">
            <w:pPr>
              <w:pStyle w:val="TAL"/>
              <w:rPr>
                <w:lang w:eastAsia="en-US"/>
              </w:rPr>
            </w:pPr>
            <w:r w:rsidRPr="00DD6CFB">
              <w:rPr>
                <w:lang w:eastAsia="en-US"/>
              </w:rPr>
              <w:t>1410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845E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AE0F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9F0883" w14:textId="77777777" w:rsidR="004335ED" w:rsidRPr="00DD6CFB" w:rsidRDefault="004335ED" w:rsidP="000D75B4">
            <w:pPr>
              <w:pStyle w:val="TAL"/>
              <w:rPr>
                <w:lang w:eastAsia="en-US"/>
              </w:rPr>
            </w:pPr>
            <w:r w:rsidRPr="00DD6CFB">
              <w:rPr>
                <w:lang w:eastAsia="en-US"/>
              </w:rPr>
              <w:t xml:space="preserve">Update to Table 4.6.3-74: </w:t>
            </w:r>
            <w:proofErr w:type="spellStart"/>
            <w:r w:rsidRPr="00DD6CFB">
              <w:rPr>
                <w:lang w:eastAsia="en-US"/>
              </w:rPr>
              <w:t>MeasObjectEUTRA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65DEB" w14:textId="77777777" w:rsidR="004335ED" w:rsidRPr="00DD6CFB" w:rsidRDefault="004335ED" w:rsidP="000D75B4">
            <w:pPr>
              <w:pStyle w:val="TAL"/>
              <w:rPr>
                <w:lang w:eastAsia="en-US"/>
              </w:rPr>
            </w:pPr>
            <w:r w:rsidRPr="00DD6CFB">
              <w:rPr>
                <w:lang w:eastAsia="en-US"/>
              </w:rPr>
              <w:t>16.5.0</w:t>
            </w:r>
          </w:p>
        </w:tc>
      </w:tr>
      <w:tr w:rsidR="004335ED" w:rsidRPr="0031204F" w14:paraId="69D0C7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AB6D64"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065A6"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9886B7" w14:textId="77777777" w:rsidR="004335ED" w:rsidRPr="00DD6CFB" w:rsidRDefault="004335ED" w:rsidP="000D75B4">
            <w:pPr>
              <w:pStyle w:val="TAL"/>
              <w:rPr>
                <w:lang w:eastAsia="en-US"/>
              </w:rPr>
            </w:pPr>
            <w:r w:rsidRPr="00DD6CFB">
              <w:rPr>
                <w:lang w:eastAsia="en-US"/>
              </w:rPr>
              <w:t>R5-203506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50C85" w14:textId="77777777" w:rsidR="004335ED" w:rsidRPr="00DD6CFB" w:rsidRDefault="004335ED" w:rsidP="000D75B4">
            <w:pPr>
              <w:pStyle w:val="TAL"/>
              <w:rPr>
                <w:lang w:eastAsia="en-US"/>
              </w:rPr>
            </w:pPr>
            <w:r w:rsidRPr="00DD6CFB">
              <w:rPr>
                <w:lang w:eastAsia="en-US"/>
              </w:rPr>
              <w:t>1411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E35B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0E85F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3542B3" w14:textId="77777777" w:rsidR="004335ED" w:rsidRPr="00DD6CFB" w:rsidRDefault="004335ED" w:rsidP="000D75B4">
            <w:pPr>
              <w:pStyle w:val="TAL"/>
              <w:rPr>
                <w:lang w:eastAsia="en-US"/>
              </w:rPr>
            </w:pPr>
            <w:r w:rsidRPr="00DD6CFB">
              <w:rPr>
                <w:lang w:eastAsia="en-US"/>
              </w:rPr>
              <w:t>Add IE RSSI-Range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7FD4" w14:textId="77777777" w:rsidR="004335ED" w:rsidRPr="00DD6CFB" w:rsidRDefault="004335ED" w:rsidP="000D75B4">
            <w:pPr>
              <w:pStyle w:val="TAL"/>
              <w:rPr>
                <w:lang w:eastAsia="en-US"/>
              </w:rPr>
            </w:pPr>
            <w:r w:rsidRPr="00DD6CFB">
              <w:rPr>
                <w:lang w:eastAsia="en-US"/>
              </w:rPr>
              <w:t>16.5.0</w:t>
            </w:r>
          </w:p>
        </w:tc>
      </w:tr>
      <w:tr w:rsidR="004335ED" w:rsidRPr="0031204F" w14:paraId="34C851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89F626"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B4B44C"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758CB2" w14:textId="77777777" w:rsidR="004335ED" w:rsidRPr="00DD6CFB" w:rsidRDefault="004335ED" w:rsidP="000D75B4">
            <w:pPr>
              <w:pStyle w:val="TAL"/>
              <w:rPr>
                <w:lang w:eastAsia="en-US"/>
              </w:rPr>
            </w:pPr>
            <w:r w:rsidRPr="00DD6CFB">
              <w:rPr>
                <w:lang w:eastAsia="en-US"/>
              </w:rPr>
              <w:t>R5-203507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4E46" w14:textId="77777777" w:rsidR="004335ED" w:rsidRPr="00DD6CFB" w:rsidRDefault="004335ED" w:rsidP="000D75B4">
            <w:pPr>
              <w:pStyle w:val="TAL"/>
              <w:rPr>
                <w:lang w:eastAsia="en-US"/>
              </w:rPr>
            </w:pPr>
            <w:r w:rsidRPr="00DD6CFB">
              <w:rPr>
                <w:lang w:eastAsia="en-US"/>
              </w:rPr>
              <w:t>1412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FEA37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D172A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9595F" w14:textId="77777777" w:rsidR="004335ED" w:rsidRPr="00DD6CFB" w:rsidRDefault="004335ED" w:rsidP="000D75B4">
            <w:pPr>
              <w:pStyle w:val="TAL"/>
              <w:rPr>
                <w:lang w:eastAsia="en-US"/>
              </w:rPr>
            </w:pPr>
            <w:r w:rsidRPr="00DD6CFB">
              <w:rPr>
                <w:lang w:eastAsia="en-US"/>
              </w:rPr>
              <w:t xml:space="preserve">Add IEs </w:t>
            </w:r>
            <w:proofErr w:type="spellStart"/>
            <w:r w:rsidRPr="00DD6CFB">
              <w:rPr>
                <w:lang w:eastAsia="en-US"/>
              </w:rPr>
              <w:t>SemiStaticChannelAccessConfig</w:t>
            </w:r>
            <w:proofErr w:type="spellEnd"/>
            <w:r w:rsidRPr="00DD6CFB">
              <w:rPr>
                <w:lang w:eastAsia="en-US"/>
              </w:rPr>
              <w:t xml:space="preserve"> and Sensor-</w:t>
            </w:r>
            <w:proofErr w:type="spellStart"/>
            <w:r w:rsidRPr="00DD6CFB">
              <w:rPr>
                <w:lang w:eastAsia="en-US"/>
              </w:rPr>
              <w:t>LocationInfo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67B62" w14:textId="77777777" w:rsidR="004335ED" w:rsidRPr="00DD6CFB" w:rsidRDefault="004335ED" w:rsidP="000D75B4">
            <w:pPr>
              <w:pStyle w:val="TAL"/>
              <w:rPr>
                <w:lang w:eastAsia="en-US"/>
              </w:rPr>
            </w:pPr>
            <w:r w:rsidRPr="00DD6CFB">
              <w:rPr>
                <w:lang w:eastAsia="en-US"/>
              </w:rPr>
              <w:t>16.5.0</w:t>
            </w:r>
          </w:p>
        </w:tc>
      </w:tr>
      <w:tr w:rsidR="004335ED" w:rsidRPr="0031204F" w14:paraId="745828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F2CD25"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B4AFC1"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C73223" w14:textId="77777777" w:rsidR="004335ED" w:rsidRPr="00DD6CFB" w:rsidRDefault="004335ED" w:rsidP="000D75B4">
            <w:pPr>
              <w:pStyle w:val="TAL"/>
              <w:rPr>
                <w:lang w:eastAsia="en-US"/>
              </w:rPr>
            </w:pPr>
            <w:r w:rsidRPr="00DD6CFB">
              <w:rPr>
                <w:lang w:eastAsia="en-US"/>
              </w:rPr>
              <w:t>R5-203508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B5D4D" w14:textId="77777777" w:rsidR="004335ED" w:rsidRPr="00DD6CFB" w:rsidRDefault="004335ED" w:rsidP="000D75B4">
            <w:pPr>
              <w:pStyle w:val="TAL"/>
              <w:rPr>
                <w:lang w:eastAsia="en-US"/>
              </w:rPr>
            </w:pPr>
            <w:r w:rsidRPr="00DD6CFB">
              <w:rPr>
                <w:lang w:eastAsia="en-US"/>
              </w:rPr>
              <w:t>1413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7451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24F5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A50C4" w14:textId="77777777" w:rsidR="004335ED" w:rsidRPr="00DD6CFB" w:rsidRDefault="004335ED" w:rsidP="000D75B4">
            <w:pPr>
              <w:pStyle w:val="TAL"/>
              <w:rPr>
                <w:lang w:eastAsia="en-US"/>
              </w:rPr>
            </w:pPr>
            <w:r w:rsidRPr="00DD6CFB">
              <w:rPr>
                <w:lang w:eastAsia="en-US"/>
              </w:rPr>
              <w:t>Add IE SI-</w:t>
            </w:r>
            <w:proofErr w:type="spellStart"/>
            <w:r w:rsidRPr="00DD6CFB">
              <w:rPr>
                <w:lang w:eastAsia="en-US"/>
              </w:rPr>
              <w:t>RequestConfig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91D5B" w14:textId="77777777" w:rsidR="004335ED" w:rsidRPr="00DD6CFB" w:rsidRDefault="004335ED" w:rsidP="000D75B4">
            <w:pPr>
              <w:pStyle w:val="TAL"/>
              <w:rPr>
                <w:lang w:eastAsia="en-US"/>
              </w:rPr>
            </w:pPr>
            <w:r w:rsidRPr="00DD6CFB">
              <w:rPr>
                <w:lang w:eastAsia="en-US"/>
              </w:rPr>
              <w:t>16.5.0</w:t>
            </w:r>
          </w:p>
        </w:tc>
      </w:tr>
      <w:tr w:rsidR="004335ED" w:rsidRPr="0031204F" w14:paraId="2A6794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05DF53"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57A8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4B2F64" w14:textId="77777777" w:rsidR="004335ED" w:rsidRPr="00DD6CFB" w:rsidRDefault="004335ED" w:rsidP="000D75B4">
            <w:pPr>
              <w:pStyle w:val="TAL"/>
              <w:rPr>
                <w:lang w:eastAsia="en-US"/>
              </w:rPr>
            </w:pPr>
            <w:r w:rsidRPr="00DD6CFB">
              <w:rPr>
                <w:lang w:eastAsia="en-US"/>
              </w:rPr>
              <w:t>R5-203509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5E3C7" w14:textId="77777777" w:rsidR="004335ED" w:rsidRPr="00DD6CFB" w:rsidRDefault="004335ED" w:rsidP="000D75B4">
            <w:pPr>
              <w:pStyle w:val="TAL"/>
              <w:rPr>
                <w:lang w:eastAsia="en-US"/>
              </w:rPr>
            </w:pPr>
            <w:r w:rsidRPr="00DD6CFB">
              <w:rPr>
                <w:lang w:eastAsia="en-US"/>
              </w:rPr>
              <w:t>1414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FF19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44968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ED2D7" w14:textId="77777777" w:rsidR="004335ED" w:rsidRPr="00DD6CFB" w:rsidRDefault="004335ED" w:rsidP="000D75B4">
            <w:pPr>
              <w:pStyle w:val="TAL"/>
              <w:rPr>
                <w:lang w:eastAsia="en-US"/>
              </w:rPr>
            </w:pPr>
            <w:r w:rsidRPr="00DD6CFB">
              <w:rPr>
                <w:lang w:eastAsia="en-US"/>
              </w:rPr>
              <w:t>Add IEs SPS-</w:t>
            </w:r>
            <w:proofErr w:type="spellStart"/>
            <w:r w:rsidRPr="00DD6CFB">
              <w:rPr>
                <w:lang w:eastAsia="en-US"/>
              </w:rPr>
              <w:t>ConfigIndex</w:t>
            </w:r>
            <w:proofErr w:type="spellEnd"/>
            <w:r w:rsidRPr="00DD6CFB">
              <w:rPr>
                <w:lang w:eastAsia="en-US"/>
              </w:rPr>
              <w:t>, SPS-PUCCH-AN and SPS-PUCCH-AN-List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B653C" w14:textId="77777777" w:rsidR="004335ED" w:rsidRPr="00DD6CFB" w:rsidRDefault="004335ED" w:rsidP="000D75B4">
            <w:pPr>
              <w:pStyle w:val="TAL"/>
              <w:rPr>
                <w:lang w:eastAsia="en-US"/>
              </w:rPr>
            </w:pPr>
            <w:r w:rsidRPr="00DD6CFB">
              <w:rPr>
                <w:lang w:eastAsia="en-US"/>
              </w:rPr>
              <w:t>16.5.0</w:t>
            </w:r>
          </w:p>
        </w:tc>
      </w:tr>
      <w:tr w:rsidR="004335ED" w:rsidRPr="0031204F" w14:paraId="4591D3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BAB252"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57F079"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B10F06" w14:textId="77777777" w:rsidR="004335ED" w:rsidRPr="00DD6CFB" w:rsidRDefault="004335ED" w:rsidP="000D75B4">
            <w:pPr>
              <w:pStyle w:val="TAL"/>
              <w:rPr>
                <w:lang w:eastAsia="en-US"/>
              </w:rPr>
            </w:pPr>
            <w:r w:rsidRPr="00DD6CFB">
              <w:rPr>
                <w:lang w:eastAsia="en-US"/>
              </w:rPr>
              <w:t>R5-203510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3472" w14:textId="77777777" w:rsidR="004335ED" w:rsidRPr="00DD6CFB" w:rsidRDefault="004335ED" w:rsidP="000D75B4">
            <w:pPr>
              <w:pStyle w:val="TAL"/>
              <w:rPr>
                <w:lang w:eastAsia="en-US"/>
              </w:rPr>
            </w:pPr>
            <w:r w:rsidRPr="00DD6CFB">
              <w:rPr>
                <w:lang w:eastAsia="en-US"/>
              </w:rPr>
              <w:t>1415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DAB60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8628B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5168D" w14:textId="77777777" w:rsidR="004335ED" w:rsidRPr="00DD6CFB" w:rsidRDefault="004335ED" w:rsidP="000D75B4">
            <w:pPr>
              <w:pStyle w:val="TAL"/>
              <w:rPr>
                <w:lang w:eastAsia="en-US"/>
              </w:rPr>
            </w:pPr>
            <w:r w:rsidRPr="00DD6CFB">
              <w:rPr>
                <w:lang w:eastAsia="en-US"/>
              </w:rPr>
              <w:t>Add IE SRS-RSRP-Range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EF4CA" w14:textId="77777777" w:rsidR="004335ED" w:rsidRPr="00DD6CFB" w:rsidRDefault="004335ED" w:rsidP="000D75B4">
            <w:pPr>
              <w:pStyle w:val="TAL"/>
              <w:rPr>
                <w:lang w:eastAsia="en-US"/>
              </w:rPr>
            </w:pPr>
            <w:r w:rsidRPr="00DD6CFB">
              <w:rPr>
                <w:lang w:eastAsia="en-US"/>
              </w:rPr>
              <w:t>16.5.0</w:t>
            </w:r>
          </w:p>
        </w:tc>
      </w:tr>
      <w:tr w:rsidR="004335ED" w:rsidRPr="0031204F" w14:paraId="4F5385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7956AC"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FEBD5A"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B320BB" w14:textId="77777777" w:rsidR="004335ED" w:rsidRPr="00DD6CFB" w:rsidRDefault="004335ED" w:rsidP="000D75B4">
            <w:pPr>
              <w:pStyle w:val="TAL"/>
              <w:rPr>
                <w:lang w:eastAsia="en-US"/>
              </w:rPr>
            </w:pPr>
            <w:r w:rsidRPr="00DD6CFB">
              <w:rPr>
                <w:lang w:eastAsia="en-US"/>
              </w:rPr>
              <w:t>R5-203533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634D" w14:textId="77777777" w:rsidR="004335ED" w:rsidRPr="00DD6CFB" w:rsidRDefault="004335ED" w:rsidP="000D75B4">
            <w:pPr>
              <w:pStyle w:val="TAL"/>
              <w:rPr>
                <w:lang w:eastAsia="en-US"/>
              </w:rPr>
            </w:pPr>
            <w:r w:rsidRPr="00DD6CFB">
              <w:rPr>
                <w:lang w:eastAsia="en-US"/>
              </w:rPr>
              <w:t>1417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1D51B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D5F5E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6D5B6" w14:textId="77777777" w:rsidR="004335ED" w:rsidRPr="00DD6CFB" w:rsidRDefault="004335ED" w:rsidP="000D75B4">
            <w:pPr>
              <w:pStyle w:val="TAL"/>
              <w:rPr>
                <w:lang w:eastAsia="en-US"/>
              </w:rPr>
            </w:pPr>
            <w:r w:rsidRPr="00DD6CFB">
              <w:rPr>
                <w:lang w:eastAsia="en-US"/>
              </w:rPr>
              <w:t>Update to PDSCH-ServingCellConfig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958F" w14:textId="77777777" w:rsidR="004335ED" w:rsidRPr="00DD6CFB" w:rsidRDefault="004335ED" w:rsidP="000D75B4">
            <w:pPr>
              <w:pStyle w:val="TAL"/>
              <w:rPr>
                <w:lang w:eastAsia="en-US"/>
              </w:rPr>
            </w:pPr>
            <w:r w:rsidRPr="00DD6CFB">
              <w:rPr>
                <w:lang w:eastAsia="en-US"/>
              </w:rPr>
              <w:t>16.5.0</w:t>
            </w:r>
          </w:p>
        </w:tc>
      </w:tr>
      <w:tr w:rsidR="004335ED" w:rsidRPr="0031204F" w14:paraId="6310C4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266E2B"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5D5026"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D88431" w14:textId="77777777" w:rsidR="004335ED" w:rsidRPr="00DD6CFB" w:rsidRDefault="004335ED" w:rsidP="000D75B4">
            <w:pPr>
              <w:pStyle w:val="TAL"/>
              <w:rPr>
                <w:lang w:eastAsia="en-US"/>
              </w:rPr>
            </w:pPr>
            <w:r w:rsidRPr="00DD6CFB">
              <w:rPr>
                <w:lang w:eastAsia="en-US"/>
              </w:rPr>
              <w:t>R5-203534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42318" w14:textId="77777777" w:rsidR="004335ED" w:rsidRPr="00DD6CFB" w:rsidRDefault="004335ED" w:rsidP="000D75B4">
            <w:pPr>
              <w:pStyle w:val="TAL"/>
              <w:rPr>
                <w:lang w:eastAsia="en-US"/>
              </w:rPr>
            </w:pPr>
            <w:r w:rsidRPr="00DD6CFB">
              <w:rPr>
                <w:lang w:eastAsia="en-US"/>
              </w:rPr>
              <w:t>1418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D31AA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B21E5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370FC" w14:textId="77777777" w:rsidR="004335ED" w:rsidRPr="00DD6CFB" w:rsidRDefault="004335ED" w:rsidP="000D75B4">
            <w:pPr>
              <w:pStyle w:val="TAL"/>
              <w:rPr>
                <w:lang w:eastAsia="en-US"/>
              </w:rPr>
            </w:pPr>
            <w:r w:rsidRPr="00DD6CFB">
              <w:rPr>
                <w:lang w:eastAsia="en-US"/>
              </w:rPr>
              <w:t>Updates to CellGroupConfig and RNTI-Value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4AEB" w14:textId="77777777" w:rsidR="004335ED" w:rsidRPr="00DD6CFB" w:rsidRDefault="004335ED" w:rsidP="000D75B4">
            <w:pPr>
              <w:pStyle w:val="TAL"/>
              <w:rPr>
                <w:lang w:eastAsia="en-US"/>
              </w:rPr>
            </w:pPr>
            <w:r w:rsidRPr="00DD6CFB">
              <w:rPr>
                <w:lang w:eastAsia="en-US"/>
              </w:rPr>
              <w:t>16.5.0</w:t>
            </w:r>
          </w:p>
        </w:tc>
      </w:tr>
      <w:tr w:rsidR="004335ED" w:rsidRPr="0031204F" w14:paraId="7FD00E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5EC037"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00BFD7"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C8E59" w14:textId="77777777" w:rsidR="004335ED" w:rsidRPr="00DD6CFB" w:rsidRDefault="004335ED" w:rsidP="000D75B4">
            <w:pPr>
              <w:pStyle w:val="TAL"/>
              <w:rPr>
                <w:lang w:eastAsia="en-US"/>
              </w:rPr>
            </w:pPr>
            <w:r w:rsidRPr="00DD6CFB">
              <w:rPr>
                <w:lang w:eastAsia="en-US"/>
              </w:rPr>
              <w:t>R5-203557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DADE4" w14:textId="77777777" w:rsidR="004335ED" w:rsidRPr="00DD6CFB" w:rsidRDefault="004335ED" w:rsidP="000D75B4">
            <w:pPr>
              <w:pStyle w:val="TAL"/>
              <w:rPr>
                <w:lang w:eastAsia="en-US"/>
              </w:rPr>
            </w:pPr>
            <w:r w:rsidRPr="00DD6CFB">
              <w:rPr>
                <w:lang w:eastAsia="en-US"/>
              </w:rPr>
              <w:t>1420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85018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99CD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22F8C3" w14:textId="77777777" w:rsidR="004335ED" w:rsidRPr="00DD6CFB" w:rsidRDefault="004335ED" w:rsidP="000D75B4">
            <w:pPr>
              <w:pStyle w:val="TAL"/>
              <w:rPr>
                <w:lang w:eastAsia="en-US"/>
              </w:rPr>
            </w:pPr>
            <w:r w:rsidRPr="00DD6CFB">
              <w:rPr>
                <w:lang w:eastAsia="en-US"/>
              </w:rPr>
              <w:t>Add IEs UL-</w:t>
            </w:r>
            <w:proofErr w:type="spellStart"/>
            <w:r w:rsidRPr="00DD6CFB">
              <w:rPr>
                <w:lang w:eastAsia="en-US"/>
              </w:rPr>
              <w:t>DelayValueConfig</w:t>
            </w:r>
            <w:proofErr w:type="spellEnd"/>
            <w:r w:rsidRPr="00DD6CFB">
              <w:rPr>
                <w:lang w:eastAsia="en-US"/>
              </w:rPr>
              <w:t xml:space="preserve"> and </w:t>
            </w:r>
            <w:proofErr w:type="spellStart"/>
            <w:r w:rsidRPr="00DD6CFB">
              <w:rPr>
                <w:lang w:eastAsia="en-US"/>
              </w:rPr>
              <w:t>UplinkCancellation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AE3910" w14:textId="77777777" w:rsidR="004335ED" w:rsidRPr="00DD6CFB" w:rsidRDefault="004335ED" w:rsidP="000D75B4">
            <w:pPr>
              <w:pStyle w:val="TAL"/>
              <w:rPr>
                <w:lang w:eastAsia="en-US"/>
              </w:rPr>
            </w:pPr>
            <w:r w:rsidRPr="00DD6CFB">
              <w:rPr>
                <w:lang w:eastAsia="en-US"/>
              </w:rPr>
              <w:t>16.5.0</w:t>
            </w:r>
          </w:p>
        </w:tc>
      </w:tr>
      <w:tr w:rsidR="004335ED" w:rsidRPr="0031204F" w14:paraId="018D24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B7F07F"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922802"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158F8C" w14:textId="77777777" w:rsidR="004335ED" w:rsidRPr="00DD6CFB" w:rsidRDefault="004335ED" w:rsidP="000D75B4">
            <w:pPr>
              <w:pStyle w:val="TAL"/>
              <w:rPr>
                <w:lang w:eastAsia="en-US"/>
              </w:rPr>
            </w:pPr>
            <w:r w:rsidRPr="00DD6CFB">
              <w:rPr>
                <w:lang w:eastAsia="en-US"/>
              </w:rPr>
              <w:t>R5-203575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0B7E3" w14:textId="77777777" w:rsidR="004335ED" w:rsidRPr="00DD6CFB" w:rsidRDefault="004335ED" w:rsidP="000D75B4">
            <w:pPr>
              <w:pStyle w:val="TAL"/>
              <w:rPr>
                <w:lang w:eastAsia="en-US"/>
              </w:rPr>
            </w:pPr>
            <w:r w:rsidRPr="00DD6CFB">
              <w:rPr>
                <w:lang w:eastAsia="en-US"/>
              </w:rPr>
              <w:t>1422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0B6AF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14387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7DF50" w14:textId="77777777" w:rsidR="004335ED" w:rsidRPr="00DD6CFB" w:rsidRDefault="004335ED" w:rsidP="000D75B4">
            <w:pPr>
              <w:pStyle w:val="TAL"/>
              <w:rPr>
                <w:lang w:eastAsia="en-US"/>
              </w:rPr>
            </w:pPr>
            <w:r w:rsidRPr="00DD6CFB">
              <w:rPr>
                <w:lang w:eastAsia="en-US"/>
              </w:rPr>
              <w:t>Add chapter Positioning System information blocks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ED9FB" w14:textId="77777777" w:rsidR="004335ED" w:rsidRPr="00DD6CFB" w:rsidRDefault="004335ED" w:rsidP="000D75B4">
            <w:pPr>
              <w:pStyle w:val="TAL"/>
              <w:rPr>
                <w:lang w:eastAsia="en-US"/>
              </w:rPr>
            </w:pPr>
            <w:r w:rsidRPr="00DD6CFB">
              <w:rPr>
                <w:lang w:eastAsia="en-US"/>
              </w:rPr>
              <w:t>16.5.0</w:t>
            </w:r>
          </w:p>
        </w:tc>
      </w:tr>
      <w:tr w:rsidR="004335ED" w:rsidRPr="0031204F" w14:paraId="276A5E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BC9823"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254551"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E10828" w14:textId="77777777" w:rsidR="004335ED" w:rsidRPr="00DD6CFB" w:rsidRDefault="004335ED" w:rsidP="000D75B4">
            <w:pPr>
              <w:pStyle w:val="TAL"/>
              <w:rPr>
                <w:lang w:eastAsia="en-US"/>
              </w:rPr>
            </w:pPr>
            <w:r w:rsidRPr="00DD6CFB">
              <w:rPr>
                <w:lang w:eastAsia="en-US"/>
              </w:rPr>
              <w:t>R5-203577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2D2E1" w14:textId="77777777" w:rsidR="004335ED" w:rsidRPr="00DD6CFB" w:rsidRDefault="004335ED" w:rsidP="000D75B4">
            <w:pPr>
              <w:pStyle w:val="TAL"/>
              <w:rPr>
                <w:lang w:eastAsia="en-US"/>
              </w:rPr>
            </w:pPr>
            <w:r w:rsidRPr="00DD6CFB">
              <w:rPr>
                <w:lang w:eastAsia="en-US"/>
              </w:rPr>
              <w:t>1423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60CE3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D4E57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739789" w14:textId="77777777" w:rsidR="004335ED" w:rsidRPr="00DD6CFB" w:rsidRDefault="004335ED" w:rsidP="000D75B4">
            <w:pPr>
              <w:pStyle w:val="TAL"/>
              <w:rPr>
                <w:lang w:eastAsia="en-US"/>
              </w:rPr>
            </w:pPr>
            <w:r w:rsidRPr="00DD6CFB">
              <w:rPr>
                <w:lang w:eastAsia="en-US"/>
              </w:rPr>
              <w:t>Add IEs SIB10, SIB11, SIB12, SIB13 and SIB14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96165" w14:textId="77777777" w:rsidR="004335ED" w:rsidRPr="00DD6CFB" w:rsidRDefault="004335ED" w:rsidP="000D75B4">
            <w:pPr>
              <w:pStyle w:val="TAL"/>
              <w:rPr>
                <w:lang w:eastAsia="en-US"/>
              </w:rPr>
            </w:pPr>
            <w:r w:rsidRPr="00DD6CFB">
              <w:rPr>
                <w:lang w:eastAsia="en-US"/>
              </w:rPr>
              <w:t>16.5.0</w:t>
            </w:r>
          </w:p>
        </w:tc>
      </w:tr>
      <w:tr w:rsidR="004335ED" w:rsidRPr="0031204F" w14:paraId="6432438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CB277E"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B6D1DC"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9DAA88" w14:textId="77777777" w:rsidR="004335ED" w:rsidRPr="00DD6CFB" w:rsidRDefault="004335ED" w:rsidP="000D75B4">
            <w:pPr>
              <w:pStyle w:val="TAL"/>
              <w:rPr>
                <w:lang w:eastAsia="en-US"/>
              </w:rPr>
            </w:pPr>
            <w:r w:rsidRPr="00DD6CFB">
              <w:rPr>
                <w:lang w:eastAsia="en-US"/>
              </w:rPr>
              <w:t>R5-203582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3F36E" w14:textId="77777777" w:rsidR="004335ED" w:rsidRPr="00DD6CFB" w:rsidRDefault="004335ED" w:rsidP="000D75B4">
            <w:pPr>
              <w:pStyle w:val="TAL"/>
              <w:rPr>
                <w:lang w:eastAsia="en-US"/>
              </w:rPr>
            </w:pPr>
            <w:r w:rsidRPr="00DD6CFB">
              <w:rPr>
                <w:lang w:eastAsia="en-US"/>
              </w:rPr>
              <w:t>1424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BE9C7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86B6A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1A5B6A" w14:textId="77777777" w:rsidR="004335ED" w:rsidRPr="00DD6CFB" w:rsidRDefault="004335ED" w:rsidP="000D75B4">
            <w:pPr>
              <w:pStyle w:val="TAL"/>
              <w:rPr>
                <w:lang w:eastAsia="en-US"/>
              </w:rPr>
            </w:pPr>
            <w:r w:rsidRPr="00DD6CFB">
              <w:rPr>
                <w:lang w:eastAsia="en-US"/>
              </w:rPr>
              <w:t xml:space="preserve">Add messages </w:t>
            </w:r>
            <w:proofErr w:type="spellStart"/>
            <w:r w:rsidRPr="00DD6CFB">
              <w:rPr>
                <w:lang w:eastAsia="en-US"/>
              </w:rPr>
              <w:t>DedicatedSIBRequest</w:t>
            </w:r>
            <w:proofErr w:type="spellEnd"/>
            <w:r w:rsidRPr="00DD6CFB">
              <w:rPr>
                <w:lang w:eastAsia="en-US"/>
              </w:rPr>
              <w:t xml:space="preserve">, </w:t>
            </w:r>
            <w:proofErr w:type="spellStart"/>
            <w:r w:rsidRPr="00DD6CFB">
              <w:rPr>
                <w:lang w:eastAsia="en-US"/>
              </w:rPr>
              <w:t>DLDedicatedMessageSegment</w:t>
            </w:r>
            <w:proofErr w:type="spellEnd"/>
            <w:r w:rsidRPr="00DD6CFB">
              <w:rPr>
                <w:lang w:eastAsia="en-US"/>
              </w:rPr>
              <w:t xml:space="preserve">, </w:t>
            </w:r>
            <w:proofErr w:type="spellStart"/>
            <w:r w:rsidRPr="00DD6CFB">
              <w:rPr>
                <w:lang w:eastAsia="en-US"/>
              </w:rPr>
              <w:t>DLInformationTransferMRDC</w:t>
            </w:r>
            <w:proofErr w:type="spellEnd"/>
            <w:r w:rsidRPr="00DD6CFB">
              <w:rPr>
                <w:lang w:eastAsia="en-US"/>
              </w:rPr>
              <w:t xml:space="preserve"> and </w:t>
            </w:r>
            <w:proofErr w:type="spellStart"/>
            <w:r w:rsidRPr="00DD6CFB">
              <w:rPr>
                <w:lang w:eastAsia="en-US"/>
              </w:rPr>
              <w:t>IABOtherInformation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31F289" w14:textId="77777777" w:rsidR="004335ED" w:rsidRPr="00DD6CFB" w:rsidRDefault="004335ED" w:rsidP="000D75B4">
            <w:pPr>
              <w:pStyle w:val="TAL"/>
              <w:rPr>
                <w:lang w:eastAsia="en-US"/>
              </w:rPr>
            </w:pPr>
            <w:r w:rsidRPr="00DD6CFB">
              <w:rPr>
                <w:lang w:eastAsia="en-US"/>
              </w:rPr>
              <w:t>16.5.0</w:t>
            </w:r>
          </w:p>
        </w:tc>
      </w:tr>
      <w:tr w:rsidR="004335ED" w:rsidRPr="0031204F" w14:paraId="5F2D3B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54FF4F"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D36A2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CBFD3" w14:textId="77777777" w:rsidR="004335ED" w:rsidRPr="00DD6CFB" w:rsidRDefault="004335ED" w:rsidP="000D75B4">
            <w:pPr>
              <w:pStyle w:val="TAL"/>
              <w:rPr>
                <w:lang w:eastAsia="en-US"/>
              </w:rPr>
            </w:pPr>
            <w:r w:rsidRPr="00DD6CFB">
              <w:rPr>
                <w:lang w:eastAsia="en-US"/>
              </w:rPr>
              <w:t>R5-203634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7D114" w14:textId="77777777" w:rsidR="004335ED" w:rsidRPr="00DD6CFB" w:rsidRDefault="004335ED" w:rsidP="000D75B4">
            <w:pPr>
              <w:pStyle w:val="TAL"/>
              <w:rPr>
                <w:lang w:eastAsia="en-US"/>
              </w:rPr>
            </w:pPr>
            <w:r w:rsidRPr="00DD6CFB">
              <w:rPr>
                <w:lang w:eastAsia="en-US"/>
              </w:rPr>
              <w:t>1429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9CB46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26A0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696907" w14:textId="77777777" w:rsidR="004335ED" w:rsidRPr="00DD6CFB" w:rsidRDefault="004335ED" w:rsidP="000D75B4">
            <w:pPr>
              <w:pStyle w:val="TAL"/>
              <w:rPr>
                <w:lang w:eastAsia="en-US"/>
              </w:rPr>
            </w:pPr>
            <w:r w:rsidRPr="00DD6CFB">
              <w:rPr>
                <w:lang w:eastAsia="en-US"/>
              </w:rPr>
              <w:t xml:space="preserve">Introduction of test frequencies for additional Rel-16 EN-DC </w:t>
            </w:r>
            <w:r w:rsidRPr="00DD6CFB">
              <w:rPr>
                <w:lang w:eastAsia="en-US"/>
              </w:rPr>
              <w:lastRenderedPageBreak/>
              <w:t>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F0205" w14:textId="77777777" w:rsidR="004335ED" w:rsidRPr="00DD6CFB" w:rsidRDefault="004335ED" w:rsidP="000D75B4">
            <w:pPr>
              <w:pStyle w:val="TAL"/>
              <w:rPr>
                <w:lang w:eastAsia="en-US"/>
              </w:rPr>
            </w:pPr>
            <w:r w:rsidRPr="00DD6CFB">
              <w:rPr>
                <w:lang w:eastAsia="en-US"/>
              </w:rPr>
              <w:lastRenderedPageBreak/>
              <w:t>16.5.0</w:t>
            </w:r>
          </w:p>
        </w:tc>
      </w:tr>
      <w:tr w:rsidR="004335ED" w:rsidRPr="0031204F" w14:paraId="67F7BB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5FEEB3"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552471"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63CD9A" w14:textId="77777777" w:rsidR="004335ED" w:rsidRPr="00DD6CFB" w:rsidRDefault="004335ED" w:rsidP="000D75B4">
            <w:pPr>
              <w:pStyle w:val="TAL"/>
              <w:rPr>
                <w:lang w:eastAsia="en-US"/>
              </w:rPr>
            </w:pPr>
            <w:r w:rsidRPr="00DD6CFB">
              <w:rPr>
                <w:lang w:eastAsia="en-US"/>
              </w:rPr>
              <w:t>R5-203662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382E1" w14:textId="77777777" w:rsidR="004335ED" w:rsidRPr="00DD6CFB" w:rsidRDefault="004335ED" w:rsidP="000D75B4">
            <w:pPr>
              <w:pStyle w:val="TAL"/>
              <w:rPr>
                <w:lang w:eastAsia="en-US"/>
              </w:rPr>
            </w:pPr>
            <w:r w:rsidRPr="00DD6CFB">
              <w:rPr>
                <w:lang w:eastAsia="en-US"/>
              </w:rPr>
              <w:t>1432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50EE3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CEC2B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FC190" w14:textId="77777777" w:rsidR="004335ED" w:rsidRPr="00DD6CFB" w:rsidRDefault="004335ED" w:rsidP="000D75B4">
            <w:pPr>
              <w:pStyle w:val="TAL"/>
              <w:rPr>
                <w:lang w:eastAsia="en-US"/>
              </w:rPr>
            </w:pPr>
            <w:r w:rsidRPr="00DD6CFB">
              <w:rPr>
                <w:lang w:eastAsia="en-US"/>
              </w:rPr>
              <w:t>Removal of USIM profile #16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932B" w14:textId="77777777" w:rsidR="004335ED" w:rsidRPr="00DD6CFB" w:rsidRDefault="004335ED" w:rsidP="000D75B4">
            <w:pPr>
              <w:pStyle w:val="TAL"/>
              <w:rPr>
                <w:lang w:eastAsia="en-US"/>
              </w:rPr>
            </w:pPr>
            <w:r w:rsidRPr="00DD6CFB">
              <w:rPr>
                <w:lang w:eastAsia="en-US"/>
              </w:rPr>
              <w:t>16.5.0</w:t>
            </w:r>
          </w:p>
        </w:tc>
      </w:tr>
      <w:tr w:rsidR="004335ED" w:rsidRPr="0031204F" w14:paraId="13D206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D39B8A"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02C4D7"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463F6C" w14:textId="77777777" w:rsidR="004335ED" w:rsidRPr="00DD6CFB" w:rsidRDefault="004335ED" w:rsidP="000D75B4">
            <w:pPr>
              <w:pStyle w:val="TAL"/>
              <w:rPr>
                <w:lang w:eastAsia="en-US"/>
              </w:rPr>
            </w:pPr>
            <w:r w:rsidRPr="00DD6CFB">
              <w:rPr>
                <w:lang w:eastAsia="en-US"/>
              </w:rPr>
              <w:t>R5-203671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C11D6" w14:textId="77777777" w:rsidR="004335ED" w:rsidRPr="00DD6CFB" w:rsidRDefault="004335ED" w:rsidP="000D75B4">
            <w:pPr>
              <w:pStyle w:val="TAL"/>
              <w:rPr>
                <w:lang w:eastAsia="en-US"/>
              </w:rPr>
            </w:pPr>
            <w:r w:rsidRPr="00DD6CFB">
              <w:rPr>
                <w:lang w:eastAsia="en-US"/>
              </w:rPr>
              <w:t>1433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5257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BB478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5000E" w14:textId="77777777" w:rsidR="004335ED" w:rsidRPr="00DD6CFB" w:rsidRDefault="004335ED" w:rsidP="000D75B4">
            <w:pPr>
              <w:pStyle w:val="TAL"/>
              <w:rPr>
                <w:lang w:eastAsia="en-US"/>
              </w:rPr>
            </w:pPr>
            <w:r w:rsidRPr="00DD6CFB">
              <w:rPr>
                <w:lang w:eastAsia="en-US"/>
              </w:rPr>
              <w:t>Update of PDSCH-to-</w:t>
            </w:r>
            <w:proofErr w:type="spellStart"/>
            <w:r w:rsidRPr="00DD6CFB">
              <w:rPr>
                <w:lang w:eastAsia="en-US"/>
              </w:rPr>
              <w:t>HARQ_feedback</w:t>
            </w:r>
            <w:proofErr w:type="spellEnd"/>
            <w:r w:rsidRPr="00DD6CFB">
              <w:rPr>
                <w:lang w:eastAsia="en-US"/>
              </w:rPr>
              <w:t xml:space="preserve"> timing indicator (k1)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00163" w14:textId="77777777" w:rsidR="004335ED" w:rsidRPr="00DD6CFB" w:rsidRDefault="004335ED" w:rsidP="000D75B4">
            <w:pPr>
              <w:pStyle w:val="TAL"/>
              <w:rPr>
                <w:lang w:eastAsia="en-US"/>
              </w:rPr>
            </w:pPr>
            <w:r w:rsidRPr="00DD6CFB">
              <w:rPr>
                <w:lang w:eastAsia="en-US"/>
              </w:rPr>
              <w:t>16.5.0</w:t>
            </w:r>
          </w:p>
        </w:tc>
      </w:tr>
      <w:tr w:rsidR="004335ED" w:rsidRPr="0031204F" w14:paraId="6226A1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5C16DA"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E5995E"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395B7B" w14:textId="77777777" w:rsidR="004335ED" w:rsidRPr="00DD6CFB" w:rsidRDefault="004335ED" w:rsidP="000D75B4">
            <w:pPr>
              <w:pStyle w:val="TAL"/>
              <w:rPr>
                <w:lang w:eastAsia="en-US"/>
              </w:rPr>
            </w:pPr>
            <w:r w:rsidRPr="00DD6CFB">
              <w:rPr>
                <w:lang w:eastAsia="en-US"/>
              </w:rPr>
              <w:t>R5-203681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7373B" w14:textId="77777777" w:rsidR="004335ED" w:rsidRPr="00DD6CFB" w:rsidRDefault="004335ED" w:rsidP="000D75B4">
            <w:pPr>
              <w:pStyle w:val="TAL"/>
              <w:rPr>
                <w:lang w:eastAsia="en-US"/>
              </w:rPr>
            </w:pPr>
            <w:r w:rsidRPr="00DD6CFB">
              <w:rPr>
                <w:lang w:eastAsia="en-US"/>
              </w:rPr>
              <w:t>1436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8E991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93F7B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92D5F0" w14:textId="77777777" w:rsidR="004335ED" w:rsidRPr="00DD6CFB" w:rsidRDefault="004335ED" w:rsidP="000D75B4">
            <w:pPr>
              <w:pStyle w:val="TAL"/>
              <w:rPr>
                <w:lang w:eastAsia="en-US"/>
              </w:rPr>
            </w:pPr>
            <w:r w:rsidRPr="00DD6CFB">
              <w:rPr>
                <w:lang w:eastAsia="en-US"/>
              </w:rPr>
              <w:t>Editorial correction typos in annex C.2.3.2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62357" w14:textId="77777777" w:rsidR="004335ED" w:rsidRPr="00DD6CFB" w:rsidRDefault="004335ED" w:rsidP="000D75B4">
            <w:pPr>
              <w:pStyle w:val="TAL"/>
              <w:rPr>
                <w:lang w:eastAsia="en-US"/>
              </w:rPr>
            </w:pPr>
            <w:r w:rsidRPr="00DD6CFB">
              <w:rPr>
                <w:lang w:eastAsia="en-US"/>
              </w:rPr>
              <w:t>16.5.0</w:t>
            </w:r>
          </w:p>
        </w:tc>
      </w:tr>
      <w:tr w:rsidR="004335ED" w:rsidRPr="0031204F" w14:paraId="32EE9F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10ECCC"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5945FF"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DF1317" w14:textId="77777777" w:rsidR="004335ED" w:rsidRPr="00DD6CFB" w:rsidRDefault="004335ED" w:rsidP="000D75B4">
            <w:pPr>
              <w:pStyle w:val="TAL"/>
              <w:rPr>
                <w:lang w:eastAsia="en-US"/>
              </w:rPr>
            </w:pPr>
            <w:r w:rsidRPr="00DD6CFB">
              <w:rPr>
                <w:lang w:eastAsia="en-US"/>
              </w:rPr>
              <w:t>R5-203704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C2FD2" w14:textId="77777777" w:rsidR="004335ED" w:rsidRPr="00DD6CFB" w:rsidRDefault="004335ED" w:rsidP="000D75B4">
            <w:pPr>
              <w:pStyle w:val="TAL"/>
              <w:rPr>
                <w:lang w:eastAsia="en-US"/>
              </w:rPr>
            </w:pPr>
            <w:r w:rsidRPr="00DD6CFB">
              <w:rPr>
                <w:lang w:eastAsia="en-US"/>
              </w:rPr>
              <w:t>1438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F37CA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020C2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81253" w14:textId="77777777" w:rsidR="004335ED" w:rsidRPr="00DD6CFB" w:rsidRDefault="004335ED" w:rsidP="000D75B4">
            <w:pPr>
              <w:pStyle w:val="TAL"/>
              <w:rPr>
                <w:lang w:eastAsia="en-US"/>
              </w:rPr>
            </w:pPr>
            <w:r w:rsidRPr="00DD6CFB">
              <w:rPr>
                <w:lang w:eastAsia="en-US"/>
              </w:rPr>
              <w:t>Correction to Table 4.6.3-87 NZP-CSI-RS-ResourceSet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3C6CE" w14:textId="77777777" w:rsidR="004335ED" w:rsidRPr="00DD6CFB" w:rsidRDefault="004335ED" w:rsidP="000D75B4">
            <w:pPr>
              <w:pStyle w:val="TAL"/>
              <w:rPr>
                <w:lang w:eastAsia="en-US"/>
              </w:rPr>
            </w:pPr>
            <w:r w:rsidRPr="00DD6CFB">
              <w:rPr>
                <w:lang w:eastAsia="en-US"/>
              </w:rPr>
              <w:t>16.5.0</w:t>
            </w:r>
          </w:p>
        </w:tc>
      </w:tr>
      <w:tr w:rsidR="004335ED" w:rsidRPr="0031204F" w14:paraId="68F227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71B88D"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C1ABE0"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EB8220" w14:textId="77777777" w:rsidR="004335ED" w:rsidRPr="00DD6CFB" w:rsidRDefault="004335ED" w:rsidP="000D75B4">
            <w:pPr>
              <w:pStyle w:val="TAL"/>
              <w:rPr>
                <w:lang w:eastAsia="en-US"/>
              </w:rPr>
            </w:pPr>
            <w:r w:rsidRPr="00DD6CFB">
              <w:rPr>
                <w:lang w:eastAsia="en-US"/>
              </w:rPr>
              <w:t>R5-203719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F9F" w14:textId="77777777" w:rsidR="004335ED" w:rsidRPr="00DD6CFB" w:rsidRDefault="004335ED" w:rsidP="000D75B4">
            <w:pPr>
              <w:pStyle w:val="TAL"/>
              <w:rPr>
                <w:lang w:eastAsia="en-US"/>
              </w:rPr>
            </w:pPr>
            <w:r w:rsidRPr="00DD6CFB">
              <w:rPr>
                <w:lang w:eastAsia="en-US"/>
              </w:rPr>
              <w:t>1441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2300D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E510C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16ABF" w14:textId="77777777" w:rsidR="004335ED" w:rsidRPr="00DD6CFB" w:rsidRDefault="004335ED" w:rsidP="000D75B4">
            <w:pPr>
              <w:pStyle w:val="TAL"/>
              <w:rPr>
                <w:lang w:eastAsia="en-US"/>
              </w:rPr>
            </w:pPr>
            <w:r w:rsidRPr="00DD6CFB">
              <w:rPr>
                <w:lang w:eastAsia="en-US"/>
              </w:rPr>
              <w:t xml:space="preserve">Add messages </w:t>
            </w:r>
            <w:proofErr w:type="spellStart"/>
            <w:r w:rsidRPr="00DD6CFB">
              <w:rPr>
                <w:lang w:eastAsia="en-US"/>
              </w:rPr>
              <w:t>LoggedMeasurementConfiguration</w:t>
            </w:r>
            <w:proofErr w:type="spellEnd"/>
            <w:r w:rsidRPr="00DD6CFB">
              <w:rPr>
                <w:lang w:eastAsia="en-US"/>
              </w:rPr>
              <w:t xml:space="preserve">, </w:t>
            </w:r>
            <w:proofErr w:type="spellStart"/>
            <w:r w:rsidRPr="00DD6CFB">
              <w:rPr>
                <w:lang w:eastAsia="en-US"/>
              </w:rPr>
              <w:t>MCGFailureInformation</w:t>
            </w:r>
            <w:proofErr w:type="spellEnd"/>
            <w:r w:rsidRPr="00DD6CFB">
              <w:rPr>
                <w:lang w:eastAsia="en-US"/>
              </w:rPr>
              <w:t xml:space="preserve"> and </w:t>
            </w:r>
            <w:proofErr w:type="spellStart"/>
            <w:r w:rsidRPr="00DD6CFB">
              <w:rPr>
                <w:lang w:eastAsia="en-US"/>
              </w:rPr>
              <w:t>SidelinkUEInformationNR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91407" w14:textId="77777777" w:rsidR="004335ED" w:rsidRPr="00DD6CFB" w:rsidRDefault="004335ED" w:rsidP="000D75B4">
            <w:pPr>
              <w:pStyle w:val="TAL"/>
              <w:rPr>
                <w:lang w:eastAsia="en-US"/>
              </w:rPr>
            </w:pPr>
            <w:r w:rsidRPr="00DD6CFB">
              <w:rPr>
                <w:lang w:eastAsia="en-US"/>
              </w:rPr>
              <w:t>16.5.0</w:t>
            </w:r>
          </w:p>
        </w:tc>
      </w:tr>
      <w:tr w:rsidR="004335ED" w:rsidRPr="0031204F" w14:paraId="797611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D248F7"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45FAA2"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ACD699" w14:textId="77777777" w:rsidR="004335ED" w:rsidRPr="00DD6CFB" w:rsidRDefault="004335ED" w:rsidP="000D75B4">
            <w:pPr>
              <w:pStyle w:val="TAL"/>
              <w:rPr>
                <w:lang w:eastAsia="en-US"/>
              </w:rPr>
            </w:pPr>
            <w:r w:rsidRPr="00DD6CFB">
              <w:rPr>
                <w:lang w:eastAsia="en-US"/>
              </w:rPr>
              <w:t>R5-203725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5278" w14:textId="77777777" w:rsidR="004335ED" w:rsidRPr="00DD6CFB" w:rsidRDefault="004335ED" w:rsidP="000D75B4">
            <w:pPr>
              <w:pStyle w:val="TAL"/>
              <w:rPr>
                <w:lang w:eastAsia="en-US"/>
              </w:rPr>
            </w:pPr>
            <w:r w:rsidRPr="00DD6CFB">
              <w:rPr>
                <w:lang w:eastAsia="en-US"/>
              </w:rPr>
              <w:t>1442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5A9D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41C50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02CD4" w14:textId="77777777" w:rsidR="004335ED" w:rsidRPr="00DD6CFB" w:rsidRDefault="004335ED" w:rsidP="000D75B4">
            <w:pPr>
              <w:pStyle w:val="TAL"/>
              <w:rPr>
                <w:lang w:eastAsia="en-US"/>
              </w:rPr>
            </w:pPr>
            <w:r w:rsidRPr="00DD6CFB">
              <w:rPr>
                <w:lang w:eastAsia="en-US"/>
              </w:rPr>
              <w:t xml:space="preserve">Add messages </w:t>
            </w:r>
            <w:proofErr w:type="spellStart"/>
            <w:r w:rsidRPr="00DD6CFB">
              <w:rPr>
                <w:lang w:eastAsia="en-US"/>
              </w:rPr>
              <w:t>UEInformationRequest</w:t>
            </w:r>
            <w:proofErr w:type="spellEnd"/>
            <w:r w:rsidRPr="00DD6CFB">
              <w:rPr>
                <w:lang w:eastAsia="en-US"/>
              </w:rPr>
              <w:t xml:space="preserve">, </w:t>
            </w:r>
            <w:proofErr w:type="spellStart"/>
            <w:r w:rsidRPr="00DD6CFB">
              <w:rPr>
                <w:lang w:eastAsia="en-US"/>
              </w:rPr>
              <w:t>UEInformationResponse</w:t>
            </w:r>
            <w:proofErr w:type="spellEnd"/>
            <w:r w:rsidRPr="00DD6CFB">
              <w:rPr>
                <w:lang w:eastAsia="en-US"/>
              </w:rPr>
              <w:t xml:space="preserve">, </w:t>
            </w:r>
            <w:proofErr w:type="spellStart"/>
            <w:r w:rsidRPr="00DD6CFB">
              <w:rPr>
                <w:lang w:eastAsia="en-US"/>
              </w:rPr>
              <w:t>ULDedicatedMessageSegment</w:t>
            </w:r>
            <w:proofErr w:type="spellEnd"/>
            <w:r w:rsidRPr="00DD6CFB">
              <w:rPr>
                <w:lang w:eastAsia="en-US"/>
              </w:rPr>
              <w:t xml:space="preserve"> and </w:t>
            </w:r>
            <w:proofErr w:type="spellStart"/>
            <w:r w:rsidRPr="00DD6CFB">
              <w:rPr>
                <w:lang w:eastAsia="en-US"/>
              </w:rPr>
              <w:t>ULInformationTransferIRAT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349CF4" w14:textId="77777777" w:rsidR="004335ED" w:rsidRPr="00DD6CFB" w:rsidRDefault="004335ED" w:rsidP="000D75B4">
            <w:pPr>
              <w:pStyle w:val="TAL"/>
              <w:rPr>
                <w:lang w:eastAsia="en-US"/>
              </w:rPr>
            </w:pPr>
            <w:r w:rsidRPr="00DD6CFB">
              <w:rPr>
                <w:lang w:eastAsia="en-US"/>
              </w:rPr>
              <w:t>16.5.0</w:t>
            </w:r>
          </w:p>
        </w:tc>
      </w:tr>
      <w:tr w:rsidR="004335ED" w:rsidRPr="0031204F" w14:paraId="078DD00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8E66C3"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091FA2"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0F46B1" w14:textId="77777777" w:rsidR="004335ED" w:rsidRPr="00DD6CFB" w:rsidRDefault="004335ED" w:rsidP="000D75B4">
            <w:pPr>
              <w:pStyle w:val="TAL"/>
              <w:rPr>
                <w:lang w:eastAsia="en-US"/>
              </w:rPr>
            </w:pPr>
            <w:r w:rsidRPr="00DD6CFB">
              <w:rPr>
                <w:lang w:eastAsia="en-US"/>
              </w:rPr>
              <w:t>R5-203729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7E106" w14:textId="77777777" w:rsidR="004335ED" w:rsidRPr="00DD6CFB" w:rsidRDefault="004335ED" w:rsidP="000D75B4">
            <w:pPr>
              <w:pStyle w:val="TAL"/>
              <w:rPr>
                <w:lang w:eastAsia="en-US"/>
              </w:rPr>
            </w:pPr>
            <w:r w:rsidRPr="00DD6CFB">
              <w:rPr>
                <w:lang w:eastAsia="en-US"/>
              </w:rPr>
              <w:t>1443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206C3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5177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1BF4A" w14:textId="77777777" w:rsidR="004335ED" w:rsidRPr="00DD6CFB" w:rsidRDefault="004335ED" w:rsidP="000D75B4">
            <w:pPr>
              <w:pStyle w:val="TAL"/>
              <w:rPr>
                <w:lang w:eastAsia="en-US"/>
              </w:rPr>
            </w:pPr>
            <w:r w:rsidRPr="00DD6CFB">
              <w:rPr>
                <w:lang w:eastAsia="en-US"/>
              </w:rPr>
              <w:t>Update IE RACH-</w:t>
            </w:r>
            <w:proofErr w:type="spellStart"/>
            <w:r w:rsidRPr="00DD6CFB">
              <w:rPr>
                <w:lang w:eastAsia="en-US"/>
              </w:rPr>
              <w:t>ConfigGeneric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4675A" w14:textId="77777777" w:rsidR="004335ED" w:rsidRPr="00DD6CFB" w:rsidRDefault="004335ED" w:rsidP="000D75B4">
            <w:pPr>
              <w:pStyle w:val="TAL"/>
              <w:rPr>
                <w:lang w:eastAsia="en-US"/>
              </w:rPr>
            </w:pPr>
            <w:r w:rsidRPr="00DD6CFB">
              <w:rPr>
                <w:lang w:eastAsia="en-US"/>
              </w:rPr>
              <w:t>16.5.0</w:t>
            </w:r>
          </w:p>
        </w:tc>
      </w:tr>
      <w:tr w:rsidR="004335ED" w:rsidRPr="0031204F" w14:paraId="0A9754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713D7B"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507B57"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988269" w14:textId="77777777" w:rsidR="004335ED" w:rsidRPr="00DD6CFB" w:rsidRDefault="004335ED" w:rsidP="000D75B4">
            <w:pPr>
              <w:pStyle w:val="TAL"/>
              <w:rPr>
                <w:lang w:eastAsia="en-US"/>
              </w:rPr>
            </w:pPr>
            <w:r w:rsidRPr="00DD6CFB">
              <w:rPr>
                <w:lang w:eastAsia="en-US"/>
              </w:rPr>
              <w:t>R5-203730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FCCC4" w14:textId="77777777" w:rsidR="004335ED" w:rsidRPr="00DD6CFB" w:rsidRDefault="004335ED" w:rsidP="000D75B4">
            <w:pPr>
              <w:pStyle w:val="TAL"/>
              <w:rPr>
                <w:lang w:eastAsia="en-US"/>
              </w:rPr>
            </w:pPr>
            <w:r w:rsidRPr="00DD6CFB">
              <w:rPr>
                <w:lang w:eastAsia="en-US"/>
              </w:rPr>
              <w:t>1444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F2DC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BC1C7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BB2CF" w14:textId="77777777" w:rsidR="004335ED" w:rsidRPr="00DD6CFB" w:rsidRDefault="004335ED" w:rsidP="000D75B4">
            <w:pPr>
              <w:pStyle w:val="TAL"/>
              <w:rPr>
                <w:lang w:eastAsia="en-US"/>
              </w:rPr>
            </w:pPr>
            <w:r w:rsidRPr="00DD6CFB">
              <w:rPr>
                <w:lang w:eastAsia="en-US"/>
              </w:rPr>
              <w:t>Scheduling Request Resource config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75292" w14:textId="77777777" w:rsidR="004335ED" w:rsidRPr="00DD6CFB" w:rsidRDefault="004335ED" w:rsidP="000D75B4">
            <w:pPr>
              <w:pStyle w:val="TAL"/>
              <w:rPr>
                <w:lang w:eastAsia="en-US"/>
              </w:rPr>
            </w:pPr>
            <w:r w:rsidRPr="00DD6CFB">
              <w:rPr>
                <w:lang w:eastAsia="en-US"/>
              </w:rPr>
              <w:t>16.5.0</w:t>
            </w:r>
          </w:p>
        </w:tc>
      </w:tr>
      <w:tr w:rsidR="004335ED" w:rsidRPr="0031204F" w14:paraId="040D3A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8AD136"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8F562"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3A989B" w14:textId="77777777" w:rsidR="004335ED" w:rsidRPr="00DD6CFB" w:rsidRDefault="004335ED" w:rsidP="000D75B4">
            <w:pPr>
              <w:pStyle w:val="TAL"/>
              <w:rPr>
                <w:lang w:eastAsia="en-US"/>
              </w:rPr>
            </w:pPr>
            <w:r w:rsidRPr="00DD6CFB">
              <w:rPr>
                <w:lang w:eastAsia="en-US"/>
              </w:rPr>
              <w:t>R5-203731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D2A48" w14:textId="77777777" w:rsidR="004335ED" w:rsidRPr="00DD6CFB" w:rsidRDefault="004335ED" w:rsidP="000D75B4">
            <w:pPr>
              <w:pStyle w:val="TAL"/>
              <w:rPr>
                <w:lang w:eastAsia="en-US"/>
              </w:rPr>
            </w:pPr>
            <w:r w:rsidRPr="00DD6CFB">
              <w:rPr>
                <w:lang w:eastAsia="en-US"/>
              </w:rPr>
              <w:t>1445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4BD9E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F46E2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1CCB0" w14:textId="77777777" w:rsidR="004335ED" w:rsidRPr="00DD6CFB" w:rsidRDefault="004335ED" w:rsidP="000D75B4">
            <w:pPr>
              <w:pStyle w:val="TAL"/>
              <w:rPr>
                <w:lang w:eastAsia="en-US"/>
              </w:rPr>
            </w:pPr>
            <w:r w:rsidRPr="00DD6CFB">
              <w:rPr>
                <w:lang w:eastAsia="en-US"/>
              </w:rPr>
              <w:t>OSI scheduling config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680F0" w14:textId="77777777" w:rsidR="004335ED" w:rsidRPr="00DD6CFB" w:rsidRDefault="004335ED" w:rsidP="000D75B4">
            <w:pPr>
              <w:pStyle w:val="TAL"/>
              <w:rPr>
                <w:lang w:eastAsia="en-US"/>
              </w:rPr>
            </w:pPr>
            <w:r w:rsidRPr="00DD6CFB">
              <w:rPr>
                <w:lang w:eastAsia="en-US"/>
              </w:rPr>
              <w:t>16.5.0</w:t>
            </w:r>
          </w:p>
        </w:tc>
      </w:tr>
      <w:tr w:rsidR="004335ED" w:rsidRPr="0031204F" w14:paraId="5AB46E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8BF204"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D03F2C"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144BE9" w14:textId="77777777" w:rsidR="004335ED" w:rsidRPr="00DD6CFB" w:rsidRDefault="004335ED" w:rsidP="000D75B4">
            <w:pPr>
              <w:pStyle w:val="TAL"/>
              <w:rPr>
                <w:lang w:eastAsia="en-US"/>
              </w:rPr>
            </w:pPr>
            <w:r w:rsidRPr="00DD6CFB">
              <w:rPr>
                <w:lang w:eastAsia="en-US"/>
              </w:rPr>
              <w:t>R5-203755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0E3B7" w14:textId="77777777" w:rsidR="004335ED" w:rsidRPr="00DD6CFB" w:rsidRDefault="004335ED" w:rsidP="000D75B4">
            <w:pPr>
              <w:pStyle w:val="TAL"/>
              <w:rPr>
                <w:lang w:eastAsia="en-US"/>
              </w:rPr>
            </w:pPr>
            <w:r w:rsidRPr="00DD6CFB">
              <w:rPr>
                <w:lang w:eastAsia="en-US"/>
              </w:rPr>
              <w:t>1447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1CB48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47739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A570C"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SchedulingRequestResourceConfig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567B" w14:textId="77777777" w:rsidR="004335ED" w:rsidRPr="00DD6CFB" w:rsidRDefault="004335ED" w:rsidP="000D75B4">
            <w:pPr>
              <w:pStyle w:val="TAL"/>
              <w:rPr>
                <w:lang w:eastAsia="en-US"/>
              </w:rPr>
            </w:pPr>
            <w:r w:rsidRPr="00DD6CFB">
              <w:rPr>
                <w:lang w:eastAsia="en-US"/>
              </w:rPr>
              <w:t>16.5.0</w:t>
            </w:r>
          </w:p>
        </w:tc>
      </w:tr>
      <w:tr w:rsidR="004335ED" w:rsidRPr="0031204F" w14:paraId="57A5FB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01BDBC"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D8BD12"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DA4B55" w14:textId="77777777" w:rsidR="004335ED" w:rsidRPr="00DD6CFB" w:rsidRDefault="004335ED" w:rsidP="000D75B4">
            <w:pPr>
              <w:pStyle w:val="TAL"/>
              <w:rPr>
                <w:lang w:eastAsia="en-US"/>
              </w:rPr>
            </w:pPr>
            <w:r w:rsidRPr="00DD6CFB">
              <w:rPr>
                <w:lang w:eastAsia="en-US"/>
              </w:rPr>
              <w:t>R5-203767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8D605" w14:textId="77777777" w:rsidR="004335ED" w:rsidRPr="00DD6CFB" w:rsidRDefault="004335ED" w:rsidP="000D75B4">
            <w:pPr>
              <w:pStyle w:val="TAL"/>
              <w:rPr>
                <w:lang w:eastAsia="en-US"/>
              </w:rPr>
            </w:pPr>
            <w:r w:rsidRPr="00DD6CFB">
              <w:rPr>
                <w:lang w:eastAsia="en-US"/>
              </w:rPr>
              <w:t>1449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744F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6ED9E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A6901" w14:textId="77777777" w:rsidR="004335ED" w:rsidRPr="00DD6CFB" w:rsidRDefault="004335ED" w:rsidP="000D75B4">
            <w:pPr>
              <w:pStyle w:val="TAL"/>
              <w:rPr>
                <w:lang w:eastAsia="en-US"/>
              </w:rPr>
            </w:pPr>
            <w:r w:rsidRPr="00DD6CFB">
              <w:rPr>
                <w:lang w:eastAsia="en-US"/>
              </w:rPr>
              <w:t>Addition of test frequencies for new Rel-16 CBW for NR band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B2F64" w14:textId="77777777" w:rsidR="004335ED" w:rsidRPr="00DD6CFB" w:rsidRDefault="004335ED" w:rsidP="000D75B4">
            <w:pPr>
              <w:pStyle w:val="TAL"/>
              <w:rPr>
                <w:lang w:eastAsia="en-US"/>
              </w:rPr>
            </w:pPr>
            <w:r w:rsidRPr="00DD6CFB">
              <w:rPr>
                <w:lang w:eastAsia="en-US"/>
              </w:rPr>
              <w:t>16.5.0</w:t>
            </w:r>
          </w:p>
        </w:tc>
      </w:tr>
      <w:tr w:rsidR="004335ED" w:rsidRPr="0031204F" w14:paraId="1D2D320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C067D6"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5C3132"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80456" w14:textId="77777777" w:rsidR="004335ED" w:rsidRPr="00DD6CFB" w:rsidRDefault="004335ED" w:rsidP="000D75B4">
            <w:pPr>
              <w:pStyle w:val="TAL"/>
              <w:rPr>
                <w:lang w:eastAsia="en-US"/>
              </w:rPr>
            </w:pPr>
            <w:r w:rsidRPr="00DD6CFB">
              <w:rPr>
                <w:lang w:eastAsia="en-US"/>
              </w:rPr>
              <w:t>R5-203768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B216C" w14:textId="77777777" w:rsidR="004335ED" w:rsidRPr="00DD6CFB" w:rsidRDefault="004335ED" w:rsidP="000D75B4">
            <w:pPr>
              <w:pStyle w:val="TAL"/>
              <w:rPr>
                <w:lang w:eastAsia="en-US"/>
              </w:rPr>
            </w:pPr>
            <w:r w:rsidRPr="00DD6CFB">
              <w:rPr>
                <w:lang w:eastAsia="en-US"/>
              </w:rPr>
              <w:t>1450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ADFF5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29243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F1EA2" w14:textId="77777777" w:rsidR="004335ED" w:rsidRPr="00DD6CFB" w:rsidRDefault="004335ED" w:rsidP="000D75B4">
            <w:pPr>
              <w:pStyle w:val="TAL"/>
              <w:rPr>
                <w:lang w:eastAsia="en-US"/>
              </w:rPr>
            </w:pPr>
            <w:r w:rsidRPr="00DD6CFB">
              <w:rPr>
                <w:lang w:eastAsia="en-US"/>
              </w:rPr>
              <w:t>Addition of test frequencies for new Rel-16 CBW for NR band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6FFB9" w14:textId="77777777" w:rsidR="004335ED" w:rsidRPr="00DD6CFB" w:rsidRDefault="004335ED" w:rsidP="000D75B4">
            <w:pPr>
              <w:pStyle w:val="TAL"/>
              <w:rPr>
                <w:lang w:eastAsia="en-US"/>
              </w:rPr>
            </w:pPr>
            <w:r w:rsidRPr="00DD6CFB">
              <w:rPr>
                <w:lang w:eastAsia="en-US"/>
              </w:rPr>
              <w:t>16.5.0</w:t>
            </w:r>
          </w:p>
        </w:tc>
      </w:tr>
      <w:tr w:rsidR="004335ED" w:rsidRPr="0031204F" w14:paraId="4D3C3C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E40303"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548233"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13BEE3" w14:textId="77777777" w:rsidR="004335ED" w:rsidRPr="00DD6CFB" w:rsidRDefault="004335ED" w:rsidP="000D75B4">
            <w:pPr>
              <w:pStyle w:val="TAL"/>
              <w:rPr>
                <w:lang w:eastAsia="en-US"/>
              </w:rPr>
            </w:pPr>
            <w:r w:rsidRPr="00DD6CFB">
              <w:rPr>
                <w:lang w:eastAsia="en-US"/>
              </w:rPr>
              <w:t>R5-203769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ED4B9" w14:textId="77777777" w:rsidR="004335ED" w:rsidRPr="00DD6CFB" w:rsidRDefault="004335ED" w:rsidP="000D75B4">
            <w:pPr>
              <w:pStyle w:val="TAL"/>
              <w:rPr>
                <w:lang w:eastAsia="en-US"/>
              </w:rPr>
            </w:pPr>
            <w:r w:rsidRPr="00DD6CFB">
              <w:rPr>
                <w:lang w:eastAsia="en-US"/>
              </w:rPr>
              <w:t>1451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8370E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8F5AD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D76F2" w14:textId="77777777" w:rsidR="004335ED" w:rsidRPr="00DD6CFB" w:rsidRDefault="004335ED" w:rsidP="000D75B4">
            <w:pPr>
              <w:pStyle w:val="TAL"/>
              <w:rPr>
                <w:lang w:eastAsia="en-US"/>
              </w:rPr>
            </w:pPr>
            <w:r w:rsidRPr="00DD6CFB">
              <w:rPr>
                <w:lang w:eastAsia="en-US"/>
              </w:rPr>
              <w:t>Introduction of test frequencies for Rel-16 NR band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917A1" w14:textId="77777777" w:rsidR="004335ED" w:rsidRPr="00DD6CFB" w:rsidRDefault="004335ED" w:rsidP="000D75B4">
            <w:pPr>
              <w:pStyle w:val="TAL"/>
              <w:rPr>
                <w:lang w:eastAsia="en-US"/>
              </w:rPr>
            </w:pPr>
            <w:r w:rsidRPr="00DD6CFB">
              <w:rPr>
                <w:lang w:eastAsia="en-US"/>
              </w:rPr>
              <w:t>16.5.0</w:t>
            </w:r>
          </w:p>
        </w:tc>
      </w:tr>
      <w:tr w:rsidR="004335ED" w:rsidRPr="0031204F" w14:paraId="622AAE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F093BD"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6079CD"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2D7389" w14:textId="77777777" w:rsidR="004335ED" w:rsidRPr="00DD6CFB" w:rsidRDefault="004335ED" w:rsidP="000D75B4">
            <w:pPr>
              <w:pStyle w:val="TAL"/>
              <w:rPr>
                <w:lang w:eastAsia="en-US"/>
              </w:rPr>
            </w:pPr>
            <w:r w:rsidRPr="00DD6CFB">
              <w:rPr>
                <w:lang w:eastAsia="en-US"/>
              </w:rPr>
              <w:t>R5-203793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5FBE1" w14:textId="77777777" w:rsidR="004335ED" w:rsidRPr="00DD6CFB" w:rsidRDefault="004335ED" w:rsidP="000D75B4">
            <w:pPr>
              <w:pStyle w:val="TAL"/>
              <w:rPr>
                <w:lang w:eastAsia="en-US"/>
              </w:rPr>
            </w:pPr>
            <w:r w:rsidRPr="00DD6CFB">
              <w:rPr>
                <w:lang w:eastAsia="en-US"/>
              </w:rPr>
              <w:t>1454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CA78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04C1A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555F7" w14:textId="77777777" w:rsidR="004335ED" w:rsidRPr="00DD6CFB" w:rsidRDefault="004335ED" w:rsidP="000D75B4">
            <w:pPr>
              <w:pStyle w:val="TAL"/>
              <w:rPr>
                <w:lang w:eastAsia="en-US"/>
              </w:rPr>
            </w:pPr>
            <w:r w:rsidRPr="00DD6CFB">
              <w:rPr>
                <w:lang w:eastAsia="en-US"/>
              </w:rPr>
              <w:t>Correction of n29 test frequencies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FD713" w14:textId="77777777" w:rsidR="004335ED" w:rsidRPr="00DD6CFB" w:rsidRDefault="004335ED" w:rsidP="000D75B4">
            <w:pPr>
              <w:pStyle w:val="TAL"/>
              <w:rPr>
                <w:lang w:eastAsia="en-US"/>
              </w:rPr>
            </w:pPr>
            <w:r w:rsidRPr="00DD6CFB">
              <w:rPr>
                <w:lang w:eastAsia="en-US"/>
              </w:rPr>
              <w:t>16.5.0</w:t>
            </w:r>
          </w:p>
        </w:tc>
      </w:tr>
      <w:tr w:rsidR="004335ED" w:rsidRPr="0031204F" w14:paraId="35AB54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97F"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AB4A8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575BF6" w14:textId="77777777" w:rsidR="004335ED" w:rsidRPr="00DD6CFB" w:rsidRDefault="004335ED" w:rsidP="000D75B4">
            <w:pPr>
              <w:pStyle w:val="TAL"/>
              <w:rPr>
                <w:lang w:eastAsia="en-US"/>
              </w:rPr>
            </w:pPr>
            <w:r w:rsidRPr="00DD6CFB">
              <w:rPr>
                <w:lang w:eastAsia="en-US"/>
              </w:rPr>
              <w:t>R5-203794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FBF51" w14:textId="77777777" w:rsidR="004335ED" w:rsidRPr="00DD6CFB" w:rsidRDefault="004335ED" w:rsidP="000D75B4">
            <w:pPr>
              <w:pStyle w:val="TAL"/>
              <w:rPr>
                <w:lang w:eastAsia="en-US"/>
              </w:rPr>
            </w:pPr>
            <w:r w:rsidRPr="00DD6CFB">
              <w:rPr>
                <w:lang w:eastAsia="en-US"/>
              </w:rPr>
              <w:t>1455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0B3CD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293F8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77AFFA" w14:textId="77777777" w:rsidR="004335ED" w:rsidRPr="00DD6CFB" w:rsidRDefault="004335ED" w:rsidP="000D75B4">
            <w:pPr>
              <w:pStyle w:val="TAL"/>
              <w:rPr>
                <w:lang w:eastAsia="en-US"/>
              </w:rPr>
            </w:pPr>
            <w:r w:rsidRPr="00DD6CFB">
              <w:rPr>
                <w:lang w:eastAsia="en-US"/>
              </w:rPr>
              <w:t>Introduction of n30 test frequencies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70D05" w14:textId="77777777" w:rsidR="004335ED" w:rsidRPr="00DD6CFB" w:rsidRDefault="004335ED" w:rsidP="000D75B4">
            <w:pPr>
              <w:pStyle w:val="TAL"/>
              <w:rPr>
                <w:lang w:eastAsia="en-US"/>
              </w:rPr>
            </w:pPr>
            <w:r w:rsidRPr="00DD6CFB">
              <w:rPr>
                <w:lang w:eastAsia="en-US"/>
              </w:rPr>
              <w:t>16.5.0</w:t>
            </w:r>
          </w:p>
        </w:tc>
      </w:tr>
      <w:tr w:rsidR="004335ED" w:rsidRPr="0031204F" w14:paraId="398CCA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DF4516"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A0FB7"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E9DE90" w14:textId="77777777" w:rsidR="004335ED" w:rsidRPr="00DD6CFB" w:rsidRDefault="004335ED" w:rsidP="000D75B4">
            <w:pPr>
              <w:pStyle w:val="TAL"/>
              <w:rPr>
                <w:lang w:eastAsia="en-US"/>
              </w:rPr>
            </w:pPr>
            <w:r w:rsidRPr="00DD6CFB">
              <w:rPr>
                <w:lang w:eastAsia="en-US"/>
              </w:rPr>
              <w:t>R5-203796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BF031" w14:textId="77777777" w:rsidR="004335ED" w:rsidRPr="00DD6CFB" w:rsidRDefault="004335ED" w:rsidP="000D75B4">
            <w:pPr>
              <w:pStyle w:val="TAL"/>
              <w:rPr>
                <w:lang w:eastAsia="en-US"/>
              </w:rPr>
            </w:pPr>
            <w:r w:rsidRPr="00DD6CFB">
              <w:rPr>
                <w:lang w:eastAsia="en-US"/>
              </w:rPr>
              <w:t>1456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0A2BE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39EF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6CE0A" w14:textId="77777777" w:rsidR="004335ED" w:rsidRPr="00DD6CFB" w:rsidRDefault="004335ED" w:rsidP="000D75B4">
            <w:pPr>
              <w:pStyle w:val="TAL"/>
              <w:rPr>
                <w:lang w:eastAsia="en-US"/>
              </w:rPr>
            </w:pPr>
            <w:r w:rsidRPr="00DD6CFB">
              <w:rPr>
                <w:lang w:eastAsia="en-US"/>
              </w:rPr>
              <w:t>Correction of EN-DC test frequency information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B1AB7" w14:textId="77777777" w:rsidR="004335ED" w:rsidRPr="00DD6CFB" w:rsidRDefault="004335ED" w:rsidP="000D75B4">
            <w:pPr>
              <w:pStyle w:val="TAL"/>
              <w:rPr>
                <w:lang w:eastAsia="en-US"/>
              </w:rPr>
            </w:pPr>
            <w:r w:rsidRPr="00DD6CFB">
              <w:rPr>
                <w:lang w:eastAsia="en-US"/>
              </w:rPr>
              <w:t>16.5.0</w:t>
            </w:r>
          </w:p>
        </w:tc>
      </w:tr>
      <w:tr w:rsidR="004335ED" w:rsidRPr="0031204F" w14:paraId="3E6F35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3F943D"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26C8A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ED202A" w14:textId="77777777" w:rsidR="004335ED" w:rsidRPr="00DD6CFB" w:rsidRDefault="004335ED" w:rsidP="000D75B4">
            <w:pPr>
              <w:pStyle w:val="TAL"/>
              <w:rPr>
                <w:lang w:eastAsia="en-US"/>
              </w:rPr>
            </w:pPr>
            <w:r w:rsidRPr="00DD6CFB">
              <w:rPr>
                <w:lang w:eastAsia="en-US"/>
              </w:rPr>
              <w:t>R5-203813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7AF24" w14:textId="77777777" w:rsidR="004335ED" w:rsidRPr="00DD6CFB" w:rsidRDefault="004335ED" w:rsidP="000D75B4">
            <w:pPr>
              <w:pStyle w:val="TAL"/>
              <w:rPr>
                <w:lang w:eastAsia="en-US"/>
              </w:rPr>
            </w:pPr>
            <w:r w:rsidRPr="00DD6CFB">
              <w:rPr>
                <w:lang w:eastAsia="en-US"/>
              </w:rPr>
              <w:t>1457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6E7A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CF1908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2D1AE" w14:textId="77777777" w:rsidR="004335ED" w:rsidRPr="00DD6CFB" w:rsidRDefault="004335ED" w:rsidP="000D75B4">
            <w:pPr>
              <w:pStyle w:val="TAL"/>
              <w:rPr>
                <w:lang w:eastAsia="en-US"/>
              </w:rPr>
            </w:pPr>
            <w:r w:rsidRPr="00DD6CFB">
              <w:rPr>
                <w:lang w:eastAsia="en-US"/>
              </w:rPr>
              <w:t>Correction to PUCCH-Config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C7FE" w14:textId="77777777" w:rsidR="004335ED" w:rsidRPr="00DD6CFB" w:rsidRDefault="004335ED" w:rsidP="000D75B4">
            <w:pPr>
              <w:pStyle w:val="TAL"/>
              <w:rPr>
                <w:lang w:eastAsia="en-US"/>
              </w:rPr>
            </w:pPr>
            <w:r w:rsidRPr="00DD6CFB">
              <w:rPr>
                <w:lang w:eastAsia="en-US"/>
              </w:rPr>
              <w:t>16.5.0</w:t>
            </w:r>
          </w:p>
        </w:tc>
      </w:tr>
      <w:tr w:rsidR="004335ED" w:rsidRPr="0031204F" w14:paraId="0A60B0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66AA6E"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A524FD"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88CE63" w14:textId="77777777" w:rsidR="004335ED" w:rsidRPr="00DD6CFB" w:rsidRDefault="004335ED" w:rsidP="000D75B4">
            <w:pPr>
              <w:pStyle w:val="TAL"/>
              <w:rPr>
                <w:lang w:eastAsia="en-US"/>
              </w:rPr>
            </w:pPr>
            <w:r w:rsidRPr="00DD6CFB">
              <w:rPr>
                <w:lang w:eastAsia="en-US"/>
              </w:rPr>
              <w:t>R5-203815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26296" w14:textId="77777777" w:rsidR="004335ED" w:rsidRPr="00DD6CFB" w:rsidRDefault="004335ED" w:rsidP="000D75B4">
            <w:pPr>
              <w:pStyle w:val="TAL"/>
              <w:rPr>
                <w:lang w:eastAsia="en-US"/>
              </w:rPr>
            </w:pPr>
            <w:r w:rsidRPr="00DD6CFB">
              <w:rPr>
                <w:lang w:eastAsia="en-US"/>
              </w:rPr>
              <w:t>1458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CFE4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64490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518966" w14:textId="77777777" w:rsidR="004335ED" w:rsidRPr="00DD6CFB" w:rsidRDefault="004335ED" w:rsidP="000D75B4">
            <w:pPr>
              <w:pStyle w:val="TAL"/>
              <w:rPr>
                <w:lang w:eastAsia="en-US"/>
              </w:rPr>
            </w:pPr>
            <w:r w:rsidRPr="00DD6CFB">
              <w:rPr>
                <w:lang w:eastAsia="en-US"/>
              </w:rPr>
              <w:t>FR2 PUSCH K2 values alignment to TS 38.214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0E653" w14:textId="77777777" w:rsidR="004335ED" w:rsidRPr="00DD6CFB" w:rsidRDefault="004335ED" w:rsidP="000D75B4">
            <w:pPr>
              <w:pStyle w:val="TAL"/>
              <w:rPr>
                <w:lang w:eastAsia="en-US"/>
              </w:rPr>
            </w:pPr>
            <w:r w:rsidRPr="00DD6CFB">
              <w:rPr>
                <w:lang w:eastAsia="en-US"/>
              </w:rPr>
              <w:t>16.5.0</w:t>
            </w:r>
          </w:p>
        </w:tc>
      </w:tr>
      <w:tr w:rsidR="004335ED" w:rsidRPr="0031204F" w14:paraId="5954BF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6300F9"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2916D2"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5D18E8" w14:textId="77777777" w:rsidR="004335ED" w:rsidRPr="00DD6CFB" w:rsidRDefault="004335ED" w:rsidP="000D75B4">
            <w:pPr>
              <w:pStyle w:val="TAL"/>
              <w:rPr>
                <w:lang w:eastAsia="en-US"/>
              </w:rPr>
            </w:pPr>
            <w:r w:rsidRPr="00DD6CFB">
              <w:rPr>
                <w:lang w:eastAsia="en-US"/>
              </w:rPr>
              <w:t>R5-203908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2FA" w14:textId="77777777" w:rsidR="004335ED" w:rsidRPr="00DD6CFB" w:rsidRDefault="004335ED" w:rsidP="000D75B4">
            <w:pPr>
              <w:pStyle w:val="TAL"/>
              <w:rPr>
                <w:lang w:eastAsia="en-US"/>
              </w:rPr>
            </w:pPr>
            <w:r w:rsidRPr="00DD6CFB">
              <w:rPr>
                <w:lang w:eastAsia="en-US"/>
              </w:rPr>
              <w:t>1463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29115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8C271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4F61F" w14:textId="77777777" w:rsidR="004335ED" w:rsidRPr="00DD6CFB" w:rsidRDefault="004335ED" w:rsidP="000D75B4">
            <w:pPr>
              <w:pStyle w:val="TAL"/>
              <w:rPr>
                <w:lang w:eastAsia="en-US"/>
              </w:rPr>
            </w:pPr>
            <w:r w:rsidRPr="00DD6CFB">
              <w:rPr>
                <w:lang w:eastAsia="en-US"/>
              </w:rPr>
              <w:t>Corrections on test frequencies for NR FR2 CA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2EFC1" w14:textId="77777777" w:rsidR="004335ED" w:rsidRPr="00DD6CFB" w:rsidRDefault="004335ED" w:rsidP="000D75B4">
            <w:pPr>
              <w:pStyle w:val="TAL"/>
              <w:rPr>
                <w:lang w:eastAsia="en-US"/>
              </w:rPr>
            </w:pPr>
            <w:r w:rsidRPr="00DD6CFB">
              <w:rPr>
                <w:lang w:eastAsia="en-US"/>
              </w:rPr>
              <w:t>16.5.0</w:t>
            </w:r>
          </w:p>
        </w:tc>
      </w:tr>
      <w:tr w:rsidR="004335ED" w:rsidRPr="0031204F" w14:paraId="7B313B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535711"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3FDF99"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71C1CD" w14:textId="77777777" w:rsidR="004335ED" w:rsidRPr="00DD6CFB" w:rsidRDefault="004335ED" w:rsidP="000D75B4">
            <w:pPr>
              <w:pStyle w:val="TAL"/>
              <w:rPr>
                <w:lang w:eastAsia="en-US"/>
              </w:rPr>
            </w:pPr>
            <w:r w:rsidRPr="00DD6CFB">
              <w:rPr>
                <w:lang w:eastAsia="en-US"/>
              </w:rPr>
              <w:t>R5-203998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D1C8" w14:textId="77777777" w:rsidR="004335ED" w:rsidRPr="00DD6CFB" w:rsidRDefault="004335ED" w:rsidP="000D75B4">
            <w:pPr>
              <w:pStyle w:val="TAL"/>
              <w:rPr>
                <w:lang w:eastAsia="en-US"/>
              </w:rPr>
            </w:pPr>
            <w:r w:rsidRPr="00DD6CFB">
              <w:rPr>
                <w:lang w:eastAsia="en-US"/>
              </w:rPr>
              <w:t>1467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0A63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46886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B456F" w14:textId="77777777" w:rsidR="004335ED" w:rsidRPr="00DD6CFB" w:rsidRDefault="004335ED" w:rsidP="000D75B4">
            <w:pPr>
              <w:pStyle w:val="TAL"/>
              <w:rPr>
                <w:lang w:eastAsia="en-US"/>
              </w:rPr>
            </w:pPr>
            <w:r w:rsidRPr="00DD6CFB">
              <w:rPr>
                <w:lang w:eastAsia="en-US"/>
              </w:rPr>
              <w:t>Addition of test frequencies for new Rel-16 CBW 25 and 50 MHz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39CC0" w14:textId="77777777" w:rsidR="004335ED" w:rsidRPr="00DD6CFB" w:rsidRDefault="004335ED" w:rsidP="000D75B4">
            <w:pPr>
              <w:pStyle w:val="TAL"/>
              <w:rPr>
                <w:lang w:eastAsia="en-US"/>
              </w:rPr>
            </w:pPr>
            <w:r w:rsidRPr="00DD6CFB">
              <w:rPr>
                <w:lang w:eastAsia="en-US"/>
              </w:rPr>
              <w:t>16.5.0</w:t>
            </w:r>
          </w:p>
        </w:tc>
      </w:tr>
      <w:tr w:rsidR="004335ED" w:rsidRPr="0031204F" w14:paraId="001F0D4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B26E1C"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6F7AC"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C8509C" w14:textId="77777777" w:rsidR="004335ED" w:rsidRPr="00DD6CFB" w:rsidRDefault="004335ED" w:rsidP="000D75B4">
            <w:pPr>
              <w:pStyle w:val="TAL"/>
              <w:rPr>
                <w:lang w:eastAsia="en-US"/>
              </w:rPr>
            </w:pPr>
            <w:r w:rsidRPr="00DD6CFB">
              <w:rPr>
                <w:lang w:eastAsia="en-US"/>
              </w:rPr>
              <w:t>R5-204021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94352" w14:textId="77777777" w:rsidR="004335ED" w:rsidRPr="00DD6CFB" w:rsidRDefault="004335ED" w:rsidP="000D75B4">
            <w:pPr>
              <w:pStyle w:val="TAL"/>
              <w:rPr>
                <w:lang w:eastAsia="en-US"/>
              </w:rPr>
            </w:pPr>
            <w:r w:rsidRPr="00DD6CFB">
              <w:rPr>
                <w:lang w:eastAsia="en-US"/>
              </w:rPr>
              <w:t>1469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2861A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380F3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ACF4B2" w14:textId="77777777" w:rsidR="004335ED" w:rsidRPr="00DD6CFB" w:rsidRDefault="004335ED" w:rsidP="000D75B4">
            <w:pPr>
              <w:pStyle w:val="TAL"/>
              <w:rPr>
                <w:lang w:eastAsia="en-US"/>
              </w:rPr>
            </w:pPr>
            <w:r w:rsidRPr="00DD6CFB">
              <w:rPr>
                <w:lang w:eastAsia="en-US"/>
              </w:rPr>
              <w:t>Correction of n51 and n76 test frequencies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4153A" w14:textId="77777777" w:rsidR="004335ED" w:rsidRPr="00DD6CFB" w:rsidRDefault="004335ED" w:rsidP="000D75B4">
            <w:pPr>
              <w:pStyle w:val="TAL"/>
              <w:rPr>
                <w:lang w:eastAsia="en-US"/>
              </w:rPr>
            </w:pPr>
            <w:r w:rsidRPr="00DD6CFB">
              <w:rPr>
                <w:lang w:eastAsia="en-US"/>
              </w:rPr>
              <w:t>16.5.0</w:t>
            </w:r>
          </w:p>
        </w:tc>
      </w:tr>
      <w:tr w:rsidR="004335ED" w:rsidRPr="0031204F" w14:paraId="2DB79D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4CB037"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10F589"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A83DE6" w14:textId="77777777" w:rsidR="004335ED" w:rsidRPr="00DD6CFB" w:rsidRDefault="004335ED" w:rsidP="000D75B4">
            <w:pPr>
              <w:pStyle w:val="TAL"/>
              <w:rPr>
                <w:lang w:eastAsia="en-US"/>
              </w:rPr>
            </w:pPr>
            <w:r w:rsidRPr="00DD6CFB">
              <w:rPr>
                <w:lang w:eastAsia="en-US"/>
              </w:rPr>
              <w:t>R5-204032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B4BB7" w14:textId="77777777" w:rsidR="004335ED" w:rsidRPr="00DD6CFB" w:rsidRDefault="004335ED" w:rsidP="000D75B4">
            <w:pPr>
              <w:pStyle w:val="TAL"/>
              <w:rPr>
                <w:lang w:eastAsia="en-US"/>
              </w:rPr>
            </w:pPr>
            <w:r w:rsidRPr="00DD6CFB">
              <w:rPr>
                <w:lang w:eastAsia="en-US"/>
              </w:rPr>
              <w:t>1470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7476E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03854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D5940" w14:textId="77777777" w:rsidR="004335ED" w:rsidRPr="00DD6CFB" w:rsidRDefault="004335ED" w:rsidP="000D75B4">
            <w:pPr>
              <w:pStyle w:val="TAL"/>
              <w:rPr>
                <w:lang w:eastAsia="en-US"/>
              </w:rPr>
            </w:pPr>
            <w:r w:rsidRPr="00DD6CFB">
              <w:rPr>
                <w:lang w:eastAsia="en-US"/>
              </w:rPr>
              <w:t>Introduction of n259 test frequencies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5BF45" w14:textId="77777777" w:rsidR="004335ED" w:rsidRPr="00DD6CFB" w:rsidRDefault="004335ED" w:rsidP="000D75B4">
            <w:pPr>
              <w:pStyle w:val="TAL"/>
              <w:rPr>
                <w:lang w:eastAsia="en-US"/>
              </w:rPr>
            </w:pPr>
            <w:r w:rsidRPr="00DD6CFB">
              <w:rPr>
                <w:lang w:eastAsia="en-US"/>
              </w:rPr>
              <w:t>16.5.0</w:t>
            </w:r>
          </w:p>
        </w:tc>
      </w:tr>
      <w:tr w:rsidR="004335ED" w:rsidRPr="0031204F" w14:paraId="285ED7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2D6BE1"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908F9A"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E1B9F9" w14:textId="77777777" w:rsidR="004335ED" w:rsidRPr="00DD6CFB" w:rsidRDefault="004335ED" w:rsidP="000D75B4">
            <w:pPr>
              <w:pStyle w:val="TAL"/>
              <w:rPr>
                <w:lang w:eastAsia="en-US"/>
              </w:rPr>
            </w:pPr>
            <w:r w:rsidRPr="00DD6CFB">
              <w:rPr>
                <w:lang w:eastAsia="en-US"/>
              </w:rPr>
              <w:t>R5-204038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853AE" w14:textId="77777777" w:rsidR="004335ED" w:rsidRPr="00DD6CFB" w:rsidRDefault="004335ED" w:rsidP="000D75B4">
            <w:pPr>
              <w:pStyle w:val="TAL"/>
              <w:rPr>
                <w:lang w:eastAsia="en-US"/>
              </w:rPr>
            </w:pPr>
            <w:r w:rsidRPr="00DD6CFB">
              <w:rPr>
                <w:lang w:eastAsia="en-US"/>
              </w:rPr>
              <w:t>1471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9F37D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2D9A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6B6AE" w14:textId="77777777" w:rsidR="004335ED" w:rsidRPr="00DD6CFB" w:rsidRDefault="004335ED" w:rsidP="000D75B4">
            <w:pPr>
              <w:pStyle w:val="TAL"/>
              <w:rPr>
                <w:lang w:eastAsia="en-US"/>
              </w:rPr>
            </w:pPr>
            <w:r w:rsidRPr="00DD6CFB">
              <w:rPr>
                <w:lang w:eastAsia="en-US"/>
              </w:rPr>
              <w:t>Corrections of test frequency tables for EN-DC configuration DC_(n)41AA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AFFA9" w14:textId="77777777" w:rsidR="004335ED" w:rsidRPr="00DD6CFB" w:rsidRDefault="004335ED" w:rsidP="000D75B4">
            <w:pPr>
              <w:pStyle w:val="TAL"/>
              <w:rPr>
                <w:lang w:eastAsia="en-US"/>
              </w:rPr>
            </w:pPr>
            <w:r w:rsidRPr="00DD6CFB">
              <w:rPr>
                <w:lang w:eastAsia="en-US"/>
              </w:rPr>
              <w:t>16.5.0</w:t>
            </w:r>
          </w:p>
        </w:tc>
      </w:tr>
      <w:tr w:rsidR="004335ED" w:rsidRPr="0031204F" w14:paraId="6AC351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6CF3B3"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CDFC09"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4AAF39" w14:textId="77777777" w:rsidR="004335ED" w:rsidRPr="00DD6CFB" w:rsidRDefault="004335ED" w:rsidP="000D75B4">
            <w:pPr>
              <w:pStyle w:val="TAL"/>
              <w:rPr>
                <w:lang w:eastAsia="en-US"/>
              </w:rPr>
            </w:pPr>
            <w:r w:rsidRPr="00DD6CFB">
              <w:rPr>
                <w:lang w:eastAsia="en-US"/>
              </w:rPr>
              <w:t>R5-204039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0242" w14:textId="77777777" w:rsidR="004335ED" w:rsidRPr="00DD6CFB" w:rsidRDefault="004335ED" w:rsidP="000D75B4">
            <w:pPr>
              <w:pStyle w:val="TAL"/>
              <w:rPr>
                <w:lang w:eastAsia="en-US"/>
              </w:rPr>
            </w:pPr>
            <w:r w:rsidRPr="00DD6CFB">
              <w:rPr>
                <w:lang w:eastAsia="en-US"/>
              </w:rPr>
              <w:t>1472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30950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D26C2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C3E54" w14:textId="77777777" w:rsidR="004335ED" w:rsidRPr="00DD6CFB" w:rsidRDefault="004335ED" w:rsidP="000D75B4">
            <w:pPr>
              <w:pStyle w:val="TAL"/>
              <w:rPr>
                <w:lang w:eastAsia="en-US"/>
              </w:rPr>
            </w:pPr>
            <w:r w:rsidRPr="00DD6CFB">
              <w:rPr>
                <w:lang w:eastAsia="en-US"/>
              </w:rPr>
              <w:t>Corrections of test frequency tables for EN-DC configuration DC_(n)71AA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009C3" w14:textId="77777777" w:rsidR="004335ED" w:rsidRPr="00DD6CFB" w:rsidRDefault="004335ED" w:rsidP="000D75B4">
            <w:pPr>
              <w:pStyle w:val="TAL"/>
              <w:rPr>
                <w:lang w:eastAsia="en-US"/>
              </w:rPr>
            </w:pPr>
            <w:r w:rsidRPr="00DD6CFB">
              <w:rPr>
                <w:lang w:eastAsia="en-US"/>
              </w:rPr>
              <w:t>16.5.0</w:t>
            </w:r>
          </w:p>
        </w:tc>
      </w:tr>
      <w:tr w:rsidR="004335ED" w:rsidRPr="0031204F" w14:paraId="04B2C3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104B01"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1A47E5"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44F08F" w14:textId="77777777" w:rsidR="004335ED" w:rsidRPr="00DD6CFB" w:rsidRDefault="004335ED" w:rsidP="000D75B4">
            <w:pPr>
              <w:pStyle w:val="TAL"/>
              <w:rPr>
                <w:lang w:eastAsia="en-US"/>
              </w:rPr>
            </w:pPr>
            <w:r w:rsidRPr="00DD6CFB">
              <w:rPr>
                <w:lang w:eastAsia="en-US"/>
              </w:rPr>
              <w:t>R5-204041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D8C05" w14:textId="77777777" w:rsidR="004335ED" w:rsidRPr="00DD6CFB" w:rsidRDefault="004335ED" w:rsidP="000D75B4">
            <w:pPr>
              <w:pStyle w:val="TAL"/>
              <w:rPr>
                <w:lang w:eastAsia="en-US"/>
              </w:rPr>
            </w:pPr>
            <w:r w:rsidRPr="00DD6CFB">
              <w:rPr>
                <w:lang w:eastAsia="en-US"/>
              </w:rPr>
              <w:t>1473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816F2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916AF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0F94A" w14:textId="77777777" w:rsidR="004335ED" w:rsidRPr="00DD6CFB" w:rsidRDefault="004335ED" w:rsidP="000D75B4">
            <w:pPr>
              <w:pStyle w:val="TAL"/>
              <w:rPr>
                <w:lang w:eastAsia="en-US"/>
              </w:rPr>
            </w:pPr>
            <w:r w:rsidRPr="00DD6CFB">
              <w:rPr>
                <w:lang w:eastAsia="en-US"/>
              </w:rPr>
              <w:t>Addition of test channel bandwidths for n1 new CBW in 38.508-1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8863E" w14:textId="77777777" w:rsidR="004335ED" w:rsidRPr="00DD6CFB" w:rsidRDefault="004335ED" w:rsidP="000D75B4">
            <w:pPr>
              <w:pStyle w:val="TAL"/>
              <w:rPr>
                <w:lang w:eastAsia="en-US"/>
              </w:rPr>
            </w:pPr>
            <w:r w:rsidRPr="00DD6CFB">
              <w:rPr>
                <w:lang w:eastAsia="en-US"/>
              </w:rPr>
              <w:t>16.5.0</w:t>
            </w:r>
          </w:p>
        </w:tc>
      </w:tr>
      <w:tr w:rsidR="004335ED" w:rsidRPr="0031204F" w14:paraId="373557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0C84AD"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AB837"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89E7E0" w14:textId="77777777" w:rsidR="004335ED" w:rsidRPr="00DD6CFB" w:rsidRDefault="004335ED" w:rsidP="000D75B4">
            <w:pPr>
              <w:pStyle w:val="TAL"/>
              <w:rPr>
                <w:lang w:eastAsia="en-US"/>
              </w:rPr>
            </w:pPr>
            <w:r w:rsidRPr="00DD6CFB">
              <w:rPr>
                <w:lang w:eastAsia="en-US"/>
              </w:rPr>
              <w:t>R5-204049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16AAC" w14:textId="77777777" w:rsidR="004335ED" w:rsidRPr="00DD6CFB" w:rsidRDefault="004335ED" w:rsidP="000D75B4">
            <w:pPr>
              <w:pStyle w:val="TAL"/>
              <w:rPr>
                <w:lang w:eastAsia="en-US"/>
              </w:rPr>
            </w:pPr>
            <w:r w:rsidRPr="00DD6CFB">
              <w:rPr>
                <w:lang w:eastAsia="en-US"/>
              </w:rPr>
              <w:t>1475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60A5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B7C53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56A2E" w14:textId="77777777" w:rsidR="004335ED" w:rsidRPr="00DD6CFB" w:rsidRDefault="004335ED" w:rsidP="000D75B4">
            <w:pPr>
              <w:pStyle w:val="TAL"/>
              <w:rPr>
                <w:lang w:eastAsia="en-US"/>
              </w:rPr>
            </w:pPr>
            <w:r w:rsidRPr="00DD6CFB">
              <w:rPr>
                <w:lang w:eastAsia="en-US"/>
              </w:rPr>
              <w:t>Correction to the procedure for determination of SSB and CORESET0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73E14" w14:textId="77777777" w:rsidR="004335ED" w:rsidRPr="00DD6CFB" w:rsidRDefault="004335ED" w:rsidP="000D75B4">
            <w:pPr>
              <w:pStyle w:val="TAL"/>
              <w:rPr>
                <w:lang w:eastAsia="en-US"/>
              </w:rPr>
            </w:pPr>
            <w:r w:rsidRPr="00DD6CFB">
              <w:rPr>
                <w:lang w:eastAsia="en-US"/>
              </w:rPr>
              <w:t>16.5.0</w:t>
            </w:r>
          </w:p>
        </w:tc>
      </w:tr>
      <w:tr w:rsidR="004335ED" w:rsidRPr="0031204F" w14:paraId="680C22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5DAE31"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F04FA9"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2CF9A2" w14:textId="77777777" w:rsidR="004335ED" w:rsidRPr="00DD6CFB" w:rsidRDefault="004335ED" w:rsidP="000D75B4">
            <w:pPr>
              <w:pStyle w:val="TAL"/>
              <w:rPr>
                <w:lang w:eastAsia="en-US"/>
              </w:rPr>
            </w:pPr>
            <w:r w:rsidRPr="00DD6CFB">
              <w:rPr>
                <w:lang w:eastAsia="en-US"/>
              </w:rPr>
              <w:t>R5-204052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1A3A0" w14:textId="77777777" w:rsidR="004335ED" w:rsidRPr="00DD6CFB" w:rsidRDefault="004335ED" w:rsidP="000D75B4">
            <w:pPr>
              <w:pStyle w:val="TAL"/>
              <w:rPr>
                <w:lang w:eastAsia="en-US"/>
              </w:rPr>
            </w:pPr>
            <w:r w:rsidRPr="00DD6CFB">
              <w:rPr>
                <w:lang w:eastAsia="en-US"/>
              </w:rPr>
              <w:t>1478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9F20E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BEB18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CB5C6" w14:textId="77777777" w:rsidR="004335ED" w:rsidRPr="00DD6CFB" w:rsidRDefault="004335ED" w:rsidP="000D75B4">
            <w:pPr>
              <w:pStyle w:val="TAL"/>
              <w:rPr>
                <w:lang w:eastAsia="en-US"/>
              </w:rPr>
            </w:pPr>
            <w:r w:rsidRPr="00DD6CFB">
              <w:rPr>
                <w:lang w:eastAsia="en-US"/>
              </w:rPr>
              <w:t>PUCCH Resource ID for CSI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635D5" w14:textId="77777777" w:rsidR="004335ED" w:rsidRPr="00DD6CFB" w:rsidRDefault="004335ED" w:rsidP="000D75B4">
            <w:pPr>
              <w:pStyle w:val="TAL"/>
              <w:rPr>
                <w:lang w:eastAsia="en-US"/>
              </w:rPr>
            </w:pPr>
            <w:r w:rsidRPr="00DD6CFB">
              <w:rPr>
                <w:lang w:eastAsia="en-US"/>
              </w:rPr>
              <w:t>16.5.0</w:t>
            </w:r>
          </w:p>
        </w:tc>
      </w:tr>
      <w:tr w:rsidR="004335ED" w:rsidRPr="0031204F" w14:paraId="54C6BD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931343"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56B7A0"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CF3723" w14:textId="77777777" w:rsidR="004335ED" w:rsidRPr="00DD6CFB" w:rsidRDefault="004335ED" w:rsidP="000D75B4">
            <w:pPr>
              <w:pStyle w:val="TAL"/>
              <w:rPr>
                <w:lang w:eastAsia="en-US"/>
              </w:rPr>
            </w:pPr>
            <w:r w:rsidRPr="00DD6CFB">
              <w:rPr>
                <w:lang w:eastAsia="en-US"/>
              </w:rPr>
              <w:t>R5-204053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1487" w14:textId="77777777" w:rsidR="004335ED" w:rsidRPr="00DD6CFB" w:rsidRDefault="004335ED" w:rsidP="000D75B4">
            <w:pPr>
              <w:pStyle w:val="TAL"/>
              <w:rPr>
                <w:lang w:eastAsia="en-US"/>
              </w:rPr>
            </w:pPr>
            <w:r w:rsidRPr="00DD6CFB">
              <w:rPr>
                <w:lang w:eastAsia="en-US"/>
              </w:rPr>
              <w:t>1479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75E9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41DF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DA003" w14:textId="77777777" w:rsidR="004335ED" w:rsidRPr="00DD6CFB" w:rsidRDefault="004335ED" w:rsidP="000D75B4">
            <w:pPr>
              <w:pStyle w:val="TAL"/>
              <w:rPr>
                <w:lang w:eastAsia="en-US"/>
              </w:rPr>
            </w:pPr>
            <w:r w:rsidRPr="00DD6CFB">
              <w:rPr>
                <w:lang w:eastAsia="en-US"/>
              </w:rPr>
              <w:t>Correction to PDCCH-</w:t>
            </w:r>
            <w:proofErr w:type="spellStart"/>
            <w:r w:rsidRPr="00DD6CFB">
              <w:rPr>
                <w:lang w:eastAsia="en-US"/>
              </w:rPr>
              <w:t>ConfigCommon</w:t>
            </w:r>
            <w:proofErr w:type="spellEnd"/>
            <w:r w:rsidRPr="00DD6CFB">
              <w:rPr>
                <w:lang w:eastAsia="en-US"/>
              </w:rPr>
              <w:t xml:space="preserve"> for performance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0576C" w14:textId="77777777" w:rsidR="004335ED" w:rsidRPr="00DD6CFB" w:rsidRDefault="004335ED" w:rsidP="000D75B4">
            <w:pPr>
              <w:pStyle w:val="TAL"/>
              <w:rPr>
                <w:lang w:eastAsia="en-US"/>
              </w:rPr>
            </w:pPr>
            <w:r w:rsidRPr="00DD6CFB">
              <w:rPr>
                <w:lang w:eastAsia="en-US"/>
              </w:rPr>
              <w:t>16.5.0</w:t>
            </w:r>
          </w:p>
        </w:tc>
      </w:tr>
      <w:tr w:rsidR="004335ED" w:rsidRPr="0031204F" w14:paraId="6B1519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57131E"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85620F"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0F8C1A" w14:textId="77777777" w:rsidR="004335ED" w:rsidRPr="00DD6CFB" w:rsidRDefault="004335ED" w:rsidP="000D75B4">
            <w:pPr>
              <w:pStyle w:val="TAL"/>
              <w:rPr>
                <w:lang w:eastAsia="en-US"/>
              </w:rPr>
            </w:pPr>
            <w:r w:rsidRPr="00DD6CFB">
              <w:rPr>
                <w:lang w:eastAsia="en-US"/>
              </w:rPr>
              <w:t>R5-204150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E9331" w14:textId="77777777" w:rsidR="004335ED" w:rsidRPr="00DD6CFB" w:rsidRDefault="004335ED" w:rsidP="000D75B4">
            <w:pPr>
              <w:pStyle w:val="TAL"/>
              <w:rPr>
                <w:lang w:eastAsia="en-US"/>
              </w:rPr>
            </w:pPr>
            <w:r w:rsidRPr="00DD6CFB">
              <w:rPr>
                <w:lang w:eastAsia="en-US"/>
              </w:rPr>
              <w:t>1484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E19F2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A3B2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F07621" w14:textId="77777777" w:rsidR="004335ED" w:rsidRPr="00DD6CFB" w:rsidRDefault="004335ED" w:rsidP="000D75B4">
            <w:pPr>
              <w:pStyle w:val="TAL"/>
              <w:rPr>
                <w:lang w:eastAsia="en-US"/>
              </w:rPr>
            </w:pPr>
            <w:r w:rsidRPr="00DD6CFB">
              <w:rPr>
                <w:lang w:eastAsia="en-US"/>
              </w:rPr>
              <w:t xml:space="preserve">Update Table 5.4.2.0-2: </w:t>
            </w:r>
            <w:proofErr w:type="spellStart"/>
            <w:r w:rsidRPr="00DD6CFB">
              <w:rPr>
                <w:lang w:eastAsia="en-US"/>
              </w:rPr>
              <w:t>ServingCellConfigCommon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09872" w14:textId="77777777" w:rsidR="004335ED" w:rsidRPr="00DD6CFB" w:rsidRDefault="004335ED" w:rsidP="000D75B4">
            <w:pPr>
              <w:pStyle w:val="TAL"/>
              <w:rPr>
                <w:lang w:eastAsia="en-US"/>
              </w:rPr>
            </w:pPr>
            <w:r w:rsidRPr="00DD6CFB">
              <w:rPr>
                <w:lang w:eastAsia="en-US"/>
              </w:rPr>
              <w:t>16.5.0</w:t>
            </w:r>
          </w:p>
        </w:tc>
      </w:tr>
      <w:tr w:rsidR="004335ED" w:rsidRPr="0031204F" w14:paraId="178CE9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8771B2"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217DC7"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2F30B" w14:textId="77777777" w:rsidR="004335ED" w:rsidRPr="00DD6CFB" w:rsidRDefault="004335ED" w:rsidP="000D75B4">
            <w:pPr>
              <w:pStyle w:val="TAL"/>
              <w:rPr>
                <w:lang w:eastAsia="en-US"/>
              </w:rPr>
            </w:pPr>
            <w:r w:rsidRPr="00DD6CFB">
              <w:rPr>
                <w:lang w:eastAsia="en-US"/>
              </w:rPr>
              <w:t>R5-204167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A5DD" w14:textId="77777777" w:rsidR="004335ED" w:rsidRPr="00DD6CFB" w:rsidRDefault="004335ED" w:rsidP="000D75B4">
            <w:pPr>
              <w:pStyle w:val="TAL"/>
              <w:rPr>
                <w:lang w:eastAsia="en-US"/>
              </w:rPr>
            </w:pPr>
            <w:r w:rsidRPr="00DD6CFB">
              <w:rPr>
                <w:lang w:eastAsia="en-US"/>
              </w:rPr>
              <w:t>1488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20A5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82A92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0344D" w14:textId="77777777" w:rsidR="004335ED" w:rsidRPr="00DD6CFB" w:rsidRDefault="004335ED" w:rsidP="000D75B4">
            <w:pPr>
              <w:pStyle w:val="TAL"/>
              <w:rPr>
                <w:lang w:eastAsia="en-US"/>
              </w:rPr>
            </w:pPr>
            <w:r w:rsidRPr="00DD6CFB">
              <w:rPr>
                <w:lang w:eastAsia="en-US"/>
              </w:rPr>
              <w:t>Corrections of test frequency tables for CA_n260(A-I)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366D6" w14:textId="77777777" w:rsidR="004335ED" w:rsidRPr="00DD6CFB" w:rsidRDefault="004335ED" w:rsidP="000D75B4">
            <w:pPr>
              <w:pStyle w:val="TAL"/>
              <w:rPr>
                <w:lang w:eastAsia="en-US"/>
              </w:rPr>
            </w:pPr>
            <w:r w:rsidRPr="00DD6CFB">
              <w:rPr>
                <w:lang w:eastAsia="en-US"/>
              </w:rPr>
              <w:t>16.5.0</w:t>
            </w:r>
          </w:p>
        </w:tc>
      </w:tr>
      <w:tr w:rsidR="004335ED" w:rsidRPr="0031204F" w14:paraId="464655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EE3639"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A2D30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71886" w14:textId="77777777" w:rsidR="004335ED" w:rsidRPr="00DD6CFB" w:rsidRDefault="004335ED" w:rsidP="000D75B4">
            <w:pPr>
              <w:pStyle w:val="TAL"/>
              <w:rPr>
                <w:lang w:eastAsia="en-US"/>
              </w:rPr>
            </w:pPr>
            <w:r w:rsidRPr="00DD6CFB">
              <w:rPr>
                <w:lang w:eastAsia="en-US"/>
              </w:rPr>
              <w:t>R5-204168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AA1E" w14:textId="77777777" w:rsidR="004335ED" w:rsidRPr="00DD6CFB" w:rsidRDefault="004335ED" w:rsidP="000D75B4">
            <w:pPr>
              <w:pStyle w:val="TAL"/>
              <w:rPr>
                <w:lang w:eastAsia="en-US"/>
              </w:rPr>
            </w:pPr>
            <w:r w:rsidRPr="00DD6CFB">
              <w:rPr>
                <w:lang w:eastAsia="en-US"/>
              </w:rPr>
              <w:t>1489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BF07C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9A570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A6DEE" w14:textId="77777777" w:rsidR="004335ED" w:rsidRPr="00DD6CFB" w:rsidRDefault="004335ED" w:rsidP="000D75B4">
            <w:pPr>
              <w:pStyle w:val="TAL"/>
              <w:rPr>
                <w:lang w:eastAsia="en-US"/>
              </w:rPr>
            </w:pPr>
            <w:r w:rsidRPr="00DD6CFB">
              <w:rPr>
                <w:lang w:eastAsia="en-US"/>
              </w:rPr>
              <w:t xml:space="preserve">Update Table 7.3.1-4: </w:t>
            </w:r>
            <w:proofErr w:type="spellStart"/>
            <w:r w:rsidRPr="00DD6CFB">
              <w:rPr>
                <w:lang w:eastAsia="en-US"/>
              </w:rPr>
              <w:t>ServingCellConfigCommon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825FE" w14:textId="77777777" w:rsidR="004335ED" w:rsidRPr="00DD6CFB" w:rsidRDefault="004335ED" w:rsidP="000D75B4">
            <w:pPr>
              <w:pStyle w:val="TAL"/>
              <w:rPr>
                <w:lang w:eastAsia="en-US"/>
              </w:rPr>
            </w:pPr>
            <w:r w:rsidRPr="00DD6CFB">
              <w:rPr>
                <w:lang w:eastAsia="en-US"/>
              </w:rPr>
              <w:t>16.5.0</w:t>
            </w:r>
          </w:p>
        </w:tc>
      </w:tr>
      <w:tr w:rsidR="004335ED" w:rsidRPr="0031204F" w14:paraId="3FE3BB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5062A7"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E54DA1"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FCC5E" w14:textId="77777777" w:rsidR="004335ED" w:rsidRPr="00DD6CFB" w:rsidRDefault="004335ED" w:rsidP="000D75B4">
            <w:pPr>
              <w:pStyle w:val="TAL"/>
              <w:rPr>
                <w:lang w:eastAsia="en-US"/>
              </w:rPr>
            </w:pPr>
            <w:r w:rsidRPr="00DD6CFB">
              <w:rPr>
                <w:lang w:eastAsia="en-US"/>
              </w:rPr>
              <w:t>R5-204223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FF271" w14:textId="77777777" w:rsidR="004335ED" w:rsidRPr="00DD6CFB" w:rsidRDefault="004335ED" w:rsidP="000D75B4">
            <w:pPr>
              <w:pStyle w:val="TAL"/>
              <w:rPr>
                <w:lang w:eastAsia="en-US"/>
              </w:rPr>
            </w:pPr>
            <w:r w:rsidRPr="00DD6CFB">
              <w:rPr>
                <w:lang w:eastAsia="en-US"/>
              </w:rPr>
              <w:t>1491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F486A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DFB2C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DB4A67" w14:textId="77777777" w:rsidR="004335ED" w:rsidRPr="00DD6CFB" w:rsidRDefault="004335ED" w:rsidP="000D75B4">
            <w:pPr>
              <w:pStyle w:val="TAL"/>
              <w:rPr>
                <w:lang w:eastAsia="en-US"/>
              </w:rPr>
            </w:pPr>
            <w:r w:rsidRPr="00DD6CFB">
              <w:rPr>
                <w:lang w:eastAsia="en-US"/>
              </w:rPr>
              <w:t>Update missing SMTC configurations in RRM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2026C" w14:textId="77777777" w:rsidR="004335ED" w:rsidRPr="00DD6CFB" w:rsidRDefault="004335ED" w:rsidP="000D75B4">
            <w:pPr>
              <w:pStyle w:val="TAL"/>
              <w:rPr>
                <w:lang w:eastAsia="en-US"/>
              </w:rPr>
            </w:pPr>
            <w:r w:rsidRPr="00DD6CFB">
              <w:rPr>
                <w:lang w:eastAsia="en-US"/>
              </w:rPr>
              <w:t>16.5.0</w:t>
            </w:r>
          </w:p>
        </w:tc>
      </w:tr>
      <w:tr w:rsidR="004335ED" w:rsidRPr="0031204F" w14:paraId="2E3BF2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8ECF49"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B2E561"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16AD7A" w14:textId="77777777" w:rsidR="004335ED" w:rsidRPr="00DD6CFB" w:rsidRDefault="004335ED" w:rsidP="000D75B4">
            <w:pPr>
              <w:pStyle w:val="TAL"/>
              <w:rPr>
                <w:lang w:eastAsia="en-US"/>
              </w:rPr>
            </w:pPr>
            <w:r w:rsidRPr="00DD6CFB">
              <w:rPr>
                <w:lang w:eastAsia="en-US"/>
              </w:rPr>
              <w:t>R5-204238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A0918" w14:textId="77777777" w:rsidR="004335ED" w:rsidRPr="00DD6CFB" w:rsidRDefault="004335ED" w:rsidP="000D75B4">
            <w:pPr>
              <w:pStyle w:val="TAL"/>
              <w:rPr>
                <w:lang w:eastAsia="en-US"/>
              </w:rPr>
            </w:pPr>
            <w:r w:rsidRPr="00DD6CFB">
              <w:rPr>
                <w:lang w:eastAsia="en-US"/>
              </w:rPr>
              <w:t>1493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0BCD8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7F4B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4711D" w14:textId="77777777" w:rsidR="004335ED" w:rsidRPr="00DD6CFB" w:rsidRDefault="004335ED" w:rsidP="000D75B4">
            <w:pPr>
              <w:pStyle w:val="TAL"/>
              <w:rPr>
                <w:lang w:eastAsia="en-US"/>
              </w:rPr>
            </w:pPr>
            <w:r w:rsidRPr="00DD6CFB">
              <w:rPr>
                <w:lang w:eastAsia="en-US"/>
              </w:rPr>
              <w:t xml:space="preserve">Correction to default contents of </w:t>
            </w:r>
            <w:proofErr w:type="spellStart"/>
            <w:r w:rsidRPr="00DD6CFB">
              <w:rPr>
                <w:lang w:eastAsia="en-US"/>
              </w:rPr>
              <w:t>RRCReestablishmentRequest</w:t>
            </w:r>
            <w:proofErr w:type="spellEnd"/>
            <w:r w:rsidRPr="00DD6CFB">
              <w:rPr>
                <w:lang w:eastAsia="en-US"/>
              </w:rPr>
              <w:t xml:space="preserv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454F4" w14:textId="77777777" w:rsidR="004335ED" w:rsidRPr="00DD6CFB" w:rsidRDefault="004335ED" w:rsidP="000D75B4">
            <w:pPr>
              <w:pStyle w:val="TAL"/>
              <w:rPr>
                <w:lang w:eastAsia="en-US"/>
              </w:rPr>
            </w:pPr>
            <w:r w:rsidRPr="00DD6CFB">
              <w:rPr>
                <w:lang w:eastAsia="en-US"/>
              </w:rPr>
              <w:t>16.5.0</w:t>
            </w:r>
          </w:p>
        </w:tc>
      </w:tr>
      <w:tr w:rsidR="004335ED" w:rsidRPr="0031204F" w14:paraId="7A4D8A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CB4FC2"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BFB2E0"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F659" w14:textId="77777777" w:rsidR="004335ED" w:rsidRPr="00DD6CFB" w:rsidRDefault="004335ED" w:rsidP="000D75B4">
            <w:pPr>
              <w:pStyle w:val="TAL"/>
              <w:rPr>
                <w:lang w:eastAsia="en-US"/>
              </w:rPr>
            </w:pPr>
            <w:r w:rsidRPr="00DD6CFB">
              <w:rPr>
                <w:lang w:eastAsia="en-US"/>
              </w:rPr>
              <w:t>R5-204325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065EF" w14:textId="77777777" w:rsidR="004335ED" w:rsidRPr="00DD6CFB" w:rsidRDefault="004335ED" w:rsidP="000D75B4">
            <w:pPr>
              <w:pStyle w:val="TAL"/>
              <w:rPr>
                <w:lang w:eastAsia="en-US"/>
              </w:rPr>
            </w:pPr>
            <w:r w:rsidRPr="00DD6CFB">
              <w:rPr>
                <w:lang w:eastAsia="en-US"/>
              </w:rPr>
              <w:t>1495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F3651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7A8A2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22594" w14:textId="77777777" w:rsidR="004335ED" w:rsidRPr="00DD6CFB" w:rsidRDefault="004335ED" w:rsidP="000D75B4">
            <w:pPr>
              <w:pStyle w:val="TAL"/>
              <w:rPr>
                <w:lang w:eastAsia="en-US"/>
              </w:rPr>
            </w:pPr>
            <w:r w:rsidRPr="00DD6CFB">
              <w:rPr>
                <w:lang w:eastAsia="en-US"/>
              </w:rPr>
              <w:t>Adding procedure for establishment of multiple additional PDN connections in EPS (S1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84F78" w14:textId="77777777" w:rsidR="004335ED" w:rsidRPr="00DD6CFB" w:rsidRDefault="004335ED" w:rsidP="000D75B4">
            <w:pPr>
              <w:pStyle w:val="TAL"/>
              <w:rPr>
                <w:lang w:eastAsia="en-US"/>
              </w:rPr>
            </w:pPr>
            <w:r w:rsidRPr="00DD6CFB">
              <w:rPr>
                <w:lang w:eastAsia="en-US"/>
              </w:rPr>
              <w:t>16.5.0</w:t>
            </w:r>
          </w:p>
        </w:tc>
      </w:tr>
      <w:tr w:rsidR="004335ED" w:rsidRPr="0031204F" w14:paraId="193203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D9979A"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99AF4F"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E744A9" w14:textId="77777777" w:rsidR="004335ED" w:rsidRPr="00DD6CFB" w:rsidRDefault="004335ED" w:rsidP="000D75B4">
            <w:pPr>
              <w:pStyle w:val="TAL"/>
              <w:rPr>
                <w:lang w:eastAsia="en-US"/>
              </w:rPr>
            </w:pPr>
            <w:r w:rsidRPr="00DD6CFB">
              <w:rPr>
                <w:lang w:eastAsia="en-US"/>
              </w:rPr>
              <w:t>R5-204327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1F4DE" w14:textId="77777777" w:rsidR="004335ED" w:rsidRPr="00DD6CFB" w:rsidRDefault="004335ED" w:rsidP="000D75B4">
            <w:pPr>
              <w:pStyle w:val="TAL"/>
              <w:rPr>
                <w:lang w:eastAsia="en-US"/>
              </w:rPr>
            </w:pPr>
            <w:r w:rsidRPr="00DD6CFB">
              <w:rPr>
                <w:lang w:eastAsia="en-US"/>
              </w:rPr>
              <w:t>1497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BAA9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AC105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B96E6" w14:textId="77777777" w:rsidR="004335ED" w:rsidRPr="00DD6CFB" w:rsidRDefault="004335ED" w:rsidP="000D75B4">
            <w:pPr>
              <w:pStyle w:val="TAL"/>
              <w:rPr>
                <w:lang w:eastAsia="en-US"/>
              </w:rPr>
            </w:pPr>
            <w:r w:rsidRPr="00DD6CFB">
              <w:rPr>
                <w:lang w:eastAsia="en-US"/>
              </w:rPr>
              <w:t>Updates to Test procedure for UE for Tracking area updating / Inter-system change from N1 mode to S1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D8BF5C" w14:textId="77777777" w:rsidR="004335ED" w:rsidRPr="00DD6CFB" w:rsidRDefault="004335ED" w:rsidP="000D75B4">
            <w:pPr>
              <w:pStyle w:val="TAL"/>
              <w:rPr>
                <w:lang w:eastAsia="en-US"/>
              </w:rPr>
            </w:pPr>
            <w:r w:rsidRPr="00DD6CFB">
              <w:rPr>
                <w:lang w:eastAsia="en-US"/>
              </w:rPr>
              <w:t>16.5.0</w:t>
            </w:r>
          </w:p>
        </w:tc>
      </w:tr>
      <w:tr w:rsidR="004335ED" w:rsidRPr="0031204F" w14:paraId="7E5B19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AB6F93"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E4252F"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33A31" w14:textId="77777777" w:rsidR="004335ED" w:rsidRPr="00DD6CFB" w:rsidRDefault="004335ED" w:rsidP="000D75B4">
            <w:pPr>
              <w:pStyle w:val="TAL"/>
              <w:rPr>
                <w:lang w:eastAsia="en-US"/>
              </w:rPr>
            </w:pPr>
            <w:r w:rsidRPr="00DD6CFB">
              <w:rPr>
                <w:lang w:eastAsia="en-US"/>
              </w:rPr>
              <w:t>R5-204329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C3388" w14:textId="77777777" w:rsidR="004335ED" w:rsidRPr="00DD6CFB" w:rsidRDefault="004335ED" w:rsidP="000D75B4">
            <w:pPr>
              <w:pStyle w:val="TAL"/>
              <w:rPr>
                <w:lang w:eastAsia="en-US"/>
              </w:rPr>
            </w:pPr>
            <w:r w:rsidRPr="00DD6CFB">
              <w:rPr>
                <w:lang w:eastAsia="en-US"/>
              </w:rPr>
              <w:t>1499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A1CF1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91467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484EA4" w14:textId="77777777" w:rsidR="004335ED" w:rsidRPr="00DD6CFB" w:rsidRDefault="004335ED" w:rsidP="000D75B4">
            <w:pPr>
              <w:pStyle w:val="TAL"/>
              <w:rPr>
                <w:lang w:eastAsia="en-US"/>
              </w:rPr>
            </w:pPr>
            <w:r w:rsidRPr="00DD6CFB">
              <w:rPr>
                <w:lang w:eastAsia="en-US"/>
              </w:rPr>
              <w:t>Update of 4.5A.2 UE-requested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DD181" w14:textId="77777777" w:rsidR="004335ED" w:rsidRPr="00DD6CFB" w:rsidRDefault="004335ED" w:rsidP="000D75B4">
            <w:pPr>
              <w:pStyle w:val="TAL"/>
              <w:rPr>
                <w:lang w:eastAsia="en-US"/>
              </w:rPr>
            </w:pPr>
            <w:r w:rsidRPr="00DD6CFB">
              <w:rPr>
                <w:lang w:eastAsia="en-US"/>
              </w:rPr>
              <w:t>16.5.0</w:t>
            </w:r>
          </w:p>
        </w:tc>
      </w:tr>
      <w:tr w:rsidR="004335ED" w:rsidRPr="0031204F" w14:paraId="1ECA76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E3BE55"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098AE3"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21EF4B" w14:textId="77777777" w:rsidR="004335ED" w:rsidRPr="00DD6CFB" w:rsidRDefault="004335ED" w:rsidP="000D75B4">
            <w:pPr>
              <w:pStyle w:val="TAL"/>
              <w:rPr>
                <w:lang w:eastAsia="en-US"/>
              </w:rPr>
            </w:pPr>
            <w:r w:rsidRPr="00DD6CFB">
              <w:rPr>
                <w:lang w:eastAsia="en-US"/>
              </w:rPr>
              <w:t>R5-204330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5FF5E" w14:textId="77777777" w:rsidR="004335ED" w:rsidRPr="00DD6CFB" w:rsidRDefault="004335ED" w:rsidP="000D75B4">
            <w:pPr>
              <w:pStyle w:val="TAL"/>
              <w:rPr>
                <w:lang w:eastAsia="en-US"/>
              </w:rPr>
            </w:pPr>
            <w:r w:rsidRPr="00DD6CFB">
              <w:rPr>
                <w:lang w:eastAsia="en-US"/>
              </w:rPr>
              <w:t>1500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827AE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30F1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6F7B1" w14:textId="77777777" w:rsidR="004335ED" w:rsidRPr="00DD6CFB" w:rsidRDefault="004335ED" w:rsidP="000D75B4">
            <w:pPr>
              <w:pStyle w:val="TAL"/>
              <w:rPr>
                <w:lang w:eastAsia="en-US"/>
              </w:rPr>
            </w:pPr>
            <w:r w:rsidRPr="00DD6CFB">
              <w:rPr>
                <w:lang w:eastAsia="en-US"/>
              </w:rPr>
              <w:t>Updates Procedure to UE-requested PDU session modification after the first S1 to N1 mode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91154" w14:textId="77777777" w:rsidR="004335ED" w:rsidRPr="00DD6CFB" w:rsidRDefault="004335ED" w:rsidP="000D75B4">
            <w:pPr>
              <w:pStyle w:val="TAL"/>
              <w:rPr>
                <w:lang w:eastAsia="en-US"/>
              </w:rPr>
            </w:pPr>
            <w:r w:rsidRPr="00DD6CFB">
              <w:rPr>
                <w:lang w:eastAsia="en-US"/>
              </w:rPr>
              <w:t>16.5.0</w:t>
            </w:r>
          </w:p>
        </w:tc>
      </w:tr>
      <w:tr w:rsidR="004335ED" w:rsidRPr="0031204F" w14:paraId="7F69E7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384076"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0DD8BF"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40BDC1" w14:textId="77777777" w:rsidR="004335ED" w:rsidRPr="00DD6CFB" w:rsidRDefault="004335ED" w:rsidP="000D75B4">
            <w:pPr>
              <w:pStyle w:val="TAL"/>
              <w:rPr>
                <w:lang w:eastAsia="en-US"/>
              </w:rPr>
            </w:pPr>
            <w:r w:rsidRPr="00DD6CFB">
              <w:rPr>
                <w:lang w:eastAsia="en-US"/>
              </w:rPr>
              <w:t>R5-204331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C4897" w14:textId="77777777" w:rsidR="004335ED" w:rsidRPr="00DD6CFB" w:rsidRDefault="004335ED" w:rsidP="000D75B4">
            <w:pPr>
              <w:pStyle w:val="TAL"/>
              <w:rPr>
                <w:lang w:eastAsia="en-US"/>
              </w:rPr>
            </w:pPr>
            <w:r w:rsidRPr="00DD6CFB">
              <w:rPr>
                <w:lang w:eastAsia="en-US"/>
              </w:rPr>
              <w:t>1501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9A60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A3428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CACD4" w14:textId="77777777" w:rsidR="004335ED" w:rsidRPr="00DD6CFB" w:rsidRDefault="004335ED" w:rsidP="000D75B4">
            <w:pPr>
              <w:pStyle w:val="TAL"/>
              <w:rPr>
                <w:lang w:eastAsia="en-US"/>
              </w:rPr>
            </w:pPr>
            <w:r w:rsidRPr="00DD6CFB">
              <w:rPr>
                <w:lang w:eastAsia="en-US"/>
              </w:rPr>
              <w:t>Void 4.9.14 Procedure for UE-requested PDU session modification after the first S1 to N1 mode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F353A" w14:textId="77777777" w:rsidR="004335ED" w:rsidRPr="00DD6CFB" w:rsidRDefault="004335ED" w:rsidP="000D75B4">
            <w:pPr>
              <w:pStyle w:val="TAL"/>
              <w:rPr>
                <w:lang w:eastAsia="en-US"/>
              </w:rPr>
            </w:pPr>
            <w:r w:rsidRPr="00DD6CFB">
              <w:rPr>
                <w:lang w:eastAsia="en-US"/>
              </w:rPr>
              <w:t>16.5.0</w:t>
            </w:r>
          </w:p>
        </w:tc>
      </w:tr>
      <w:tr w:rsidR="004335ED" w:rsidRPr="0031204F" w14:paraId="7BD9F4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EDCB36"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998B4A"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818A52" w14:textId="77777777" w:rsidR="004335ED" w:rsidRPr="00DD6CFB" w:rsidRDefault="004335ED" w:rsidP="000D75B4">
            <w:pPr>
              <w:pStyle w:val="TAL"/>
              <w:rPr>
                <w:lang w:eastAsia="en-US"/>
              </w:rPr>
            </w:pPr>
            <w:r w:rsidRPr="00DD6CFB">
              <w:rPr>
                <w:lang w:eastAsia="en-US"/>
              </w:rPr>
              <w:t>R5-204346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4FF7" w14:textId="77777777" w:rsidR="004335ED" w:rsidRPr="00DD6CFB" w:rsidRDefault="004335ED" w:rsidP="000D75B4">
            <w:pPr>
              <w:pStyle w:val="TAL"/>
              <w:rPr>
                <w:lang w:eastAsia="en-US"/>
              </w:rPr>
            </w:pPr>
            <w:r w:rsidRPr="00DD6CFB">
              <w:rPr>
                <w:lang w:eastAsia="en-US"/>
              </w:rPr>
              <w:t>1502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9CB15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4B2A3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E9BBA" w14:textId="77777777" w:rsidR="004335ED" w:rsidRPr="00DD6CFB" w:rsidRDefault="004335ED" w:rsidP="000D75B4">
            <w:pPr>
              <w:pStyle w:val="TAL"/>
              <w:rPr>
                <w:lang w:eastAsia="en-US"/>
              </w:rPr>
            </w:pPr>
            <w:r w:rsidRPr="00DD6CFB">
              <w:rPr>
                <w:lang w:eastAsia="en-US"/>
              </w:rPr>
              <w:t>Introduction of test frequencies for Rel-16 NR band n259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91290" w14:textId="77777777" w:rsidR="004335ED" w:rsidRPr="00DD6CFB" w:rsidRDefault="004335ED" w:rsidP="000D75B4">
            <w:pPr>
              <w:pStyle w:val="TAL"/>
              <w:rPr>
                <w:lang w:eastAsia="en-US"/>
              </w:rPr>
            </w:pPr>
            <w:r w:rsidRPr="00DD6CFB">
              <w:rPr>
                <w:lang w:eastAsia="en-US"/>
              </w:rPr>
              <w:t>16.5.0</w:t>
            </w:r>
          </w:p>
        </w:tc>
      </w:tr>
      <w:tr w:rsidR="004335ED" w:rsidRPr="0031204F" w14:paraId="72919B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7F286F"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3F1625"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171F7" w14:textId="77777777" w:rsidR="004335ED" w:rsidRPr="00DD6CFB" w:rsidRDefault="004335ED" w:rsidP="000D75B4">
            <w:pPr>
              <w:pStyle w:val="TAL"/>
              <w:rPr>
                <w:lang w:eastAsia="en-US"/>
              </w:rPr>
            </w:pPr>
            <w:r w:rsidRPr="00DD6CFB">
              <w:rPr>
                <w:lang w:eastAsia="en-US"/>
              </w:rPr>
              <w:t>R5-204378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DF98E" w14:textId="77777777" w:rsidR="004335ED" w:rsidRPr="00DD6CFB" w:rsidRDefault="004335ED" w:rsidP="000D75B4">
            <w:pPr>
              <w:pStyle w:val="TAL"/>
              <w:rPr>
                <w:lang w:eastAsia="en-US"/>
              </w:rPr>
            </w:pPr>
            <w:r w:rsidRPr="00DD6CFB">
              <w:rPr>
                <w:lang w:eastAsia="en-US"/>
              </w:rPr>
              <w:t>1427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1B9AD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103DA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98900" w14:textId="77777777" w:rsidR="004335ED" w:rsidRPr="00DD6CFB" w:rsidRDefault="004335ED" w:rsidP="000D75B4">
            <w:pPr>
              <w:pStyle w:val="TAL"/>
              <w:rPr>
                <w:lang w:eastAsia="en-US"/>
              </w:rPr>
            </w:pPr>
            <w:r w:rsidRPr="00DD6CFB">
              <w:rPr>
                <w:lang w:eastAsia="en-US"/>
              </w:rPr>
              <w:t>Correction to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9CFB2" w14:textId="77777777" w:rsidR="004335ED" w:rsidRPr="00DD6CFB" w:rsidRDefault="004335ED" w:rsidP="000D75B4">
            <w:pPr>
              <w:pStyle w:val="TAL"/>
              <w:rPr>
                <w:lang w:eastAsia="en-US"/>
              </w:rPr>
            </w:pPr>
            <w:r w:rsidRPr="00DD6CFB">
              <w:rPr>
                <w:lang w:eastAsia="en-US"/>
              </w:rPr>
              <w:t>16.5.0</w:t>
            </w:r>
          </w:p>
        </w:tc>
      </w:tr>
      <w:tr w:rsidR="004335ED" w:rsidRPr="0031204F" w14:paraId="1731E2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088F44"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6CFC0A"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E11C1" w14:textId="77777777" w:rsidR="004335ED" w:rsidRPr="00DD6CFB" w:rsidRDefault="004335ED" w:rsidP="000D75B4">
            <w:pPr>
              <w:pStyle w:val="TAL"/>
              <w:rPr>
                <w:lang w:eastAsia="en-US"/>
              </w:rPr>
            </w:pPr>
            <w:r w:rsidRPr="00DD6CFB">
              <w:rPr>
                <w:lang w:eastAsia="en-US"/>
              </w:rPr>
              <w:t>R5-204384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BF859" w14:textId="77777777" w:rsidR="004335ED" w:rsidRPr="00DD6CFB" w:rsidRDefault="004335ED" w:rsidP="000D75B4">
            <w:pPr>
              <w:pStyle w:val="TAL"/>
              <w:rPr>
                <w:lang w:eastAsia="en-US"/>
              </w:rPr>
            </w:pPr>
            <w:r w:rsidRPr="00DD6CFB">
              <w:rPr>
                <w:lang w:eastAsia="en-US"/>
              </w:rPr>
              <w:t>1409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03430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2E3A9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A28F6" w14:textId="77777777" w:rsidR="004335ED" w:rsidRPr="00DD6CFB" w:rsidRDefault="004335ED" w:rsidP="000D75B4">
            <w:pPr>
              <w:pStyle w:val="TAL"/>
              <w:rPr>
                <w:lang w:eastAsia="en-US"/>
              </w:rPr>
            </w:pPr>
            <w:r w:rsidRPr="00DD6CFB">
              <w:rPr>
                <w:lang w:eastAsia="en-US"/>
              </w:rPr>
              <w:t>Correction to test procedure for UE for Tracking area updating / Inter-system change from S1 mode to N1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26677" w14:textId="77777777" w:rsidR="004335ED" w:rsidRPr="00DD6CFB" w:rsidRDefault="004335ED" w:rsidP="000D75B4">
            <w:pPr>
              <w:pStyle w:val="TAL"/>
              <w:rPr>
                <w:lang w:eastAsia="en-US"/>
              </w:rPr>
            </w:pPr>
            <w:r w:rsidRPr="00DD6CFB">
              <w:rPr>
                <w:lang w:eastAsia="en-US"/>
              </w:rPr>
              <w:t>16.5.0</w:t>
            </w:r>
          </w:p>
        </w:tc>
      </w:tr>
      <w:tr w:rsidR="004335ED" w:rsidRPr="0031204F" w14:paraId="0152E8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C0ED23" w14:textId="77777777" w:rsidR="004335ED" w:rsidRPr="00DD6CFB" w:rsidRDefault="004335ED" w:rsidP="000D75B4">
            <w:pPr>
              <w:pStyle w:val="TAL"/>
              <w:rPr>
                <w:lang w:eastAsia="en-US"/>
              </w:rPr>
            </w:pPr>
            <w:r w:rsidRPr="00DD6CFB">
              <w:rPr>
                <w:lang w:eastAsia="en-US"/>
              </w:rPr>
              <w:lastRenderedPageBreak/>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5653A5"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3CB91" w14:textId="77777777" w:rsidR="004335ED" w:rsidRPr="00DD6CFB" w:rsidRDefault="004335ED" w:rsidP="000D75B4">
            <w:pPr>
              <w:pStyle w:val="TAL"/>
              <w:rPr>
                <w:lang w:eastAsia="en-US"/>
              </w:rPr>
            </w:pPr>
            <w:r w:rsidRPr="00DD6CFB">
              <w:rPr>
                <w:lang w:eastAsia="en-US"/>
              </w:rPr>
              <w:t>R5-204386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3F5C" w14:textId="77777777" w:rsidR="004335ED" w:rsidRPr="00DD6CFB" w:rsidRDefault="004335ED" w:rsidP="000D75B4">
            <w:pPr>
              <w:pStyle w:val="TAL"/>
              <w:rPr>
                <w:lang w:eastAsia="en-US"/>
              </w:rPr>
            </w:pPr>
            <w:r w:rsidRPr="00DD6CFB">
              <w:rPr>
                <w:lang w:eastAsia="en-US"/>
              </w:rPr>
              <w:t>1390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CC836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DA4EE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2B6A1" w14:textId="77777777" w:rsidR="004335ED" w:rsidRPr="00DD6CFB" w:rsidRDefault="004335ED" w:rsidP="000D75B4">
            <w:pPr>
              <w:pStyle w:val="TAL"/>
              <w:rPr>
                <w:lang w:eastAsia="en-US"/>
              </w:rPr>
            </w:pPr>
            <w:r w:rsidRPr="00DD6CFB">
              <w:rPr>
                <w:lang w:eastAsia="en-US"/>
              </w:rPr>
              <w:t xml:space="preserve">Correction to Table 4.6.1-17 </w:t>
            </w:r>
            <w:proofErr w:type="spellStart"/>
            <w:r w:rsidRPr="00DD6CFB">
              <w:rPr>
                <w:lang w:eastAsia="en-US"/>
              </w:rPr>
              <w:t>RRCResume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54B33" w14:textId="77777777" w:rsidR="004335ED" w:rsidRPr="00DD6CFB" w:rsidRDefault="004335ED" w:rsidP="000D75B4">
            <w:pPr>
              <w:pStyle w:val="TAL"/>
              <w:rPr>
                <w:lang w:eastAsia="en-US"/>
              </w:rPr>
            </w:pPr>
            <w:r w:rsidRPr="00DD6CFB">
              <w:rPr>
                <w:lang w:eastAsia="en-US"/>
              </w:rPr>
              <w:t>16.5.0</w:t>
            </w:r>
          </w:p>
        </w:tc>
      </w:tr>
      <w:tr w:rsidR="004335ED" w:rsidRPr="0031204F" w14:paraId="61CE79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AF4667"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2CC293"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14895" w14:textId="77777777" w:rsidR="004335ED" w:rsidRPr="00DD6CFB" w:rsidRDefault="004335ED" w:rsidP="000D75B4">
            <w:pPr>
              <w:pStyle w:val="TAL"/>
              <w:rPr>
                <w:lang w:eastAsia="en-US"/>
              </w:rPr>
            </w:pPr>
            <w:r w:rsidRPr="00DD6CFB">
              <w:rPr>
                <w:lang w:eastAsia="en-US"/>
              </w:rPr>
              <w:t>R5-204387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A6B66" w14:textId="77777777" w:rsidR="004335ED" w:rsidRPr="00DD6CFB" w:rsidRDefault="004335ED" w:rsidP="000D75B4">
            <w:pPr>
              <w:pStyle w:val="TAL"/>
              <w:rPr>
                <w:lang w:eastAsia="en-US"/>
              </w:rPr>
            </w:pPr>
            <w:r w:rsidRPr="00DD6CFB">
              <w:rPr>
                <w:lang w:eastAsia="en-US"/>
              </w:rPr>
              <w:t>1406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B6F7C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4C715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A44370" w14:textId="77777777" w:rsidR="004335ED" w:rsidRPr="00DD6CFB" w:rsidRDefault="004335ED" w:rsidP="000D75B4">
            <w:pPr>
              <w:pStyle w:val="TAL"/>
              <w:rPr>
                <w:lang w:eastAsia="en-US"/>
              </w:rPr>
            </w:pPr>
            <w:r w:rsidRPr="00DD6CFB">
              <w:rPr>
                <w:lang w:eastAsia="en-US"/>
              </w:rPr>
              <w:t>Corrections to generic procedures for MO and MT speech call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E1B4" w14:textId="77777777" w:rsidR="004335ED" w:rsidRPr="00DD6CFB" w:rsidRDefault="004335ED" w:rsidP="000D75B4">
            <w:pPr>
              <w:pStyle w:val="TAL"/>
              <w:rPr>
                <w:lang w:eastAsia="en-US"/>
              </w:rPr>
            </w:pPr>
            <w:r w:rsidRPr="00DD6CFB">
              <w:rPr>
                <w:lang w:eastAsia="en-US"/>
              </w:rPr>
              <w:t>16.5.0</w:t>
            </w:r>
          </w:p>
        </w:tc>
      </w:tr>
      <w:tr w:rsidR="004335ED" w:rsidRPr="0031204F" w14:paraId="73F0D9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0CC8DC"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827B43"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BF7CED" w14:textId="77777777" w:rsidR="004335ED" w:rsidRPr="00DD6CFB" w:rsidRDefault="004335ED" w:rsidP="000D75B4">
            <w:pPr>
              <w:pStyle w:val="TAL"/>
              <w:rPr>
                <w:lang w:eastAsia="en-US"/>
              </w:rPr>
            </w:pPr>
            <w:r w:rsidRPr="00DD6CFB">
              <w:rPr>
                <w:lang w:eastAsia="en-US"/>
              </w:rPr>
              <w:t>R5-204388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863CB" w14:textId="77777777" w:rsidR="004335ED" w:rsidRPr="00DD6CFB" w:rsidRDefault="004335ED" w:rsidP="000D75B4">
            <w:pPr>
              <w:pStyle w:val="TAL"/>
              <w:rPr>
                <w:lang w:eastAsia="en-US"/>
              </w:rPr>
            </w:pPr>
            <w:r w:rsidRPr="00DD6CFB">
              <w:rPr>
                <w:lang w:eastAsia="en-US"/>
              </w:rPr>
              <w:t>1407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9387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47FF4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91CA9" w14:textId="77777777" w:rsidR="004335ED" w:rsidRPr="00DD6CFB" w:rsidRDefault="004335ED" w:rsidP="000D75B4">
            <w:pPr>
              <w:pStyle w:val="TAL"/>
              <w:rPr>
                <w:lang w:eastAsia="en-US"/>
              </w:rPr>
            </w:pPr>
            <w:r w:rsidRPr="00DD6CFB">
              <w:rPr>
                <w:lang w:eastAsia="en-US"/>
              </w:rPr>
              <w:t>Correction to USIM configurations 7 and 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D5F60" w14:textId="77777777" w:rsidR="004335ED" w:rsidRPr="00DD6CFB" w:rsidRDefault="004335ED" w:rsidP="000D75B4">
            <w:pPr>
              <w:pStyle w:val="TAL"/>
              <w:rPr>
                <w:lang w:eastAsia="en-US"/>
              </w:rPr>
            </w:pPr>
            <w:r w:rsidRPr="00DD6CFB">
              <w:rPr>
                <w:lang w:eastAsia="en-US"/>
              </w:rPr>
              <w:t>16.5.0</w:t>
            </w:r>
          </w:p>
        </w:tc>
      </w:tr>
      <w:tr w:rsidR="004335ED" w:rsidRPr="0031204F" w14:paraId="2A67C8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E2D404"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EC8A7A"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8928E3" w14:textId="77777777" w:rsidR="004335ED" w:rsidRPr="00DD6CFB" w:rsidRDefault="004335ED" w:rsidP="000D75B4">
            <w:pPr>
              <w:pStyle w:val="TAL"/>
              <w:rPr>
                <w:lang w:eastAsia="en-US"/>
              </w:rPr>
            </w:pPr>
            <w:r w:rsidRPr="00DD6CFB">
              <w:rPr>
                <w:lang w:eastAsia="en-US"/>
              </w:rPr>
              <w:t>R5-204389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259A5" w14:textId="77777777" w:rsidR="004335ED" w:rsidRPr="00DD6CFB" w:rsidRDefault="004335ED" w:rsidP="000D75B4">
            <w:pPr>
              <w:pStyle w:val="TAL"/>
              <w:rPr>
                <w:lang w:eastAsia="en-US"/>
              </w:rPr>
            </w:pPr>
            <w:r w:rsidRPr="00DD6CFB">
              <w:rPr>
                <w:lang w:eastAsia="en-US"/>
              </w:rPr>
              <w:t>1408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5C5D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648E9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BF38DA" w14:textId="77777777" w:rsidR="004335ED" w:rsidRPr="00DD6CFB" w:rsidRDefault="004335ED" w:rsidP="000D75B4">
            <w:pPr>
              <w:pStyle w:val="TAL"/>
              <w:rPr>
                <w:lang w:eastAsia="en-US"/>
              </w:rPr>
            </w:pPr>
            <w:r w:rsidRPr="00DD6CFB">
              <w:rPr>
                <w:lang w:eastAsia="en-US"/>
              </w:rPr>
              <w:t>Correction to switch off / power off procedures for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50904" w14:textId="77777777" w:rsidR="004335ED" w:rsidRPr="00DD6CFB" w:rsidRDefault="004335ED" w:rsidP="000D75B4">
            <w:pPr>
              <w:pStyle w:val="TAL"/>
              <w:rPr>
                <w:lang w:eastAsia="en-US"/>
              </w:rPr>
            </w:pPr>
            <w:r w:rsidRPr="00DD6CFB">
              <w:rPr>
                <w:lang w:eastAsia="en-US"/>
              </w:rPr>
              <w:t>16.5.0</w:t>
            </w:r>
          </w:p>
        </w:tc>
      </w:tr>
      <w:tr w:rsidR="004335ED" w:rsidRPr="0031204F" w14:paraId="00AE2E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774B80"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984F94"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1D80D" w14:textId="77777777" w:rsidR="004335ED" w:rsidRPr="00DD6CFB" w:rsidRDefault="004335ED" w:rsidP="000D75B4">
            <w:pPr>
              <w:pStyle w:val="TAL"/>
              <w:rPr>
                <w:lang w:eastAsia="en-US"/>
              </w:rPr>
            </w:pPr>
            <w:r w:rsidRPr="00DD6CFB">
              <w:rPr>
                <w:lang w:eastAsia="en-US"/>
              </w:rPr>
              <w:t>R5-204390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A4B28" w14:textId="77777777" w:rsidR="004335ED" w:rsidRPr="00DD6CFB" w:rsidRDefault="004335ED" w:rsidP="000D75B4">
            <w:pPr>
              <w:pStyle w:val="TAL"/>
              <w:rPr>
                <w:lang w:eastAsia="en-US"/>
              </w:rPr>
            </w:pPr>
            <w:r w:rsidRPr="00DD6CFB">
              <w:rPr>
                <w:lang w:eastAsia="en-US"/>
              </w:rPr>
              <w:t>1421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20E9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7185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CA442" w14:textId="77777777" w:rsidR="004335ED" w:rsidRPr="00DD6CFB" w:rsidRDefault="004335ED" w:rsidP="000D75B4">
            <w:pPr>
              <w:pStyle w:val="TAL"/>
              <w:rPr>
                <w:lang w:eastAsia="en-US"/>
              </w:rPr>
            </w:pPr>
            <w:r w:rsidRPr="00DD6CFB">
              <w:rPr>
                <w:lang w:eastAsia="en-US"/>
              </w:rPr>
              <w:t>Correction of description of NGEN-DC in table 4.5.1-1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640BB" w14:textId="77777777" w:rsidR="004335ED" w:rsidRPr="00DD6CFB" w:rsidRDefault="004335ED" w:rsidP="000D75B4">
            <w:pPr>
              <w:pStyle w:val="TAL"/>
              <w:rPr>
                <w:lang w:eastAsia="en-US"/>
              </w:rPr>
            </w:pPr>
            <w:r w:rsidRPr="00DD6CFB">
              <w:rPr>
                <w:lang w:eastAsia="en-US"/>
              </w:rPr>
              <w:t>16.5.0</w:t>
            </w:r>
          </w:p>
        </w:tc>
      </w:tr>
      <w:tr w:rsidR="004335ED" w:rsidRPr="0031204F" w14:paraId="6D6BEF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2AC80D"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496E32"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15407B" w14:textId="77777777" w:rsidR="004335ED" w:rsidRPr="00DD6CFB" w:rsidRDefault="004335ED" w:rsidP="000D75B4">
            <w:pPr>
              <w:pStyle w:val="TAL"/>
              <w:rPr>
                <w:lang w:eastAsia="en-US"/>
              </w:rPr>
            </w:pPr>
            <w:r w:rsidRPr="00DD6CFB">
              <w:rPr>
                <w:lang w:eastAsia="en-US"/>
              </w:rPr>
              <w:t>R5-204391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7756B" w14:textId="77777777" w:rsidR="004335ED" w:rsidRPr="00DD6CFB" w:rsidRDefault="004335ED" w:rsidP="000D75B4">
            <w:pPr>
              <w:pStyle w:val="TAL"/>
              <w:rPr>
                <w:lang w:eastAsia="en-US"/>
              </w:rPr>
            </w:pPr>
            <w:r w:rsidRPr="00DD6CFB">
              <w:rPr>
                <w:lang w:eastAsia="en-US"/>
              </w:rPr>
              <w:t>1425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404F5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3031F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9B2A9" w14:textId="77777777" w:rsidR="004335ED" w:rsidRPr="00DD6CFB" w:rsidRDefault="004335ED" w:rsidP="000D75B4">
            <w:pPr>
              <w:pStyle w:val="TAL"/>
              <w:rPr>
                <w:lang w:eastAsia="en-US"/>
              </w:rPr>
            </w:pPr>
            <w:r w:rsidRPr="00DD6CFB">
              <w:rPr>
                <w:lang w:eastAsia="en-US"/>
              </w:rPr>
              <w:t>Correction to UE-</w:t>
            </w:r>
            <w:proofErr w:type="spellStart"/>
            <w:r w:rsidRPr="00DD6CFB">
              <w:rPr>
                <w:lang w:eastAsia="en-US"/>
              </w:rPr>
              <w:t>CapabilityRAT</w:t>
            </w:r>
            <w:proofErr w:type="spellEnd"/>
            <w:r w:rsidRPr="00DD6CFB">
              <w:rPr>
                <w:lang w:eastAsia="en-US"/>
              </w:rPr>
              <w:t>-</w:t>
            </w:r>
            <w:proofErr w:type="spellStart"/>
            <w:r w:rsidRPr="00DD6CFB">
              <w:rPr>
                <w:lang w:eastAsia="en-US"/>
              </w:rPr>
              <w:t>RequestList</w:t>
            </w:r>
            <w:proofErr w:type="spellEnd"/>
            <w:r w:rsidRPr="00DD6CFB">
              <w:rPr>
                <w:lang w:eastAsia="en-US"/>
              </w:rPr>
              <w:t xml:space="preserve"> and UE-</w:t>
            </w:r>
            <w:proofErr w:type="spellStart"/>
            <w:r w:rsidRPr="00DD6CFB">
              <w:rPr>
                <w:lang w:eastAsia="en-US"/>
              </w:rPr>
              <w:t>CapabilityRequestFilterNR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7E6BE" w14:textId="77777777" w:rsidR="004335ED" w:rsidRPr="00DD6CFB" w:rsidRDefault="004335ED" w:rsidP="000D75B4">
            <w:pPr>
              <w:pStyle w:val="TAL"/>
              <w:rPr>
                <w:lang w:eastAsia="en-US"/>
              </w:rPr>
            </w:pPr>
            <w:r w:rsidRPr="00DD6CFB">
              <w:rPr>
                <w:lang w:eastAsia="en-US"/>
              </w:rPr>
              <w:t>16.5.0</w:t>
            </w:r>
          </w:p>
        </w:tc>
      </w:tr>
      <w:tr w:rsidR="004335ED" w:rsidRPr="0031204F" w14:paraId="1B5281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DD362A"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73DD79"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43A3A" w14:textId="77777777" w:rsidR="004335ED" w:rsidRPr="00DD6CFB" w:rsidRDefault="004335ED" w:rsidP="000D75B4">
            <w:pPr>
              <w:pStyle w:val="TAL"/>
              <w:rPr>
                <w:lang w:eastAsia="en-US"/>
              </w:rPr>
            </w:pPr>
            <w:r w:rsidRPr="00DD6CFB">
              <w:rPr>
                <w:lang w:eastAsia="en-US"/>
              </w:rPr>
              <w:t>R5-204392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ACA04" w14:textId="77777777" w:rsidR="004335ED" w:rsidRPr="00DD6CFB" w:rsidRDefault="004335ED" w:rsidP="000D75B4">
            <w:pPr>
              <w:pStyle w:val="TAL"/>
              <w:rPr>
                <w:lang w:eastAsia="en-US"/>
              </w:rPr>
            </w:pPr>
            <w:r w:rsidRPr="00DD6CFB">
              <w:rPr>
                <w:lang w:eastAsia="en-US"/>
              </w:rPr>
              <w:t>1439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4DA8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0A6D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E581B" w14:textId="77777777" w:rsidR="004335ED" w:rsidRPr="00DD6CFB" w:rsidRDefault="004335ED" w:rsidP="000D75B4">
            <w:pPr>
              <w:pStyle w:val="TAL"/>
              <w:rPr>
                <w:lang w:eastAsia="en-US"/>
              </w:rPr>
            </w:pPr>
            <w:r w:rsidRPr="00DD6CFB">
              <w:rPr>
                <w:lang w:eastAsia="en-US"/>
              </w:rPr>
              <w:t>Addition of Generic Test Procedure for IMS MO SMS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EC43" w14:textId="77777777" w:rsidR="004335ED" w:rsidRPr="00DD6CFB" w:rsidRDefault="004335ED" w:rsidP="000D75B4">
            <w:pPr>
              <w:pStyle w:val="TAL"/>
              <w:rPr>
                <w:lang w:eastAsia="en-US"/>
              </w:rPr>
            </w:pPr>
            <w:r w:rsidRPr="00DD6CFB">
              <w:rPr>
                <w:lang w:eastAsia="en-US"/>
              </w:rPr>
              <w:t>16.5.0</w:t>
            </w:r>
          </w:p>
        </w:tc>
      </w:tr>
      <w:tr w:rsidR="004335ED" w:rsidRPr="0031204F" w14:paraId="787592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48CAE4"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9C5762"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D11A2D" w14:textId="77777777" w:rsidR="004335ED" w:rsidRPr="00DD6CFB" w:rsidRDefault="004335ED" w:rsidP="000D75B4">
            <w:pPr>
              <w:pStyle w:val="TAL"/>
              <w:rPr>
                <w:lang w:eastAsia="en-US"/>
              </w:rPr>
            </w:pPr>
            <w:r w:rsidRPr="00DD6CFB">
              <w:rPr>
                <w:lang w:eastAsia="en-US"/>
              </w:rPr>
              <w:t>R5-204393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60671" w14:textId="77777777" w:rsidR="004335ED" w:rsidRPr="00DD6CFB" w:rsidRDefault="004335ED" w:rsidP="000D75B4">
            <w:pPr>
              <w:pStyle w:val="TAL"/>
              <w:rPr>
                <w:lang w:eastAsia="en-US"/>
              </w:rPr>
            </w:pPr>
            <w:r w:rsidRPr="00DD6CFB">
              <w:rPr>
                <w:lang w:eastAsia="en-US"/>
              </w:rPr>
              <w:t>1440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91EB9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074E0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94467" w14:textId="77777777" w:rsidR="004335ED" w:rsidRPr="00DD6CFB" w:rsidRDefault="004335ED" w:rsidP="000D75B4">
            <w:pPr>
              <w:pStyle w:val="TAL"/>
              <w:rPr>
                <w:lang w:eastAsia="en-US"/>
              </w:rPr>
            </w:pPr>
            <w:r w:rsidRPr="00DD6CFB">
              <w:rPr>
                <w:lang w:eastAsia="en-US"/>
              </w:rPr>
              <w:t>Addition of Generic Test Procedure for IMS MT SMS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1DF6F" w14:textId="77777777" w:rsidR="004335ED" w:rsidRPr="00DD6CFB" w:rsidRDefault="004335ED" w:rsidP="000D75B4">
            <w:pPr>
              <w:pStyle w:val="TAL"/>
              <w:rPr>
                <w:lang w:eastAsia="en-US"/>
              </w:rPr>
            </w:pPr>
            <w:r w:rsidRPr="00DD6CFB">
              <w:rPr>
                <w:lang w:eastAsia="en-US"/>
              </w:rPr>
              <w:t>16.5.0</w:t>
            </w:r>
          </w:p>
        </w:tc>
      </w:tr>
      <w:tr w:rsidR="004335ED" w:rsidRPr="0031204F" w14:paraId="56775A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738AC0"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9EB959"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95DC0" w14:textId="77777777" w:rsidR="004335ED" w:rsidRPr="00DD6CFB" w:rsidRDefault="004335ED" w:rsidP="000D75B4">
            <w:pPr>
              <w:pStyle w:val="TAL"/>
              <w:rPr>
                <w:lang w:eastAsia="en-US"/>
              </w:rPr>
            </w:pPr>
            <w:r w:rsidRPr="00DD6CFB">
              <w:rPr>
                <w:lang w:eastAsia="en-US"/>
              </w:rPr>
              <w:t>R5-204394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E8776" w14:textId="77777777" w:rsidR="004335ED" w:rsidRPr="00DD6CFB" w:rsidRDefault="004335ED" w:rsidP="000D75B4">
            <w:pPr>
              <w:pStyle w:val="TAL"/>
              <w:rPr>
                <w:lang w:eastAsia="en-US"/>
              </w:rPr>
            </w:pPr>
            <w:r w:rsidRPr="00DD6CFB">
              <w:rPr>
                <w:lang w:eastAsia="en-US"/>
              </w:rPr>
              <w:t>1446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F853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7916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15217" w14:textId="77777777" w:rsidR="004335ED" w:rsidRPr="00DD6CFB" w:rsidRDefault="004335ED" w:rsidP="000D75B4">
            <w:pPr>
              <w:pStyle w:val="TAL"/>
              <w:rPr>
                <w:lang w:eastAsia="en-US"/>
              </w:rPr>
            </w:pPr>
            <w:r w:rsidRPr="00DD6CFB">
              <w:rPr>
                <w:lang w:eastAsia="en-US"/>
              </w:rPr>
              <w:t>Update IE RLC-</w:t>
            </w:r>
            <w:proofErr w:type="spellStart"/>
            <w:r w:rsidRPr="00DD6CFB">
              <w:rPr>
                <w:lang w:eastAsia="en-US"/>
              </w:rPr>
              <w:t>BearerConfig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70F00" w14:textId="77777777" w:rsidR="004335ED" w:rsidRPr="00DD6CFB" w:rsidRDefault="004335ED" w:rsidP="000D75B4">
            <w:pPr>
              <w:pStyle w:val="TAL"/>
              <w:rPr>
                <w:lang w:eastAsia="en-US"/>
              </w:rPr>
            </w:pPr>
            <w:r w:rsidRPr="00DD6CFB">
              <w:rPr>
                <w:lang w:eastAsia="en-US"/>
              </w:rPr>
              <w:t>16.5.0</w:t>
            </w:r>
          </w:p>
        </w:tc>
      </w:tr>
      <w:tr w:rsidR="004335ED" w:rsidRPr="0031204F" w14:paraId="47BF68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CE2EA1"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DFA71C"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1AC818" w14:textId="77777777" w:rsidR="004335ED" w:rsidRPr="00DD6CFB" w:rsidRDefault="004335ED" w:rsidP="000D75B4">
            <w:pPr>
              <w:pStyle w:val="TAL"/>
              <w:rPr>
                <w:lang w:eastAsia="en-US"/>
              </w:rPr>
            </w:pPr>
            <w:r w:rsidRPr="00DD6CFB">
              <w:rPr>
                <w:lang w:eastAsia="en-US"/>
              </w:rPr>
              <w:t>R5-204395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B225B" w14:textId="77777777" w:rsidR="004335ED" w:rsidRPr="00DD6CFB" w:rsidRDefault="004335ED" w:rsidP="000D75B4">
            <w:pPr>
              <w:pStyle w:val="TAL"/>
              <w:rPr>
                <w:lang w:eastAsia="en-US"/>
              </w:rPr>
            </w:pPr>
            <w:r w:rsidRPr="00DD6CFB">
              <w:rPr>
                <w:lang w:eastAsia="en-US"/>
              </w:rPr>
              <w:t>1481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E1A43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66DEA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87786" w14:textId="77777777" w:rsidR="004335ED" w:rsidRPr="00DD6CFB" w:rsidRDefault="004335ED" w:rsidP="000D75B4">
            <w:pPr>
              <w:pStyle w:val="TAL"/>
              <w:rPr>
                <w:lang w:eastAsia="en-US"/>
              </w:rPr>
            </w:pPr>
            <w:r w:rsidRPr="00DD6CFB">
              <w:rPr>
                <w:lang w:eastAsia="en-US"/>
              </w:rPr>
              <w:t>Update IE SIB2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E14C3" w14:textId="77777777" w:rsidR="004335ED" w:rsidRPr="00DD6CFB" w:rsidRDefault="004335ED" w:rsidP="000D75B4">
            <w:pPr>
              <w:pStyle w:val="TAL"/>
              <w:rPr>
                <w:lang w:eastAsia="en-US"/>
              </w:rPr>
            </w:pPr>
            <w:r w:rsidRPr="00DD6CFB">
              <w:rPr>
                <w:lang w:eastAsia="en-US"/>
              </w:rPr>
              <w:t>16.5.0</w:t>
            </w:r>
          </w:p>
        </w:tc>
      </w:tr>
      <w:tr w:rsidR="004335ED" w:rsidRPr="0031204F" w14:paraId="3BB16A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24C397"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702B08"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FAE11" w14:textId="77777777" w:rsidR="004335ED" w:rsidRPr="00DD6CFB" w:rsidRDefault="004335ED" w:rsidP="000D75B4">
            <w:pPr>
              <w:pStyle w:val="TAL"/>
              <w:rPr>
                <w:lang w:eastAsia="en-US"/>
              </w:rPr>
            </w:pPr>
            <w:r w:rsidRPr="00DD6CFB">
              <w:rPr>
                <w:lang w:eastAsia="en-US"/>
              </w:rPr>
              <w:t>R5-204396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5AC0C" w14:textId="77777777" w:rsidR="004335ED" w:rsidRPr="00DD6CFB" w:rsidRDefault="004335ED" w:rsidP="000D75B4">
            <w:pPr>
              <w:pStyle w:val="TAL"/>
              <w:rPr>
                <w:lang w:eastAsia="en-US"/>
              </w:rPr>
            </w:pPr>
            <w:r w:rsidRPr="00DD6CFB">
              <w:rPr>
                <w:lang w:eastAsia="en-US"/>
              </w:rPr>
              <w:t>1482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163B8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F6649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CBCD4" w14:textId="77777777" w:rsidR="004335ED" w:rsidRPr="00DD6CFB" w:rsidRDefault="004335ED" w:rsidP="000D75B4">
            <w:pPr>
              <w:pStyle w:val="TAL"/>
              <w:rPr>
                <w:lang w:eastAsia="en-US"/>
              </w:rPr>
            </w:pPr>
            <w:r w:rsidRPr="00DD6CFB">
              <w:rPr>
                <w:lang w:eastAsia="en-US"/>
              </w:rPr>
              <w:t>New procedure for PDU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50D06" w14:textId="77777777" w:rsidR="004335ED" w:rsidRPr="00DD6CFB" w:rsidRDefault="004335ED" w:rsidP="000D75B4">
            <w:pPr>
              <w:pStyle w:val="TAL"/>
              <w:rPr>
                <w:lang w:eastAsia="en-US"/>
              </w:rPr>
            </w:pPr>
            <w:r w:rsidRPr="00DD6CFB">
              <w:rPr>
                <w:lang w:eastAsia="en-US"/>
              </w:rPr>
              <w:t>16.5.0</w:t>
            </w:r>
          </w:p>
        </w:tc>
      </w:tr>
      <w:tr w:rsidR="004335ED" w:rsidRPr="0031204F" w14:paraId="2F740A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463FF8"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10C657"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95C8C1" w14:textId="77777777" w:rsidR="004335ED" w:rsidRPr="00DD6CFB" w:rsidRDefault="004335ED" w:rsidP="000D75B4">
            <w:pPr>
              <w:pStyle w:val="TAL"/>
              <w:rPr>
                <w:lang w:eastAsia="en-US"/>
              </w:rPr>
            </w:pPr>
            <w:r w:rsidRPr="00DD6CFB">
              <w:rPr>
                <w:lang w:eastAsia="en-US"/>
              </w:rPr>
              <w:t>R5-204397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36316" w14:textId="77777777" w:rsidR="004335ED" w:rsidRPr="00DD6CFB" w:rsidRDefault="004335ED" w:rsidP="000D75B4">
            <w:pPr>
              <w:pStyle w:val="TAL"/>
              <w:rPr>
                <w:lang w:eastAsia="en-US"/>
              </w:rPr>
            </w:pPr>
            <w:r w:rsidRPr="00DD6CFB">
              <w:rPr>
                <w:lang w:eastAsia="en-US"/>
              </w:rPr>
              <w:t>1483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D2E1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1D0B4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4793F8" w14:textId="77777777" w:rsidR="004335ED" w:rsidRPr="00DD6CFB" w:rsidRDefault="004335ED" w:rsidP="000D75B4">
            <w:pPr>
              <w:pStyle w:val="TAL"/>
              <w:rPr>
                <w:lang w:eastAsia="en-US"/>
              </w:rPr>
            </w:pPr>
            <w:r w:rsidRPr="00DD6CFB">
              <w:rPr>
                <w:lang w:eastAsia="en-US"/>
              </w:rPr>
              <w:t xml:space="preserve">Update to </w:t>
            </w:r>
            <w:proofErr w:type="spellStart"/>
            <w:r w:rsidRPr="00DD6CFB">
              <w:rPr>
                <w:lang w:eastAsia="en-US"/>
              </w:rPr>
              <w:t>FreqBandList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4266" w14:textId="77777777" w:rsidR="004335ED" w:rsidRPr="00DD6CFB" w:rsidRDefault="004335ED" w:rsidP="000D75B4">
            <w:pPr>
              <w:pStyle w:val="TAL"/>
              <w:rPr>
                <w:lang w:eastAsia="en-US"/>
              </w:rPr>
            </w:pPr>
            <w:r w:rsidRPr="00DD6CFB">
              <w:rPr>
                <w:lang w:eastAsia="en-US"/>
              </w:rPr>
              <w:t>16.5.0</w:t>
            </w:r>
          </w:p>
        </w:tc>
      </w:tr>
      <w:tr w:rsidR="004335ED" w:rsidRPr="0031204F" w14:paraId="3C58EB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C22EAE"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858C92"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6EA231" w14:textId="77777777" w:rsidR="004335ED" w:rsidRPr="00DD6CFB" w:rsidRDefault="004335ED" w:rsidP="000D75B4">
            <w:pPr>
              <w:pStyle w:val="TAL"/>
              <w:rPr>
                <w:lang w:eastAsia="en-US"/>
              </w:rPr>
            </w:pPr>
            <w:r w:rsidRPr="00DD6CFB">
              <w:rPr>
                <w:lang w:eastAsia="en-US"/>
              </w:rPr>
              <w:t>R5-204398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113E2" w14:textId="77777777" w:rsidR="004335ED" w:rsidRPr="00DD6CFB" w:rsidRDefault="004335ED" w:rsidP="000D75B4">
            <w:pPr>
              <w:pStyle w:val="TAL"/>
              <w:rPr>
                <w:lang w:eastAsia="en-US"/>
              </w:rPr>
            </w:pPr>
            <w:r w:rsidRPr="00DD6CFB">
              <w:rPr>
                <w:lang w:eastAsia="en-US"/>
              </w:rPr>
              <w:t>1490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4960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AC449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10C1C"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ServingCellConfigCommon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A562E" w14:textId="77777777" w:rsidR="004335ED" w:rsidRPr="00DD6CFB" w:rsidRDefault="004335ED" w:rsidP="000D75B4">
            <w:pPr>
              <w:pStyle w:val="TAL"/>
              <w:rPr>
                <w:lang w:eastAsia="en-US"/>
              </w:rPr>
            </w:pPr>
            <w:r w:rsidRPr="00DD6CFB">
              <w:rPr>
                <w:lang w:eastAsia="en-US"/>
              </w:rPr>
              <w:t>16.5.0</w:t>
            </w:r>
          </w:p>
        </w:tc>
      </w:tr>
      <w:tr w:rsidR="004335ED" w:rsidRPr="0031204F" w14:paraId="586E0D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50FC41"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EA0B66"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C43453" w14:textId="77777777" w:rsidR="004335ED" w:rsidRPr="00DD6CFB" w:rsidRDefault="004335ED" w:rsidP="000D75B4">
            <w:pPr>
              <w:pStyle w:val="TAL"/>
              <w:rPr>
                <w:lang w:eastAsia="en-US"/>
              </w:rPr>
            </w:pPr>
            <w:r w:rsidRPr="00DD6CFB">
              <w:rPr>
                <w:lang w:eastAsia="en-US"/>
              </w:rPr>
              <w:t>R5-204399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8400C" w14:textId="77777777" w:rsidR="004335ED" w:rsidRPr="00DD6CFB" w:rsidRDefault="004335ED" w:rsidP="000D75B4">
            <w:pPr>
              <w:pStyle w:val="TAL"/>
              <w:rPr>
                <w:lang w:eastAsia="en-US"/>
              </w:rPr>
            </w:pPr>
            <w:r w:rsidRPr="00DD6CFB">
              <w:rPr>
                <w:lang w:eastAsia="en-US"/>
              </w:rPr>
              <w:t>1494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5DFBC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90DEF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6126E" w14:textId="77777777" w:rsidR="004335ED" w:rsidRPr="00DD6CFB" w:rsidRDefault="004335ED" w:rsidP="000D75B4">
            <w:pPr>
              <w:pStyle w:val="TAL"/>
              <w:rPr>
                <w:lang w:eastAsia="en-US"/>
              </w:rPr>
            </w:pPr>
            <w:r w:rsidRPr="00DD6CFB">
              <w:rPr>
                <w:lang w:eastAsia="en-US"/>
              </w:rPr>
              <w:t>Adding generic procedure E-UTRA RRC_IDLE with unrestricted number of PDN connections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DCCFE" w14:textId="77777777" w:rsidR="004335ED" w:rsidRPr="00DD6CFB" w:rsidRDefault="004335ED" w:rsidP="000D75B4">
            <w:pPr>
              <w:pStyle w:val="TAL"/>
              <w:rPr>
                <w:lang w:eastAsia="en-US"/>
              </w:rPr>
            </w:pPr>
            <w:r w:rsidRPr="00DD6CFB">
              <w:rPr>
                <w:lang w:eastAsia="en-US"/>
              </w:rPr>
              <w:t>16.5.0</w:t>
            </w:r>
          </w:p>
        </w:tc>
      </w:tr>
      <w:tr w:rsidR="004335ED" w:rsidRPr="0031204F" w14:paraId="7F5368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0CCB47"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F1FB6"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D05672" w14:textId="77777777" w:rsidR="004335ED" w:rsidRPr="00DD6CFB" w:rsidRDefault="004335ED" w:rsidP="000D75B4">
            <w:pPr>
              <w:pStyle w:val="TAL"/>
              <w:rPr>
                <w:lang w:eastAsia="en-US"/>
              </w:rPr>
            </w:pPr>
            <w:r w:rsidRPr="00DD6CFB">
              <w:rPr>
                <w:lang w:eastAsia="en-US"/>
              </w:rPr>
              <w:t>R5-204400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11846" w14:textId="77777777" w:rsidR="004335ED" w:rsidRPr="00DD6CFB" w:rsidRDefault="004335ED" w:rsidP="000D75B4">
            <w:pPr>
              <w:pStyle w:val="TAL"/>
              <w:rPr>
                <w:lang w:eastAsia="en-US"/>
              </w:rPr>
            </w:pPr>
            <w:r w:rsidRPr="00DD6CFB">
              <w:rPr>
                <w:lang w:eastAsia="en-US"/>
              </w:rPr>
              <w:t>1496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D0C7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B5408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792D19" w14:textId="77777777" w:rsidR="004335ED" w:rsidRPr="00DD6CFB" w:rsidRDefault="004335ED" w:rsidP="000D75B4">
            <w:pPr>
              <w:pStyle w:val="TAL"/>
              <w:rPr>
                <w:lang w:eastAsia="en-US"/>
              </w:rPr>
            </w:pPr>
            <w:r w:rsidRPr="00DD6CFB">
              <w:rPr>
                <w:lang w:eastAsia="en-US"/>
              </w:rPr>
              <w:t>Update of PDU SESSION ESTABLISHMENT ACCEPT for multi PDU-PDN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D873" w14:textId="77777777" w:rsidR="004335ED" w:rsidRPr="00DD6CFB" w:rsidRDefault="004335ED" w:rsidP="000D75B4">
            <w:pPr>
              <w:pStyle w:val="TAL"/>
              <w:rPr>
                <w:lang w:eastAsia="en-US"/>
              </w:rPr>
            </w:pPr>
            <w:r w:rsidRPr="00DD6CFB">
              <w:rPr>
                <w:lang w:eastAsia="en-US"/>
              </w:rPr>
              <w:t>16.5.0</w:t>
            </w:r>
          </w:p>
        </w:tc>
      </w:tr>
      <w:tr w:rsidR="004335ED" w:rsidRPr="0031204F" w14:paraId="0BE869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D81858"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2AD059"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879AC8" w14:textId="77777777" w:rsidR="004335ED" w:rsidRPr="00DD6CFB" w:rsidRDefault="004335ED" w:rsidP="000D75B4">
            <w:pPr>
              <w:pStyle w:val="TAL"/>
              <w:rPr>
                <w:lang w:eastAsia="en-US"/>
              </w:rPr>
            </w:pPr>
            <w:r w:rsidRPr="00DD6CFB">
              <w:rPr>
                <w:lang w:eastAsia="en-US"/>
              </w:rPr>
              <w:t>R5-204401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9CA31" w14:textId="77777777" w:rsidR="004335ED" w:rsidRPr="00DD6CFB" w:rsidRDefault="004335ED" w:rsidP="000D75B4">
            <w:pPr>
              <w:pStyle w:val="TAL"/>
              <w:rPr>
                <w:lang w:eastAsia="en-US"/>
              </w:rPr>
            </w:pPr>
            <w:r w:rsidRPr="00DD6CFB">
              <w:rPr>
                <w:lang w:eastAsia="en-US"/>
              </w:rPr>
              <w:t>1498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DE83F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7A074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61991" w14:textId="77777777" w:rsidR="004335ED" w:rsidRPr="00DD6CFB" w:rsidRDefault="004335ED" w:rsidP="000D75B4">
            <w:pPr>
              <w:pStyle w:val="TAL"/>
              <w:rPr>
                <w:lang w:eastAsia="en-US"/>
              </w:rPr>
            </w:pPr>
            <w:r w:rsidRPr="00DD6CFB">
              <w:rPr>
                <w:lang w:eastAsia="en-US"/>
              </w:rPr>
              <w:t>Updates of Test procedure for UE for Tracking area updating / Inter-system change from S1 mode to N1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A34D" w14:textId="77777777" w:rsidR="004335ED" w:rsidRPr="00DD6CFB" w:rsidRDefault="004335ED" w:rsidP="000D75B4">
            <w:pPr>
              <w:pStyle w:val="TAL"/>
              <w:rPr>
                <w:lang w:eastAsia="en-US"/>
              </w:rPr>
            </w:pPr>
            <w:r w:rsidRPr="00DD6CFB">
              <w:rPr>
                <w:lang w:eastAsia="en-US"/>
              </w:rPr>
              <w:t>16.5.0</w:t>
            </w:r>
          </w:p>
        </w:tc>
      </w:tr>
      <w:tr w:rsidR="004335ED" w:rsidRPr="0031204F" w14:paraId="35F702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1EC496"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68AA5A"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5BFBEA" w14:textId="77777777" w:rsidR="004335ED" w:rsidRPr="00DD6CFB" w:rsidRDefault="004335ED" w:rsidP="000D75B4">
            <w:pPr>
              <w:pStyle w:val="TAL"/>
              <w:rPr>
                <w:lang w:eastAsia="en-US"/>
              </w:rPr>
            </w:pPr>
            <w:r w:rsidRPr="00DD6CFB">
              <w:rPr>
                <w:lang w:eastAsia="en-US"/>
              </w:rPr>
              <w:t>R5-204507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C02D9" w14:textId="77777777" w:rsidR="004335ED" w:rsidRPr="00DD6CFB" w:rsidRDefault="004335ED" w:rsidP="000D75B4">
            <w:pPr>
              <w:pStyle w:val="TAL"/>
              <w:rPr>
                <w:lang w:eastAsia="en-US"/>
              </w:rPr>
            </w:pPr>
            <w:r w:rsidRPr="00DD6CFB">
              <w:rPr>
                <w:lang w:eastAsia="en-US"/>
              </w:rPr>
              <w:t>1371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5F33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3010D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21697" w14:textId="77777777" w:rsidR="004335ED" w:rsidRPr="00DD6CFB" w:rsidRDefault="004335ED" w:rsidP="000D75B4">
            <w:pPr>
              <w:pStyle w:val="TAL"/>
              <w:rPr>
                <w:lang w:eastAsia="en-US"/>
              </w:rPr>
            </w:pPr>
            <w:r w:rsidRPr="00DD6CFB">
              <w:rPr>
                <w:lang w:eastAsia="en-US"/>
              </w:rPr>
              <w:t>Add IEs BH-RLC-</w:t>
            </w:r>
            <w:proofErr w:type="spellStart"/>
            <w:r w:rsidRPr="00DD6CFB">
              <w:rPr>
                <w:lang w:eastAsia="en-US"/>
              </w:rPr>
              <w:t>ChannelConfig</w:t>
            </w:r>
            <w:proofErr w:type="spellEnd"/>
            <w:r w:rsidRPr="00DD6CFB">
              <w:rPr>
                <w:lang w:eastAsia="en-US"/>
              </w:rPr>
              <w:t>, BH-</w:t>
            </w:r>
            <w:proofErr w:type="spellStart"/>
            <w:r w:rsidRPr="00DD6CFB">
              <w:rPr>
                <w:lang w:eastAsia="en-US"/>
              </w:rPr>
              <w:t>LogicalChannelIdentity</w:t>
            </w:r>
            <w:proofErr w:type="spellEnd"/>
            <w:r w:rsidRPr="00DD6CFB">
              <w:rPr>
                <w:lang w:eastAsia="en-US"/>
              </w:rPr>
              <w:t>, BH-</w:t>
            </w:r>
            <w:proofErr w:type="spellStart"/>
            <w:r w:rsidRPr="00DD6CFB">
              <w:rPr>
                <w:lang w:eastAsia="en-US"/>
              </w:rPr>
              <w:t>LogicalChannelIdentity</w:t>
            </w:r>
            <w:proofErr w:type="spellEnd"/>
            <w:r w:rsidRPr="00DD6CFB">
              <w:rPr>
                <w:lang w:eastAsia="en-US"/>
              </w:rPr>
              <w:t>-Ext and BH-RLC-</w:t>
            </w:r>
            <w:proofErr w:type="spellStart"/>
            <w:r w:rsidRPr="00DD6CFB">
              <w:rPr>
                <w:lang w:eastAsia="en-US"/>
              </w:rPr>
              <w:t>ChannelID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97194" w14:textId="77777777" w:rsidR="004335ED" w:rsidRPr="00DD6CFB" w:rsidRDefault="004335ED" w:rsidP="000D75B4">
            <w:pPr>
              <w:pStyle w:val="TAL"/>
              <w:rPr>
                <w:lang w:eastAsia="en-US"/>
              </w:rPr>
            </w:pPr>
            <w:r w:rsidRPr="00DD6CFB">
              <w:rPr>
                <w:lang w:eastAsia="en-US"/>
              </w:rPr>
              <w:t>16.5.0</w:t>
            </w:r>
          </w:p>
        </w:tc>
      </w:tr>
      <w:tr w:rsidR="004335ED" w:rsidRPr="0031204F" w14:paraId="77D8BA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2C6F04"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ABE3D1"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F89F7" w14:textId="77777777" w:rsidR="004335ED" w:rsidRPr="00DD6CFB" w:rsidRDefault="004335ED" w:rsidP="000D75B4">
            <w:pPr>
              <w:pStyle w:val="TAL"/>
              <w:rPr>
                <w:lang w:eastAsia="en-US"/>
              </w:rPr>
            </w:pPr>
            <w:r w:rsidRPr="00DD6CFB">
              <w:rPr>
                <w:lang w:eastAsia="en-US"/>
              </w:rPr>
              <w:t>R5-204508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C95AE" w14:textId="77777777" w:rsidR="004335ED" w:rsidRPr="00DD6CFB" w:rsidRDefault="004335ED" w:rsidP="000D75B4">
            <w:pPr>
              <w:pStyle w:val="TAL"/>
              <w:rPr>
                <w:lang w:eastAsia="en-US"/>
              </w:rPr>
            </w:pPr>
            <w:r w:rsidRPr="00DD6CFB">
              <w:rPr>
                <w:lang w:eastAsia="en-US"/>
              </w:rPr>
              <w:t>1386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B722F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C4D65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5E9593" w14:textId="77777777" w:rsidR="004335ED" w:rsidRPr="00DD6CFB" w:rsidRDefault="004335ED" w:rsidP="000D75B4">
            <w:pPr>
              <w:pStyle w:val="TAL"/>
              <w:rPr>
                <w:lang w:eastAsia="en-US"/>
              </w:rPr>
            </w:pPr>
            <w:r w:rsidRPr="00DD6CFB">
              <w:rPr>
                <w:lang w:eastAsia="en-US"/>
              </w:rPr>
              <w:t xml:space="preserve">Add IEs </w:t>
            </w:r>
            <w:proofErr w:type="spellStart"/>
            <w:r w:rsidRPr="00DD6CFB">
              <w:rPr>
                <w:lang w:eastAsia="en-US"/>
              </w:rPr>
              <w:t>MeasResultsSL</w:t>
            </w:r>
            <w:proofErr w:type="spellEnd"/>
            <w:r w:rsidRPr="00DD6CFB">
              <w:rPr>
                <w:lang w:eastAsia="en-US"/>
              </w:rPr>
              <w:t xml:space="preserve"> and </w:t>
            </w:r>
            <w:proofErr w:type="spellStart"/>
            <w:r w:rsidRPr="00DD6CFB">
              <w:rPr>
                <w:lang w:eastAsia="en-US"/>
              </w:rPr>
              <w:t>MeasTriggerQuantityEUTRA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D126C" w14:textId="77777777" w:rsidR="004335ED" w:rsidRPr="00DD6CFB" w:rsidRDefault="004335ED" w:rsidP="000D75B4">
            <w:pPr>
              <w:pStyle w:val="TAL"/>
              <w:rPr>
                <w:lang w:eastAsia="en-US"/>
              </w:rPr>
            </w:pPr>
            <w:r w:rsidRPr="00DD6CFB">
              <w:rPr>
                <w:lang w:eastAsia="en-US"/>
              </w:rPr>
              <w:t>16.5.0</w:t>
            </w:r>
          </w:p>
        </w:tc>
      </w:tr>
      <w:tr w:rsidR="004335ED" w:rsidRPr="0031204F" w14:paraId="631C61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6E6E16"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82226D"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6F80AC" w14:textId="77777777" w:rsidR="004335ED" w:rsidRPr="00DD6CFB" w:rsidRDefault="004335ED" w:rsidP="000D75B4">
            <w:pPr>
              <w:pStyle w:val="TAL"/>
              <w:rPr>
                <w:lang w:eastAsia="en-US"/>
              </w:rPr>
            </w:pPr>
            <w:r w:rsidRPr="00DD6CFB">
              <w:rPr>
                <w:lang w:eastAsia="en-US"/>
              </w:rPr>
              <w:t>R5-204509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80E7D" w14:textId="77777777" w:rsidR="004335ED" w:rsidRPr="00DD6CFB" w:rsidRDefault="004335ED" w:rsidP="000D75B4">
            <w:pPr>
              <w:pStyle w:val="TAL"/>
              <w:rPr>
                <w:lang w:eastAsia="en-US"/>
              </w:rPr>
            </w:pPr>
            <w:r w:rsidRPr="00DD6CFB">
              <w:rPr>
                <w:lang w:eastAsia="en-US"/>
              </w:rPr>
              <w:t>1416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40C09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29C31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D24F7" w14:textId="77777777" w:rsidR="004335ED" w:rsidRPr="00DD6CFB" w:rsidRDefault="004335ED" w:rsidP="000D75B4">
            <w:pPr>
              <w:pStyle w:val="TAL"/>
              <w:rPr>
                <w:lang w:eastAsia="en-US"/>
              </w:rPr>
            </w:pPr>
            <w:r w:rsidRPr="00DD6CFB">
              <w:rPr>
                <w:lang w:eastAsia="en-US"/>
              </w:rPr>
              <w:t xml:space="preserve">Modification to </w:t>
            </w:r>
            <w:proofErr w:type="spellStart"/>
            <w:r w:rsidRPr="00DD6CFB">
              <w:rPr>
                <w:lang w:eastAsia="en-US"/>
              </w:rPr>
              <w:t>InterRAT</w:t>
            </w:r>
            <w:proofErr w:type="spellEnd"/>
            <w:r w:rsidRPr="00DD6CFB">
              <w:rPr>
                <w:lang w:eastAsia="en-US"/>
              </w:rPr>
              <w:t>-Parameters to add the UE capability nr-HO-ToEN-DC-r16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FDDCA" w14:textId="77777777" w:rsidR="004335ED" w:rsidRPr="00DD6CFB" w:rsidRDefault="004335ED" w:rsidP="000D75B4">
            <w:pPr>
              <w:pStyle w:val="TAL"/>
              <w:rPr>
                <w:lang w:eastAsia="en-US"/>
              </w:rPr>
            </w:pPr>
            <w:r w:rsidRPr="00DD6CFB">
              <w:rPr>
                <w:lang w:eastAsia="en-US"/>
              </w:rPr>
              <w:t>16.5.0</w:t>
            </w:r>
          </w:p>
        </w:tc>
      </w:tr>
      <w:tr w:rsidR="004335ED" w:rsidRPr="0031204F" w14:paraId="6C58DA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E2CF5F"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3A4DE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CC2B7A" w14:textId="77777777" w:rsidR="004335ED" w:rsidRPr="00DD6CFB" w:rsidRDefault="004335ED" w:rsidP="000D75B4">
            <w:pPr>
              <w:pStyle w:val="TAL"/>
              <w:rPr>
                <w:lang w:eastAsia="en-US"/>
              </w:rPr>
            </w:pPr>
            <w:r w:rsidRPr="00DD6CFB">
              <w:rPr>
                <w:lang w:eastAsia="en-US"/>
              </w:rPr>
              <w:t>R5-204510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CD1DE" w14:textId="77777777" w:rsidR="004335ED" w:rsidRPr="00DD6CFB" w:rsidRDefault="004335ED" w:rsidP="000D75B4">
            <w:pPr>
              <w:pStyle w:val="TAL"/>
              <w:rPr>
                <w:lang w:eastAsia="en-US"/>
              </w:rPr>
            </w:pPr>
            <w:r w:rsidRPr="00DD6CFB">
              <w:rPr>
                <w:lang w:eastAsia="en-US"/>
              </w:rPr>
              <w:t>1419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C16E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06786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46BA66" w14:textId="77777777" w:rsidR="004335ED" w:rsidRPr="00DD6CFB" w:rsidRDefault="004335ED" w:rsidP="000D75B4">
            <w:pPr>
              <w:pStyle w:val="TAL"/>
              <w:rPr>
                <w:lang w:eastAsia="en-US"/>
              </w:rPr>
            </w:pPr>
            <w:r w:rsidRPr="00DD6CFB">
              <w:rPr>
                <w:lang w:eastAsia="en-US"/>
              </w:rPr>
              <w:t>Add IE SSB-</w:t>
            </w:r>
            <w:proofErr w:type="spellStart"/>
            <w:r w:rsidRPr="00DD6CFB">
              <w:rPr>
                <w:lang w:eastAsia="en-US"/>
              </w:rPr>
              <w:t>PositionQCL</w:t>
            </w:r>
            <w:proofErr w:type="spellEnd"/>
            <w:r w:rsidRPr="00DD6CFB">
              <w:rPr>
                <w:lang w:eastAsia="en-US"/>
              </w:rPr>
              <w:t>-Relation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BBDD" w14:textId="77777777" w:rsidR="004335ED" w:rsidRPr="00DD6CFB" w:rsidRDefault="004335ED" w:rsidP="000D75B4">
            <w:pPr>
              <w:pStyle w:val="TAL"/>
              <w:rPr>
                <w:lang w:eastAsia="en-US"/>
              </w:rPr>
            </w:pPr>
            <w:r w:rsidRPr="00DD6CFB">
              <w:rPr>
                <w:lang w:eastAsia="en-US"/>
              </w:rPr>
              <w:t>16.5.0</w:t>
            </w:r>
          </w:p>
        </w:tc>
      </w:tr>
      <w:tr w:rsidR="004335ED" w:rsidRPr="0031204F" w14:paraId="79D7B1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D01D82"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08CF14"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FD1DB6" w14:textId="77777777" w:rsidR="004335ED" w:rsidRPr="00DD6CFB" w:rsidRDefault="004335ED" w:rsidP="000D75B4">
            <w:pPr>
              <w:pStyle w:val="TAL"/>
              <w:rPr>
                <w:lang w:eastAsia="en-US"/>
              </w:rPr>
            </w:pPr>
            <w:r w:rsidRPr="00DD6CFB">
              <w:rPr>
                <w:lang w:eastAsia="en-US"/>
              </w:rPr>
              <w:t>R5-204704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9BB3D" w14:textId="77777777" w:rsidR="004335ED" w:rsidRPr="00DD6CFB" w:rsidRDefault="004335ED" w:rsidP="000D75B4">
            <w:pPr>
              <w:pStyle w:val="TAL"/>
              <w:rPr>
                <w:lang w:eastAsia="en-US"/>
              </w:rPr>
            </w:pPr>
            <w:r w:rsidRPr="00DD6CFB">
              <w:rPr>
                <w:lang w:eastAsia="en-US"/>
              </w:rPr>
              <w:t>1503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0F11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6F03B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E219A" w14:textId="77777777" w:rsidR="004335ED" w:rsidRPr="00DD6CFB" w:rsidRDefault="004335ED" w:rsidP="000D75B4">
            <w:pPr>
              <w:pStyle w:val="TAL"/>
              <w:rPr>
                <w:lang w:eastAsia="en-US"/>
              </w:rPr>
            </w:pPr>
            <w:r w:rsidRPr="00DD6CFB">
              <w:rPr>
                <w:lang w:eastAsia="en-US"/>
              </w:rPr>
              <w:t>Adding the test frequency for DC_3A-7A_n78A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BEB89" w14:textId="77777777" w:rsidR="004335ED" w:rsidRPr="00DD6CFB" w:rsidRDefault="004335ED" w:rsidP="000D75B4">
            <w:pPr>
              <w:pStyle w:val="TAL"/>
              <w:rPr>
                <w:lang w:eastAsia="en-US"/>
              </w:rPr>
            </w:pPr>
            <w:r w:rsidRPr="00DD6CFB">
              <w:rPr>
                <w:lang w:eastAsia="en-US"/>
              </w:rPr>
              <w:t>16.5.0</w:t>
            </w:r>
          </w:p>
        </w:tc>
      </w:tr>
      <w:tr w:rsidR="004335ED" w:rsidRPr="0031204F" w14:paraId="1A4C89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BD6C98"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BFBA2"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F1255B" w14:textId="77777777" w:rsidR="004335ED" w:rsidRPr="00DD6CFB" w:rsidRDefault="004335ED" w:rsidP="000D75B4">
            <w:pPr>
              <w:pStyle w:val="TAL"/>
              <w:rPr>
                <w:lang w:eastAsia="en-US"/>
              </w:rPr>
            </w:pPr>
            <w:r w:rsidRPr="00DD6CFB">
              <w:rPr>
                <w:lang w:eastAsia="en-US"/>
              </w:rPr>
              <w:t>R5-204706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2F40B" w14:textId="77777777" w:rsidR="004335ED" w:rsidRPr="00DD6CFB" w:rsidRDefault="004335ED" w:rsidP="000D75B4">
            <w:pPr>
              <w:pStyle w:val="TAL"/>
              <w:rPr>
                <w:lang w:eastAsia="en-US"/>
              </w:rPr>
            </w:pPr>
            <w:r w:rsidRPr="00DD6CFB">
              <w:rPr>
                <w:lang w:eastAsia="en-US"/>
              </w:rPr>
              <w:t>1504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C9179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9C0F7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B41B7" w14:textId="77777777" w:rsidR="004335ED" w:rsidRPr="00DD6CFB" w:rsidRDefault="004335ED" w:rsidP="000D75B4">
            <w:pPr>
              <w:pStyle w:val="TAL"/>
              <w:rPr>
                <w:lang w:eastAsia="en-US"/>
              </w:rPr>
            </w:pPr>
            <w:r w:rsidRPr="00DD6CFB">
              <w:rPr>
                <w:lang w:eastAsia="en-US"/>
              </w:rPr>
              <w:t>Adding the test frequency for DC_28A_n3A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50DBB" w14:textId="77777777" w:rsidR="004335ED" w:rsidRPr="00DD6CFB" w:rsidRDefault="004335ED" w:rsidP="000D75B4">
            <w:pPr>
              <w:pStyle w:val="TAL"/>
              <w:rPr>
                <w:lang w:eastAsia="en-US"/>
              </w:rPr>
            </w:pPr>
            <w:r w:rsidRPr="00DD6CFB">
              <w:rPr>
                <w:lang w:eastAsia="en-US"/>
              </w:rPr>
              <w:t>16.5.0</w:t>
            </w:r>
          </w:p>
        </w:tc>
      </w:tr>
      <w:tr w:rsidR="004335ED" w:rsidRPr="0031204F" w14:paraId="605DF3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3D903F"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D378DC"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D05DB3" w14:textId="77777777" w:rsidR="004335ED" w:rsidRPr="00DD6CFB" w:rsidRDefault="004335ED" w:rsidP="000D75B4">
            <w:pPr>
              <w:pStyle w:val="TAL"/>
              <w:rPr>
                <w:lang w:eastAsia="en-US"/>
              </w:rPr>
            </w:pPr>
            <w:r w:rsidRPr="00DD6CFB">
              <w:rPr>
                <w:lang w:eastAsia="en-US"/>
              </w:rPr>
              <w:t>R5-204708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76456" w14:textId="77777777" w:rsidR="004335ED" w:rsidRPr="00DD6CFB" w:rsidRDefault="004335ED" w:rsidP="000D75B4">
            <w:pPr>
              <w:pStyle w:val="TAL"/>
              <w:rPr>
                <w:lang w:eastAsia="en-US"/>
              </w:rPr>
            </w:pPr>
            <w:r w:rsidRPr="00DD6CFB">
              <w:rPr>
                <w:lang w:eastAsia="en-US"/>
              </w:rPr>
              <w:t>1435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C0F59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9A33C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0A97D" w14:textId="77777777" w:rsidR="004335ED" w:rsidRPr="00DD6CFB" w:rsidRDefault="004335ED" w:rsidP="000D75B4">
            <w:pPr>
              <w:pStyle w:val="TAL"/>
              <w:rPr>
                <w:lang w:eastAsia="en-US"/>
              </w:rPr>
            </w:pPr>
            <w:r w:rsidRPr="00DD6CFB">
              <w:rPr>
                <w:lang w:eastAsia="en-US"/>
              </w:rPr>
              <w:t>Updating indicator for SUL FR1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2FE99" w14:textId="77777777" w:rsidR="004335ED" w:rsidRPr="00DD6CFB" w:rsidRDefault="004335ED" w:rsidP="000D75B4">
            <w:pPr>
              <w:pStyle w:val="TAL"/>
              <w:rPr>
                <w:lang w:eastAsia="en-US"/>
              </w:rPr>
            </w:pPr>
            <w:r w:rsidRPr="00DD6CFB">
              <w:rPr>
                <w:lang w:eastAsia="en-US"/>
              </w:rPr>
              <w:t>16.5.0</w:t>
            </w:r>
          </w:p>
        </w:tc>
      </w:tr>
      <w:tr w:rsidR="004335ED" w:rsidRPr="0031204F" w14:paraId="29B8D97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5046C9"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B84A9D"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132859" w14:textId="77777777" w:rsidR="004335ED" w:rsidRPr="00DD6CFB" w:rsidRDefault="004335ED" w:rsidP="000D75B4">
            <w:pPr>
              <w:pStyle w:val="TAL"/>
              <w:rPr>
                <w:lang w:eastAsia="en-US"/>
              </w:rPr>
            </w:pPr>
            <w:r w:rsidRPr="00DD6CFB">
              <w:rPr>
                <w:lang w:eastAsia="en-US"/>
              </w:rPr>
              <w:t>R5-204709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FCAD4" w14:textId="77777777" w:rsidR="004335ED" w:rsidRPr="00DD6CFB" w:rsidRDefault="004335ED" w:rsidP="000D75B4">
            <w:pPr>
              <w:pStyle w:val="TAL"/>
              <w:rPr>
                <w:lang w:eastAsia="en-US"/>
              </w:rPr>
            </w:pPr>
            <w:r w:rsidRPr="00DD6CFB">
              <w:rPr>
                <w:lang w:eastAsia="en-US"/>
              </w:rPr>
              <w:t>1437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5017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A23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8C36F4"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frequencyDomainResources</w:t>
            </w:r>
            <w:proofErr w:type="spellEnd"/>
            <w:r w:rsidRPr="00DD6CFB">
              <w:rPr>
                <w:lang w:eastAsia="en-US"/>
              </w:rPr>
              <w:t xml:space="preserve"> and </w:t>
            </w:r>
            <w:proofErr w:type="spellStart"/>
            <w:r w:rsidRPr="00DD6CFB">
              <w:rPr>
                <w:lang w:eastAsia="en-US"/>
              </w:rPr>
              <w:t>nrofcandidates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D981" w14:textId="77777777" w:rsidR="004335ED" w:rsidRPr="00DD6CFB" w:rsidRDefault="004335ED" w:rsidP="000D75B4">
            <w:pPr>
              <w:pStyle w:val="TAL"/>
              <w:rPr>
                <w:lang w:eastAsia="en-US"/>
              </w:rPr>
            </w:pPr>
            <w:r w:rsidRPr="00DD6CFB">
              <w:rPr>
                <w:lang w:eastAsia="en-US"/>
              </w:rPr>
              <w:t>16.5.0</w:t>
            </w:r>
          </w:p>
        </w:tc>
      </w:tr>
      <w:tr w:rsidR="004335ED" w:rsidRPr="0031204F" w14:paraId="71C65E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7AAB01"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FF0EDF"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A3BC1" w14:textId="77777777" w:rsidR="004335ED" w:rsidRPr="00DD6CFB" w:rsidRDefault="004335ED" w:rsidP="000D75B4">
            <w:pPr>
              <w:pStyle w:val="TAL"/>
              <w:rPr>
                <w:lang w:eastAsia="en-US"/>
              </w:rPr>
            </w:pPr>
            <w:r w:rsidRPr="00DD6CFB">
              <w:rPr>
                <w:lang w:eastAsia="en-US"/>
              </w:rPr>
              <w:t>R5-204751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3448A" w14:textId="77777777" w:rsidR="004335ED" w:rsidRPr="00DD6CFB" w:rsidRDefault="004335ED" w:rsidP="000D75B4">
            <w:pPr>
              <w:pStyle w:val="TAL"/>
              <w:rPr>
                <w:lang w:eastAsia="en-US"/>
              </w:rPr>
            </w:pPr>
            <w:r w:rsidRPr="00DD6CFB">
              <w:rPr>
                <w:lang w:eastAsia="en-US"/>
              </w:rPr>
              <w:t>1428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692B7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B62D9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FF786F" w14:textId="77777777" w:rsidR="004335ED" w:rsidRPr="00DD6CFB" w:rsidRDefault="004335ED" w:rsidP="000D75B4">
            <w:pPr>
              <w:pStyle w:val="TAL"/>
              <w:rPr>
                <w:lang w:eastAsia="en-US"/>
              </w:rPr>
            </w:pPr>
            <w:r w:rsidRPr="00DD6CFB">
              <w:rPr>
                <w:lang w:eastAsia="en-US"/>
              </w:rPr>
              <w:t>Introduction of test frequencies for additional Rel-15 band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C02DB" w14:textId="77777777" w:rsidR="004335ED" w:rsidRPr="00DD6CFB" w:rsidRDefault="004335ED" w:rsidP="000D75B4">
            <w:pPr>
              <w:pStyle w:val="TAL"/>
              <w:rPr>
                <w:lang w:eastAsia="en-US"/>
              </w:rPr>
            </w:pPr>
            <w:r w:rsidRPr="00DD6CFB">
              <w:rPr>
                <w:lang w:eastAsia="en-US"/>
              </w:rPr>
              <w:t>16.5.0</w:t>
            </w:r>
          </w:p>
        </w:tc>
      </w:tr>
      <w:tr w:rsidR="004335ED" w:rsidRPr="0031204F" w14:paraId="68A577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2FD71B"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5C11B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21147D" w14:textId="77777777" w:rsidR="004335ED" w:rsidRPr="00DD6CFB" w:rsidRDefault="004335ED" w:rsidP="000D75B4">
            <w:pPr>
              <w:pStyle w:val="TAL"/>
              <w:rPr>
                <w:lang w:eastAsia="en-US"/>
              </w:rPr>
            </w:pPr>
            <w:r w:rsidRPr="00DD6CFB">
              <w:rPr>
                <w:lang w:eastAsia="en-US"/>
              </w:rPr>
              <w:t>R5-204752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BEC48" w14:textId="77777777" w:rsidR="004335ED" w:rsidRPr="00DD6CFB" w:rsidRDefault="004335ED" w:rsidP="000D75B4">
            <w:pPr>
              <w:pStyle w:val="TAL"/>
              <w:rPr>
                <w:lang w:eastAsia="en-US"/>
              </w:rPr>
            </w:pPr>
            <w:r w:rsidRPr="00DD6CFB">
              <w:rPr>
                <w:lang w:eastAsia="en-US"/>
              </w:rPr>
              <w:t>1460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445D1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B3705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A0D5B" w14:textId="77777777" w:rsidR="004335ED" w:rsidRPr="00DD6CFB" w:rsidRDefault="004335ED" w:rsidP="000D75B4">
            <w:pPr>
              <w:pStyle w:val="TAL"/>
              <w:rPr>
                <w:lang w:eastAsia="en-US"/>
              </w:rPr>
            </w:pPr>
            <w:r w:rsidRPr="00DD6CFB">
              <w:rPr>
                <w:lang w:eastAsia="en-US"/>
              </w:rPr>
              <w:t>Correction to TCI-state related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F1BAD" w14:textId="77777777" w:rsidR="004335ED" w:rsidRPr="00DD6CFB" w:rsidRDefault="004335ED" w:rsidP="000D75B4">
            <w:pPr>
              <w:pStyle w:val="TAL"/>
              <w:rPr>
                <w:lang w:eastAsia="en-US"/>
              </w:rPr>
            </w:pPr>
            <w:r w:rsidRPr="00DD6CFB">
              <w:rPr>
                <w:lang w:eastAsia="en-US"/>
              </w:rPr>
              <w:t>16.5.0</w:t>
            </w:r>
          </w:p>
        </w:tc>
      </w:tr>
      <w:tr w:rsidR="004335ED" w:rsidRPr="0031204F" w14:paraId="076608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E5E6BB"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D15220"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486653" w14:textId="77777777" w:rsidR="004335ED" w:rsidRPr="00DD6CFB" w:rsidRDefault="004335ED" w:rsidP="000D75B4">
            <w:pPr>
              <w:pStyle w:val="TAL"/>
              <w:rPr>
                <w:lang w:eastAsia="en-US"/>
              </w:rPr>
            </w:pPr>
            <w:r w:rsidRPr="00DD6CFB">
              <w:rPr>
                <w:lang w:eastAsia="en-US"/>
              </w:rPr>
              <w:t>R5-204753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A49AE" w14:textId="77777777" w:rsidR="004335ED" w:rsidRPr="00DD6CFB" w:rsidRDefault="004335ED" w:rsidP="000D75B4">
            <w:pPr>
              <w:pStyle w:val="TAL"/>
              <w:rPr>
                <w:lang w:eastAsia="en-US"/>
              </w:rPr>
            </w:pPr>
            <w:r w:rsidRPr="00DD6CFB">
              <w:rPr>
                <w:lang w:eastAsia="en-US"/>
              </w:rPr>
              <w:t>1461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3975A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63283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98CD5" w14:textId="77777777" w:rsidR="004335ED" w:rsidRPr="00DD6CFB" w:rsidRDefault="004335ED" w:rsidP="000D75B4">
            <w:pPr>
              <w:pStyle w:val="TAL"/>
              <w:rPr>
                <w:lang w:eastAsia="en-US"/>
              </w:rPr>
            </w:pPr>
            <w:r w:rsidRPr="00DD6CFB">
              <w:rPr>
                <w:lang w:eastAsia="en-US"/>
              </w:rPr>
              <w:t>Correction to CSI-RS related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CA795" w14:textId="77777777" w:rsidR="004335ED" w:rsidRPr="00DD6CFB" w:rsidRDefault="004335ED" w:rsidP="000D75B4">
            <w:pPr>
              <w:pStyle w:val="TAL"/>
              <w:rPr>
                <w:lang w:eastAsia="en-US"/>
              </w:rPr>
            </w:pPr>
            <w:r w:rsidRPr="00DD6CFB">
              <w:rPr>
                <w:lang w:eastAsia="en-US"/>
              </w:rPr>
              <w:t>16.5.0</w:t>
            </w:r>
          </w:p>
        </w:tc>
      </w:tr>
      <w:tr w:rsidR="004335ED" w:rsidRPr="0031204F" w14:paraId="0E0C86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4EA29F"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C1A2CE"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F61D3" w14:textId="77777777" w:rsidR="004335ED" w:rsidRPr="00DD6CFB" w:rsidRDefault="004335ED" w:rsidP="000D75B4">
            <w:pPr>
              <w:pStyle w:val="TAL"/>
              <w:rPr>
                <w:lang w:eastAsia="en-US"/>
              </w:rPr>
            </w:pPr>
            <w:r w:rsidRPr="00DD6CFB">
              <w:rPr>
                <w:lang w:eastAsia="en-US"/>
              </w:rPr>
              <w:t>R5-204754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89CD7" w14:textId="77777777" w:rsidR="004335ED" w:rsidRPr="00DD6CFB" w:rsidRDefault="004335ED" w:rsidP="000D75B4">
            <w:pPr>
              <w:pStyle w:val="TAL"/>
              <w:rPr>
                <w:lang w:eastAsia="en-US"/>
              </w:rPr>
            </w:pPr>
            <w:r w:rsidRPr="00DD6CFB">
              <w:rPr>
                <w:lang w:eastAsia="en-US"/>
              </w:rPr>
              <w:t>1468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95BEF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CCFCC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A245A" w14:textId="77777777" w:rsidR="004335ED" w:rsidRPr="00DD6CFB" w:rsidRDefault="004335ED" w:rsidP="000D75B4">
            <w:pPr>
              <w:pStyle w:val="TAL"/>
              <w:rPr>
                <w:lang w:eastAsia="en-US"/>
              </w:rPr>
            </w:pPr>
            <w:r w:rsidRPr="00DD6CFB">
              <w:rPr>
                <w:lang w:eastAsia="en-US"/>
              </w:rPr>
              <w:t>Update on test frequencies for EN-DC configurations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1642B" w14:textId="77777777" w:rsidR="004335ED" w:rsidRPr="00DD6CFB" w:rsidRDefault="004335ED" w:rsidP="000D75B4">
            <w:pPr>
              <w:pStyle w:val="TAL"/>
              <w:rPr>
                <w:lang w:eastAsia="en-US"/>
              </w:rPr>
            </w:pPr>
            <w:r w:rsidRPr="00DD6CFB">
              <w:rPr>
                <w:lang w:eastAsia="en-US"/>
              </w:rPr>
              <w:t>16.5.0</w:t>
            </w:r>
          </w:p>
        </w:tc>
      </w:tr>
      <w:tr w:rsidR="004335ED" w:rsidRPr="0031204F" w14:paraId="78C37A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8E2EBD"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A3B70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1E52F" w14:textId="77777777" w:rsidR="004335ED" w:rsidRPr="00DD6CFB" w:rsidRDefault="004335ED" w:rsidP="000D75B4">
            <w:pPr>
              <w:pStyle w:val="TAL"/>
              <w:rPr>
                <w:lang w:eastAsia="en-US"/>
              </w:rPr>
            </w:pPr>
            <w:r w:rsidRPr="00DD6CFB">
              <w:rPr>
                <w:lang w:eastAsia="en-US"/>
              </w:rPr>
              <w:t>R5-204755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FACA" w14:textId="77777777" w:rsidR="004335ED" w:rsidRPr="00DD6CFB" w:rsidRDefault="004335ED" w:rsidP="000D75B4">
            <w:pPr>
              <w:pStyle w:val="TAL"/>
              <w:rPr>
                <w:lang w:eastAsia="en-US"/>
              </w:rPr>
            </w:pPr>
            <w:r w:rsidRPr="00DD6CFB">
              <w:rPr>
                <w:lang w:eastAsia="en-US"/>
              </w:rPr>
              <w:t>1485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EF28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D9C72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B0FC6" w14:textId="77777777" w:rsidR="004335ED" w:rsidRPr="00DD6CFB" w:rsidRDefault="004335ED" w:rsidP="000D75B4">
            <w:pPr>
              <w:pStyle w:val="TAL"/>
              <w:rPr>
                <w:lang w:eastAsia="en-US"/>
              </w:rPr>
            </w:pPr>
            <w:r w:rsidRPr="00DD6CFB">
              <w:rPr>
                <w:lang w:eastAsia="en-US"/>
              </w:rPr>
              <w:t>Corrections of test frequency tables for CA_n258x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8CD29" w14:textId="77777777" w:rsidR="004335ED" w:rsidRPr="00DD6CFB" w:rsidRDefault="004335ED" w:rsidP="000D75B4">
            <w:pPr>
              <w:pStyle w:val="TAL"/>
              <w:rPr>
                <w:lang w:eastAsia="en-US"/>
              </w:rPr>
            </w:pPr>
            <w:r w:rsidRPr="00DD6CFB">
              <w:rPr>
                <w:lang w:eastAsia="en-US"/>
              </w:rPr>
              <w:t>16.5.0</w:t>
            </w:r>
          </w:p>
        </w:tc>
      </w:tr>
      <w:tr w:rsidR="004335ED" w:rsidRPr="0031204F" w14:paraId="77A466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3F942E"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24A983"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7E9B8" w14:textId="77777777" w:rsidR="004335ED" w:rsidRPr="00DD6CFB" w:rsidRDefault="004335ED" w:rsidP="000D75B4">
            <w:pPr>
              <w:pStyle w:val="TAL"/>
              <w:rPr>
                <w:lang w:eastAsia="en-US"/>
              </w:rPr>
            </w:pPr>
            <w:r w:rsidRPr="00DD6CFB">
              <w:rPr>
                <w:lang w:eastAsia="en-US"/>
              </w:rPr>
              <w:t>R5-204756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E1D99" w14:textId="77777777" w:rsidR="004335ED" w:rsidRPr="00DD6CFB" w:rsidRDefault="004335ED" w:rsidP="000D75B4">
            <w:pPr>
              <w:pStyle w:val="TAL"/>
              <w:rPr>
                <w:lang w:eastAsia="en-US"/>
              </w:rPr>
            </w:pPr>
            <w:r w:rsidRPr="00DD6CFB">
              <w:rPr>
                <w:lang w:eastAsia="en-US"/>
              </w:rPr>
              <w:t>1486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6243A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CB66E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371C42" w14:textId="77777777" w:rsidR="004335ED" w:rsidRPr="00DD6CFB" w:rsidRDefault="004335ED" w:rsidP="000D75B4">
            <w:pPr>
              <w:pStyle w:val="TAL"/>
              <w:rPr>
                <w:lang w:eastAsia="en-US"/>
              </w:rPr>
            </w:pPr>
            <w:r w:rsidRPr="00DD6CFB">
              <w:rPr>
                <w:lang w:eastAsia="en-US"/>
              </w:rPr>
              <w:t>Corrections of test frequency tables for CA_n260x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3EB3C" w14:textId="77777777" w:rsidR="004335ED" w:rsidRPr="00DD6CFB" w:rsidRDefault="004335ED" w:rsidP="000D75B4">
            <w:pPr>
              <w:pStyle w:val="TAL"/>
              <w:rPr>
                <w:lang w:eastAsia="en-US"/>
              </w:rPr>
            </w:pPr>
            <w:r w:rsidRPr="00DD6CFB">
              <w:rPr>
                <w:lang w:eastAsia="en-US"/>
              </w:rPr>
              <w:t>16.5.0</w:t>
            </w:r>
          </w:p>
        </w:tc>
      </w:tr>
      <w:tr w:rsidR="004335ED" w:rsidRPr="0031204F" w14:paraId="64D882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EF4AF7"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1BE87C"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B28F2D" w14:textId="77777777" w:rsidR="004335ED" w:rsidRPr="00DD6CFB" w:rsidRDefault="004335ED" w:rsidP="000D75B4">
            <w:pPr>
              <w:pStyle w:val="TAL"/>
              <w:rPr>
                <w:lang w:eastAsia="en-US"/>
              </w:rPr>
            </w:pPr>
            <w:r w:rsidRPr="00DD6CFB">
              <w:rPr>
                <w:lang w:eastAsia="en-US"/>
              </w:rPr>
              <w:t>R5-204757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B78AE" w14:textId="77777777" w:rsidR="004335ED" w:rsidRPr="00DD6CFB" w:rsidRDefault="004335ED" w:rsidP="000D75B4">
            <w:pPr>
              <w:pStyle w:val="TAL"/>
              <w:rPr>
                <w:lang w:eastAsia="en-US"/>
              </w:rPr>
            </w:pPr>
            <w:r w:rsidRPr="00DD6CFB">
              <w:rPr>
                <w:lang w:eastAsia="en-US"/>
              </w:rPr>
              <w:t>1487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C1820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A71A9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31174" w14:textId="77777777" w:rsidR="004335ED" w:rsidRPr="00DD6CFB" w:rsidRDefault="004335ED" w:rsidP="000D75B4">
            <w:pPr>
              <w:pStyle w:val="TAL"/>
              <w:rPr>
                <w:lang w:eastAsia="en-US"/>
              </w:rPr>
            </w:pPr>
            <w:r w:rsidRPr="00DD6CFB">
              <w:rPr>
                <w:lang w:eastAsia="en-US"/>
              </w:rPr>
              <w:t>Corrections of test frequency tables for CA_n261x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174BE" w14:textId="77777777" w:rsidR="004335ED" w:rsidRPr="00DD6CFB" w:rsidRDefault="004335ED" w:rsidP="000D75B4">
            <w:pPr>
              <w:pStyle w:val="TAL"/>
              <w:rPr>
                <w:lang w:eastAsia="en-US"/>
              </w:rPr>
            </w:pPr>
            <w:r w:rsidRPr="00DD6CFB">
              <w:rPr>
                <w:lang w:eastAsia="en-US"/>
              </w:rPr>
              <w:t>16.5.0</w:t>
            </w:r>
          </w:p>
        </w:tc>
      </w:tr>
      <w:tr w:rsidR="004335ED" w:rsidRPr="0031204F" w14:paraId="429330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1539C8"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569057"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C158C" w14:textId="77777777" w:rsidR="004335ED" w:rsidRPr="00DD6CFB" w:rsidRDefault="004335ED" w:rsidP="000D75B4">
            <w:pPr>
              <w:pStyle w:val="TAL"/>
              <w:rPr>
                <w:lang w:eastAsia="en-US"/>
              </w:rPr>
            </w:pPr>
            <w:r w:rsidRPr="00DD6CFB">
              <w:rPr>
                <w:lang w:eastAsia="en-US"/>
              </w:rPr>
              <w:t>R5-204758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381B1" w14:textId="77777777" w:rsidR="004335ED" w:rsidRPr="00DD6CFB" w:rsidRDefault="004335ED" w:rsidP="000D75B4">
            <w:pPr>
              <w:pStyle w:val="TAL"/>
              <w:rPr>
                <w:lang w:eastAsia="en-US"/>
              </w:rPr>
            </w:pPr>
            <w:r w:rsidRPr="00DD6CFB">
              <w:rPr>
                <w:lang w:eastAsia="en-US"/>
              </w:rPr>
              <w:t>1492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3110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004BE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D8089" w14:textId="77777777" w:rsidR="004335ED" w:rsidRPr="00DD6CFB" w:rsidRDefault="004335ED" w:rsidP="000D75B4">
            <w:pPr>
              <w:pStyle w:val="TAL"/>
              <w:rPr>
                <w:lang w:eastAsia="en-US"/>
              </w:rPr>
            </w:pPr>
            <w:r w:rsidRPr="00DD6CFB">
              <w:rPr>
                <w:lang w:eastAsia="en-US"/>
              </w:rPr>
              <w:t>Add SSB subcarrier spacing configurations in RRM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905DF" w14:textId="77777777" w:rsidR="004335ED" w:rsidRPr="00DD6CFB" w:rsidRDefault="004335ED" w:rsidP="000D75B4">
            <w:pPr>
              <w:pStyle w:val="TAL"/>
              <w:rPr>
                <w:lang w:eastAsia="en-US"/>
              </w:rPr>
            </w:pPr>
            <w:r w:rsidRPr="00DD6CFB">
              <w:rPr>
                <w:lang w:eastAsia="en-US"/>
              </w:rPr>
              <w:t>16.5.0</w:t>
            </w:r>
          </w:p>
        </w:tc>
      </w:tr>
      <w:tr w:rsidR="004335ED" w:rsidRPr="0031204F" w14:paraId="683BE1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C4EF63"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206F8C"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42BBE" w14:textId="77777777" w:rsidR="004335ED" w:rsidRPr="00DD6CFB" w:rsidRDefault="004335ED" w:rsidP="000D75B4">
            <w:pPr>
              <w:pStyle w:val="TAL"/>
              <w:rPr>
                <w:lang w:eastAsia="en-US"/>
              </w:rPr>
            </w:pPr>
            <w:r w:rsidRPr="00DD6CFB">
              <w:rPr>
                <w:lang w:eastAsia="en-US"/>
              </w:rPr>
              <w:t>R5-204800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F08B8" w14:textId="77777777" w:rsidR="004335ED" w:rsidRPr="00DD6CFB" w:rsidRDefault="004335ED" w:rsidP="000D75B4">
            <w:pPr>
              <w:pStyle w:val="TAL"/>
              <w:rPr>
                <w:lang w:eastAsia="en-US"/>
              </w:rPr>
            </w:pPr>
            <w:r w:rsidRPr="00DD6CFB">
              <w:rPr>
                <w:lang w:eastAsia="en-US"/>
              </w:rPr>
              <w:t>1362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2E358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C7C50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DF2AC3" w14:textId="77777777" w:rsidR="004335ED" w:rsidRPr="00DD6CFB" w:rsidRDefault="004335ED" w:rsidP="000D75B4">
            <w:pPr>
              <w:pStyle w:val="TAL"/>
              <w:rPr>
                <w:lang w:eastAsia="en-US"/>
              </w:rPr>
            </w:pPr>
            <w:r w:rsidRPr="00DD6CFB">
              <w:rPr>
                <w:lang w:eastAsia="en-US"/>
              </w:rPr>
              <w:t>Introduction of test frequencies for Rel-16 inter-band EN-DC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846AA" w14:textId="77777777" w:rsidR="004335ED" w:rsidRPr="00DD6CFB" w:rsidRDefault="004335ED" w:rsidP="000D75B4">
            <w:pPr>
              <w:pStyle w:val="TAL"/>
              <w:rPr>
                <w:lang w:eastAsia="en-US"/>
              </w:rPr>
            </w:pPr>
            <w:r w:rsidRPr="00DD6CFB">
              <w:rPr>
                <w:lang w:eastAsia="en-US"/>
              </w:rPr>
              <w:t>16.5.0</w:t>
            </w:r>
          </w:p>
        </w:tc>
      </w:tr>
      <w:tr w:rsidR="004335ED" w:rsidRPr="0031204F" w14:paraId="021CCB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362603"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5D1CF4"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2C8AA5" w14:textId="77777777" w:rsidR="004335ED" w:rsidRPr="00DD6CFB" w:rsidRDefault="004335ED" w:rsidP="000D75B4">
            <w:pPr>
              <w:pStyle w:val="TAL"/>
              <w:rPr>
                <w:lang w:eastAsia="en-US"/>
              </w:rPr>
            </w:pPr>
            <w:r w:rsidRPr="00DD6CFB">
              <w:rPr>
                <w:lang w:eastAsia="en-US"/>
              </w:rPr>
              <w:t>R5-204852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92C9" w14:textId="77777777" w:rsidR="004335ED" w:rsidRPr="00DD6CFB" w:rsidRDefault="004335ED" w:rsidP="000D75B4">
            <w:pPr>
              <w:pStyle w:val="TAL"/>
              <w:rPr>
                <w:lang w:eastAsia="en-US"/>
              </w:rPr>
            </w:pPr>
            <w:r w:rsidRPr="00DD6CFB">
              <w:rPr>
                <w:lang w:eastAsia="en-US"/>
              </w:rPr>
              <w:t>1434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F27B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E3C40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499C3" w14:textId="77777777" w:rsidR="004335ED" w:rsidRPr="00DD6CFB" w:rsidRDefault="004335ED" w:rsidP="000D75B4">
            <w:pPr>
              <w:pStyle w:val="TAL"/>
              <w:rPr>
                <w:lang w:eastAsia="en-US"/>
              </w:rPr>
            </w:pPr>
            <w:r w:rsidRPr="00DD6CFB">
              <w:rPr>
                <w:lang w:eastAsia="en-US"/>
              </w:rPr>
              <w:t xml:space="preserve">Jumbo CR for update to </w:t>
            </w:r>
            <w:proofErr w:type="spellStart"/>
            <w:r w:rsidRPr="00DD6CFB">
              <w:rPr>
                <w:lang w:eastAsia="en-US"/>
              </w:rPr>
              <w:t>Demod</w:t>
            </w:r>
            <w:proofErr w:type="spellEnd"/>
            <w:r w:rsidRPr="00DD6CFB">
              <w:rPr>
                <w:lang w:eastAsia="en-US"/>
              </w:rPr>
              <w:t xml:space="preserve">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B976B" w14:textId="77777777" w:rsidR="004335ED" w:rsidRPr="00DD6CFB" w:rsidRDefault="004335ED" w:rsidP="000D75B4">
            <w:pPr>
              <w:pStyle w:val="TAL"/>
              <w:rPr>
                <w:lang w:eastAsia="en-US"/>
              </w:rPr>
            </w:pPr>
            <w:r w:rsidRPr="00DD6CFB">
              <w:rPr>
                <w:lang w:eastAsia="en-US"/>
              </w:rPr>
              <w:t>16.5.0</w:t>
            </w:r>
          </w:p>
        </w:tc>
      </w:tr>
      <w:tr w:rsidR="004335ED" w:rsidRPr="0031204F" w14:paraId="0B7E1E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C8E84B"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8455E0"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DF2794" w14:textId="77777777" w:rsidR="004335ED" w:rsidRPr="00DD6CFB" w:rsidRDefault="004335ED" w:rsidP="000D75B4">
            <w:pPr>
              <w:pStyle w:val="TAL"/>
              <w:rPr>
                <w:lang w:eastAsia="en-US"/>
              </w:rPr>
            </w:pPr>
            <w:r w:rsidRPr="00DD6CFB">
              <w:rPr>
                <w:lang w:eastAsia="en-US"/>
              </w:rPr>
              <w:t>R5-204896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E0AE4" w14:textId="77777777" w:rsidR="004335ED" w:rsidRPr="00DD6CFB" w:rsidRDefault="004335ED" w:rsidP="000D75B4">
            <w:pPr>
              <w:pStyle w:val="TAL"/>
              <w:rPr>
                <w:lang w:eastAsia="en-US"/>
              </w:rPr>
            </w:pPr>
            <w:r w:rsidRPr="00DD6CFB">
              <w:rPr>
                <w:lang w:eastAsia="en-US"/>
              </w:rPr>
              <w:t>1370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4BA8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A47D8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0452A" w14:textId="77777777" w:rsidR="004335ED" w:rsidRPr="00DD6CFB" w:rsidRDefault="004335ED" w:rsidP="000D75B4">
            <w:pPr>
              <w:pStyle w:val="TAL"/>
              <w:rPr>
                <w:lang w:eastAsia="en-US"/>
              </w:rPr>
            </w:pPr>
            <w:r w:rsidRPr="00DD6CFB">
              <w:rPr>
                <w:lang w:eastAsia="en-US"/>
              </w:rPr>
              <w:t>Addition of test frequencies for n28 with CBW of 30MHz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A1AAD" w14:textId="77777777" w:rsidR="004335ED" w:rsidRPr="00DD6CFB" w:rsidRDefault="004335ED" w:rsidP="000D75B4">
            <w:pPr>
              <w:pStyle w:val="TAL"/>
              <w:rPr>
                <w:lang w:eastAsia="en-US"/>
              </w:rPr>
            </w:pPr>
            <w:r w:rsidRPr="00DD6CFB">
              <w:rPr>
                <w:lang w:eastAsia="en-US"/>
              </w:rPr>
              <w:t>16.5.0</w:t>
            </w:r>
          </w:p>
        </w:tc>
      </w:tr>
      <w:tr w:rsidR="004335ED" w:rsidRPr="0031204F" w14:paraId="72DE23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551786"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7427E0"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A9F0F" w14:textId="77777777" w:rsidR="004335ED" w:rsidRPr="00DD6CFB" w:rsidRDefault="004335ED" w:rsidP="000D75B4">
            <w:pPr>
              <w:pStyle w:val="TAL"/>
              <w:rPr>
                <w:lang w:eastAsia="en-US"/>
              </w:rPr>
            </w:pPr>
            <w:r w:rsidRPr="00DD6CFB">
              <w:rPr>
                <w:lang w:eastAsia="en-US"/>
              </w:rPr>
              <w:t>R5-204899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CCC8" w14:textId="77777777" w:rsidR="004335ED" w:rsidRPr="00DD6CFB" w:rsidRDefault="004335ED" w:rsidP="000D75B4">
            <w:pPr>
              <w:pStyle w:val="TAL"/>
              <w:rPr>
                <w:lang w:eastAsia="en-US"/>
              </w:rPr>
            </w:pPr>
            <w:r w:rsidRPr="00DD6CFB">
              <w:rPr>
                <w:lang w:eastAsia="en-US"/>
              </w:rPr>
              <w:t>1448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D0CF5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AE859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87F13" w14:textId="77777777" w:rsidR="004335ED" w:rsidRPr="00DD6CFB" w:rsidRDefault="004335ED" w:rsidP="000D75B4">
            <w:pPr>
              <w:pStyle w:val="TAL"/>
              <w:rPr>
                <w:lang w:eastAsia="en-US"/>
              </w:rPr>
            </w:pPr>
            <w:r w:rsidRPr="00DD6CFB">
              <w:rPr>
                <w:lang w:eastAsia="en-US"/>
              </w:rPr>
              <w:t xml:space="preserve">Adding default value for IE </w:t>
            </w:r>
            <w:proofErr w:type="spellStart"/>
            <w:r w:rsidRPr="00DD6CFB">
              <w:rPr>
                <w:lang w:eastAsia="en-US"/>
              </w:rPr>
              <w:t>rbg</w:t>
            </w:r>
            <w:proofErr w:type="spellEnd"/>
            <w:r w:rsidRPr="00DD6CFB">
              <w:rPr>
                <w:lang w:eastAsia="en-US"/>
              </w:rPr>
              <w:t>-Size for demodulation and CSI reporting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FC7BA" w14:textId="77777777" w:rsidR="004335ED" w:rsidRPr="00DD6CFB" w:rsidRDefault="004335ED" w:rsidP="000D75B4">
            <w:pPr>
              <w:pStyle w:val="TAL"/>
              <w:rPr>
                <w:lang w:eastAsia="en-US"/>
              </w:rPr>
            </w:pPr>
            <w:r w:rsidRPr="00DD6CFB">
              <w:rPr>
                <w:lang w:eastAsia="en-US"/>
              </w:rPr>
              <w:t>16.5.0</w:t>
            </w:r>
          </w:p>
        </w:tc>
      </w:tr>
      <w:tr w:rsidR="004335ED" w:rsidRPr="0031204F" w14:paraId="68C37C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134B80"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44428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9AE8D" w14:textId="77777777" w:rsidR="004335ED" w:rsidRPr="00DD6CFB" w:rsidRDefault="004335ED" w:rsidP="000D75B4">
            <w:pPr>
              <w:pStyle w:val="TAL"/>
              <w:rPr>
                <w:lang w:eastAsia="en-US"/>
              </w:rPr>
            </w:pPr>
            <w:r w:rsidRPr="00DD6CFB">
              <w:rPr>
                <w:lang w:eastAsia="en-US"/>
              </w:rPr>
              <w:t>R5-204900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A522F" w14:textId="77777777" w:rsidR="004335ED" w:rsidRPr="00DD6CFB" w:rsidRDefault="004335ED" w:rsidP="000D75B4">
            <w:pPr>
              <w:pStyle w:val="TAL"/>
              <w:rPr>
                <w:lang w:eastAsia="en-US"/>
              </w:rPr>
            </w:pPr>
            <w:r w:rsidRPr="00DD6CFB">
              <w:rPr>
                <w:lang w:eastAsia="en-US"/>
              </w:rPr>
              <w:t>1462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F8B6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F395F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D946C" w14:textId="77777777" w:rsidR="004335ED" w:rsidRPr="00DD6CFB" w:rsidRDefault="004335ED" w:rsidP="000D75B4">
            <w:pPr>
              <w:pStyle w:val="TAL"/>
              <w:rPr>
                <w:lang w:eastAsia="en-US"/>
              </w:rPr>
            </w:pPr>
            <w:r w:rsidRPr="00DD6CFB">
              <w:rPr>
                <w:lang w:eastAsia="en-US"/>
              </w:rPr>
              <w:t>Introduction of definition of Mid, Low, High test channel bandwidth and removal of NOTEs that incorrectly permit UE not to support mandatory BWs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C3F60F" w14:textId="77777777" w:rsidR="004335ED" w:rsidRPr="00DD6CFB" w:rsidRDefault="004335ED" w:rsidP="000D75B4">
            <w:pPr>
              <w:pStyle w:val="TAL"/>
              <w:rPr>
                <w:lang w:eastAsia="en-US"/>
              </w:rPr>
            </w:pPr>
            <w:r w:rsidRPr="00DD6CFB">
              <w:rPr>
                <w:lang w:eastAsia="en-US"/>
              </w:rPr>
              <w:t>16.5.0</w:t>
            </w:r>
          </w:p>
        </w:tc>
      </w:tr>
      <w:tr w:rsidR="004335ED" w:rsidRPr="0031204F" w14:paraId="1B5237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9E99BA" w14:textId="77777777" w:rsidR="004335ED" w:rsidRPr="00DD6CFB" w:rsidRDefault="004335ED" w:rsidP="000D75B4">
            <w:pPr>
              <w:pStyle w:val="TAL"/>
              <w:rPr>
                <w:lang w:eastAsia="en-US"/>
              </w:rPr>
            </w:pPr>
            <w:r w:rsidRPr="00DD6CFB">
              <w:rPr>
                <w:lang w:eastAsia="en-US"/>
              </w:rPr>
              <w:t>2020-09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7C47AB"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D62F74" w14:textId="77777777" w:rsidR="004335ED" w:rsidRPr="00DD6CFB" w:rsidRDefault="004335ED" w:rsidP="000D75B4">
            <w:pPr>
              <w:pStyle w:val="TAL"/>
              <w:rPr>
                <w:lang w:eastAsia="en-US"/>
              </w:rPr>
            </w:pPr>
            <w:r w:rsidRPr="00DD6CFB">
              <w:rPr>
                <w:lang w:eastAsia="en-US"/>
              </w:rPr>
              <w:t>R5-204901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76828" w14:textId="77777777" w:rsidR="004335ED" w:rsidRPr="00DD6CFB" w:rsidRDefault="004335ED" w:rsidP="000D75B4">
            <w:pPr>
              <w:pStyle w:val="TAL"/>
              <w:rPr>
                <w:lang w:eastAsia="en-US"/>
              </w:rPr>
            </w:pPr>
            <w:r w:rsidRPr="00DD6CFB">
              <w:rPr>
                <w:lang w:eastAsia="en-US"/>
              </w:rPr>
              <w:t>1476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93996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70DA3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022A3" w14:textId="77777777" w:rsidR="004335ED" w:rsidRPr="00DD6CFB" w:rsidRDefault="004335ED" w:rsidP="000D75B4">
            <w:pPr>
              <w:pStyle w:val="TAL"/>
              <w:rPr>
                <w:lang w:eastAsia="en-US"/>
              </w:rPr>
            </w:pPr>
            <w:r w:rsidRPr="00DD6CFB">
              <w:rPr>
                <w:lang w:eastAsia="en-US"/>
              </w:rPr>
              <w:t>Correction to message configuration for performance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D7299" w14:textId="77777777" w:rsidR="004335ED" w:rsidRPr="00DD6CFB" w:rsidRDefault="004335ED" w:rsidP="000D75B4">
            <w:pPr>
              <w:pStyle w:val="TAL"/>
              <w:rPr>
                <w:lang w:eastAsia="en-US"/>
              </w:rPr>
            </w:pPr>
            <w:r w:rsidRPr="00DD6CFB">
              <w:rPr>
                <w:lang w:eastAsia="en-US"/>
              </w:rPr>
              <w:t>16.5.0</w:t>
            </w:r>
          </w:p>
        </w:tc>
      </w:tr>
      <w:tr w:rsidR="004335ED" w:rsidRPr="0031204F" w14:paraId="00917D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38E2A8" w14:textId="77777777" w:rsidR="004335ED" w:rsidRPr="00DD6CFB" w:rsidRDefault="004335ED" w:rsidP="000D75B4">
            <w:pPr>
              <w:pStyle w:val="TAL"/>
              <w:rPr>
                <w:lang w:eastAsia="en-US"/>
              </w:rPr>
            </w:pPr>
            <w:r w:rsidRPr="00DD6CFB">
              <w:rPr>
                <w:lang w:eastAsia="en-US"/>
              </w:rPr>
              <w:t>2020-10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5C1328" w14:textId="77777777" w:rsidR="004335ED" w:rsidRPr="00DD6CFB" w:rsidRDefault="004335ED" w:rsidP="000D75B4">
            <w:pPr>
              <w:pStyle w:val="TAL"/>
              <w:rPr>
                <w:lang w:eastAsia="en-US"/>
              </w:rPr>
            </w:pPr>
            <w:r w:rsidRPr="00DD6CFB">
              <w:rPr>
                <w:lang w:eastAsia="en-US"/>
              </w:rPr>
              <w:t>RAN#89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57D45B" w14:textId="77777777" w:rsidR="004335ED" w:rsidRPr="00DD6CFB" w:rsidRDefault="004335ED" w:rsidP="000D75B4">
            <w:pPr>
              <w:pStyle w:val="TAL"/>
              <w:rPr>
                <w:lang w:eastAsia="en-US"/>
              </w:rPr>
            </w:pPr>
            <w:r w:rsidRPr="00DD6CFB">
              <w:rPr>
                <w:lang w:eastAsia="en-US"/>
              </w:rPr>
              <w:t>R5-204325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A4D0C" w14:textId="77777777" w:rsidR="004335ED" w:rsidRPr="00DD6CFB" w:rsidRDefault="004335ED" w:rsidP="000D75B4">
            <w:pPr>
              <w:pStyle w:val="TAL"/>
              <w:rPr>
                <w:lang w:eastAsia="en-US"/>
              </w:rPr>
            </w:pPr>
            <w:r w:rsidRPr="00DD6CFB">
              <w:rPr>
                <w:lang w:eastAsia="en-US"/>
              </w:rPr>
              <w:t>1495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EAA2B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71618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B68AF2" w14:textId="77777777" w:rsidR="004335ED" w:rsidRPr="00DD6CFB" w:rsidRDefault="004335ED" w:rsidP="000D75B4">
            <w:pPr>
              <w:pStyle w:val="TAL"/>
              <w:rPr>
                <w:lang w:eastAsia="en-US"/>
              </w:rPr>
            </w:pPr>
            <w:r w:rsidRPr="00DD6CFB">
              <w:rPr>
                <w:lang w:eastAsia="en-US"/>
              </w:rPr>
              <w:t>Addition of missing Table 4.5A.2B.2.2-2 and specific message contents of R5-204325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D5422" w14:textId="77777777" w:rsidR="004335ED" w:rsidRPr="00DD6CFB" w:rsidRDefault="004335ED" w:rsidP="000D75B4">
            <w:pPr>
              <w:pStyle w:val="TAL"/>
              <w:rPr>
                <w:lang w:eastAsia="en-US"/>
              </w:rPr>
            </w:pPr>
            <w:r w:rsidRPr="00DD6CFB">
              <w:rPr>
                <w:lang w:eastAsia="en-US"/>
              </w:rPr>
              <w:t>16.5.1</w:t>
            </w:r>
          </w:p>
        </w:tc>
      </w:tr>
      <w:tr w:rsidR="004335ED" w:rsidRPr="0031204F" w14:paraId="066FD9C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8F7A8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5CE36A"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D324B" w14:textId="77777777" w:rsidR="004335ED" w:rsidRPr="00DD6CFB" w:rsidRDefault="004335ED" w:rsidP="000D75B4">
            <w:pPr>
              <w:pStyle w:val="TAL"/>
              <w:rPr>
                <w:lang w:eastAsia="en-US"/>
              </w:rPr>
            </w:pPr>
            <w:r w:rsidRPr="00DD6CFB">
              <w:rPr>
                <w:lang w:eastAsia="en-US"/>
              </w:rPr>
              <w:t>R5-205093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F70D1" w14:textId="77777777" w:rsidR="004335ED" w:rsidRPr="00DD6CFB" w:rsidRDefault="004335ED" w:rsidP="000D75B4">
            <w:pPr>
              <w:pStyle w:val="TAL"/>
              <w:rPr>
                <w:lang w:eastAsia="en-US"/>
              </w:rPr>
            </w:pPr>
            <w:r w:rsidRPr="00DD6CFB">
              <w:rPr>
                <w:lang w:eastAsia="en-US"/>
              </w:rPr>
              <w:t>1507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27C84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3B617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84232"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BandCombinationListSidelink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031B5" w14:textId="77777777" w:rsidR="004335ED" w:rsidRPr="00DD6CFB" w:rsidRDefault="004335ED" w:rsidP="000D75B4">
            <w:pPr>
              <w:pStyle w:val="TAL"/>
              <w:rPr>
                <w:lang w:eastAsia="en-US"/>
              </w:rPr>
            </w:pPr>
            <w:r w:rsidRPr="00DD6CFB">
              <w:rPr>
                <w:lang w:eastAsia="en-US"/>
              </w:rPr>
              <w:t>16.6.0</w:t>
            </w:r>
          </w:p>
        </w:tc>
      </w:tr>
      <w:tr w:rsidR="004335ED" w:rsidRPr="0031204F" w14:paraId="16589A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027CC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A0E86"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8C0CEA" w14:textId="77777777" w:rsidR="004335ED" w:rsidRPr="00DD6CFB" w:rsidRDefault="004335ED" w:rsidP="000D75B4">
            <w:pPr>
              <w:pStyle w:val="TAL"/>
              <w:rPr>
                <w:lang w:eastAsia="en-US"/>
              </w:rPr>
            </w:pPr>
            <w:r w:rsidRPr="00DD6CFB">
              <w:rPr>
                <w:lang w:eastAsia="en-US"/>
              </w:rPr>
              <w:t>R5-205096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82581" w14:textId="77777777" w:rsidR="004335ED" w:rsidRPr="00DD6CFB" w:rsidRDefault="004335ED" w:rsidP="000D75B4">
            <w:pPr>
              <w:pStyle w:val="TAL"/>
              <w:rPr>
                <w:lang w:eastAsia="en-US"/>
              </w:rPr>
            </w:pPr>
            <w:r w:rsidRPr="00DD6CFB">
              <w:rPr>
                <w:lang w:eastAsia="en-US"/>
              </w:rPr>
              <w:t>1508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239E0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7350E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3BB9C"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CarrierAggregationVariant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115A8" w14:textId="77777777" w:rsidR="004335ED" w:rsidRPr="00DD6CFB" w:rsidRDefault="004335ED" w:rsidP="000D75B4">
            <w:pPr>
              <w:pStyle w:val="TAL"/>
              <w:rPr>
                <w:lang w:eastAsia="en-US"/>
              </w:rPr>
            </w:pPr>
            <w:r w:rsidRPr="00DD6CFB">
              <w:rPr>
                <w:lang w:eastAsia="en-US"/>
              </w:rPr>
              <w:t>16.6.0</w:t>
            </w:r>
          </w:p>
        </w:tc>
      </w:tr>
      <w:tr w:rsidR="004335ED" w:rsidRPr="0031204F" w14:paraId="111587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2D3EB4"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CB5D6D"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CBF6DE" w14:textId="77777777" w:rsidR="004335ED" w:rsidRPr="00DD6CFB" w:rsidRDefault="004335ED" w:rsidP="000D75B4">
            <w:pPr>
              <w:pStyle w:val="TAL"/>
              <w:rPr>
                <w:lang w:eastAsia="en-US"/>
              </w:rPr>
            </w:pPr>
            <w:r w:rsidRPr="00DD6CFB">
              <w:rPr>
                <w:lang w:eastAsia="en-US"/>
              </w:rPr>
              <w:t>R5-205104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A5513" w14:textId="77777777" w:rsidR="004335ED" w:rsidRPr="00DD6CFB" w:rsidRDefault="004335ED" w:rsidP="000D75B4">
            <w:pPr>
              <w:pStyle w:val="TAL"/>
              <w:rPr>
                <w:lang w:eastAsia="en-US"/>
              </w:rPr>
            </w:pPr>
            <w:r w:rsidRPr="00DD6CFB">
              <w:rPr>
                <w:lang w:eastAsia="en-US"/>
              </w:rPr>
              <w:t>1509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E9D1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4E018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9D8764" w14:textId="77777777" w:rsidR="004335ED" w:rsidRPr="00DD6CFB" w:rsidRDefault="004335ED" w:rsidP="000D75B4">
            <w:pPr>
              <w:pStyle w:val="TAL"/>
              <w:rPr>
                <w:lang w:eastAsia="en-US"/>
              </w:rPr>
            </w:pPr>
            <w:r w:rsidRPr="00DD6CFB">
              <w:rPr>
                <w:lang w:eastAsia="en-US"/>
              </w:rPr>
              <w:t xml:space="preserve">Add IEs </w:t>
            </w:r>
            <w:proofErr w:type="spellStart"/>
            <w:r w:rsidRPr="00DD6CFB">
              <w:rPr>
                <w:lang w:eastAsia="en-US"/>
              </w:rPr>
              <w:t>FreqSeparationClassDL</w:t>
            </w:r>
            <w:proofErr w:type="spellEnd"/>
            <w:r w:rsidRPr="00DD6CFB">
              <w:rPr>
                <w:lang w:eastAsia="en-US"/>
              </w:rPr>
              <w:t xml:space="preserve">-Only and </w:t>
            </w:r>
            <w:proofErr w:type="spellStart"/>
            <w:r w:rsidRPr="00DD6CFB">
              <w:rPr>
                <w:lang w:eastAsia="en-US"/>
              </w:rPr>
              <w:t>HighSpeedParameters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FB7A8" w14:textId="77777777" w:rsidR="004335ED" w:rsidRPr="00DD6CFB" w:rsidRDefault="004335ED" w:rsidP="000D75B4">
            <w:pPr>
              <w:pStyle w:val="TAL"/>
              <w:rPr>
                <w:lang w:eastAsia="en-US"/>
              </w:rPr>
            </w:pPr>
            <w:r w:rsidRPr="00DD6CFB">
              <w:rPr>
                <w:lang w:eastAsia="en-US"/>
              </w:rPr>
              <w:t>16.6.0</w:t>
            </w:r>
          </w:p>
        </w:tc>
      </w:tr>
      <w:tr w:rsidR="004335ED" w:rsidRPr="0031204F" w14:paraId="28464C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0CFAAD"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F97552"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6A6A7" w14:textId="77777777" w:rsidR="004335ED" w:rsidRPr="00DD6CFB" w:rsidRDefault="004335ED" w:rsidP="000D75B4">
            <w:pPr>
              <w:pStyle w:val="TAL"/>
              <w:rPr>
                <w:lang w:eastAsia="en-US"/>
              </w:rPr>
            </w:pPr>
            <w:r w:rsidRPr="00DD6CFB">
              <w:rPr>
                <w:lang w:eastAsia="en-US"/>
              </w:rPr>
              <w:t>R5-205130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39AB" w14:textId="77777777" w:rsidR="004335ED" w:rsidRPr="00DD6CFB" w:rsidRDefault="004335ED" w:rsidP="000D75B4">
            <w:pPr>
              <w:pStyle w:val="TAL"/>
              <w:rPr>
                <w:lang w:eastAsia="en-US"/>
              </w:rPr>
            </w:pPr>
            <w:r w:rsidRPr="00DD6CFB">
              <w:rPr>
                <w:lang w:eastAsia="en-US"/>
              </w:rPr>
              <w:t>1514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54FA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6CACA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8625A"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PowSav</w:t>
            </w:r>
            <w:proofErr w:type="spellEnd"/>
            <w:r w:rsidRPr="00DD6CFB">
              <w:rPr>
                <w:lang w:eastAsia="en-US"/>
              </w:rPr>
              <w:t>-Parameters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1EEE2" w14:textId="77777777" w:rsidR="004335ED" w:rsidRPr="00DD6CFB" w:rsidRDefault="004335ED" w:rsidP="000D75B4">
            <w:pPr>
              <w:pStyle w:val="TAL"/>
              <w:rPr>
                <w:lang w:eastAsia="en-US"/>
              </w:rPr>
            </w:pPr>
            <w:r w:rsidRPr="00DD6CFB">
              <w:rPr>
                <w:lang w:eastAsia="en-US"/>
              </w:rPr>
              <w:t>16.6.0</w:t>
            </w:r>
          </w:p>
        </w:tc>
      </w:tr>
      <w:tr w:rsidR="004335ED" w:rsidRPr="0031204F" w14:paraId="557F57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E973D9"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0E11D1"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CE4B6D" w14:textId="77777777" w:rsidR="004335ED" w:rsidRPr="00DD6CFB" w:rsidRDefault="004335ED" w:rsidP="000D75B4">
            <w:pPr>
              <w:pStyle w:val="TAL"/>
              <w:rPr>
                <w:lang w:eastAsia="en-US"/>
              </w:rPr>
            </w:pPr>
            <w:r w:rsidRPr="00DD6CFB">
              <w:rPr>
                <w:lang w:eastAsia="en-US"/>
              </w:rPr>
              <w:t>R5-205167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07FE6" w14:textId="77777777" w:rsidR="004335ED" w:rsidRPr="00DD6CFB" w:rsidRDefault="004335ED" w:rsidP="000D75B4">
            <w:pPr>
              <w:pStyle w:val="TAL"/>
              <w:rPr>
                <w:lang w:eastAsia="en-US"/>
              </w:rPr>
            </w:pPr>
            <w:r w:rsidRPr="00DD6CFB">
              <w:rPr>
                <w:lang w:eastAsia="en-US"/>
              </w:rPr>
              <w:t>1519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A7523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0A535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BE309" w14:textId="77777777" w:rsidR="004335ED" w:rsidRPr="00DD6CFB" w:rsidRDefault="004335ED" w:rsidP="000D75B4">
            <w:pPr>
              <w:pStyle w:val="TAL"/>
              <w:rPr>
                <w:lang w:eastAsia="en-US"/>
              </w:rPr>
            </w:pPr>
            <w:r w:rsidRPr="00DD6CFB">
              <w:rPr>
                <w:lang w:eastAsia="en-US"/>
              </w:rPr>
              <w:t>Add IE OLPC-SRS-Pos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18D1D" w14:textId="77777777" w:rsidR="004335ED" w:rsidRPr="00DD6CFB" w:rsidRDefault="004335ED" w:rsidP="000D75B4">
            <w:pPr>
              <w:pStyle w:val="TAL"/>
              <w:rPr>
                <w:lang w:eastAsia="en-US"/>
              </w:rPr>
            </w:pPr>
            <w:r w:rsidRPr="00DD6CFB">
              <w:rPr>
                <w:lang w:eastAsia="en-US"/>
              </w:rPr>
              <w:t>16.6.0</w:t>
            </w:r>
          </w:p>
        </w:tc>
      </w:tr>
      <w:tr w:rsidR="004335ED" w:rsidRPr="0031204F" w14:paraId="2EFB16F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5BB52D"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22FAE"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2BDFC2" w14:textId="77777777" w:rsidR="004335ED" w:rsidRPr="00DD6CFB" w:rsidRDefault="004335ED" w:rsidP="000D75B4">
            <w:pPr>
              <w:pStyle w:val="TAL"/>
              <w:rPr>
                <w:lang w:eastAsia="en-US"/>
              </w:rPr>
            </w:pPr>
            <w:r w:rsidRPr="00DD6CFB">
              <w:rPr>
                <w:lang w:eastAsia="en-US"/>
              </w:rPr>
              <w:t>R5-205172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3DC23" w14:textId="77777777" w:rsidR="004335ED" w:rsidRPr="00DD6CFB" w:rsidRDefault="004335ED" w:rsidP="000D75B4">
            <w:pPr>
              <w:pStyle w:val="TAL"/>
              <w:rPr>
                <w:lang w:eastAsia="en-US"/>
              </w:rPr>
            </w:pPr>
            <w:r w:rsidRPr="00DD6CFB">
              <w:rPr>
                <w:lang w:eastAsia="en-US"/>
              </w:rPr>
              <w:t>1521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0E93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4F5C7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AFC47" w14:textId="77777777" w:rsidR="004335ED" w:rsidRPr="00DD6CFB" w:rsidRDefault="004335ED" w:rsidP="000D75B4">
            <w:pPr>
              <w:pStyle w:val="TAL"/>
              <w:rPr>
                <w:lang w:eastAsia="en-US"/>
              </w:rPr>
            </w:pPr>
            <w:r w:rsidRPr="00DD6CFB">
              <w:rPr>
                <w:lang w:eastAsia="en-US"/>
              </w:rPr>
              <w:t xml:space="preserve">Add IEs </w:t>
            </w:r>
            <w:proofErr w:type="spellStart"/>
            <w:r w:rsidRPr="00DD6CFB">
              <w:rPr>
                <w:lang w:eastAsia="en-US"/>
              </w:rPr>
              <w:t>SidelinkParameters</w:t>
            </w:r>
            <w:proofErr w:type="spellEnd"/>
            <w:r w:rsidRPr="00DD6CFB">
              <w:rPr>
                <w:lang w:eastAsia="en-US"/>
              </w:rPr>
              <w:t xml:space="preserve">, SON-Parameters and </w:t>
            </w:r>
            <w:proofErr w:type="spellStart"/>
            <w:r w:rsidRPr="00DD6CFB">
              <w:rPr>
                <w:lang w:eastAsia="en-US"/>
              </w:rPr>
              <w:t>SpatialRelationsSRS</w:t>
            </w:r>
            <w:proofErr w:type="spellEnd"/>
            <w:r w:rsidRPr="00DD6CFB">
              <w:rPr>
                <w:lang w:eastAsia="en-US"/>
              </w:rPr>
              <w:t>-Pos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CE85D" w14:textId="77777777" w:rsidR="004335ED" w:rsidRPr="00DD6CFB" w:rsidRDefault="004335ED" w:rsidP="000D75B4">
            <w:pPr>
              <w:pStyle w:val="TAL"/>
              <w:rPr>
                <w:lang w:eastAsia="en-US"/>
              </w:rPr>
            </w:pPr>
            <w:r w:rsidRPr="00DD6CFB">
              <w:rPr>
                <w:lang w:eastAsia="en-US"/>
              </w:rPr>
              <w:t>16.6.0</w:t>
            </w:r>
          </w:p>
        </w:tc>
      </w:tr>
      <w:tr w:rsidR="004335ED" w:rsidRPr="0031204F" w14:paraId="2C4C34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AC0FC3"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5A17A"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70A60E" w14:textId="77777777" w:rsidR="004335ED" w:rsidRPr="00DD6CFB" w:rsidRDefault="004335ED" w:rsidP="000D75B4">
            <w:pPr>
              <w:pStyle w:val="TAL"/>
              <w:rPr>
                <w:lang w:eastAsia="en-US"/>
              </w:rPr>
            </w:pPr>
            <w:r w:rsidRPr="00DD6CFB">
              <w:rPr>
                <w:lang w:eastAsia="en-US"/>
              </w:rPr>
              <w:t>R5-205178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F2DBE" w14:textId="77777777" w:rsidR="004335ED" w:rsidRPr="00DD6CFB" w:rsidRDefault="004335ED" w:rsidP="000D75B4">
            <w:pPr>
              <w:pStyle w:val="TAL"/>
              <w:rPr>
                <w:lang w:eastAsia="en-US"/>
              </w:rPr>
            </w:pPr>
            <w:r w:rsidRPr="00DD6CFB">
              <w:rPr>
                <w:lang w:eastAsia="en-US"/>
              </w:rPr>
              <w:t>1522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AB6E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369BF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97451" w14:textId="77777777" w:rsidR="004335ED" w:rsidRPr="00DD6CFB" w:rsidRDefault="004335ED" w:rsidP="000D75B4">
            <w:pPr>
              <w:pStyle w:val="TAL"/>
              <w:rPr>
                <w:lang w:eastAsia="en-US"/>
              </w:rPr>
            </w:pPr>
            <w:r w:rsidRPr="00DD6CFB">
              <w:rPr>
                <w:lang w:eastAsia="en-US"/>
              </w:rPr>
              <w:t>Add IE UE-</w:t>
            </w:r>
            <w:proofErr w:type="spellStart"/>
            <w:r w:rsidRPr="00DD6CFB">
              <w:rPr>
                <w:lang w:eastAsia="en-US"/>
              </w:rPr>
              <w:t>BasedPerfMeas</w:t>
            </w:r>
            <w:proofErr w:type="spellEnd"/>
            <w:r w:rsidRPr="00DD6CFB">
              <w:rPr>
                <w:lang w:eastAsia="en-US"/>
              </w:rPr>
              <w:t>-Parameters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04CB9" w14:textId="77777777" w:rsidR="004335ED" w:rsidRPr="00DD6CFB" w:rsidRDefault="004335ED" w:rsidP="000D75B4">
            <w:pPr>
              <w:pStyle w:val="TAL"/>
              <w:rPr>
                <w:lang w:eastAsia="en-US"/>
              </w:rPr>
            </w:pPr>
            <w:r w:rsidRPr="00DD6CFB">
              <w:rPr>
                <w:lang w:eastAsia="en-US"/>
              </w:rPr>
              <w:t>16.6.0</w:t>
            </w:r>
          </w:p>
        </w:tc>
      </w:tr>
      <w:tr w:rsidR="004335ED" w:rsidRPr="0031204F" w14:paraId="7B79DA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84A7B9" w14:textId="77777777" w:rsidR="004335ED" w:rsidRPr="00DD6CFB" w:rsidRDefault="004335ED" w:rsidP="000D75B4">
            <w:pPr>
              <w:pStyle w:val="TAL"/>
              <w:rPr>
                <w:lang w:eastAsia="en-US"/>
              </w:rPr>
            </w:pPr>
            <w:r w:rsidRPr="00DD6CFB">
              <w:rPr>
                <w:lang w:eastAsia="en-US"/>
              </w:rPr>
              <w:lastRenderedPageBreak/>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23216D"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C6156F" w14:textId="77777777" w:rsidR="004335ED" w:rsidRPr="00DD6CFB" w:rsidRDefault="004335ED" w:rsidP="000D75B4">
            <w:pPr>
              <w:pStyle w:val="TAL"/>
              <w:rPr>
                <w:lang w:eastAsia="en-US"/>
              </w:rPr>
            </w:pPr>
            <w:r w:rsidRPr="00DD6CFB">
              <w:rPr>
                <w:lang w:eastAsia="en-US"/>
              </w:rPr>
              <w:t>R5-205181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13510" w14:textId="77777777" w:rsidR="004335ED" w:rsidRPr="00DD6CFB" w:rsidRDefault="004335ED" w:rsidP="000D75B4">
            <w:pPr>
              <w:pStyle w:val="TAL"/>
              <w:rPr>
                <w:lang w:eastAsia="en-US"/>
              </w:rPr>
            </w:pPr>
            <w:r w:rsidRPr="00DD6CFB">
              <w:rPr>
                <w:lang w:eastAsia="en-US"/>
              </w:rPr>
              <w:t>1523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CD9CD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0627B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E61E2"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SharedSpectrumChAccessParamsPerBand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E031A" w14:textId="77777777" w:rsidR="004335ED" w:rsidRPr="00DD6CFB" w:rsidRDefault="004335ED" w:rsidP="000D75B4">
            <w:pPr>
              <w:pStyle w:val="TAL"/>
              <w:rPr>
                <w:lang w:eastAsia="en-US"/>
              </w:rPr>
            </w:pPr>
            <w:r w:rsidRPr="00DD6CFB">
              <w:rPr>
                <w:lang w:eastAsia="en-US"/>
              </w:rPr>
              <w:t>16.6.0</w:t>
            </w:r>
          </w:p>
        </w:tc>
      </w:tr>
      <w:tr w:rsidR="004335ED" w:rsidRPr="0031204F" w14:paraId="7A5D94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CAF86F"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A982C7"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0AFEEF" w14:textId="77777777" w:rsidR="004335ED" w:rsidRPr="00DD6CFB" w:rsidRDefault="004335ED" w:rsidP="000D75B4">
            <w:pPr>
              <w:pStyle w:val="TAL"/>
              <w:rPr>
                <w:lang w:eastAsia="en-US"/>
              </w:rPr>
            </w:pPr>
            <w:r w:rsidRPr="00DD6CFB">
              <w:rPr>
                <w:lang w:eastAsia="en-US"/>
              </w:rPr>
              <w:t>R5-205186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D38" w14:textId="77777777" w:rsidR="004335ED" w:rsidRPr="00DD6CFB" w:rsidRDefault="004335ED" w:rsidP="000D75B4">
            <w:pPr>
              <w:pStyle w:val="TAL"/>
              <w:rPr>
                <w:lang w:eastAsia="en-US"/>
              </w:rPr>
            </w:pPr>
            <w:r w:rsidRPr="00DD6CFB">
              <w:rPr>
                <w:lang w:eastAsia="en-US"/>
              </w:rPr>
              <w:t>1524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B3416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DFFD6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85599" w14:textId="77777777" w:rsidR="004335ED" w:rsidRPr="00DD6CFB" w:rsidRDefault="004335ED" w:rsidP="000D75B4">
            <w:pPr>
              <w:pStyle w:val="TAL"/>
              <w:rPr>
                <w:lang w:eastAsia="en-US"/>
              </w:rPr>
            </w:pPr>
            <w:r w:rsidRPr="00DD6CFB">
              <w:rPr>
                <w:lang w:eastAsia="en-US"/>
              </w:rPr>
              <w:t xml:space="preserve">Add IEs </w:t>
            </w:r>
            <w:proofErr w:type="spellStart"/>
            <w:r w:rsidRPr="00DD6CFB">
              <w:rPr>
                <w:lang w:eastAsia="en-US"/>
              </w:rPr>
              <w:t>AbsoluteTimeInfo</w:t>
            </w:r>
            <w:proofErr w:type="spellEnd"/>
            <w:r w:rsidRPr="00DD6CFB">
              <w:rPr>
                <w:lang w:eastAsia="en-US"/>
              </w:rPr>
              <w:t xml:space="preserve">, </w:t>
            </w:r>
            <w:proofErr w:type="spellStart"/>
            <w:r w:rsidRPr="00DD6CFB">
              <w:rPr>
                <w:lang w:eastAsia="en-US"/>
              </w:rPr>
              <w:t>AreaConfiguration</w:t>
            </w:r>
            <w:proofErr w:type="spellEnd"/>
            <w:r w:rsidRPr="00DD6CFB">
              <w:rPr>
                <w:lang w:eastAsia="en-US"/>
              </w:rPr>
              <w:t xml:space="preserve"> and BT-</w:t>
            </w:r>
            <w:proofErr w:type="spellStart"/>
            <w:r w:rsidRPr="00DD6CFB">
              <w:rPr>
                <w:lang w:eastAsia="en-US"/>
              </w:rPr>
              <w:t>NameList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87C83" w14:textId="77777777" w:rsidR="004335ED" w:rsidRPr="00DD6CFB" w:rsidRDefault="004335ED" w:rsidP="000D75B4">
            <w:pPr>
              <w:pStyle w:val="TAL"/>
              <w:rPr>
                <w:lang w:eastAsia="en-US"/>
              </w:rPr>
            </w:pPr>
            <w:r w:rsidRPr="00DD6CFB">
              <w:rPr>
                <w:lang w:eastAsia="en-US"/>
              </w:rPr>
              <w:t>16.6.0</w:t>
            </w:r>
          </w:p>
        </w:tc>
      </w:tr>
      <w:tr w:rsidR="004335ED" w:rsidRPr="0031204F" w14:paraId="698992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1E21BD"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014EF6"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3F2495" w14:textId="77777777" w:rsidR="004335ED" w:rsidRPr="00DD6CFB" w:rsidRDefault="004335ED" w:rsidP="000D75B4">
            <w:pPr>
              <w:pStyle w:val="TAL"/>
              <w:rPr>
                <w:lang w:eastAsia="en-US"/>
              </w:rPr>
            </w:pPr>
            <w:r w:rsidRPr="00DD6CFB">
              <w:rPr>
                <w:lang w:eastAsia="en-US"/>
              </w:rPr>
              <w:t>R5-205187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B5394" w14:textId="77777777" w:rsidR="004335ED" w:rsidRPr="00DD6CFB" w:rsidRDefault="004335ED" w:rsidP="000D75B4">
            <w:pPr>
              <w:pStyle w:val="TAL"/>
              <w:rPr>
                <w:lang w:eastAsia="en-US"/>
              </w:rPr>
            </w:pPr>
            <w:r w:rsidRPr="00DD6CFB">
              <w:rPr>
                <w:lang w:eastAsia="en-US"/>
              </w:rPr>
              <w:t>1525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21A6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6AA4E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4E518" w14:textId="77777777" w:rsidR="004335ED" w:rsidRPr="00DD6CFB" w:rsidRDefault="004335ED" w:rsidP="000D75B4">
            <w:pPr>
              <w:pStyle w:val="TAL"/>
              <w:rPr>
                <w:lang w:eastAsia="en-US"/>
              </w:rPr>
            </w:pPr>
            <w:r w:rsidRPr="00DD6CFB">
              <w:rPr>
                <w:lang w:eastAsia="en-US"/>
              </w:rPr>
              <w:t>Add IEs IAB-IP-Address, IAB-IP-</w:t>
            </w:r>
            <w:proofErr w:type="spellStart"/>
            <w:r w:rsidRPr="00DD6CFB">
              <w:rPr>
                <w:lang w:eastAsia="en-US"/>
              </w:rPr>
              <w:t>AddressIndex</w:t>
            </w:r>
            <w:proofErr w:type="spellEnd"/>
            <w:r w:rsidRPr="00DD6CFB">
              <w:rPr>
                <w:lang w:eastAsia="en-US"/>
              </w:rPr>
              <w:t xml:space="preserve"> and IAB-IP-Usage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5A5E1" w14:textId="77777777" w:rsidR="004335ED" w:rsidRPr="00DD6CFB" w:rsidRDefault="004335ED" w:rsidP="000D75B4">
            <w:pPr>
              <w:pStyle w:val="TAL"/>
              <w:rPr>
                <w:lang w:eastAsia="en-US"/>
              </w:rPr>
            </w:pPr>
            <w:r w:rsidRPr="00DD6CFB">
              <w:rPr>
                <w:lang w:eastAsia="en-US"/>
              </w:rPr>
              <w:t>16.6.0</w:t>
            </w:r>
          </w:p>
        </w:tc>
      </w:tr>
      <w:tr w:rsidR="004335ED" w:rsidRPr="0031204F" w14:paraId="54E3E4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CA5DC3"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7BDBAE"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A773E2" w14:textId="77777777" w:rsidR="004335ED" w:rsidRPr="00DD6CFB" w:rsidRDefault="004335ED" w:rsidP="000D75B4">
            <w:pPr>
              <w:pStyle w:val="TAL"/>
              <w:rPr>
                <w:lang w:eastAsia="en-US"/>
              </w:rPr>
            </w:pPr>
            <w:r w:rsidRPr="00DD6CFB">
              <w:rPr>
                <w:lang w:eastAsia="en-US"/>
              </w:rPr>
              <w:t>R5-205188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57E7E" w14:textId="77777777" w:rsidR="004335ED" w:rsidRPr="00DD6CFB" w:rsidRDefault="004335ED" w:rsidP="000D75B4">
            <w:pPr>
              <w:pStyle w:val="TAL"/>
              <w:rPr>
                <w:lang w:eastAsia="en-US"/>
              </w:rPr>
            </w:pPr>
            <w:r w:rsidRPr="00DD6CFB">
              <w:rPr>
                <w:lang w:eastAsia="en-US"/>
              </w:rPr>
              <w:t>1526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275F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95A9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E1D18" w14:textId="77777777" w:rsidR="004335ED" w:rsidRPr="00DD6CFB" w:rsidRDefault="004335ED" w:rsidP="000D75B4">
            <w:pPr>
              <w:pStyle w:val="TAL"/>
              <w:rPr>
                <w:lang w:eastAsia="en-US"/>
              </w:rPr>
            </w:pPr>
            <w:r w:rsidRPr="00DD6CFB">
              <w:rPr>
                <w:lang w:eastAsia="en-US"/>
              </w:rPr>
              <w:t xml:space="preserve">Add IEs </w:t>
            </w:r>
            <w:proofErr w:type="spellStart"/>
            <w:r w:rsidRPr="00DD6CFB">
              <w:rPr>
                <w:lang w:eastAsia="en-US"/>
              </w:rPr>
              <w:t>LoggingDuration</w:t>
            </w:r>
            <w:proofErr w:type="spellEnd"/>
            <w:r w:rsidRPr="00DD6CFB">
              <w:rPr>
                <w:lang w:eastAsia="en-US"/>
              </w:rPr>
              <w:t xml:space="preserve">, </w:t>
            </w:r>
            <w:proofErr w:type="spellStart"/>
            <w:r w:rsidRPr="00DD6CFB">
              <w:rPr>
                <w:lang w:eastAsia="en-US"/>
              </w:rPr>
              <w:t>LoggingInterval</w:t>
            </w:r>
            <w:proofErr w:type="spellEnd"/>
            <w:r w:rsidRPr="00DD6CFB">
              <w:rPr>
                <w:lang w:eastAsia="en-US"/>
              </w:rPr>
              <w:t xml:space="preserve">, </w:t>
            </w:r>
            <w:proofErr w:type="spellStart"/>
            <w:r w:rsidRPr="00DD6CFB">
              <w:rPr>
                <w:lang w:eastAsia="en-US"/>
              </w:rPr>
              <w:t>LogMeasResultListBT</w:t>
            </w:r>
            <w:proofErr w:type="spellEnd"/>
            <w:r w:rsidRPr="00DD6CFB">
              <w:rPr>
                <w:lang w:eastAsia="en-US"/>
              </w:rPr>
              <w:t xml:space="preserve"> and </w:t>
            </w:r>
            <w:proofErr w:type="spellStart"/>
            <w:r w:rsidRPr="00DD6CFB">
              <w:rPr>
                <w:lang w:eastAsia="en-US"/>
              </w:rPr>
              <w:t>LogMeasResultListWLAN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EDC3E" w14:textId="77777777" w:rsidR="004335ED" w:rsidRPr="00DD6CFB" w:rsidRDefault="004335ED" w:rsidP="000D75B4">
            <w:pPr>
              <w:pStyle w:val="TAL"/>
              <w:rPr>
                <w:lang w:eastAsia="en-US"/>
              </w:rPr>
            </w:pPr>
            <w:r w:rsidRPr="00DD6CFB">
              <w:rPr>
                <w:lang w:eastAsia="en-US"/>
              </w:rPr>
              <w:t>16.6.0</w:t>
            </w:r>
          </w:p>
        </w:tc>
      </w:tr>
      <w:tr w:rsidR="004335ED" w:rsidRPr="0031204F" w14:paraId="142E40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C8BCDB"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01FFA4"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B90781" w14:textId="77777777" w:rsidR="004335ED" w:rsidRPr="00DD6CFB" w:rsidRDefault="004335ED" w:rsidP="000D75B4">
            <w:pPr>
              <w:pStyle w:val="TAL"/>
              <w:rPr>
                <w:lang w:eastAsia="en-US"/>
              </w:rPr>
            </w:pPr>
            <w:r w:rsidRPr="00DD6CFB">
              <w:rPr>
                <w:lang w:eastAsia="en-US"/>
              </w:rPr>
              <w:t>R5-205189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199EF" w14:textId="77777777" w:rsidR="004335ED" w:rsidRPr="00DD6CFB" w:rsidRDefault="004335ED" w:rsidP="000D75B4">
            <w:pPr>
              <w:pStyle w:val="TAL"/>
              <w:rPr>
                <w:lang w:eastAsia="en-US"/>
              </w:rPr>
            </w:pPr>
            <w:r w:rsidRPr="00DD6CFB">
              <w:rPr>
                <w:lang w:eastAsia="en-US"/>
              </w:rPr>
              <w:t>1527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5B36E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55DD9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21A625"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PhysCellIdUTRA</w:t>
            </w:r>
            <w:proofErr w:type="spellEnd"/>
            <w:r w:rsidRPr="00DD6CFB">
              <w:rPr>
                <w:lang w:eastAsia="en-US"/>
              </w:rPr>
              <w:t>-FDD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FA232" w14:textId="77777777" w:rsidR="004335ED" w:rsidRPr="00DD6CFB" w:rsidRDefault="004335ED" w:rsidP="000D75B4">
            <w:pPr>
              <w:pStyle w:val="TAL"/>
              <w:rPr>
                <w:lang w:eastAsia="en-US"/>
              </w:rPr>
            </w:pPr>
            <w:r w:rsidRPr="00DD6CFB">
              <w:rPr>
                <w:lang w:eastAsia="en-US"/>
              </w:rPr>
              <w:t>16.6.0</w:t>
            </w:r>
          </w:p>
        </w:tc>
      </w:tr>
      <w:tr w:rsidR="004335ED" w:rsidRPr="0031204F" w14:paraId="1A7236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662955"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C8DC6"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E7D45A" w14:textId="77777777" w:rsidR="004335ED" w:rsidRPr="00DD6CFB" w:rsidRDefault="004335ED" w:rsidP="000D75B4">
            <w:pPr>
              <w:pStyle w:val="TAL"/>
              <w:rPr>
                <w:lang w:eastAsia="en-US"/>
              </w:rPr>
            </w:pPr>
            <w:r w:rsidRPr="00DD6CFB">
              <w:rPr>
                <w:lang w:eastAsia="en-US"/>
              </w:rPr>
              <w:t>R5-205190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37FD" w14:textId="77777777" w:rsidR="004335ED" w:rsidRPr="00DD6CFB" w:rsidRDefault="004335ED" w:rsidP="000D75B4">
            <w:pPr>
              <w:pStyle w:val="TAL"/>
              <w:rPr>
                <w:lang w:eastAsia="en-US"/>
              </w:rPr>
            </w:pPr>
            <w:r w:rsidRPr="00DD6CFB">
              <w:rPr>
                <w:lang w:eastAsia="en-US"/>
              </w:rPr>
              <w:t>1528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D2E71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F717E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5D7AAB" w14:textId="77777777" w:rsidR="004335ED" w:rsidRPr="00DD6CFB" w:rsidRDefault="004335ED" w:rsidP="000D75B4">
            <w:pPr>
              <w:pStyle w:val="TAL"/>
              <w:rPr>
                <w:lang w:eastAsia="en-US"/>
              </w:rPr>
            </w:pPr>
            <w:r w:rsidRPr="00DD6CFB">
              <w:rPr>
                <w:lang w:eastAsia="en-US"/>
              </w:rPr>
              <w:t>Add IEs Sensor-</w:t>
            </w:r>
            <w:proofErr w:type="spellStart"/>
            <w:r w:rsidRPr="00DD6CFB">
              <w:rPr>
                <w:lang w:eastAsia="en-US"/>
              </w:rPr>
              <w:t>NameList</w:t>
            </w:r>
            <w:proofErr w:type="spellEnd"/>
            <w:r w:rsidRPr="00DD6CFB">
              <w:rPr>
                <w:lang w:eastAsia="en-US"/>
              </w:rPr>
              <w:t xml:space="preserve">, </w:t>
            </w:r>
            <w:proofErr w:type="spellStart"/>
            <w:r w:rsidRPr="00DD6CFB">
              <w:rPr>
                <w:lang w:eastAsia="en-US"/>
              </w:rPr>
              <w:t>TraceReference</w:t>
            </w:r>
            <w:proofErr w:type="spellEnd"/>
            <w:r w:rsidRPr="00DD6CFB">
              <w:rPr>
                <w:lang w:eastAsia="en-US"/>
              </w:rPr>
              <w:t xml:space="preserve"> and UE-MeasurementsAvailable-r16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7EC54" w14:textId="77777777" w:rsidR="004335ED" w:rsidRPr="00DD6CFB" w:rsidRDefault="004335ED" w:rsidP="000D75B4">
            <w:pPr>
              <w:pStyle w:val="TAL"/>
              <w:rPr>
                <w:lang w:eastAsia="en-US"/>
              </w:rPr>
            </w:pPr>
            <w:r w:rsidRPr="00DD6CFB">
              <w:rPr>
                <w:lang w:eastAsia="en-US"/>
              </w:rPr>
              <w:t>16.6.0</w:t>
            </w:r>
          </w:p>
        </w:tc>
      </w:tr>
      <w:tr w:rsidR="004335ED" w:rsidRPr="0031204F" w14:paraId="4EB273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97DFA9"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6C28E5"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698C25" w14:textId="77777777" w:rsidR="004335ED" w:rsidRPr="00DD6CFB" w:rsidRDefault="004335ED" w:rsidP="000D75B4">
            <w:pPr>
              <w:pStyle w:val="TAL"/>
              <w:rPr>
                <w:lang w:eastAsia="en-US"/>
              </w:rPr>
            </w:pPr>
            <w:r w:rsidRPr="00DD6CFB">
              <w:rPr>
                <w:lang w:eastAsia="en-US"/>
              </w:rPr>
              <w:t>R5-205191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22EB3" w14:textId="77777777" w:rsidR="004335ED" w:rsidRPr="00DD6CFB" w:rsidRDefault="004335ED" w:rsidP="000D75B4">
            <w:pPr>
              <w:pStyle w:val="TAL"/>
              <w:rPr>
                <w:lang w:eastAsia="en-US"/>
              </w:rPr>
            </w:pPr>
            <w:r w:rsidRPr="00DD6CFB">
              <w:rPr>
                <w:lang w:eastAsia="en-US"/>
              </w:rPr>
              <w:t>1529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3658E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FD618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30FB9" w14:textId="77777777" w:rsidR="004335ED" w:rsidRPr="00DD6CFB" w:rsidRDefault="004335ED" w:rsidP="000D75B4">
            <w:pPr>
              <w:pStyle w:val="TAL"/>
              <w:rPr>
                <w:lang w:eastAsia="en-US"/>
              </w:rPr>
            </w:pPr>
            <w:r w:rsidRPr="00DD6CFB">
              <w:rPr>
                <w:lang w:eastAsia="en-US"/>
              </w:rPr>
              <w:t>Add IEs UTRA-FDD-Q-</w:t>
            </w:r>
            <w:proofErr w:type="spellStart"/>
            <w:r w:rsidRPr="00DD6CFB">
              <w:rPr>
                <w:lang w:eastAsia="en-US"/>
              </w:rPr>
              <w:t>OffsetRange</w:t>
            </w:r>
            <w:proofErr w:type="spellEnd"/>
            <w:r w:rsidRPr="00DD6CFB">
              <w:rPr>
                <w:lang w:eastAsia="en-US"/>
              </w:rPr>
              <w:t xml:space="preserve">, </w:t>
            </w:r>
            <w:proofErr w:type="spellStart"/>
            <w:r w:rsidRPr="00DD6CFB">
              <w:rPr>
                <w:lang w:eastAsia="en-US"/>
              </w:rPr>
              <w:t>VisitedCellInfoList</w:t>
            </w:r>
            <w:proofErr w:type="spellEnd"/>
            <w:r w:rsidRPr="00DD6CFB">
              <w:rPr>
                <w:lang w:eastAsia="en-US"/>
              </w:rPr>
              <w:t xml:space="preserve"> and WLAN-</w:t>
            </w:r>
            <w:proofErr w:type="spellStart"/>
            <w:r w:rsidRPr="00DD6CFB">
              <w:rPr>
                <w:lang w:eastAsia="en-US"/>
              </w:rPr>
              <w:t>NameList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EEEF7" w14:textId="77777777" w:rsidR="004335ED" w:rsidRPr="00DD6CFB" w:rsidRDefault="004335ED" w:rsidP="000D75B4">
            <w:pPr>
              <w:pStyle w:val="TAL"/>
              <w:rPr>
                <w:lang w:eastAsia="en-US"/>
              </w:rPr>
            </w:pPr>
            <w:r w:rsidRPr="00DD6CFB">
              <w:rPr>
                <w:lang w:eastAsia="en-US"/>
              </w:rPr>
              <w:t>16.6.0</w:t>
            </w:r>
          </w:p>
        </w:tc>
      </w:tr>
      <w:tr w:rsidR="004335ED" w:rsidRPr="0031204F" w14:paraId="0C7196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13C1F9"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053B62"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C3F4D7" w14:textId="77777777" w:rsidR="004335ED" w:rsidRPr="00DD6CFB" w:rsidRDefault="004335ED" w:rsidP="000D75B4">
            <w:pPr>
              <w:pStyle w:val="TAL"/>
              <w:rPr>
                <w:lang w:eastAsia="en-US"/>
              </w:rPr>
            </w:pPr>
            <w:r w:rsidRPr="00DD6CFB">
              <w:rPr>
                <w:lang w:eastAsia="en-US"/>
              </w:rPr>
              <w:t>R5-205215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4DEEE" w14:textId="77777777" w:rsidR="004335ED" w:rsidRPr="00DD6CFB" w:rsidRDefault="004335ED" w:rsidP="000D75B4">
            <w:pPr>
              <w:pStyle w:val="TAL"/>
              <w:rPr>
                <w:lang w:eastAsia="en-US"/>
              </w:rPr>
            </w:pPr>
            <w:r w:rsidRPr="00DD6CFB">
              <w:rPr>
                <w:lang w:eastAsia="en-US"/>
              </w:rPr>
              <w:t>1533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392FF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F313D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C0C2C" w14:textId="77777777" w:rsidR="004335ED" w:rsidRPr="00DD6CFB" w:rsidRDefault="004335ED" w:rsidP="000D75B4">
            <w:pPr>
              <w:pStyle w:val="TAL"/>
              <w:rPr>
                <w:lang w:eastAsia="en-US"/>
              </w:rPr>
            </w:pPr>
            <w:r w:rsidRPr="00DD6CFB">
              <w:rPr>
                <w:lang w:eastAsia="en-US"/>
              </w:rPr>
              <w:t>Update chapter 4.5.1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C642" w14:textId="77777777" w:rsidR="004335ED" w:rsidRPr="00DD6CFB" w:rsidRDefault="004335ED" w:rsidP="000D75B4">
            <w:pPr>
              <w:pStyle w:val="TAL"/>
              <w:rPr>
                <w:lang w:eastAsia="en-US"/>
              </w:rPr>
            </w:pPr>
            <w:r w:rsidRPr="00DD6CFB">
              <w:rPr>
                <w:lang w:eastAsia="en-US"/>
              </w:rPr>
              <w:t>16.6.0</w:t>
            </w:r>
          </w:p>
        </w:tc>
      </w:tr>
      <w:tr w:rsidR="004335ED" w:rsidRPr="0031204F" w14:paraId="72E4A2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A32795"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2743F"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A244C5" w14:textId="77777777" w:rsidR="004335ED" w:rsidRPr="00DD6CFB" w:rsidRDefault="004335ED" w:rsidP="000D75B4">
            <w:pPr>
              <w:pStyle w:val="TAL"/>
              <w:rPr>
                <w:lang w:eastAsia="en-US"/>
              </w:rPr>
            </w:pPr>
            <w:r w:rsidRPr="00DD6CFB">
              <w:rPr>
                <w:lang w:eastAsia="en-US"/>
              </w:rPr>
              <w:t>R5-205249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4EFAB" w14:textId="77777777" w:rsidR="004335ED" w:rsidRPr="00DD6CFB" w:rsidRDefault="004335ED" w:rsidP="000D75B4">
            <w:pPr>
              <w:pStyle w:val="TAL"/>
              <w:rPr>
                <w:lang w:eastAsia="en-US"/>
              </w:rPr>
            </w:pPr>
            <w:r w:rsidRPr="00DD6CFB">
              <w:rPr>
                <w:lang w:eastAsia="en-US"/>
              </w:rPr>
              <w:t>1537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DB2C2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3943B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66BE9" w14:textId="77777777" w:rsidR="004335ED" w:rsidRPr="00DD6CFB" w:rsidRDefault="004335ED" w:rsidP="000D75B4">
            <w:pPr>
              <w:pStyle w:val="TAL"/>
              <w:rPr>
                <w:lang w:eastAsia="en-US"/>
              </w:rPr>
            </w:pPr>
            <w:r w:rsidRPr="00DD6CFB">
              <w:rPr>
                <w:lang w:eastAsia="en-US"/>
              </w:rPr>
              <w:t>Introduction of test frequencies for NR Band n53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6B398" w14:textId="77777777" w:rsidR="004335ED" w:rsidRPr="00DD6CFB" w:rsidRDefault="004335ED" w:rsidP="000D75B4">
            <w:pPr>
              <w:pStyle w:val="TAL"/>
              <w:rPr>
                <w:lang w:eastAsia="en-US"/>
              </w:rPr>
            </w:pPr>
            <w:r w:rsidRPr="00DD6CFB">
              <w:rPr>
                <w:lang w:eastAsia="en-US"/>
              </w:rPr>
              <w:t>16.6.0</w:t>
            </w:r>
          </w:p>
        </w:tc>
      </w:tr>
      <w:tr w:rsidR="004335ED" w:rsidRPr="0031204F" w14:paraId="07E1BF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2A2378"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F7C8D"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79EB69" w14:textId="77777777" w:rsidR="004335ED" w:rsidRPr="00DD6CFB" w:rsidRDefault="004335ED" w:rsidP="000D75B4">
            <w:pPr>
              <w:pStyle w:val="TAL"/>
              <w:rPr>
                <w:lang w:eastAsia="en-US"/>
              </w:rPr>
            </w:pPr>
            <w:r w:rsidRPr="00DD6CFB">
              <w:rPr>
                <w:lang w:eastAsia="en-US"/>
              </w:rPr>
              <w:t>R5-205250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91235" w14:textId="77777777" w:rsidR="004335ED" w:rsidRPr="00DD6CFB" w:rsidRDefault="004335ED" w:rsidP="000D75B4">
            <w:pPr>
              <w:pStyle w:val="TAL"/>
              <w:rPr>
                <w:lang w:eastAsia="en-US"/>
              </w:rPr>
            </w:pPr>
            <w:r w:rsidRPr="00DD6CFB">
              <w:rPr>
                <w:lang w:eastAsia="en-US"/>
              </w:rPr>
              <w:t>1538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4C46C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44441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F51399" w14:textId="77777777" w:rsidR="004335ED" w:rsidRPr="00DD6CFB" w:rsidRDefault="004335ED" w:rsidP="000D75B4">
            <w:pPr>
              <w:pStyle w:val="TAL"/>
              <w:rPr>
                <w:lang w:eastAsia="en-US"/>
              </w:rPr>
            </w:pPr>
            <w:r w:rsidRPr="00DD6CFB">
              <w:rPr>
                <w:lang w:eastAsia="en-US"/>
              </w:rPr>
              <w:t>Introduction of test channel BWs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DCE57" w14:textId="77777777" w:rsidR="004335ED" w:rsidRPr="00DD6CFB" w:rsidRDefault="004335ED" w:rsidP="000D75B4">
            <w:pPr>
              <w:pStyle w:val="TAL"/>
              <w:rPr>
                <w:lang w:eastAsia="en-US"/>
              </w:rPr>
            </w:pPr>
            <w:r w:rsidRPr="00DD6CFB">
              <w:rPr>
                <w:lang w:eastAsia="en-US"/>
              </w:rPr>
              <w:t>16.6.0</w:t>
            </w:r>
          </w:p>
        </w:tc>
      </w:tr>
      <w:tr w:rsidR="004335ED" w:rsidRPr="0031204F" w14:paraId="5AFED5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887117"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677A16"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C38C37" w14:textId="77777777" w:rsidR="004335ED" w:rsidRPr="00DD6CFB" w:rsidRDefault="004335ED" w:rsidP="000D75B4">
            <w:pPr>
              <w:pStyle w:val="TAL"/>
              <w:rPr>
                <w:lang w:eastAsia="en-US"/>
              </w:rPr>
            </w:pPr>
            <w:r w:rsidRPr="00DD6CFB">
              <w:rPr>
                <w:lang w:eastAsia="en-US"/>
              </w:rPr>
              <w:t>R5-205288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6D4E0" w14:textId="77777777" w:rsidR="004335ED" w:rsidRPr="00DD6CFB" w:rsidRDefault="004335ED" w:rsidP="000D75B4">
            <w:pPr>
              <w:pStyle w:val="TAL"/>
              <w:rPr>
                <w:lang w:eastAsia="en-US"/>
              </w:rPr>
            </w:pPr>
            <w:r w:rsidRPr="00DD6CFB">
              <w:rPr>
                <w:lang w:eastAsia="en-US"/>
              </w:rPr>
              <w:t>1539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81665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4131E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4AAF6" w14:textId="77777777" w:rsidR="004335ED" w:rsidRPr="00DD6CFB" w:rsidRDefault="004335ED" w:rsidP="000D75B4">
            <w:pPr>
              <w:pStyle w:val="TAL"/>
              <w:rPr>
                <w:lang w:eastAsia="en-US"/>
              </w:rPr>
            </w:pPr>
            <w:r w:rsidRPr="00DD6CFB">
              <w:rPr>
                <w:lang w:eastAsia="en-US"/>
              </w:rPr>
              <w:t>Addition of  IE DCP-Config-r16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F67D3" w14:textId="77777777" w:rsidR="004335ED" w:rsidRPr="00DD6CFB" w:rsidRDefault="004335ED" w:rsidP="000D75B4">
            <w:pPr>
              <w:pStyle w:val="TAL"/>
              <w:rPr>
                <w:lang w:eastAsia="en-US"/>
              </w:rPr>
            </w:pPr>
            <w:r w:rsidRPr="00DD6CFB">
              <w:rPr>
                <w:lang w:eastAsia="en-US"/>
              </w:rPr>
              <w:t>16.6.0</w:t>
            </w:r>
          </w:p>
        </w:tc>
      </w:tr>
      <w:tr w:rsidR="004335ED" w:rsidRPr="0031204F" w14:paraId="0C28A7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61E1D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225298"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7685C" w14:textId="77777777" w:rsidR="004335ED" w:rsidRPr="00DD6CFB" w:rsidRDefault="004335ED" w:rsidP="000D75B4">
            <w:pPr>
              <w:pStyle w:val="TAL"/>
              <w:rPr>
                <w:lang w:eastAsia="en-US"/>
              </w:rPr>
            </w:pPr>
            <w:r w:rsidRPr="00DD6CFB">
              <w:rPr>
                <w:lang w:eastAsia="en-US"/>
              </w:rPr>
              <w:t>R5-205332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B74C7" w14:textId="77777777" w:rsidR="004335ED" w:rsidRPr="00DD6CFB" w:rsidRDefault="004335ED" w:rsidP="000D75B4">
            <w:pPr>
              <w:pStyle w:val="TAL"/>
              <w:rPr>
                <w:lang w:eastAsia="en-US"/>
              </w:rPr>
            </w:pPr>
            <w:r w:rsidRPr="00DD6CFB">
              <w:rPr>
                <w:lang w:eastAsia="en-US"/>
              </w:rPr>
              <w:t>1542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BBCA9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57C39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775A9" w14:textId="77777777" w:rsidR="004335ED" w:rsidRPr="00DD6CFB" w:rsidRDefault="004335ED" w:rsidP="000D75B4">
            <w:pPr>
              <w:pStyle w:val="TAL"/>
              <w:rPr>
                <w:lang w:eastAsia="en-US"/>
              </w:rPr>
            </w:pPr>
            <w:r w:rsidRPr="00DD6CFB">
              <w:rPr>
                <w:lang w:eastAsia="en-US"/>
              </w:rPr>
              <w:t>Updates to generic procedure NR-DC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9AD42" w14:textId="77777777" w:rsidR="004335ED" w:rsidRPr="00DD6CFB" w:rsidRDefault="004335ED" w:rsidP="000D75B4">
            <w:pPr>
              <w:pStyle w:val="TAL"/>
              <w:rPr>
                <w:lang w:eastAsia="en-US"/>
              </w:rPr>
            </w:pPr>
            <w:r w:rsidRPr="00DD6CFB">
              <w:rPr>
                <w:lang w:eastAsia="en-US"/>
              </w:rPr>
              <w:t>16.6.0</w:t>
            </w:r>
          </w:p>
        </w:tc>
      </w:tr>
      <w:tr w:rsidR="004335ED" w:rsidRPr="0031204F" w14:paraId="616330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A14568"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F07022"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0AC1E3" w14:textId="77777777" w:rsidR="004335ED" w:rsidRPr="00DD6CFB" w:rsidRDefault="004335ED" w:rsidP="000D75B4">
            <w:pPr>
              <w:pStyle w:val="TAL"/>
              <w:rPr>
                <w:lang w:eastAsia="en-US"/>
              </w:rPr>
            </w:pPr>
            <w:r w:rsidRPr="00DD6CFB">
              <w:rPr>
                <w:lang w:eastAsia="en-US"/>
              </w:rPr>
              <w:t>R5-205334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CECC4" w14:textId="77777777" w:rsidR="004335ED" w:rsidRPr="00DD6CFB" w:rsidRDefault="004335ED" w:rsidP="000D75B4">
            <w:pPr>
              <w:pStyle w:val="TAL"/>
              <w:rPr>
                <w:lang w:eastAsia="en-US"/>
              </w:rPr>
            </w:pPr>
            <w:r w:rsidRPr="00DD6CFB">
              <w:rPr>
                <w:lang w:eastAsia="en-US"/>
              </w:rPr>
              <w:t>1544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D40A1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94345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84CCA" w14:textId="77777777" w:rsidR="004335ED" w:rsidRPr="00DD6CFB" w:rsidRDefault="004335ED" w:rsidP="000D75B4">
            <w:pPr>
              <w:pStyle w:val="TAL"/>
              <w:rPr>
                <w:lang w:eastAsia="en-US"/>
              </w:rPr>
            </w:pPr>
            <w:r w:rsidRPr="00DD6CFB">
              <w:rPr>
                <w:lang w:eastAsia="en-US"/>
              </w:rPr>
              <w:t>Updates to RadioBearerConfig in Table 4.6.3-132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6A5CB" w14:textId="77777777" w:rsidR="004335ED" w:rsidRPr="00DD6CFB" w:rsidRDefault="004335ED" w:rsidP="000D75B4">
            <w:pPr>
              <w:pStyle w:val="TAL"/>
              <w:rPr>
                <w:lang w:eastAsia="en-US"/>
              </w:rPr>
            </w:pPr>
            <w:r w:rsidRPr="00DD6CFB">
              <w:rPr>
                <w:lang w:eastAsia="en-US"/>
              </w:rPr>
              <w:t>16.6.0</w:t>
            </w:r>
          </w:p>
        </w:tc>
      </w:tr>
      <w:tr w:rsidR="004335ED" w:rsidRPr="0031204F" w14:paraId="7B0E03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4354E6"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1CD1B8"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A67BB4" w14:textId="77777777" w:rsidR="004335ED" w:rsidRPr="00DD6CFB" w:rsidRDefault="004335ED" w:rsidP="000D75B4">
            <w:pPr>
              <w:pStyle w:val="TAL"/>
              <w:rPr>
                <w:lang w:eastAsia="en-US"/>
              </w:rPr>
            </w:pPr>
            <w:r w:rsidRPr="00DD6CFB">
              <w:rPr>
                <w:lang w:eastAsia="en-US"/>
              </w:rPr>
              <w:t>R5-205336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4659C" w14:textId="77777777" w:rsidR="004335ED" w:rsidRPr="00DD6CFB" w:rsidRDefault="004335ED" w:rsidP="000D75B4">
            <w:pPr>
              <w:pStyle w:val="TAL"/>
              <w:rPr>
                <w:lang w:eastAsia="en-US"/>
              </w:rPr>
            </w:pPr>
            <w:r w:rsidRPr="00DD6CFB">
              <w:rPr>
                <w:lang w:eastAsia="en-US"/>
              </w:rPr>
              <w:t>1546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AD48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5759F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3314B" w14:textId="77777777" w:rsidR="004335ED" w:rsidRPr="00DD6CFB" w:rsidRDefault="004335ED" w:rsidP="000D75B4">
            <w:pPr>
              <w:pStyle w:val="TAL"/>
              <w:rPr>
                <w:lang w:eastAsia="en-US"/>
              </w:rPr>
            </w:pPr>
            <w:r w:rsidRPr="00DD6CFB">
              <w:rPr>
                <w:lang w:eastAsia="en-US"/>
              </w:rPr>
              <w:t>Updates to RRCReconfiguration in Table 4.6.1-13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6FEE9" w14:textId="77777777" w:rsidR="004335ED" w:rsidRPr="00DD6CFB" w:rsidRDefault="004335ED" w:rsidP="000D75B4">
            <w:pPr>
              <w:pStyle w:val="TAL"/>
              <w:rPr>
                <w:lang w:eastAsia="en-US"/>
              </w:rPr>
            </w:pPr>
            <w:r w:rsidRPr="00DD6CFB">
              <w:rPr>
                <w:lang w:eastAsia="en-US"/>
              </w:rPr>
              <w:t>16.6.0</w:t>
            </w:r>
          </w:p>
        </w:tc>
      </w:tr>
      <w:tr w:rsidR="004335ED" w:rsidRPr="0031204F" w14:paraId="65BF26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4E0"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417284"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2DCF6" w14:textId="77777777" w:rsidR="004335ED" w:rsidRPr="00DD6CFB" w:rsidRDefault="004335ED" w:rsidP="000D75B4">
            <w:pPr>
              <w:pStyle w:val="TAL"/>
              <w:rPr>
                <w:lang w:eastAsia="en-US"/>
              </w:rPr>
            </w:pPr>
            <w:r w:rsidRPr="00DD6CFB">
              <w:rPr>
                <w:lang w:eastAsia="en-US"/>
              </w:rPr>
              <w:t>R5-205339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3AD3E" w14:textId="77777777" w:rsidR="004335ED" w:rsidRPr="00DD6CFB" w:rsidRDefault="004335ED" w:rsidP="000D75B4">
            <w:pPr>
              <w:pStyle w:val="TAL"/>
              <w:rPr>
                <w:lang w:eastAsia="en-US"/>
              </w:rPr>
            </w:pPr>
            <w:r w:rsidRPr="00DD6CFB">
              <w:rPr>
                <w:lang w:eastAsia="en-US"/>
              </w:rPr>
              <w:t>1549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CA28A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871FC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B1891" w14:textId="77777777" w:rsidR="004335ED" w:rsidRPr="00DD6CFB" w:rsidRDefault="004335ED" w:rsidP="000D75B4">
            <w:pPr>
              <w:pStyle w:val="TAL"/>
              <w:rPr>
                <w:lang w:eastAsia="en-US"/>
              </w:rPr>
            </w:pPr>
            <w:r w:rsidRPr="00DD6CFB">
              <w:rPr>
                <w:lang w:eastAsia="en-US"/>
              </w:rPr>
              <w:t>Updates to RRCReconfiguration-NR-DC in Table 4.8.1-1CA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5581" w14:textId="77777777" w:rsidR="004335ED" w:rsidRPr="00DD6CFB" w:rsidRDefault="004335ED" w:rsidP="000D75B4">
            <w:pPr>
              <w:pStyle w:val="TAL"/>
              <w:rPr>
                <w:lang w:eastAsia="en-US"/>
              </w:rPr>
            </w:pPr>
            <w:r w:rsidRPr="00DD6CFB">
              <w:rPr>
                <w:lang w:eastAsia="en-US"/>
              </w:rPr>
              <w:t>16.6.0</w:t>
            </w:r>
          </w:p>
        </w:tc>
      </w:tr>
      <w:tr w:rsidR="004335ED" w:rsidRPr="0031204F" w14:paraId="3A7C01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25B764"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F97282"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AAD6BE" w14:textId="77777777" w:rsidR="004335ED" w:rsidRPr="00DD6CFB" w:rsidRDefault="004335ED" w:rsidP="000D75B4">
            <w:pPr>
              <w:pStyle w:val="TAL"/>
              <w:rPr>
                <w:lang w:eastAsia="en-US"/>
              </w:rPr>
            </w:pPr>
            <w:r w:rsidRPr="00DD6CFB">
              <w:rPr>
                <w:lang w:eastAsia="en-US"/>
              </w:rPr>
              <w:t>R5-205403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FD17FA" w14:textId="77777777" w:rsidR="004335ED" w:rsidRPr="00DD6CFB" w:rsidRDefault="004335ED" w:rsidP="000D75B4">
            <w:pPr>
              <w:pStyle w:val="TAL"/>
              <w:rPr>
                <w:lang w:eastAsia="en-US"/>
              </w:rPr>
            </w:pPr>
            <w:r w:rsidRPr="00DD6CFB">
              <w:rPr>
                <w:lang w:eastAsia="en-US"/>
              </w:rPr>
              <w:t>1554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D3A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FE3F1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6DB0E" w14:textId="77777777" w:rsidR="004335ED" w:rsidRPr="00DD6CFB" w:rsidRDefault="004335ED" w:rsidP="000D75B4">
            <w:pPr>
              <w:pStyle w:val="TAL"/>
              <w:rPr>
                <w:lang w:eastAsia="en-US"/>
              </w:rPr>
            </w:pPr>
            <w:r w:rsidRPr="00DD6CFB">
              <w:rPr>
                <w:lang w:eastAsia="en-US"/>
              </w:rPr>
              <w:t xml:space="preserve">Addition of PC5 RRC messages for </w:t>
            </w:r>
            <w:proofErr w:type="spellStart"/>
            <w:r w:rsidRPr="00DD6CFB">
              <w:rPr>
                <w:lang w:eastAsia="en-US"/>
              </w:rPr>
              <w:t>sidelink</w:t>
            </w:r>
            <w:proofErr w:type="spellEnd"/>
            <w:r w:rsidRPr="00DD6CFB">
              <w:rPr>
                <w:lang w:eastAsia="en-US"/>
              </w:rPr>
              <w:t xml:space="preser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E5412" w14:textId="77777777" w:rsidR="004335ED" w:rsidRPr="00DD6CFB" w:rsidRDefault="004335ED" w:rsidP="000D75B4">
            <w:pPr>
              <w:pStyle w:val="TAL"/>
              <w:rPr>
                <w:lang w:eastAsia="en-US"/>
              </w:rPr>
            </w:pPr>
            <w:r w:rsidRPr="00DD6CFB">
              <w:rPr>
                <w:lang w:eastAsia="en-US"/>
              </w:rPr>
              <w:t>16.6.0</w:t>
            </w:r>
          </w:p>
        </w:tc>
      </w:tr>
      <w:tr w:rsidR="004335ED" w:rsidRPr="0031204F" w14:paraId="2B0958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627AE0"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10A96F"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40DACC" w14:textId="77777777" w:rsidR="004335ED" w:rsidRPr="00DD6CFB" w:rsidRDefault="004335ED" w:rsidP="000D75B4">
            <w:pPr>
              <w:pStyle w:val="TAL"/>
              <w:rPr>
                <w:lang w:eastAsia="en-US"/>
              </w:rPr>
            </w:pPr>
            <w:r w:rsidRPr="00DD6CFB">
              <w:rPr>
                <w:lang w:eastAsia="en-US"/>
              </w:rPr>
              <w:t>R5-205404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684ED" w14:textId="77777777" w:rsidR="004335ED" w:rsidRPr="00DD6CFB" w:rsidRDefault="004335ED" w:rsidP="000D75B4">
            <w:pPr>
              <w:pStyle w:val="TAL"/>
              <w:rPr>
                <w:lang w:eastAsia="en-US"/>
              </w:rPr>
            </w:pPr>
            <w:r w:rsidRPr="00DD6CFB">
              <w:rPr>
                <w:lang w:eastAsia="en-US"/>
              </w:rPr>
              <w:t>1555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6302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A1D03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C85A0" w14:textId="77777777" w:rsidR="004335ED" w:rsidRPr="00DD6CFB" w:rsidRDefault="004335ED" w:rsidP="000D75B4">
            <w:pPr>
              <w:pStyle w:val="TAL"/>
              <w:rPr>
                <w:lang w:eastAsia="en-US"/>
              </w:rPr>
            </w:pPr>
            <w:r w:rsidRPr="00DD6CFB">
              <w:rPr>
                <w:lang w:eastAsia="en-US"/>
              </w:rPr>
              <w:t xml:space="preserve">Addition of </w:t>
            </w:r>
            <w:proofErr w:type="spellStart"/>
            <w:r w:rsidRPr="00DD6CFB">
              <w:rPr>
                <w:lang w:eastAsia="en-US"/>
              </w:rPr>
              <w:t>sidelink</w:t>
            </w:r>
            <w:proofErr w:type="spellEnd"/>
            <w:r w:rsidRPr="00DD6CFB">
              <w:rPr>
                <w:lang w:eastAsia="en-US"/>
              </w:rPr>
              <w:t xml:space="preserve"> IEs for </w:t>
            </w:r>
            <w:proofErr w:type="spellStart"/>
            <w:r w:rsidRPr="00DD6CFB">
              <w:rPr>
                <w:lang w:eastAsia="en-US"/>
              </w:rPr>
              <w:t>Uu</w:t>
            </w:r>
            <w:proofErr w:type="spellEnd"/>
            <w:r w:rsidRPr="00DD6CFB">
              <w:rPr>
                <w:lang w:eastAsia="en-US"/>
              </w:rPr>
              <w:t xml:space="preserve"> RRC and PC5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F09D6" w14:textId="77777777" w:rsidR="004335ED" w:rsidRPr="00DD6CFB" w:rsidRDefault="004335ED" w:rsidP="000D75B4">
            <w:pPr>
              <w:pStyle w:val="TAL"/>
              <w:rPr>
                <w:lang w:eastAsia="en-US"/>
              </w:rPr>
            </w:pPr>
            <w:r w:rsidRPr="00DD6CFB">
              <w:rPr>
                <w:lang w:eastAsia="en-US"/>
              </w:rPr>
              <w:t>16.6.0</w:t>
            </w:r>
          </w:p>
        </w:tc>
      </w:tr>
      <w:tr w:rsidR="004335ED" w:rsidRPr="0031204F" w14:paraId="3B324F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8A3164"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58305"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D051C6" w14:textId="77777777" w:rsidR="004335ED" w:rsidRPr="00DD6CFB" w:rsidRDefault="004335ED" w:rsidP="000D75B4">
            <w:pPr>
              <w:pStyle w:val="TAL"/>
              <w:rPr>
                <w:lang w:eastAsia="en-US"/>
              </w:rPr>
            </w:pPr>
            <w:r w:rsidRPr="00DD6CFB">
              <w:rPr>
                <w:lang w:eastAsia="en-US"/>
              </w:rPr>
              <w:t>R5-205532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DF59D" w14:textId="77777777" w:rsidR="004335ED" w:rsidRPr="00DD6CFB" w:rsidRDefault="004335ED" w:rsidP="000D75B4">
            <w:pPr>
              <w:pStyle w:val="TAL"/>
              <w:rPr>
                <w:lang w:eastAsia="en-US"/>
              </w:rPr>
            </w:pPr>
            <w:r w:rsidRPr="00DD6CFB">
              <w:rPr>
                <w:lang w:eastAsia="en-US"/>
              </w:rPr>
              <w:t>1573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47C5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C2526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DFC926" w14:textId="77777777" w:rsidR="004335ED" w:rsidRPr="00DD6CFB" w:rsidRDefault="004335ED" w:rsidP="000D75B4">
            <w:pPr>
              <w:pStyle w:val="TAL"/>
              <w:rPr>
                <w:lang w:eastAsia="en-US"/>
              </w:rPr>
            </w:pPr>
            <w:r w:rsidRPr="00DD6CFB">
              <w:rPr>
                <w:lang w:eastAsia="en-US"/>
              </w:rPr>
              <w:t>Clarifications to Annex C and CORESET1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4BC8E" w14:textId="77777777" w:rsidR="004335ED" w:rsidRPr="00DD6CFB" w:rsidRDefault="004335ED" w:rsidP="000D75B4">
            <w:pPr>
              <w:pStyle w:val="TAL"/>
              <w:rPr>
                <w:lang w:eastAsia="en-US"/>
              </w:rPr>
            </w:pPr>
            <w:r w:rsidRPr="00DD6CFB">
              <w:rPr>
                <w:lang w:eastAsia="en-US"/>
              </w:rPr>
              <w:t>16.6.0</w:t>
            </w:r>
          </w:p>
        </w:tc>
      </w:tr>
      <w:tr w:rsidR="004335ED" w:rsidRPr="0031204F" w14:paraId="60DCC7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30333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29F78A"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0A16D7" w14:textId="77777777" w:rsidR="004335ED" w:rsidRPr="00DD6CFB" w:rsidRDefault="004335ED" w:rsidP="000D75B4">
            <w:pPr>
              <w:pStyle w:val="TAL"/>
              <w:rPr>
                <w:lang w:eastAsia="en-US"/>
              </w:rPr>
            </w:pPr>
            <w:r w:rsidRPr="00DD6CFB">
              <w:rPr>
                <w:lang w:eastAsia="en-US"/>
              </w:rPr>
              <w:t>R5-205661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B084E" w14:textId="77777777" w:rsidR="004335ED" w:rsidRPr="00DD6CFB" w:rsidRDefault="004335ED" w:rsidP="000D75B4">
            <w:pPr>
              <w:pStyle w:val="TAL"/>
              <w:rPr>
                <w:lang w:eastAsia="en-US"/>
              </w:rPr>
            </w:pPr>
            <w:r w:rsidRPr="00DD6CFB">
              <w:rPr>
                <w:lang w:eastAsia="en-US"/>
              </w:rPr>
              <w:t>1580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A55C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598B0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7A6A4" w14:textId="77777777" w:rsidR="004335ED" w:rsidRPr="00DD6CFB" w:rsidRDefault="004335ED" w:rsidP="000D75B4">
            <w:pPr>
              <w:pStyle w:val="TAL"/>
              <w:rPr>
                <w:lang w:eastAsia="en-US"/>
              </w:rPr>
            </w:pPr>
            <w:r w:rsidRPr="00DD6CFB">
              <w:rPr>
                <w:lang w:eastAsia="en-US"/>
              </w:rPr>
              <w:t>Update of Annex C on calculating test frequencies for RRM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0E1A1" w14:textId="77777777" w:rsidR="004335ED" w:rsidRPr="00DD6CFB" w:rsidRDefault="004335ED" w:rsidP="000D75B4">
            <w:pPr>
              <w:pStyle w:val="TAL"/>
              <w:rPr>
                <w:lang w:eastAsia="en-US"/>
              </w:rPr>
            </w:pPr>
            <w:r w:rsidRPr="00DD6CFB">
              <w:rPr>
                <w:lang w:eastAsia="en-US"/>
              </w:rPr>
              <w:t>16.6.0</w:t>
            </w:r>
          </w:p>
        </w:tc>
      </w:tr>
      <w:tr w:rsidR="004335ED" w:rsidRPr="0031204F" w14:paraId="5C39BF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E1A720"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D5441A"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A26C3D" w14:textId="77777777" w:rsidR="004335ED" w:rsidRPr="00DD6CFB" w:rsidRDefault="004335ED" w:rsidP="000D75B4">
            <w:pPr>
              <w:pStyle w:val="TAL"/>
              <w:rPr>
                <w:lang w:eastAsia="en-US"/>
              </w:rPr>
            </w:pPr>
            <w:r w:rsidRPr="00DD6CFB">
              <w:rPr>
                <w:lang w:eastAsia="en-US"/>
              </w:rPr>
              <w:t>R5-205701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F555A" w14:textId="77777777" w:rsidR="004335ED" w:rsidRPr="00DD6CFB" w:rsidRDefault="004335ED" w:rsidP="000D75B4">
            <w:pPr>
              <w:pStyle w:val="TAL"/>
              <w:rPr>
                <w:lang w:eastAsia="en-US"/>
              </w:rPr>
            </w:pPr>
            <w:r w:rsidRPr="00DD6CFB">
              <w:rPr>
                <w:lang w:eastAsia="en-US"/>
              </w:rPr>
              <w:t>1588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1A147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9010F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7B7C3" w14:textId="77777777" w:rsidR="004335ED" w:rsidRPr="00DD6CFB" w:rsidRDefault="004335ED" w:rsidP="000D75B4">
            <w:pPr>
              <w:pStyle w:val="TAL"/>
              <w:rPr>
                <w:lang w:eastAsia="en-US"/>
              </w:rPr>
            </w:pPr>
            <w:r w:rsidRPr="00DD6CFB">
              <w:rPr>
                <w:lang w:eastAsia="en-US"/>
              </w:rPr>
              <w:t>Update RF test channel bandwidths for n14 and n30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17A33" w14:textId="77777777" w:rsidR="004335ED" w:rsidRPr="00DD6CFB" w:rsidRDefault="004335ED" w:rsidP="000D75B4">
            <w:pPr>
              <w:pStyle w:val="TAL"/>
              <w:rPr>
                <w:lang w:eastAsia="en-US"/>
              </w:rPr>
            </w:pPr>
            <w:r w:rsidRPr="00DD6CFB">
              <w:rPr>
                <w:lang w:eastAsia="en-US"/>
              </w:rPr>
              <w:t>16.6.0</w:t>
            </w:r>
          </w:p>
        </w:tc>
      </w:tr>
      <w:tr w:rsidR="004335ED" w:rsidRPr="0031204F" w14:paraId="2E6C2B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74B4EC"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4D7B47"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F3FD1" w14:textId="77777777" w:rsidR="004335ED" w:rsidRPr="00DD6CFB" w:rsidRDefault="004335ED" w:rsidP="000D75B4">
            <w:pPr>
              <w:pStyle w:val="TAL"/>
              <w:rPr>
                <w:lang w:eastAsia="en-US"/>
              </w:rPr>
            </w:pPr>
            <w:r w:rsidRPr="00DD6CFB">
              <w:rPr>
                <w:lang w:eastAsia="en-US"/>
              </w:rPr>
              <w:t>R5-205725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FF36A" w14:textId="77777777" w:rsidR="004335ED" w:rsidRPr="00DD6CFB" w:rsidRDefault="004335ED" w:rsidP="000D75B4">
            <w:pPr>
              <w:pStyle w:val="TAL"/>
              <w:rPr>
                <w:lang w:eastAsia="en-US"/>
              </w:rPr>
            </w:pPr>
            <w:r w:rsidRPr="00DD6CFB">
              <w:rPr>
                <w:lang w:eastAsia="en-US"/>
              </w:rPr>
              <w:t>1594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A161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5DDEA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344B6C" w14:textId="77777777" w:rsidR="004335ED" w:rsidRPr="00DD6CFB" w:rsidRDefault="004335ED" w:rsidP="000D75B4">
            <w:pPr>
              <w:pStyle w:val="TAL"/>
              <w:rPr>
                <w:lang w:eastAsia="en-US"/>
              </w:rPr>
            </w:pPr>
            <w:r w:rsidRPr="00DD6CFB">
              <w:rPr>
                <w:lang w:eastAsia="en-US"/>
              </w:rPr>
              <w:t>Correction to test channel bandwidth for NR band n40 and n50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E2708" w14:textId="77777777" w:rsidR="004335ED" w:rsidRPr="00DD6CFB" w:rsidRDefault="004335ED" w:rsidP="000D75B4">
            <w:pPr>
              <w:pStyle w:val="TAL"/>
              <w:rPr>
                <w:lang w:eastAsia="en-US"/>
              </w:rPr>
            </w:pPr>
            <w:r w:rsidRPr="00DD6CFB">
              <w:rPr>
                <w:lang w:eastAsia="en-US"/>
              </w:rPr>
              <w:t>16.6.0</w:t>
            </w:r>
          </w:p>
        </w:tc>
      </w:tr>
      <w:tr w:rsidR="004335ED" w:rsidRPr="0031204F" w14:paraId="246C8F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D1C103"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E6528D"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F9C97C" w14:textId="77777777" w:rsidR="004335ED" w:rsidRPr="00DD6CFB" w:rsidRDefault="004335ED" w:rsidP="000D75B4">
            <w:pPr>
              <w:pStyle w:val="TAL"/>
              <w:rPr>
                <w:lang w:eastAsia="en-US"/>
              </w:rPr>
            </w:pPr>
            <w:r w:rsidRPr="00DD6CFB">
              <w:rPr>
                <w:lang w:eastAsia="en-US"/>
              </w:rPr>
              <w:t>R5-205728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360DB" w14:textId="77777777" w:rsidR="004335ED" w:rsidRPr="00DD6CFB" w:rsidRDefault="004335ED" w:rsidP="000D75B4">
            <w:pPr>
              <w:pStyle w:val="TAL"/>
              <w:rPr>
                <w:lang w:eastAsia="en-US"/>
              </w:rPr>
            </w:pPr>
            <w:r w:rsidRPr="00DD6CFB">
              <w:rPr>
                <w:lang w:eastAsia="en-US"/>
              </w:rPr>
              <w:t>1597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977DF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10E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94389" w14:textId="77777777" w:rsidR="004335ED" w:rsidRPr="00DD6CFB" w:rsidRDefault="004335ED" w:rsidP="000D75B4">
            <w:pPr>
              <w:pStyle w:val="TAL"/>
              <w:rPr>
                <w:lang w:eastAsia="en-US"/>
              </w:rPr>
            </w:pPr>
            <w:r w:rsidRPr="00DD6CFB">
              <w:rPr>
                <w:lang w:eastAsia="en-US"/>
              </w:rPr>
              <w:t>Adding test frequencies for CA_n78B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0904D" w14:textId="77777777" w:rsidR="004335ED" w:rsidRPr="00DD6CFB" w:rsidRDefault="004335ED" w:rsidP="000D75B4">
            <w:pPr>
              <w:pStyle w:val="TAL"/>
              <w:rPr>
                <w:lang w:eastAsia="en-US"/>
              </w:rPr>
            </w:pPr>
            <w:r w:rsidRPr="00DD6CFB">
              <w:rPr>
                <w:lang w:eastAsia="en-US"/>
              </w:rPr>
              <w:t>16.6.0</w:t>
            </w:r>
          </w:p>
        </w:tc>
      </w:tr>
      <w:tr w:rsidR="004335ED" w:rsidRPr="0031204F" w14:paraId="45CE69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DA222E"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5E2990"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6D2DB0" w14:textId="77777777" w:rsidR="004335ED" w:rsidRPr="00DD6CFB" w:rsidRDefault="004335ED" w:rsidP="000D75B4">
            <w:pPr>
              <w:pStyle w:val="TAL"/>
              <w:rPr>
                <w:lang w:eastAsia="en-US"/>
              </w:rPr>
            </w:pPr>
            <w:r w:rsidRPr="00DD6CFB">
              <w:rPr>
                <w:lang w:eastAsia="en-US"/>
              </w:rPr>
              <w:t>R5-205771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E9181" w14:textId="77777777" w:rsidR="004335ED" w:rsidRPr="00DD6CFB" w:rsidRDefault="004335ED" w:rsidP="000D75B4">
            <w:pPr>
              <w:pStyle w:val="TAL"/>
              <w:rPr>
                <w:lang w:eastAsia="en-US"/>
              </w:rPr>
            </w:pPr>
            <w:r w:rsidRPr="00DD6CFB">
              <w:rPr>
                <w:lang w:eastAsia="en-US"/>
              </w:rPr>
              <w:t>1602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A0D02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5EADF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453E0A" w14:textId="77777777" w:rsidR="004335ED" w:rsidRPr="00DD6CFB" w:rsidRDefault="004335ED" w:rsidP="000D75B4">
            <w:pPr>
              <w:pStyle w:val="TAL"/>
              <w:rPr>
                <w:lang w:eastAsia="en-US"/>
              </w:rPr>
            </w:pPr>
            <w:r w:rsidRPr="00DD6CFB">
              <w:rPr>
                <w:lang w:eastAsia="en-US"/>
              </w:rPr>
              <w:t>Addition of test frequencies for a few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E6F7" w14:textId="77777777" w:rsidR="004335ED" w:rsidRPr="00DD6CFB" w:rsidRDefault="004335ED" w:rsidP="000D75B4">
            <w:pPr>
              <w:pStyle w:val="TAL"/>
              <w:rPr>
                <w:lang w:eastAsia="en-US"/>
              </w:rPr>
            </w:pPr>
            <w:r w:rsidRPr="00DD6CFB">
              <w:rPr>
                <w:lang w:eastAsia="en-US"/>
              </w:rPr>
              <w:t>16.6.0</w:t>
            </w:r>
          </w:p>
        </w:tc>
      </w:tr>
      <w:tr w:rsidR="004335ED" w:rsidRPr="0031204F" w14:paraId="2562E3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B9B4F2"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5F753D"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19062" w14:textId="77777777" w:rsidR="004335ED" w:rsidRPr="00DD6CFB" w:rsidRDefault="004335ED" w:rsidP="000D75B4">
            <w:pPr>
              <w:pStyle w:val="TAL"/>
              <w:rPr>
                <w:lang w:eastAsia="en-US"/>
              </w:rPr>
            </w:pPr>
            <w:r w:rsidRPr="00DD6CFB">
              <w:rPr>
                <w:lang w:eastAsia="en-US"/>
              </w:rPr>
              <w:t>R5-205832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CD6AA" w14:textId="77777777" w:rsidR="004335ED" w:rsidRPr="00DD6CFB" w:rsidRDefault="004335ED" w:rsidP="000D75B4">
            <w:pPr>
              <w:pStyle w:val="TAL"/>
              <w:rPr>
                <w:lang w:eastAsia="en-US"/>
              </w:rPr>
            </w:pPr>
            <w:r w:rsidRPr="00DD6CFB">
              <w:rPr>
                <w:lang w:eastAsia="en-US"/>
              </w:rPr>
              <w:t>1603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B43A8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3565B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C0B2E" w14:textId="77777777" w:rsidR="004335ED" w:rsidRPr="00DD6CFB" w:rsidRDefault="004335ED" w:rsidP="000D75B4">
            <w:pPr>
              <w:pStyle w:val="TAL"/>
              <w:rPr>
                <w:lang w:eastAsia="en-US"/>
              </w:rPr>
            </w:pPr>
            <w:r w:rsidRPr="00DD6CFB">
              <w:rPr>
                <w:lang w:eastAsia="en-US"/>
              </w:rPr>
              <w:t>Connection diagrams for radiated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59431" w14:textId="77777777" w:rsidR="004335ED" w:rsidRPr="00DD6CFB" w:rsidRDefault="004335ED" w:rsidP="000D75B4">
            <w:pPr>
              <w:pStyle w:val="TAL"/>
              <w:rPr>
                <w:lang w:eastAsia="en-US"/>
              </w:rPr>
            </w:pPr>
            <w:r w:rsidRPr="00DD6CFB">
              <w:rPr>
                <w:lang w:eastAsia="en-US"/>
              </w:rPr>
              <w:t>16.6.0</w:t>
            </w:r>
          </w:p>
        </w:tc>
      </w:tr>
      <w:tr w:rsidR="004335ED" w:rsidRPr="0031204F" w14:paraId="2CFAF5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B625EF"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DA276E"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276620" w14:textId="77777777" w:rsidR="004335ED" w:rsidRPr="00DD6CFB" w:rsidRDefault="004335ED" w:rsidP="000D75B4">
            <w:pPr>
              <w:pStyle w:val="TAL"/>
              <w:rPr>
                <w:lang w:eastAsia="en-US"/>
              </w:rPr>
            </w:pPr>
            <w:r w:rsidRPr="00DD6CFB">
              <w:rPr>
                <w:lang w:eastAsia="en-US"/>
              </w:rPr>
              <w:t>R5-205874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5B830" w14:textId="77777777" w:rsidR="004335ED" w:rsidRPr="00DD6CFB" w:rsidRDefault="004335ED" w:rsidP="000D75B4">
            <w:pPr>
              <w:pStyle w:val="TAL"/>
              <w:rPr>
                <w:lang w:eastAsia="en-US"/>
              </w:rPr>
            </w:pPr>
            <w:r w:rsidRPr="00DD6CFB">
              <w:rPr>
                <w:lang w:eastAsia="en-US"/>
              </w:rPr>
              <w:t>1607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F7C5C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6A5F6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B71B3" w14:textId="77777777" w:rsidR="004335ED" w:rsidRPr="00DD6CFB" w:rsidRDefault="004335ED" w:rsidP="000D75B4">
            <w:pPr>
              <w:pStyle w:val="TAL"/>
              <w:rPr>
                <w:lang w:eastAsia="en-US"/>
              </w:rPr>
            </w:pPr>
            <w:r w:rsidRPr="00DD6CFB">
              <w:rPr>
                <w:lang w:eastAsia="en-US"/>
              </w:rPr>
              <w:t>Correction of test frequency of CA_n41C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5B418" w14:textId="77777777" w:rsidR="004335ED" w:rsidRPr="00DD6CFB" w:rsidRDefault="004335ED" w:rsidP="000D75B4">
            <w:pPr>
              <w:pStyle w:val="TAL"/>
              <w:rPr>
                <w:lang w:eastAsia="en-US"/>
              </w:rPr>
            </w:pPr>
            <w:r w:rsidRPr="00DD6CFB">
              <w:rPr>
                <w:lang w:eastAsia="en-US"/>
              </w:rPr>
              <w:t>16.6.0</w:t>
            </w:r>
          </w:p>
        </w:tc>
      </w:tr>
      <w:tr w:rsidR="004335ED" w:rsidRPr="0031204F" w14:paraId="70ECA9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A08899"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52D52"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C89788" w14:textId="77777777" w:rsidR="004335ED" w:rsidRPr="00DD6CFB" w:rsidRDefault="004335ED" w:rsidP="000D75B4">
            <w:pPr>
              <w:pStyle w:val="TAL"/>
              <w:rPr>
                <w:lang w:eastAsia="en-US"/>
              </w:rPr>
            </w:pPr>
            <w:r w:rsidRPr="00DD6CFB">
              <w:rPr>
                <w:lang w:eastAsia="en-US"/>
              </w:rPr>
              <w:t>R5-205875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9EFBB" w14:textId="77777777" w:rsidR="004335ED" w:rsidRPr="00DD6CFB" w:rsidRDefault="004335ED" w:rsidP="000D75B4">
            <w:pPr>
              <w:pStyle w:val="TAL"/>
              <w:rPr>
                <w:lang w:eastAsia="en-US"/>
              </w:rPr>
            </w:pPr>
            <w:r w:rsidRPr="00DD6CFB">
              <w:rPr>
                <w:lang w:eastAsia="en-US"/>
              </w:rPr>
              <w:t>1608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EC30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2D028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52E7" w14:textId="77777777" w:rsidR="004335ED" w:rsidRPr="00DD6CFB" w:rsidRDefault="004335ED" w:rsidP="000D75B4">
            <w:pPr>
              <w:pStyle w:val="TAL"/>
              <w:rPr>
                <w:lang w:eastAsia="en-US"/>
              </w:rPr>
            </w:pPr>
            <w:r w:rsidRPr="00DD6CFB">
              <w:rPr>
                <w:lang w:eastAsia="en-US"/>
              </w:rPr>
              <w:t>Correction of test frequency of CA_n66B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461E8" w14:textId="77777777" w:rsidR="004335ED" w:rsidRPr="00DD6CFB" w:rsidRDefault="004335ED" w:rsidP="000D75B4">
            <w:pPr>
              <w:pStyle w:val="TAL"/>
              <w:rPr>
                <w:lang w:eastAsia="en-US"/>
              </w:rPr>
            </w:pPr>
            <w:r w:rsidRPr="00DD6CFB">
              <w:rPr>
                <w:lang w:eastAsia="en-US"/>
              </w:rPr>
              <w:t>16.6.0</w:t>
            </w:r>
          </w:p>
        </w:tc>
      </w:tr>
      <w:tr w:rsidR="004335ED" w:rsidRPr="0031204F" w14:paraId="3FEEAA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35DB4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2A7B87"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1B520" w14:textId="77777777" w:rsidR="004335ED" w:rsidRPr="00DD6CFB" w:rsidRDefault="004335ED" w:rsidP="000D75B4">
            <w:pPr>
              <w:pStyle w:val="TAL"/>
              <w:rPr>
                <w:lang w:eastAsia="en-US"/>
              </w:rPr>
            </w:pPr>
            <w:r w:rsidRPr="00DD6CFB">
              <w:rPr>
                <w:lang w:eastAsia="en-US"/>
              </w:rPr>
              <w:t>R5-205881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E4040" w14:textId="77777777" w:rsidR="004335ED" w:rsidRPr="00DD6CFB" w:rsidRDefault="004335ED" w:rsidP="000D75B4">
            <w:pPr>
              <w:pStyle w:val="TAL"/>
              <w:rPr>
                <w:lang w:eastAsia="en-US"/>
              </w:rPr>
            </w:pPr>
            <w:r w:rsidRPr="00DD6CFB">
              <w:rPr>
                <w:lang w:eastAsia="en-US"/>
              </w:rPr>
              <w:t>1610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93B6D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DAE71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F6C83" w14:textId="77777777" w:rsidR="004335ED" w:rsidRPr="00DD6CFB" w:rsidRDefault="004335ED" w:rsidP="000D75B4">
            <w:pPr>
              <w:pStyle w:val="TAL"/>
              <w:rPr>
                <w:lang w:eastAsia="en-US"/>
              </w:rPr>
            </w:pPr>
            <w:r w:rsidRPr="00DD6CFB">
              <w:rPr>
                <w:lang w:eastAsia="en-US"/>
              </w:rPr>
              <w:t>Addition of test frequency for 40MHz of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2C8CF" w14:textId="77777777" w:rsidR="004335ED" w:rsidRPr="00DD6CFB" w:rsidRDefault="004335ED" w:rsidP="000D75B4">
            <w:pPr>
              <w:pStyle w:val="TAL"/>
              <w:rPr>
                <w:lang w:eastAsia="en-US"/>
              </w:rPr>
            </w:pPr>
            <w:r w:rsidRPr="00DD6CFB">
              <w:rPr>
                <w:lang w:eastAsia="en-US"/>
              </w:rPr>
              <w:t>16.6.0</w:t>
            </w:r>
          </w:p>
        </w:tc>
      </w:tr>
      <w:tr w:rsidR="004335ED" w:rsidRPr="0031204F" w14:paraId="60D2EA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14BEE0"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EB6FCB"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2C7F1C" w14:textId="77777777" w:rsidR="004335ED" w:rsidRPr="00DD6CFB" w:rsidRDefault="004335ED" w:rsidP="000D75B4">
            <w:pPr>
              <w:pStyle w:val="TAL"/>
              <w:rPr>
                <w:lang w:eastAsia="en-US"/>
              </w:rPr>
            </w:pPr>
            <w:r w:rsidRPr="00DD6CFB">
              <w:rPr>
                <w:lang w:eastAsia="en-US"/>
              </w:rPr>
              <w:t>R5-205926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53022" w14:textId="77777777" w:rsidR="004335ED" w:rsidRPr="00DD6CFB" w:rsidRDefault="004335ED" w:rsidP="000D75B4">
            <w:pPr>
              <w:pStyle w:val="TAL"/>
              <w:rPr>
                <w:lang w:eastAsia="en-US"/>
              </w:rPr>
            </w:pPr>
            <w:r w:rsidRPr="00DD6CFB">
              <w:rPr>
                <w:lang w:eastAsia="en-US"/>
              </w:rPr>
              <w:t>1612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E475D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88E1A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61193"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nrofRBs</w:t>
            </w:r>
            <w:proofErr w:type="spellEnd"/>
            <w:r w:rsidRPr="00DD6CFB">
              <w:rPr>
                <w:lang w:eastAsia="en-US"/>
              </w:rPr>
              <w:t xml:space="preserve"> IE for CSI-</w:t>
            </w:r>
            <w:proofErr w:type="spellStart"/>
            <w:r w:rsidRPr="00DD6CFB">
              <w:rPr>
                <w:lang w:eastAsia="en-US"/>
              </w:rPr>
              <w:t>FrequencyOccupation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CED93" w14:textId="77777777" w:rsidR="004335ED" w:rsidRPr="00DD6CFB" w:rsidRDefault="004335ED" w:rsidP="000D75B4">
            <w:pPr>
              <w:pStyle w:val="TAL"/>
              <w:rPr>
                <w:lang w:eastAsia="en-US"/>
              </w:rPr>
            </w:pPr>
            <w:r w:rsidRPr="00DD6CFB">
              <w:rPr>
                <w:lang w:eastAsia="en-US"/>
              </w:rPr>
              <w:t>16.6.0</w:t>
            </w:r>
          </w:p>
        </w:tc>
      </w:tr>
      <w:tr w:rsidR="004335ED" w:rsidRPr="0031204F" w14:paraId="028134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7E293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005A69"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991470" w14:textId="77777777" w:rsidR="004335ED" w:rsidRPr="00DD6CFB" w:rsidRDefault="004335ED" w:rsidP="000D75B4">
            <w:pPr>
              <w:pStyle w:val="TAL"/>
              <w:rPr>
                <w:lang w:eastAsia="en-US"/>
              </w:rPr>
            </w:pPr>
            <w:r w:rsidRPr="00DD6CFB">
              <w:rPr>
                <w:lang w:eastAsia="en-US"/>
              </w:rPr>
              <w:t>R5-205932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1B932" w14:textId="77777777" w:rsidR="004335ED" w:rsidRPr="00DD6CFB" w:rsidRDefault="004335ED" w:rsidP="000D75B4">
            <w:pPr>
              <w:pStyle w:val="TAL"/>
              <w:rPr>
                <w:lang w:eastAsia="en-US"/>
              </w:rPr>
            </w:pPr>
            <w:r w:rsidRPr="00DD6CFB">
              <w:rPr>
                <w:lang w:eastAsia="en-US"/>
              </w:rPr>
              <w:t>1614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1A947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BE063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0A71F" w14:textId="77777777" w:rsidR="004335ED" w:rsidRPr="00DD6CFB" w:rsidRDefault="004335ED" w:rsidP="000D75B4">
            <w:pPr>
              <w:pStyle w:val="TAL"/>
              <w:rPr>
                <w:lang w:eastAsia="en-US"/>
              </w:rPr>
            </w:pPr>
            <w:r w:rsidRPr="00DD6CFB">
              <w:rPr>
                <w:lang w:eastAsia="en-US"/>
              </w:rPr>
              <w:t>Addition of IE configuration for ULFPTx to clause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2CF2" w14:textId="77777777" w:rsidR="004335ED" w:rsidRPr="00DD6CFB" w:rsidRDefault="004335ED" w:rsidP="000D75B4">
            <w:pPr>
              <w:pStyle w:val="TAL"/>
              <w:rPr>
                <w:lang w:eastAsia="en-US"/>
              </w:rPr>
            </w:pPr>
            <w:r w:rsidRPr="00DD6CFB">
              <w:rPr>
                <w:lang w:eastAsia="en-US"/>
              </w:rPr>
              <w:t>16.6.0</w:t>
            </w:r>
          </w:p>
        </w:tc>
      </w:tr>
      <w:tr w:rsidR="004335ED" w:rsidRPr="0031204F" w14:paraId="060D83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BC8522"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4C45D1"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1F32F4" w14:textId="77777777" w:rsidR="004335ED" w:rsidRPr="00DD6CFB" w:rsidRDefault="004335ED" w:rsidP="000D75B4">
            <w:pPr>
              <w:pStyle w:val="TAL"/>
              <w:rPr>
                <w:lang w:eastAsia="en-US"/>
              </w:rPr>
            </w:pPr>
            <w:r w:rsidRPr="00DD6CFB">
              <w:rPr>
                <w:lang w:eastAsia="en-US"/>
              </w:rPr>
              <w:t>R5-205937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26DD0" w14:textId="77777777" w:rsidR="004335ED" w:rsidRPr="00DD6CFB" w:rsidRDefault="004335ED" w:rsidP="000D75B4">
            <w:pPr>
              <w:pStyle w:val="TAL"/>
              <w:rPr>
                <w:lang w:eastAsia="en-US"/>
              </w:rPr>
            </w:pPr>
            <w:r w:rsidRPr="00DD6CFB">
              <w:rPr>
                <w:lang w:eastAsia="en-US"/>
              </w:rPr>
              <w:t>1615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6BC71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C1810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511E" w14:textId="77777777" w:rsidR="004335ED" w:rsidRPr="00DD6CFB" w:rsidRDefault="004335ED" w:rsidP="000D75B4">
            <w:pPr>
              <w:pStyle w:val="TAL"/>
              <w:rPr>
                <w:lang w:eastAsia="en-US"/>
              </w:rPr>
            </w:pPr>
            <w:r w:rsidRPr="00DD6CFB">
              <w:rPr>
                <w:lang w:eastAsia="en-US"/>
              </w:rPr>
              <w:t>Update of 4.9.12 Generic Test Procedure for IMS Emergency call establishment in 5GC without IMS emergency registration and editorials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7BD80" w14:textId="77777777" w:rsidR="004335ED" w:rsidRPr="00DD6CFB" w:rsidRDefault="004335ED" w:rsidP="000D75B4">
            <w:pPr>
              <w:pStyle w:val="TAL"/>
              <w:rPr>
                <w:lang w:eastAsia="en-US"/>
              </w:rPr>
            </w:pPr>
            <w:r w:rsidRPr="00DD6CFB">
              <w:rPr>
                <w:lang w:eastAsia="en-US"/>
              </w:rPr>
              <w:t>16.6.0</w:t>
            </w:r>
          </w:p>
        </w:tc>
      </w:tr>
      <w:tr w:rsidR="004335ED" w:rsidRPr="0031204F" w14:paraId="2D7D8D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7CD74B"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5C49FE"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F3E6A" w14:textId="77777777" w:rsidR="004335ED" w:rsidRPr="00DD6CFB" w:rsidRDefault="004335ED" w:rsidP="000D75B4">
            <w:pPr>
              <w:pStyle w:val="TAL"/>
              <w:rPr>
                <w:lang w:eastAsia="en-US"/>
              </w:rPr>
            </w:pPr>
            <w:r w:rsidRPr="00DD6CFB">
              <w:rPr>
                <w:lang w:eastAsia="en-US"/>
              </w:rPr>
              <w:t>R5-205939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A1145" w14:textId="77777777" w:rsidR="004335ED" w:rsidRPr="00DD6CFB" w:rsidRDefault="004335ED" w:rsidP="000D75B4">
            <w:pPr>
              <w:pStyle w:val="TAL"/>
              <w:rPr>
                <w:lang w:eastAsia="en-US"/>
              </w:rPr>
            </w:pPr>
            <w:r w:rsidRPr="00DD6CFB">
              <w:rPr>
                <w:lang w:eastAsia="en-US"/>
              </w:rPr>
              <w:t>1617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556B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EC6B5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DFDA88" w14:textId="77777777" w:rsidR="004335ED" w:rsidRPr="00DD6CFB" w:rsidRDefault="004335ED" w:rsidP="000D75B4">
            <w:pPr>
              <w:pStyle w:val="TAL"/>
              <w:rPr>
                <w:lang w:eastAsia="en-US"/>
              </w:rPr>
            </w:pPr>
            <w:r w:rsidRPr="00DD6CFB">
              <w:rPr>
                <w:lang w:eastAsia="en-US"/>
              </w:rPr>
              <w:t>Update for Flexible PDU-PDN - Default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F3DAA" w14:textId="77777777" w:rsidR="004335ED" w:rsidRPr="00DD6CFB" w:rsidRDefault="004335ED" w:rsidP="000D75B4">
            <w:pPr>
              <w:pStyle w:val="TAL"/>
              <w:rPr>
                <w:lang w:eastAsia="en-US"/>
              </w:rPr>
            </w:pPr>
            <w:r w:rsidRPr="00DD6CFB">
              <w:rPr>
                <w:lang w:eastAsia="en-US"/>
              </w:rPr>
              <w:t>16.6.0</w:t>
            </w:r>
          </w:p>
        </w:tc>
      </w:tr>
      <w:tr w:rsidR="004335ED" w:rsidRPr="0031204F" w14:paraId="34741F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B12DC5"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35A513"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AA0D3" w14:textId="77777777" w:rsidR="004335ED" w:rsidRPr="00DD6CFB" w:rsidRDefault="004335ED" w:rsidP="000D75B4">
            <w:pPr>
              <w:pStyle w:val="TAL"/>
              <w:rPr>
                <w:lang w:eastAsia="en-US"/>
              </w:rPr>
            </w:pPr>
            <w:r w:rsidRPr="00DD6CFB">
              <w:rPr>
                <w:lang w:eastAsia="en-US"/>
              </w:rPr>
              <w:t>R5-205940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866BD" w14:textId="77777777" w:rsidR="004335ED" w:rsidRPr="00DD6CFB" w:rsidRDefault="004335ED" w:rsidP="000D75B4">
            <w:pPr>
              <w:pStyle w:val="TAL"/>
              <w:rPr>
                <w:lang w:eastAsia="en-US"/>
              </w:rPr>
            </w:pPr>
            <w:r w:rsidRPr="00DD6CFB">
              <w:rPr>
                <w:lang w:eastAsia="en-US"/>
              </w:rPr>
              <w:t>1618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A415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48A66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249F6C" w14:textId="77777777" w:rsidR="004335ED" w:rsidRPr="00DD6CFB" w:rsidRDefault="004335ED" w:rsidP="000D75B4">
            <w:pPr>
              <w:pStyle w:val="TAL"/>
              <w:rPr>
                <w:lang w:eastAsia="en-US"/>
              </w:rPr>
            </w:pPr>
            <w:r w:rsidRPr="00DD6CFB">
              <w:rPr>
                <w:lang w:eastAsia="en-US"/>
              </w:rPr>
              <w:t>Update for Flexible PDU-PDN - DNN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4E28D" w14:textId="77777777" w:rsidR="004335ED" w:rsidRPr="00DD6CFB" w:rsidRDefault="004335ED" w:rsidP="000D75B4">
            <w:pPr>
              <w:pStyle w:val="TAL"/>
              <w:rPr>
                <w:lang w:eastAsia="en-US"/>
              </w:rPr>
            </w:pPr>
            <w:r w:rsidRPr="00DD6CFB">
              <w:rPr>
                <w:lang w:eastAsia="en-US"/>
              </w:rPr>
              <w:t>16.6.0</w:t>
            </w:r>
          </w:p>
        </w:tc>
      </w:tr>
      <w:tr w:rsidR="004335ED" w:rsidRPr="0031204F" w14:paraId="3EFE07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F6C5EF"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145690"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49AC00" w14:textId="77777777" w:rsidR="004335ED" w:rsidRPr="00DD6CFB" w:rsidRDefault="004335ED" w:rsidP="000D75B4">
            <w:pPr>
              <w:pStyle w:val="TAL"/>
              <w:rPr>
                <w:lang w:eastAsia="en-US"/>
              </w:rPr>
            </w:pPr>
            <w:r w:rsidRPr="00DD6CFB">
              <w:rPr>
                <w:lang w:eastAsia="en-US"/>
              </w:rPr>
              <w:t>R5-205997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661A" w14:textId="77777777" w:rsidR="004335ED" w:rsidRPr="00DD6CFB" w:rsidRDefault="004335ED" w:rsidP="000D75B4">
            <w:pPr>
              <w:pStyle w:val="TAL"/>
              <w:rPr>
                <w:lang w:eastAsia="en-US"/>
              </w:rPr>
            </w:pPr>
            <w:r w:rsidRPr="00DD6CFB">
              <w:rPr>
                <w:lang w:eastAsia="en-US"/>
              </w:rPr>
              <w:t>1621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1AEB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86FF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DBDCCD" w14:textId="77777777" w:rsidR="004335ED" w:rsidRPr="00DD6CFB" w:rsidRDefault="004335ED" w:rsidP="000D75B4">
            <w:pPr>
              <w:pStyle w:val="TAL"/>
              <w:rPr>
                <w:lang w:eastAsia="en-US"/>
              </w:rPr>
            </w:pPr>
            <w:r w:rsidRPr="00DD6CFB">
              <w:rPr>
                <w:lang w:eastAsia="en-US"/>
              </w:rPr>
              <w:t>Correction of test frequencies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2734D" w14:textId="77777777" w:rsidR="004335ED" w:rsidRPr="00DD6CFB" w:rsidRDefault="004335ED" w:rsidP="000D75B4">
            <w:pPr>
              <w:pStyle w:val="TAL"/>
              <w:rPr>
                <w:lang w:eastAsia="en-US"/>
              </w:rPr>
            </w:pPr>
            <w:r w:rsidRPr="00DD6CFB">
              <w:rPr>
                <w:lang w:eastAsia="en-US"/>
              </w:rPr>
              <w:t>16.6.0</w:t>
            </w:r>
          </w:p>
        </w:tc>
      </w:tr>
      <w:tr w:rsidR="004335ED" w:rsidRPr="0031204F" w14:paraId="155B8E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7BFBC3"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76255B"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83F2C5" w14:textId="77777777" w:rsidR="004335ED" w:rsidRPr="00DD6CFB" w:rsidRDefault="004335ED" w:rsidP="000D75B4">
            <w:pPr>
              <w:pStyle w:val="TAL"/>
              <w:rPr>
                <w:lang w:eastAsia="en-US"/>
              </w:rPr>
            </w:pPr>
            <w:r w:rsidRPr="00DD6CFB">
              <w:rPr>
                <w:lang w:eastAsia="en-US"/>
              </w:rPr>
              <w:t>R5-205998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539D1" w14:textId="77777777" w:rsidR="004335ED" w:rsidRPr="00DD6CFB" w:rsidRDefault="004335ED" w:rsidP="000D75B4">
            <w:pPr>
              <w:pStyle w:val="TAL"/>
              <w:rPr>
                <w:lang w:eastAsia="en-US"/>
              </w:rPr>
            </w:pPr>
            <w:r w:rsidRPr="00DD6CFB">
              <w:rPr>
                <w:lang w:eastAsia="en-US"/>
              </w:rPr>
              <w:t>1622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88075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8EEE6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D8032" w14:textId="77777777" w:rsidR="004335ED" w:rsidRPr="00DD6CFB" w:rsidRDefault="004335ED" w:rsidP="000D75B4">
            <w:pPr>
              <w:pStyle w:val="TAL"/>
              <w:rPr>
                <w:lang w:eastAsia="en-US"/>
              </w:rPr>
            </w:pPr>
            <w:r w:rsidRPr="00DD6CFB">
              <w:rPr>
                <w:lang w:eastAsia="en-US"/>
              </w:rPr>
              <w:t>Editorial correction to NR-DC test frequency clause 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BEBA2" w14:textId="77777777" w:rsidR="004335ED" w:rsidRPr="00DD6CFB" w:rsidRDefault="004335ED" w:rsidP="000D75B4">
            <w:pPr>
              <w:pStyle w:val="TAL"/>
              <w:rPr>
                <w:lang w:eastAsia="en-US"/>
              </w:rPr>
            </w:pPr>
            <w:r w:rsidRPr="00DD6CFB">
              <w:rPr>
                <w:lang w:eastAsia="en-US"/>
              </w:rPr>
              <w:t>16.6.0</w:t>
            </w:r>
          </w:p>
        </w:tc>
      </w:tr>
      <w:tr w:rsidR="004335ED" w:rsidRPr="0031204F" w14:paraId="0A03BD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6C21E1"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5CBAA2"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70C978" w14:textId="77777777" w:rsidR="004335ED" w:rsidRPr="00DD6CFB" w:rsidRDefault="004335ED" w:rsidP="000D75B4">
            <w:pPr>
              <w:pStyle w:val="TAL"/>
              <w:rPr>
                <w:lang w:eastAsia="en-US"/>
              </w:rPr>
            </w:pPr>
            <w:r w:rsidRPr="00DD6CFB">
              <w:rPr>
                <w:lang w:eastAsia="en-US"/>
              </w:rPr>
              <w:t>R5-206002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DDABB" w14:textId="77777777" w:rsidR="004335ED" w:rsidRPr="00DD6CFB" w:rsidRDefault="004335ED" w:rsidP="000D75B4">
            <w:pPr>
              <w:pStyle w:val="TAL"/>
              <w:rPr>
                <w:lang w:eastAsia="en-US"/>
              </w:rPr>
            </w:pPr>
            <w:r w:rsidRPr="00DD6CFB">
              <w:rPr>
                <w:lang w:eastAsia="en-US"/>
              </w:rPr>
              <w:t>1626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ED257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3A89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77894" w14:textId="77777777" w:rsidR="004335ED" w:rsidRPr="00DD6CFB" w:rsidRDefault="004335ED" w:rsidP="000D75B4">
            <w:pPr>
              <w:pStyle w:val="TAL"/>
              <w:rPr>
                <w:lang w:eastAsia="en-US"/>
              </w:rPr>
            </w:pPr>
            <w:r w:rsidRPr="00DD6CFB">
              <w:rPr>
                <w:lang w:eastAsia="en-US"/>
              </w:rPr>
              <w:t>Correction of FR1 NR band test frequency tables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9A9CC" w14:textId="77777777" w:rsidR="004335ED" w:rsidRPr="00DD6CFB" w:rsidRDefault="004335ED" w:rsidP="000D75B4">
            <w:pPr>
              <w:pStyle w:val="TAL"/>
              <w:rPr>
                <w:lang w:eastAsia="en-US"/>
              </w:rPr>
            </w:pPr>
            <w:r w:rsidRPr="00DD6CFB">
              <w:rPr>
                <w:lang w:eastAsia="en-US"/>
              </w:rPr>
              <w:t>16.6.0</w:t>
            </w:r>
          </w:p>
        </w:tc>
      </w:tr>
      <w:tr w:rsidR="004335ED" w:rsidRPr="0031204F" w14:paraId="3D1F57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886D93"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E07719"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45B3A0" w14:textId="77777777" w:rsidR="004335ED" w:rsidRPr="00DD6CFB" w:rsidRDefault="004335ED" w:rsidP="000D75B4">
            <w:pPr>
              <w:pStyle w:val="TAL"/>
              <w:rPr>
                <w:lang w:eastAsia="en-US"/>
              </w:rPr>
            </w:pPr>
            <w:r w:rsidRPr="00DD6CFB">
              <w:rPr>
                <w:lang w:eastAsia="en-US"/>
              </w:rPr>
              <w:t>R5-206003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EE24" w14:textId="77777777" w:rsidR="004335ED" w:rsidRPr="00DD6CFB" w:rsidRDefault="004335ED" w:rsidP="000D75B4">
            <w:pPr>
              <w:pStyle w:val="TAL"/>
              <w:rPr>
                <w:lang w:eastAsia="en-US"/>
              </w:rPr>
            </w:pPr>
            <w:r w:rsidRPr="00DD6CFB">
              <w:rPr>
                <w:lang w:eastAsia="en-US"/>
              </w:rPr>
              <w:t>1627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4E64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23B7F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56E14" w14:textId="77777777" w:rsidR="004335ED" w:rsidRPr="00DD6CFB" w:rsidRDefault="004335ED" w:rsidP="000D75B4">
            <w:pPr>
              <w:pStyle w:val="TAL"/>
              <w:rPr>
                <w:lang w:eastAsia="en-US"/>
              </w:rPr>
            </w:pPr>
            <w:r w:rsidRPr="00DD6CFB">
              <w:rPr>
                <w:lang w:eastAsia="en-US"/>
              </w:rPr>
              <w:t>Correction of FR2 NR band test frequency tables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CA5BF" w14:textId="77777777" w:rsidR="004335ED" w:rsidRPr="00DD6CFB" w:rsidRDefault="004335ED" w:rsidP="000D75B4">
            <w:pPr>
              <w:pStyle w:val="TAL"/>
              <w:rPr>
                <w:lang w:eastAsia="en-US"/>
              </w:rPr>
            </w:pPr>
            <w:r w:rsidRPr="00DD6CFB">
              <w:rPr>
                <w:lang w:eastAsia="en-US"/>
              </w:rPr>
              <w:t>16.6.0</w:t>
            </w:r>
          </w:p>
        </w:tc>
      </w:tr>
      <w:tr w:rsidR="004335ED" w:rsidRPr="0031204F" w14:paraId="41E8F5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7ADB6D"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40E77F"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FDD990" w14:textId="77777777" w:rsidR="004335ED" w:rsidRPr="00DD6CFB" w:rsidRDefault="004335ED" w:rsidP="000D75B4">
            <w:pPr>
              <w:pStyle w:val="TAL"/>
              <w:rPr>
                <w:lang w:eastAsia="en-US"/>
              </w:rPr>
            </w:pPr>
            <w:r w:rsidRPr="00DD6CFB">
              <w:rPr>
                <w:lang w:eastAsia="en-US"/>
              </w:rPr>
              <w:t>R5-206004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04EC5" w14:textId="77777777" w:rsidR="004335ED" w:rsidRPr="00DD6CFB" w:rsidRDefault="004335ED" w:rsidP="000D75B4">
            <w:pPr>
              <w:pStyle w:val="TAL"/>
              <w:rPr>
                <w:lang w:eastAsia="en-US"/>
              </w:rPr>
            </w:pPr>
            <w:r w:rsidRPr="00DD6CFB">
              <w:rPr>
                <w:lang w:eastAsia="en-US"/>
              </w:rPr>
              <w:t>1628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A8CF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6DEE4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B6693" w14:textId="77777777" w:rsidR="004335ED" w:rsidRPr="00DD6CFB" w:rsidRDefault="004335ED" w:rsidP="000D75B4">
            <w:pPr>
              <w:pStyle w:val="TAL"/>
              <w:rPr>
                <w:lang w:eastAsia="en-US"/>
              </w:rPr>
            </w:pPr>
            <w:r w:rsidRPr="00DD6CFB">
              <w:rPr>
                <w:lang w:eastAsia="en-US"/>
              </w:rPr>
              <w:t>Change of default SCS for NR CA test frequencies for FR2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AD923" w14:textId="77777777" w:rsidR="004335ED" w:rsidRPr="00DD6CFB" w:rsidRDefault="004335ED" w:rsidP="000D75B4">
            <w:pPr>
              <w:pStyle w:val="TAL"/>
              <w:rPr>
                <w:lang w:eastAsia="en-US"/>
              </w:rPr>
            </w:pPr>
            <w:r w:rsidRPr="00DD6CFB">
              <w:rPr>
                <w:lang w:eastAsia="en-US"/>
              </w:rPr>
              <w:t>16.6.0</w:t>
            </w:r>
          </w:p>
        </w:tc>
      </w:tr>
      <w:tr w:rsidR="004335ED" w:rsidRPr="0031204F" w14:paraId="38CBB4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1924CF"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A5EBFE"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5B6476" w14:textId="77777777" w:rsidR="004335ED" w:rsidRPr="00DD6CFB" w:rsidRDefault="004335ED" w:rsidP="000D75B4">
            <w:pPr>
              <w:pStyle w:val="TAL"/>
              <w:rPr>
                <w:lang w:eastAsia="en-US"/>
              </w:rPr>
            </w:pPr>
            <w:r w:rsidRPr="00DD6CFB">
              <w:rPr>
                <w:lang w:eastAsia="en-US"/>
              </w:rPr>
              <w:t>R5-206008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9E001" w14:textId="77777777" w:rsidR="004335ED" w:rsidRPr="00DD6CFB" w:rsidRDefault="004335ED" w:rsidP="000D75B4">
            <w:pPr>
              <w:pStyle w:val="TAL"/>
              <w:rPr>
                <w:lang w:eastAsia="en-US"/>
              </w:rPr>
            </w:pPr>
            <w:r w:rsidRPr="00DD6CFB">
              <w:rPr>
                <w:lang w:eastAsia="en-US"/>
              </w:rPr>
              <w:t>1632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8357B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C9AB2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B8BC0F" w14:textId="77777777" w:rsidR="004335ED" w:rsidRPr="00DD6CFB" w:rsidRDefault="004335ED" w:rsidP="000D75B4">
            <w:pPr>
              <w:pStyle w:val="TAL"/>
              <w:rPr>
                <w:lang w:eastAsia="en-US"/>
              </w:rPr>
            </w:pPr>
            <w:r w:rsidRPr="00DD6CFB">
              <w:rPr>
                <w:lang w:eastAsia="en-US"/>
              </w:rPr>
              <w:t>Editorial correction to NR CA test frequencies for FR1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355B5" w14:textId="77777777" w:rsidR="004335ED" w:rsidRPr="00DD6CFB" w:rsidRDefault="004335ED" w:rsidP="000D75B4">
            <w:pPr>
              <w:pStyle w:val="TAL"/>
              <w:rPr>
                <w:lang w:eastAsia="en-US"/>
              </w:rPr>
            </w:pPr>
            <w:r w:rsidRPr="00DD6CFB">
              <w:rPr>
                <w:lang w:eastAsia="en-US"/>
              </w:rPr>
              <w:t>16.6.0</w:t>
            </w:r>
          </w:p>
        </w:tc>
      </w:tr>
      <w:tr w:rsidR="004335ED" w:rsidRPr="0031204F" w14:paraId="633671A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D6ACB7"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ACDBDF"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7BC95C" w14:textId="77777777" w:rsidR="004335ED" w:rsidRPr="00DD6CFB" w:rsidRDefault="004335ED" w:rsidP="000D75B4">
            <w:pPr>
              <w:pStyle w:val="TAL"/>
              <w:rPr>
                <w:lang w:eastAsia="en-US"/>
              </w:rPr>
            </w:pPr>
            <w:r w:rsidRPr="00DD6CFB">
              <w:rPr>
                <w:lang w:eastAsia="en-US"/>
              </w:rPr>
              <w:t>R5-206019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8B5F9" w14:textId="77777777" w:rsidR="004335ED" w:rsidRPr="00DD6CFB" w:rsidRDefault="004335ED" w:rsidP="000D75B4">
            <w:pPr>
              <w:pStyle w:val="TAL"/>
              <w:rPr>
                <w:lang w:eastAsia="en-US"/>
              </w:rPr>
            </w:pPr>
            <w:r w:rsidRPr="00DD6CFB">
              <w:rPr>
                <w:lang w:eastAsia="en-US"/>
              </w:rPr>
              <w:t>1637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99EC7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12923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005CC" w14:textId="77777777" w:rsidR="004335ED" w:rsidRPr="00DD6CFB" w:rsidRDefault="004335ED" w:rsidP="000D75B4">
            <w:pPr>
              <w:pStyle w:val="TAL"/>
              <w:rPr>
                <w:lang w:eastAsia="en-US"/>
              </w:rPr>
            </w:pPr>
            <w:r w:rsidRPr="00DD6CFB">
              <w:rPr>
                <w:lang w:eastAsia="en-US"/>
              </w:rPr>
              <w:t>Correction of test frequencies for CA_n260 of intra-band non-contiguous 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B3755" w14:textId="77777777" w:rsidR="004335ED" w:rsidRPr="00DD6CFB" w:rsidRDefault="004335ED" w:rsidP="000D75B4">
            <w:pPr>
              <w:pStyle w:val="TAL"/>
              <w:rPr>
                <w:lang w:eastAsia="en-US"/>
              </w:rPr>
            </w:pPr>
            <w:r w:rsidRPr="00DD6CFB">
              <w:rPr>
                <w:lang w:eastAsia="en-US"/>
              </w:rPr>
              <w:t>16.6.0</w:t>
            </w:r>
          </w:p>
        </w:tc>
      </w:tr>
      <w:tr w:rsidR="004335ED" w:rsidRPr="0031204F" w14:paraId="1B2958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B2C8DE"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D0C523"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27BD6A" w14:textId="77777777" w:rsidR="004335ED" w:rsidRPr="00DD6CFB" w:rsidRDefault="004335ED" w:rsidP="000D75B4">
            <w:pPr>
              <w:pStyle w:val="TAL"/>
              <w:rPr>
                <w:lang w:eastAsia="en-US"/>
              </w:rPr>
            </w:pPr>
            <w:r w:rsidRPr="00DD6CFB">
              <w:rPr>
                <w:lang w:eastAsia="en-US"/>
              </w:rPr>
              <w:t>R5-206046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A3BFC" w14:textId="77777777" w:rsidR="004335ED" w:rsidRPr="00DD6CFB" w:rsidRDefault="004335ED" w:rsidP="000D75B4">
            <w:pPr>
              <w:pStyle w:val="TAL"/>
              <w:rPr>
                <w:lang w:eastAsia="en-US"/>
              </w:rPr>
            </w:pPr>
            <w:r w:rsidRPr="00DD6CFB">
              <w:rPr>
                <w:lang w:eastAsia="en-US"/>
              </w:rPr>
              <w:t>1642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FC206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73811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CCE6A" w14:textId="77777777" w:rsidR="004335ED" w:rsidRPr="00DD6CFB" w:rsidRDefault="004335ED" w:rsidP="000D75B4">
            <w:pPr>
              <w:pStyle w:val="TAL"/>
              <w:rPr>
                <w:lang w:eastAsia="en-US"/>
              </w:rPr>
            </w:pPr>
            <w:r w:rsidRPr="00DD6CFB">
              <w:rPr>
                <w:lang w:eastAsia="en-US"/>
              </w:rPr>
              <w:t>Clarify usage of SSB-Ids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8EAE" w14:textId="77777777" w:rsidR="004335ED" w:rsidRPr="00DD6CFB" w:rsidRDefault="004335ED" w:rsidP="000D75B4">
            <w:pPr>
              <w:pStyle w:val="TAL"/>
              <w:rPr>
                <w:lang w:eastAsia="en-US"/>
              </w:rPr>
            </w:pPr>
            <w:r w:rsidRPr="00DD6CFB">
              <w:rPr>
                <w:lang w:eastAsia="en-US"/>
              </w:rPr>
              <w:t>16.6.0</w:t>
            </w:r>
          </w:p>
        </w:tc>
      </w:tr>
      <w:tr w:rsidR="004335ED" w:rsidRPr="0031204F" w14:paraId="102282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2EE51D"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184567"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2B5F48" w14:textId="77777777" w:rsidR="004335ED" w:rsidRPr="00DD6CFB" w:rsidRDefault="004335ED" w:rsidP="000D75B4">
            <w:pPr>
              <w:pStyle w:val="TAL"/>
              <w:rPr>
                <w:lang w:eastAsia="en-US"/>
              </w:rPr>
            </w:pPr>
            <w:r w:rsidRPr="00DD6CFB">
              <w:rPr>
                <w:lang w:eastAsia="en-US"/>
              </w:rPr>
              <w:t>R5-206048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FEFB" w14:textId="77777777" w:rsidR="004335ED" w:rsidRPr="00DD6CFB" w:rsidRDefault="004335ED" w:rsidP="000D75B4">
            <w:pPr>
              <w:pStyle w:val="TAL"/>
              <w:rPr>
                <w:lang w:eastAsia="en-US"/>
              </w:rPr>
            </w:pPr>
            <w:r w:rsidRPr="00DD6CFB">
              <w:rPr>
                <w:lang w:eastAsia="en-US"/>
              </w:rPr>
              <w:t>1644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CDB5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88C7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1EA4D" w14:textId="77777777" w:rsidR="004335ED" w:rsidRPr="00DD6CFB" w:rsidRDefault="004335ED" w:rsidP="000D75B4">
            <w:pPr>
              <w:pStyle w:val="TAL"/>
              <w:rPr>
                <w:lang w:eastAsia="en-US"/>
              </w:rPr>
            </w:pPr>
            <w:r w:rsidRPr="00DD6CFB">
              <w:rPr>
                <w:lang w:eastAsia="en-US"/>
              </w:rPr>
              <w:t>Clarification on the conditions in DCI format 1_1 table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67EFC" w14:textId="77777777" w:rsidR="004335ED" w:rsidRPr="00DD6CFB" w:rsidRDefault="004335ED" w:rsidP="000D75B4">
            <w:pPr>
              <w:pStyle w:val="TAL"/>
              <w:rPr>
                <w:lang w:eastAsia="en-US"/>
              </w:rPr>
            </w:pPr>
            <w:r w:rsidRPr="00DD6CFB">
              <w:rPr>
                <w:lang w:eastAsia="en-US"/>
              </w:rPr>
              <w:t>16.6.0</w:t>
            </w:r>
          </w:p>
        </w:tc>
      </w:tr>
      <w:tr w:rsidR="004335ED" w:rsidRPr="0031204F" w14:paraId="7E4C5D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00089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56BC88"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B9D46" w14:textId="77777777" w:rsidR="004335ED" w:rsidRPr="00DD6CFB" w:rsidRDefault="004335ED" w:rsidP="000D75B4">
            <w:pPr>
              <w:pStyle w:val="TAL"/>
              <w:rPr>
                <w:lang w:eastAsia="en-US"/>
              </w:rPr>
            </w:pPr>
            <w:r w:rsidRPr="00DD6CFB">
              <w:rPr>
                <w:lang w:eastAsia="en-US"/>
              </w:rPr>
              <w:t>R5-206060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D679C" w14:textId="77777777" w:rsidR="004335ED" w:rsidRPr="00DD6CFB" w:rsidRDefault="004335ED" w:rsidP="000D75B4">
            <w:pPr>
              <w:pStyle w:val="TAL"/>
              <w:rPr>
                <w:lang w:eastAsia="en-US"/>
              </w:rPr>
            </w:pPr>
            <w:r w:rsidRPr="00DD6CFB">
              <w:rPr>
                <w:lang w:eastAsia="en-US"/>
              </w:rPr>
              <w:t>1645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1CBC1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679D5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BB8D2" w14:textId="77777777" w:rsidR="004335ED" w:rsidRPr="00DD6CFB" w:rsidRDefault="004335ED" w:rsidP="000D75B4">
            <w:pPr>
              <w:pStyle w:val="TAL"/>
              <w:rPr>
                <w:lang w:eastAsia="en-US"/>
              </w:rPr>
            </w:pPr>
            <w:r w:rsidRPr="00DD6CFB">
              <w:rPr>
                <w:lang w:eastAsia="en-US"/>
              </w:rPr>
              <w:t>Correction to 4.9.17 IMS MO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E1C32" w14:textId="77777777" w:rsidR="004335ED" w:rsidRPr="00DD6CFB" w:rsidRDefault="004335ED" w:rsidP="000D75B4">
            <w:pPr>
              <w:pStyle w:val="TAL"/>
              <w:rPr>
                <w:lang w:eastAsia="en-US"/>
              </w:rPr>
            </w:pPr>
            <w:r w:rsidRPr="00DD6CFB">
              <w:rPr>
                <w:lang w:eastAsia="en-US"/>
              </w:rPr>
              <w:t>16.6.0</w:t>
            </w:r>
          </w:p>
        </w:tc>
      </w:tr>
      <w:tr w:rsidR="004335ED" w:rsidRPr="0031204F" w14:paraId="533F51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B40E1F"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8E909A"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4E5FE0" w14:textId="77777777" w:rsidR="004335ED" w:rsidRPr="00DD6CFB" w:rsidRDefault="004335ED" w:rsidP="000D75B4">
            <w:pPr>
              <w:pStyle w:val="TAL"/>
              <w:rPr>
                <w:lang w:eastAsia="en-US"/>
              </w:rPr>
            </w:pPr>
            <w:r w:rsidRPr="00DD6CFB">
              <w:rPr>
                <w:lang w:eastAsia="en-US"/>
              </w:rPr>
              <w:t>R5-206061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0FED9" w14:textId="77777777" w:rsidR="004335ED" w:rsidRPr="00DD6CFB" w:rsidRDefault="004335ED" w:rsidP="000D75B4">
            <w:pPr>
              <w:pStyle w:val="TAL"/>
              <w:rPr>
                <w:lang w:eastAsia="en-US"/>
              </w:rPr>
            </w:pPr>
            <w:r w:rsidRPr="00DD6CFB">
              <w:rPr>
                <w:lang w:eastAsia="en-US"/>
              </w:rPr>
              <w:t>1646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FDA8F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4704C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67C3" w14:textId="77777777" w:rsidR="004335ED" w:rsidRPr="00DD6CFB" w:rsidRDefault="004335ED" w:rsidP="000D75B4">
            <w:pPr>
              <w:pStyle w:val="TAL"/>
              <w:rPr>
                <w:lang w:eastAsia="en-US"/>
              </w:rPr>
            </w:pPr>
            <w:r w:rsidRPr="00DD6CFB">
              <w:rPr>
                <w:lang w:eastAsia="en-US"/>
              </w:rPr>
              <w:t>Correction to 4.9.18 IMS MT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C8E63" w14:textId="77777777" w:rsidR="004335ED" w:rsidRPr="00DD6CFB" w:rsidRDefault="004335ED" w:rsidP="000D75B4">
            <w:pPr>
              <w:pStyle w:val="TAL"/>
              <w:rPr>
                <w:lang w:eastAsia="en-US"/>
              </w:rPr>
            </w:pPr>
            <w:r w:rsidRPr="00DD6CFB">
              <w:rPr>
                <w:lang w:eastAsia="en-US"/>
              </w:rPr>
              <w:t>16.6.0</w:t>
            </w:r>
          </w:p>
        </w:tc>
      </w:tr>
      <w:tr w:rsidR="004335ED" w:rsidRPr="0031204F" w14:paraId="6EE9C2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1AADD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8C50FE"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0C2773" w14:textId="77777777" w:rsidR="004335ED" w:rsidRPr="00DD6CFB" w:rsidRDefault="004335ED" w:rsidP="000D75B4">
            <w:pPr>
              <w:pStyle w:val="TAL"/>
              <w:rPr>
                <w:lang w:eastAsia="en-US"/>
              </w:rPr>
            </w:pPr>
            <w:r w:rsidRPr="00DD6CFB">
              <w:rPr>
                <w:lang w:eastAsia="en-US"/>
              </w:rPr>
              <w:t>R5-206065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20DF6" w14:textId="77777777" w:rsidR="004335ED" w:rsidRPr="00DD6CFB" w:rsidRDefault="004335ED" w:rsidP="000D75B4">
            <w:pPr>
              <w:pStyle w:val="TAL"/>
              <w:rPr>
                <w:lang w:eastAsia="en-US"/>
              </w:rPr>
            </w:pPr>
            <w:r w:rsidRPr="00DD6CFB">
              <w:rPr>
                <w:lang w:eastAsia="en-US"/>
              </w:rPr>
              <w:t>1650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EE967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1050F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FE55C" w14:textId="77777777" w:rsidR="004335ED" w:rsidRPr="00DD6CFB" w:rsidRDefault="004335ED" w:rsidP="000D75B4">
            <w:pPr>
              <w:pStyle w:val="TAL"/>
              <w:rPr>
                <w:lang w:eastAsia="en-US"/>
              </w:rPr>
            </w:pPr>
            <w:r w:rsidRPr="00DD6CFB">
              <w:rPr>
                <w:lang w:eastAsia="en-US"/>
              </w:rPr>
              <w:t>Alignment of Rel-16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EC008" w14:textId="77777777" w:rsidR="004335ED" w:rsidRPr="00DD6CFB" w:rsidRDefault="004335ED" w:rsidP="000D75B4">
            <w:pPr>
              <w:pStyle w:val="TAL"/>
              <w:rPr>
                <w:lang w:eastAsia="en-US"/>
              </w:rPr>
            </w:pPr>
            <w:r w:rsidRPr="00DD6CFB">
              <w:rPr>
                <w:lang w:eastAsia="en-US"/>
              </w:rPr>
              <w:t>16.6.0</w:t>
            </w:r>
          </w:p>
        </w:tc>
      </w:tr>
      <w:tr w:rsidR="004335ED" w:rsidRPr="0031204F" w14:paraId="7BE3C0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E7FE01"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08223D"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1648A4" w14:textId="77777777" w:rsidR="004335ED" w:rsidRPr="00DD6CFB" w:rsidRDefault="004335ED" w:rsidP="000D75B4">
            <w:pPr>
              <w:pStyle w:val="TAL"/>
              <w:rPr>
                <w:lang w:eastAsia="en-US"/>
              </w:rPr>
            </w:pPr>
            <w:r w:rsidRPr="00DD6CFB">
              <w:rPr>
                <w:lang w:eastAsia="en-US"/>
              </w:rPr>
              <w:t>R5-206066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D842F" w14:textId="77777777" w:rsidR="004335ED" w:rsidRPr="00DD6CFB" w:rsidRDefault="004335ED" w:rsidP="000D75B4">
            <w:pPr>
              <w:pStyle w:val="TAL"/>
              <w:rPr>
                <w:lang w:eastAsia="en-US"/>
              </w:rPr>
            </w:pPr>
            <w:r w:rsidRPr="00DD6CFB">
              <w:rPr>
                <w:lang w:eastAsia="en-US"/>
              </w:rPr>
              <w:t>1651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F4D94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40BA0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DB00D" w14:textId="77777777" w:rsidR="004335ED" w:rsidRPr="00DD6CFB" w:rsidRDefault="004335ED" w:rsidP="000D75B4">
            <w:pPr>
              <w:pStyle w:val="TAL"/>
              <w:rPr>
                <w:lang w:eastAsia="en-US"/>
              </w:rPr>
            </w:pPr>
            <w:r w:rsidRPr="00DD6CFB">
              <w:rPr>
                <w:lang w:eastAsia="en-US"/>
              </w:rPr>
              <w:t>Addition of new SSTs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7D92F" w14:textId="77777777" w:rsidR="004335ED" w:rsidRPr="00DD6CFB" w:rsidRDefault="004335ED" w:rsidP="000D75B4">
            <w:pPr>
              <w:pStyle w:val="TAL"/>
              <w:rPr>
                <w:lang w:eastAsia="en-US"/>
              </w:rPr>
            </w:pPr>
            <w:r w:rsidRPr="00DD6CFB">
              <w:rPr>
                <w:lang w:eastAsia="en-US"/>
              </w:rPr>
              <w:t>16.6.0</w:t>
            </w:r>
          </w:p>
        </w:tc>
      </w:tr>
      <w:tr w:rsidR="004335ED" w:rsidRPr="0031204F" w14:paraId="7F9BAE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62CC0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3A81C3"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90DF80" w14:textId="77777777" w:rsidR="004335ED" w:rsidRPr="00DD6CFB" w:rsidRDefault="004335ED" w:rsidP="000D75B4">
            <w:pPr>
              <w:pStyle w:val="TAL"/>
              <w:rPr>
                <w:lang w:eastAsia="en-US"/>
              </w:rPr>
            </w:pPr>
            <w:r w:rsidRPr="00DD6CFB">
              <w:rPr>
                <w:lang w:eastAsia="en-US"/>
              </w:rPr>
              <w:t>R5-206067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AD3D1" w14:textId="77777777" w:rsidR="004335ED" w:rsidRPr="00DD6CFB" w:rsidRDefault="004335ED" w:rsidP="000D75B4">
            <w:pPr>
              <w:pStyle w:val="TAL"/>
              <w:rPr>
                <w:lang w:eastAsia="en-US"/>
              </w:rPr>
            </w:pPr>
            <w:r w:rsidRPr="00DD6CFB">
              <w:rPr>
                <w:lang w:eastAsia="en-US"/>
              </w:rPr>
              <w:t>1652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FCDA1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482E3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1460D" w14:textId="77777777" w:rsidR="004335ED" w:rsidRPr="00DD6CFB" w:rsidRDefault="004335ED" w:rsidP="000D75B4">
            <w:pPr>
              <w:pStyle w:val="TAL"/>
              <w:rPr>
                <w:lang w:eastAsia="en-US"/>
              </w:rPr>
            </w:pPr>
            <w:r w:rsidRPr="00DD6CFB">
              <w:rPr>
                <w:lang w:eastAsia="en-US"/>
              </w:rPr>
              <w:t>Update IE SIB2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92D4C" w14:textId="77777777" w:rsidR="004335ED" w:rsidRPr="00DD6CFB" w:rsidRDefault="004335ED" w:rsidP="000D75B4">
            <w:pPr>
              <w:pStyle w:val="TAL"/>
              <w:rPr>
                <w:lang w:eastAsia="en-US"/>
              </w:rPr>
            </w:pPr>
            <w:r w:rsidRPr="00DD6CFB">
              <w:rPr>
                <w:lang w:eastAsia="en-US"/>
              </w:rPr>
              <w:t>16.6.0</w:t>
            </w:r>
          </w:p>
        </w:tc>
      </w:tr>
      <w:tr w:rsidR="004335ED" w:rsidRPr="0031204F" w14:paraId="77234D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90A14B"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886C86"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B825F2" w14:textId="77777777" w:rsidR="004335ED" w:rsidRPr="00DD6CFB" w:rsidRDefault="004335ED" w:rsidP="000D75B4">
            <w:pPr>
              <w:pStyle w:val="TAL"/>
              <w:rPr>
                <w:lang w:eastAsia="en-US"/>
              </w:rPr>
            </w:pPr>
            <w:r w:rsidRPr="00DD6CFB">
              <w:rPr>
                <w:lang w:eastAsia="en-US"/>
              </w:rPr>
              <w:t>R5-206078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4A9E1" w14:textId="77777777" w:rsidR="004335ED" w:rsidRPr="00DD6CFB" w:rsidRDefault="004335ED" w:rsidP="000D75B4">
            <w:pPr>
              <w:pStyle w:val="TAL"/>
              <w:rPr>
                <w:lang w:eastAsia="en-US"/>
              </w:rPr>
            </w:pPr>
            <w:r w:rsidRPr="00DD6CFB">
              <w:rPr>
                <w:lang w:eastAsia="en-US"/>
              </w:rPr>
              <w:t>1654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5E50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70BBB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DDA0A9" w14:textId="77777777" w:rsidR="004335ED" w:rsidRPr="00DD6CFB" w:rsidRDefault="004335ED" w:rsidP="000D75B4">
            <w:pPr>
              <w:pStyle w:val="TAL"/>
              <w:rPr>
                <w:lang w:eastAsia="en-US"/>
              </w:rPr>
            </w:pPr>
            <w:r w:rsidRPr="00DD6CFB">
              <w:rPr>
                <w:lang w:eastAsia="en-US"/>
              </w:rPr>
              <w:t>Update IE SIB4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95D0B" w14:textId="77777777" w:rsidR="004335ED" w:rsidRPr="00DD6CFB" w:rsidRDefault="004335ED" w:rsidP="000D75B4">
            <w:pPr>
              <w:pStyle w:val="TAL"/>
              <w:rPr>
                <w:lang w:eastAsia="en-US"/>
              </w:rPr>
            </w:pPr>
            <w:r w:rsidRPr="00DD6CFB">
              <w:rPr>
                <w:lang w:eastAsia="en-US"/>
              </w:rPr>
              <w:t>16.6.0</w:t>
            </w:r>
          </w:p>
        </w:tc>
      </w:tr>
      <w:tr w:rsidR="004335ED" w:rsidRPr="0031204F" w14:paraId="32ED3B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5A83A8"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798C7D"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F63B1" w14:textId="77777777" w:rsidR="004335ED" w:rsidRPr="00DD6CFB" w:rsidRDefault="004335ED" w:rsidP="000D75B4">
            <w:pPr>
              <w:pStyle w:val="TAL"/>
              <w:rPr>
                <w:lang w:eastAsia="en-US"/>
              </w:rPr>
            </w:pPr>
            <w:r w:rsidRPr="00DD6CFB">
              <w:rPr>
                <w:lang w:eastAsia="en-US"/>
              </w:rPr>
              <w:t>R5-206086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02D55" w14:textId="77777777" w:rsidR="004335ED" w:rsidRPr="00DD6CFB" w:rsidRDefault="004335ED" w:rsidP="000D75B4">
            <w:pPr>
              <w:pStyle w:val="TAL"/>
              <w:rPr>
                <w:lang w:eastAsia="en-US"/>
              </w:rPr>
            </w:pPr>
            <w:r w:rsidRPr="00DD6CFB">
              <w:rPr>
                <w:lang w:eastAsia="en-US"/>
              </w:rPr>
              <w:t>1655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87D9E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BFBD2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C83E28" w14:textId="77777777" w:rsidR="004335ED" w:rsidRPr="00DD6CFB" w:rsidRDefault="004335ED" w:rsidP="000D75B4">
            <w:pPr>
              <w:pStyle w:val="TAL"/>
              <w:rPr>
                <w:lang w:eastAsia="en-US"/>
              </w:rPr>
            </w:pPr>
            <w:r w:rsidRPr="00DD6CFB">
              <w:rPr>
                <w:lang w:eastAsia="en-US"/>
              </w:rPr>
              <w:t xml:space="preserve">Addition of common message contents for sustained </w:t>
            </w:r>
            <w:r w:rsidRPr="00DD6CFB">
              <w:rPr>
                <w:lang w:eastAsia="en-US"/>
              </w:rPr>
              <w:lastRenderedPageBreak/>
              <w:t>downlink data rate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57F31" w14:textId="77777777" w:rsidR="004335ED" w:rsidRPr="00DD6CFB" w:rsidRDefault="004335ED" w:rsidP="000D75B4">
            <w:pPr>
              <w:pStyle w:val="TAL"/>
              <w:rPr>
                <w:lang w:eastAsia="en-US"/>
              </w:rPr>
            </w:pPr>
            <w:r w:rsidRPr="00DD6CFB">
              <w:rPr>
                <w:lang w:eastAsia="en-US"/>
              </w:rPr>
              <w:lastRenderedPageBreak/>
              <w:t>16.6.0</w:t>
            </w:r>
          </w:p>
        </w:tc>
      </w:tr>
      <w:tr w:rsidR="004335ED" w:rsidRPr="0031204F" w14:paraId="2BAD75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11F493"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E08445"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3F0EE0" w14:textId="77777777" w:rsidR="004335ED" w:rsidRPr="00DD6CFB" w:rsidRDefault="004335ED" w:rsidP="000D75B4">
            <w:pPr>
              <w:pStyle w:val="TAL"/>
              <w:rPr>
                <w:lang w:eastAsia="en-US"/>
              </w:rPr>
            </w:pPr>
            <w:r w:rsidRPr="00DD6CFB">
              <w:rPr>
                <w:lang w:eastAsia="en-US"/>
              </w:rPr>
              <w:t>R5-206087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A8FF9" w14:textId="77777777" w:rsidR="004335ED" w:rsidRPr="00DD6CFB" w:rsidRDefault="004335ED" w:rsidP="000D75B4">
            <w:pPr>
              <w:pStyle w:val="TAL"/>
              <w:rPr>
                <w:lang w:eastAsia="en-US"/>
              </w:rPr>
            </w:pPr>
            <w:r w:rsidRPr="00DD6CFB">
              <w:rPr>
                <w:lang w:eastAsia="en-US"/>
              </w:rPr>
              <w:t>1656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E2332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D2188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3719F" w14:textId="77777777" w:rsidR="004335ED" w:rsidRPr="00DD6CFB" w:rsidRDefault="004335ED" w:rsidP="000D75B4">
            <w:pPr>
              <w:pStyle w:val="TAL"/>
              <w:rPr>
                <w:lang w:eastAsia="en-US"/>
              </w:rPr>
            </w:pPr>
            <w:r w:rsidRPr="00DD6CFB">
              <w:rPr>
                <w:lang w:eastAsia="en-US"/>
              </w:rPr>
              <w:t xml:space="preserve">Correction to Default RRM TRS </w:t>
            </w:r>
            <w:proofErr w:type="spellStart"/>
            <w:r w:rsidRPr="00DD6CFB">
              <w:rPr>
                <w:lang w:eastAsia="en-US"/>
              </w:rPr>
              <w:t>qcl</w:t>
            </w:r>
            <w:proofErr w:type="spellEnd"/>
            <w:r w:rsidRPr="00DD6CFB">
              <w:rPr>
                <w:lang w:eastAsia="en-US"/>
              </w:rPr>
              <w:t>-info and PDCCH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A94B" w14:textId="77777777" w:rsidR="004335ED" w:rsidRPr="00DD6CFB" w:rsidRDefault="004335ED" w:rsidP="000D75B4">
            <w:pPr>
              <w:pStyle w:val="TAL"/>
              <w:rPr>
                <w:lang w:eastAsia="en-US"/>
              </w:rPr>
            </w:pPr>
            <w:r w:rsidRPr="00DD6CFB">
              <w:rPr>
                <w:lang w:eastAsia="en-US"/>
              </w:rPr>
              <w:t>16.6.0</w:t>
            </w:r>
          </w:p>
        </w:tc>
      </w:tr>
      <w:tr w:rsidR="004335ED" w:rsidRPr="0031204F" w14:paraId="01FD51F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81350C"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DCD1C5"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462F" w14:textId="77777777" w:rsidR="004335ED" w:rsidRPr="00DD6CFB" w:rsidRDefault="004335ED" w:rsidP="000D75B4">
            <w:pPr>
              <w:pStyle w:val="TAL"/>
              <w:rPr>
                <w:lang w:eastAsia="en-US"/>
              </w:rPr>
            </w:pPr>
            <w:r w:rsidRPr="00DD6CFB">
              <w:rPr>
                <w:lang w:eastAsia="en-US"/>
              </w:rPr>
              <w:t>R5-206112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96E2F" w14:textId="77777777" w:rsidR="004335ED" w:rsidRPr="00DD6CFB" w:rsidRDefault="004335ED" w:rsidP="000D75B4">
            <w:pPr>
              <w:pStyle w:val="TAL"/>
              <w:rPr>
                <w:lang w:eastAsia="en-US"/>
              </w:rPr>
            </w:pPr>
            <w:r w:rsidRPr="00DD6CFB">
              <w:rPr>
                <w:lang w:eastAsia="en-US"/>
              </w:rPr>
              <w:t>1657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E4FD9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E1F8F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873B8" w14:textId="77777777" w:rsidR="004335ED" w:rsidRPr="00DD6CFB" w:rsidRDefault="004335ED" w:rsidP="000D75B4">
            <w:pPr>
              <w:pStyle w:val="TAL"/>
              <w:rPr>
                <w:lang w:eastAsia="en-US"/>
              </w:rPr>
            </w:pPr>
            <w:r w:rsidRPr="00DD6CFB">
              <w:rPr>
                <w:lang w:eastAsia="en-US"/>
              </w:rPr>
              <w:t>Update requirements of test equipment for RF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C33D6" w14:textId="77777777" w:rsidR="004335ED" w:rsidRPr="00DD6CFB" w:rsidRDefault="004335ED" w:rsidP="000D75B4">
            <w:pPr>
              <w:pStyle w:val="TAL"/>
              <w:rPr>
                <w:lang w:eastAsia="en-US"/>
              </w:rPr>
            </w:pPr>
            <w:r w:rsidRPr="00DD6CFB">
              <w:rPr>
                <w:lang w:eastAsia="en-US"/>
              </w:rPr>
              <w:t>16.6.0</w:t>
            </w:r>
          </w:p>
        </w:tc>
      </w:tr>
      <w:tr w:rsidR="004335ED" w:rsidRPr="0031204F" w14:paraId="52897C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3F280E"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F0966E"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C7AF63" w14:textId="77777777" w:rsidR="004335ED" w:rsidRPr="00DD6CFB" w:rsidRDefault="004335ED" w:rsidP="000D75B4">
            <w:pPr>
              <w:pStyle w:val="TAL"/>
              <w:rPr>
                <w:lang w:eastAsia="en-US"/>
              </w:rPr>
            </w:pPr>
            <w:r w:rsidRPr="00DD6CFB">
              <w:rPr>
                <w:lang w:eastAsia="en-US"/>
              </w:rPr>
              <w:t>R5-206113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03000" w14:textId="77777777" w:rsidR="004335ED" w:rsidRPr="00DD6CFB" w:rsidRDefault="004335ED" w:rsidP="000D75B4">
            <w:pPr>
              <w:pStyle w:val="TAL"/>
              <w:rPr>
                <w:lang w:eastAsia="en-US"/>
              </w:rPr>
            </w:pPr>
            <w:r w:rsidRPr="00DD6CFB">
              <w:rPr>
                <w:lang w:eastAsia="en-US"/>
              </w:rPr>
              <w:t>1658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E2AF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A3440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6D6BB" w14:textId="77777777" w:rsidR="004335ED" w:rsidRPr="00DD6CFB" w:rsidRDefault="004335ED" w:rsidP="000D75B4">
            <w:pPr>
              <w:pStyle w:val="TAL"/>
              <w:rPr>
                <w:lang w:eastAsia="en-US"/>
              </w:rPr>
            </w:pPr>
            <w:r w:rsidRPr="00DD6CFB">
              <w:rPr>
                <w:lang w:eastAsia="en-US"/>
              </w:rPr>
              <w:t>Update requirements of test equipment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89143" w14:textId="77777777" w:rsidR="004335ED" w:rsidRPr="00DD6CFB" w:rsidRDefault="004335ED" w:rsidP="000D75B4">
            <w:pPr>
              <w:pStyle w:val="TAL"/>
              <w:rPr>
                <w:lang w:eastAsia="en-US"/>
              </w:rPr>
            </w:pPr>
            <w:r w:rsidRPr="00DD6CFB">
              <w:rPr>
                <w:lang w:eastAsia="en-US"/>
              </w:rPr>
              <w:t>16.6.0</w:t>
            </w:r>
          </w:p>
        </w:tc>
      </w:tr>
      <w:tr w:rsidR="004335ED" w:rsidRPr="0031204F" w14:paraId="49A783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6E8797"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54AE9B"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BB48CD" w14:textId="77777777" w:rsidR="004335ED" w:rsidRPr="00DD6CFB" w:rsidRDefault="004335ED" w:rsidP="000D75B4">
            <w:pPr>
              <w:pStyle w:val="TAL"/>
              <w:rPr>
                <w:lang w:eastAsia="en-US"/>
              </w:rPr>
            </w:pPr>
            <w:r w:rsidRPr="00DD6CFB">
              <w:rPr>
                <w:lang w:eastAsia="en-US"/>
              </w:rPr>
              <w:t>R5-206115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4A7CE" w14:textId="77777777" w:rsidR="004335ED" w:rsidRPr="00DD6CFB" w:rsidRDefault="004335ED" w:rsidP="000D75B4">
            <w:pPr>
              <w:pStyle w:val="TAL"/>
              <w:rPr>
                <w:lang w:eastAsia="en-US"/>
              </w:rPr>
            </w:pPr>
            <w:r w:rsidRPr="00DD6CFB">
              <w:rPr>
                <w:lang w:eastAsia="en-US"/>
              </w:rPr>
              <w:t>1659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0660A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AB7BAB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1FD14" w14:textId="77777777" w:rsidR="004335ED" w:rsidRPr="00DD6CFB" w:rsidRDefault="004335ED" w:rsidP="000D75B4">
            <w:pPr>
              <w:pStyle w:val="TAL"/>
              <w:rPr>
                <w:lang w:eastAsia="en-US"/>
              </w:rPr>
            </w:pPr>
            <w:r w:rsidRPr="00DD6CFB">
              <w:rPr>
                <w:lang w:eastAsia="en-US"/>
              </w:rPr>
              <w:t>Update requirements of reference test conditions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CDF2" w14:textId="77777777" w:rsidR="004335ED" w:rsidRPr="00DD6CFB" w:rsidRDefault="004335ED" w:rsidP="000D75B4">
            <w:pPr>
              <w:pStyle w:val="TAL"/>
              <w:rPr>
                <w:lang w:eastAsia="en-US"/>
              </w:rPr>
            </w:pPr>
            <w:r w:rsidRPr="00DD6CFB">
              <w:rPr>
                <w:lang w:eastAsia="en-US"/>
              </w:rPr>
              <w:t>16.6.0</w:t>
            </w:r>
          </w:p>
        </w:tc>
      </w:tr>
      <w:tr w:rsidR="004335ED" w:rsidRPr="0031204F" w14:paraId="65D3AE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5E1DAB"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A5080E"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2E03F" w14:textId="77777777" w:rsidR="004335ED" w:rsidRPr="00DD6CFB" w:rsidRDefault="004335ED" w:rsidP="000D75B4">
            <w:pPr>
              <w:pStyle w:val="TAL"/>
              <w:rPr>
                <w:lang w:eastAsia="en-US"/>
              </w:rPr>
            </w:pPr>
            <w:r w:rsidRPr="00DD6CFB">
              <w:rPr>
                <w:lang w:eastAsia="en-US"/>
              </w:rPr>
              <w:t>R5-206157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19E97" w14:textId="77777777" w:rsidR="004335ED" w:rsidRPr="00DD6CFB" w:rsidRDefault="004335ED" w:rsidP="000D75B4">
            <w:pPr>
              <w:pStyle w:val="TAL"/>
              <w:rPr>
                <w:lang w:eastAsia="en-US"/>
              </w:rPr>
            </w:pPr>
            <w:r w:rsidRPr="00DD6CFB">
              <w:rPr>
                <w:lang w:eastAsia="en-US"/>
              </w:rPr>
              <w:t>1663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BDC83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B5E8A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AA2076" w14:textId="77777777" w:rsidR="004335ED" w:rsidRPr="00DD6CFB" w:rsidRDefault="004335ED" w:rsidP="000D75B4">
            <w:pPr>
              <w:pStyle w:val="TAL"/>
              <w:rPr>
                <w:lang w:eastAsia="en-US"/>
              </w:rPr>
            </w:pPr>
            <w:r w:rsidRPr="00DD6CFB">
              <w:rPr>
                <w:lang w:eastAsia="en-US"/>
              </w:rPr>
              <w:t>CSI-</w:t>
            </w:r>
            <w:proofErr w:type="spellStart"/>
            <w:r w:rsidRPr="00DD6CFB">
              <w:rPr>
                <w:lang w:eastAsia="en-US"/>
              </w:rPr>
              <w:t>measConfig</w:t>
            </w:r>
            <w:proofErr w:type="spellEnd"/>
            <w:r w:rsidRPr="00DD6CFB">
              <w:rPr>
                <w:lang w:eastAsia="en-US"/>
              </w:rPr>
              <w:t xml:space="preserve"> applicable for RRM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C1CA6" w14:textId="77777777" w:rsidR="004335ED" w:rsidRPr="00DD6CFB" w:rsidRDefault="004335ED" w:rsidP="000D75B4">
            <w:pPr>
              <w:pStyle w:val="TAL"/>
              <w:rPr>
                <w:lang w:eastAsia="en-US"/>
              </w:rPr>
            </w:pPr>
            <w:r w:rsidRPr="00DD6CFB">
              <w:rPr>
                <w:lang w:eastAsia="en-US"/>
              </w:rPr>
              <w:t>16.6.0</w:t>
            </w:r>
          </w:p>
        </w:tc>
      </w:tr>
      <w:tr w:rsidR="004335ED" w:rsidRPr="0031204F" w14:paraId="516F2B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D08B98"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8809F4"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F2B746" w14:textId="77777777" w:rsidR="004335ED" w:rsidRPr="00DD6CFB" w:rsidRDefault="004335ED" w:rsidP="000D75B4">
            <w:pPr>
              <w:pStyle w:val="TAL"/>
              <w:rPr>
                <w:lang w:eastAsia="en-US"/>
              </w:rPr>
            </w:pPr>
            <w:r w:rsidRPr="00DD6CFB">
              <w:rPr>
                <w:lang w:eastAsia="en-US"/>
              </w:rPr>
              <w:t>R5-206158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DC5E7" w14:textId="77777777" w:rsidR="004335ED" w:rsidRPr="00DD6CFB" w:rsidRDefault="004335ED" w:rsidP="000D75B4">
            <w:pPr>
              <w:pStyle w:val="TAL"/>
              <w:rPr>
                <w:lang w:eastAsia="en-US"/>
              </w:rPr>
            </w:pPr>
            <w:r w:rsidRPr="00DD6CFB">
              <w:rPr>
                <w:lang w:eastAsia="en-US"/>
              </w:rPr>
              <w:t>1664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E281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4561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478D7E" w14:textId="77777777" w:rsidR="004335ED" w:rsidRPr="00DD6CFB" w:rsidRDefault="004335ED" w:rsidP="000D75B4">
            <w:pPr>
              <w:pStyle w:val="TAL"/>
              <w:rPr>
                <w:lang w:eastAsia="en-US"/>
              </w:rPr>
            </w:pPr>
            <w:r w:rsidRPr="00DD6CFB">
              <w:rPr>
                <w:lang w:eastAsia="en-US"/>
              </w:rPr>
              <w:t>Editorial update IE CellAccessRelatedInfo-EUTRA-5GC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BEC25" w14:textId="77777777" w:rsidR="004335ED" w:rsidRPr="00DD6CFB" w:rsidRDefault="004335ED" w:rsidP="000D75B4">
            <w:pPr>
              <w:pStyle w:val="TAL"/>
              <w:rPr>
                <w:lang w:eastAsia="en-US"/>
              </w:rPr>
            </w:pPr>
            <w:r w:rsidRPr="00DD6CFB">
              <w:rPr>
                <w:lang w:eastAsia="en-US"/>
              </w:rPr>
              <w:t>16.6.0</w:t>
            </w:r>
          </w:p>
        </w:tc>
      </w:tr>
      <w:tr w:rsidR="004335ED" w:rsidRPr="0031204F" w14:paraId="1E4973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DDC780"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3B43C1"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A31D2D" w14:textId="77777777" w:rsidR="004335ED" w:rsidRPr="00DD6CFB" w:rsidRDefault="004335ED" w:rsidP="000D75B4">
            <w:pPr>
              <w:pStyle w:val="TAL"/>
              <w:rPr>
                <w:lang w:eastAsia="en-US"/>
              </w:rPr>
            </w:pPr>
            <w:r w:rsidRPr="00DD6CFB">
              <w:rPr>
                <w:lang w:eastAsia="en-US"/>
              </w:rPr>
              <w:t>R5-206164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32DEC" w14:textId="77777777" w:rsidR="004335ED" w:rsidRPr="00DD6CFB" w:rsidRDefault="004335ED" w:rsidP="000D75B4">
            <w:pPr>
              <w:pStyle w:val="TAL"/>
              <w:rPr>
                <w:lang w:eastAsia="en-US"/>
              </w:rPr>
            </w:pPr>
            <w:r w:rsidRPr="00DD6CFB">
              <w:rPr>
                <w:lang w:eastAsia="en-US"/>
              </w:rPr>
              <w:t>1666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25AA2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FC5CF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87A402"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CellAccessRelatedInfo</w:t>
            </w:r>
            <w:proofErr w:type="spellEnd"/>
            <w:r w:rsidRPr="00DD6CFB">
              <w:rPr>
                <w:lang w:eastAsia="en-US"/>
              </w:rPr>
              <w:t>-EUTRA-EPC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ABBB9D" w14:textId="77777777" w:rsidR="004335ED" w:rsidRPr="00DD6CFB" w:rsidRDefault="004335ED" w:rsidP="000D75B4">
            <w:pPr>
              <w:pStyle w:val="TAL"/>
              <w:rPr>
                <w:lang w:eastAsia="en-US"/>
              </w:rPr>
            </w:pPr>
            <w:r w:rsidRPr="00DD6CFB">
              <w:rPr>
                <w:lang w:eastAsia="en-US"/>
              </w:rPr>
              <w:t>16.6.0</w:t>
            </w:r>
          </w:p>
        </w:tc>
      </w:tr>
      <w:tr w:rsidR="004335ED" w:rsidRPr="0031204F" w14:paraId="4DA6A9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E25891"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6C6793"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CE5563" w14:textId="77777777" w:rsidR="004335ED" w:rsidRPr="00DD6CFB" w:rsidRDefault="004335ED" w:rsidP="000D75B4">
            <w:pPr>
              <w:pStyle w:val="TAL"/>
              <w:rPr>
                <w:lang w:eastAsia="en-US"/>
              </w:rPr>
            </w:pPr>
            <w:r w:rsidRPr="00DD6CFB">
              <w:rPr>
                <w:lang w:eastAsia="en-US"/>
              </w:rPr>
              <w:t>R5-206266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E7F6C" w14:textId="77777777" w:rsidR="004335ED" w:rsidRPr="00DD6CFB" w:rsidRDefault="004335ED" w:rsidP="000D75B4">
            <w:pPr>
              <w:pStyle w:val="TAL"/>
              <w:rPr>
                <w:lang w:eastAsia="en-US"/>
              </w:rPr>
            </w:pPr>
            <w:r w:rsidRPr="00DD6CFB">
              <w:rPr>
                <w:lang w:eastAsia="en-US"/>
              </w:rPr>
              <w:t>1671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B1E8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AE5DF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585095" w14:textId="77777777" w:rsidR="004335ED" w:rsidRPr="00DD6CFB" w:rsidRDefault="004335ED" w:rsidP="000D75B4">
            <w:pPr>
              <w:pStyle w:val="TAL"/>
              <w:rPr>
                <w:lang w:eastAsia="en-US"/>
              </w:rPr>
            </w:pPr>
            <w:r w:rsidRPr="00DD6CFB">
              <w:rPr>
                <w:lang w:eastAsia="en-US"/>
              </w:rPr>
              <w:t>Corrections to test procedures in subclause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83B45" w14:textId="77777777" w:rsidR="004335ED" w:rsidRPr="00DD6CFB" w:rsidRDefault="004335ED" w:rsidP="000D75B4">
            <w:pPr>
              <w:pStyle w:val="TAL"/>
              <w:rPr>
                <w:lang w:eastAsia="en-US"/>
              </w:rPr>
            </w:pPr>
            <w:r w:rsidRPr="00DD6CFB">
              <w:rPr>
                <w:lang w:eastAsia="en-US"/>
              </w:rPr>
              <w:t>16.6.0</w:t>
            </w:r>
          </w:p>
        </w:tc>
      </w:tr>
      <w:tr w:rsidR="004335ED" w:rsidRPr="0031204F" w14:paraId="466E99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BE6888"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BCEA25"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6F64E2" w14:textId="77777777" w:rsidR="004335ED" w:rsidRPr="00DD6CFB" w:rsidRDefault="004335ED" w:rsidP="000D75B4">
            <w:pPr>
              <w:pStyle w:val="TAL"/>
              <w:rPr>
                <w:lang w:eastAsia="en-US"/>
              </w:rPr>
            </w:pPr>
            <w:r w:rsidRPr="00DD6CFB">
              <w:rPr>
                <w:lang w:eastAsia="en-US"/>
              </w:rPr>
              <w:t>R5-206288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E0AF8" w14:textId="77777777" w:rsidR="004335ED" w:rsidRPr="00DD6CFB" w:rsidRDefault="004335ED" w:rsidP="000D75B4">
            <w:pPr>
              <w:pStyle w:val="TAL"/>
              <w:rPr>
                <w:lang w:eastAsia="en-US"/>
              </w:rPr>
            </w:pPr>
            <w:r w:rsidRPr="00DD6CFB">
              <w:rPr>
                <w:lang w:eastAsia="en-US"/>
              </w:rPr>
              <w:t>1510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778FE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D8798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BAACAB" w14:textId="77777777" w:rsidR="004335ED" w:rsidRPr="00DD6CFB" w:rsidRDefault="004335ED" w:rsidP="000D75B4">
            <w:pPr>
              <w:pStyle w:val="TAL"/>
              <w:rPr>
                <w:lang w:eastAsia="en-US"/>
              </w:rPr>
            </w:pPr>
            <w:r w:rsidRPr="00DD6CFB">
              <w:rPr>
                <w:lang w:eastAsia="en-US"/>
              </w:rPr>
              <w:t>Corrections to UE-requested PDU session establishment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F15A8" w14:textId="77777777" w:rsidR="004335ED" w:rsidRPr="00DD6CFB" w:rsidRDefault="004335ED" w:rsidP="000D75B4">
            <w:pPr>
              <w:pStyle w:val="TAL"/>
              <w:rPr>
                <w:lang w:eastAsia="en-US"/>
              </w:rPr>
            </w:pPr>
            <w:r w:rsidRPr="00DD6CFB">
              <w:rPr>
                <w:lang w:eastAsia="en-US"/>
              </w:rPr>
              <w:t>16.6.0</w:t>
            </w:r>
          </w:p>
        </w:tc>
      </w:tr>
      <w:tr w:rsidR="004335ED" w:rsidRPr="0031204F" w14:paraId="58C2A8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030084"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3792F5"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0D9407" w14:textId="77777777" w:rsidR="004335ED" w:rsidRPr="00DD6CFB" w:rsidRDefault="004335ED" w:rsidP="000D75B4">
            <w:pPr>
              <w:pStyle w:val="TAL"/>
              <w:rPr>
                <w:lang w:eastAsia="en-US"/>
              </w:rPr>
            </w:pPr>
            <w:r w:rsidRPr="00DD6CFB">
              <w:rPr>
                <w:lang w:eastAsia="en-US"/>
              </w:rPr>
              <w:t>R5-206289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48DEA" w14:textId="77777777" w:rsidR="004335ED" w:rsidRPr="00DD6CFB" w:rsidRDefault="004335ED" w:rsidP="000D75B4">
            <w:pPr>
              <w:pStyle w:val="TAL"/>
              <w:rPr>
                <w:lang w:eastAsia="en-US"/>
              </w:rPr>
            </w:pPr>
            <w:r w:rsidRPr="00DD6CFB">
              <w:rPr>
                <w:lang w:eastAsia="en-US"/>
              </w:rPr>
              <w:t>1515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4F46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518AD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4937A6" w14:textId="77777777" w:rsidR="004335ED" w:rsidRPr="00DD6CFB" w:rsidRDefault="004335ED" w:rsidP="000D75B4">
            <w:pPr>
              <w:pStyle w:val="TAL"/>
              <w:rPr>
                <w:lang w:eastAsia="en-US"/>
              </w:rPr>
            </w:pPr>
            <w:r w:rsidRPr="00DD6CFB">
              <w:rPr>
                <w:lang w:eastAsia="en-US"/>
              </w:rPr>
              <w:t>Update of 4.9.7 Test procedure for UE for Tracking area updating / Inter-system change from N1 mode to S1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89C58" w14:textId="77777777" w:rsidR="004335ED" w:rsidRPr="00DD6CFB" w:rsidRDefault="004335ED" w:rsidP="000D75B4">
            <w:pPr>
              <w:pStyle w:val="TAL"/>
              <w:rPr>
                <w:lang w:eastAsia="en-US"/>
              </w:rPr>
            </w:pPr>
            <w:r w:rsidRPr="00DD6CFB">
              <w:rPr>
                <w:lang w:eastAsia="en-US"/>
              </w:rPr>
              <w:t>16.6.0</w:t>
            </w:r>
          </w:p>
        </w:tc>
      </w:tr>
      <w:tr w:rsidR="004335ED" w:rsidRPr="0031204F" w14:paraId="4B9BA0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D72E1E"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10FA35"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5B9DC5" w14:textId="77777777" w:rsidR="004335ED" w:rsidRPr="00DD6CFB" w:rsidRDefault="004335ED" w:rsidP="000D75B4">
            <w:pPr>
              <w:pStyle w:val="TAL"/>
              <w:rPr>
                <w:lang w:eastAsia="en-US"/>
              </w:rPr>
            </w:pPr>
            <w:r w:rsidRPr="00DD6CFB">
              <w:rPr>
                <w:lang w:eastAsia="en-US"/>
              </w:rPr>
              <w:t>R5-206290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0523B" w14:textId="77777777" w:rsidR="004335ED" w:rsidRPr="00DD6CFB" w:rsidRDefault="004335ED" w:rsidP="000D75B4">
            <w:pPr>
              <w:pStyle w:val="TAL"/>
              <w:rPr>
                <w:lang w:eastAsia="en-US"/>
              </w:rPr>
            </w:pPr>
            <w:r w:rsidRPr="00DD6CFB">
              <w:rPr>
                <w:lang w:eastAsia="en-US"/>
              </w:rPr>
              <w:t>1516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1F55B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28DEE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FBC99D" w14:textId="77777777" w:rsidR="004335ED" w:rsidRPr="00DD6CFB" w:rsidRDefault="004335ED" w:rsidP="000D75B4">
            <w:pPr>
              <w:pStyle w:val="TAL"/>
              <w:rPr>
                <w:lang w:eastAsia="en-US"/>
              </w:rPr>
            </w:pPr>
            <w:r w:rsidRPr="00DD6CFB">
              <w:rPr>
                <w:lang w:eastAsia="en-US"/>
              </w:rPr>
              <w:t>Update of 4.9.9 Test procedure for UE for Tracking area updating / Inter-system change from S1 mode to N1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25E61" w14:textId="77777777" w:rsidR="004335ED" w:rsidRPr="00DD6CFB" w:rsidRDefault="004335ED" w:rsidP="000D75B4">
            <w:pPr>
              <w:pStyle w:val="TAL"/>
              <w:rPr>
                <w:lang w:eastAsia="en-US"/>
              </w:rPr>
            </w:pPr>
            <w:r w:rsidRPr="00DD6CFB">
              <w:rPr>
                <w:lang w:eastAsia="en-US"/>
              </w:rPr>
              <w:t>16.6.0</w:t>
            </w:r>
          </w:p>
        </w:tc>
      </w:tr>
      <w:tr w:rsidR="004335ED" w:rsidRPr="0031204F" w14:paraId="78EDBA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7B8CD5"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D6A471"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F4D75" w14:textId="77777777" w:rsidR="004335ED" w:rsidRPr="00DD6CFB" w:rsidRDefault="004335ED" w:rsidP="000D75B4">
            <w:pPr>
              <w:pStyle w:val="TAL"/>
              <w:rPr>
                <w:lang w:eastAsia="en-US"/>
              </w:rPr>
            </w:pPr>
            <w:r w:rsidRPr="00DD6CFB">
              <w:rPr>
                <w:lang w:eastAsia="en-US"/>
              </w:rPr>
              <w:t>R5-206291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B4324" w14:textId="77777777" w:rsidR="004335ED" w:rsidRPr="00DD6CFB" w:rsidRDefault="004335ED" w:rsidP="000D75B4">
            <w:pPr>
              <w:pStyle w:val="TAL"/>
              <w:rPr>
                <w:lang w:eastAsia="en-US"/>
              </w:rPr>
            </w:pPr>
            <w:r w:rsidRPr="00DD6CFB">
              <w:rPr>
                <w:lang w:eastAsia="en-US"/>
              </w:rPr>
              <w:t>1517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4B9A6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6FA24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192D3" w14:textId="77777777" w:rsidR="004335ED" w:rsidRPr="00DD6CFB" w:rsidRDefault="004335ED" w:rsidP="000D75B4">
            <w:pPr>
              <w:pStyle w:val="TAL"/>
              <w:rPr>
                <w:lang w:eastAsia="en-US"/>
              </w:rPr>
            </w:pPr>
            <w:r w:rsidRPr="00DD6CFB">
              <w:rPr>
                <w:lang w:eastAsia="en-US"/>
              </w:rPr>
              <w:t>Update of 4.5.2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A8D5B" w14:textId="77777777" w:rsidR="004335ED" w:rsidRPr="00DD6CFB" w:rsidRDefault="004335ED" w:rsidP="000D75B4">
            <w:pPr>
              <w:pStyle w:val="TAL"/>
              <w:rPr>
                <w:lang w:eastAsia="en-US"/>
              </w:rPr>
            </w:pPr>
            <w:r w:rsidRPr="00DD6CFB">
              <w:rPr>
                <w:lang w:eastAsia="en-US"/>
              </w:rPr>
              <w:t>16.6.0</w:t>
            </w:r>
          </w:p>
        </w:tc>
      </w:tr>
      <w:tr w:rsidR="004335ED" w:rsidRPr="0031204F" w14:paraId="654605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2001F3"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F7A59E"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9945CF" w14:textId="77777777" w:rsidR="004335ED" w:rsidRPr="00DD6CFB" w:rsidRDefault="004335ED" w:rsidP="000D75B4">
            <w:pPr>
              <w:pStyle w:val="TAL"/>
              <w:rPr>
                <w:lang w:eastAsia="en-US"/>
              </w:rPr>
            </w:pPr>
            <w:r w:rsidRPr="00DD6CFB">
              <w:rPr>
                <w:lang w:eastAsia="en-US"/>
              </w:rPr>
              <w:t>R5-206292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804DE" w14:textId="77777777" w:rsidR="004335ED" w:rsidRPr="00DD6CFB" w:rsidRDefault="004335ED" w:rsidP="000D75B4">
            <w:pPr>
              <w:pStyle w:val="TAL"/>
              <w:rPr>
                <w:lang w:eastAsia="en-US"/>
              </w:rPr>
            </w:pPr>
            <w:r w:rsidRPr="00DD6CFB">
              <w:rPr>
                <w:lang w:eastAsia="en-US"/>
              </w:rPr>
              <w:t>1532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7F9D6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C7443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903E0F" w14:textId="77777777" w:rsidR="004335ED" w:rsidRPr="00DD6CFB" w:rsidRDefault="004335ED" w:rsidP="000D75B4">
            <w:pPr>
              <w:pStyle w:val="TAL"/>
              <w:rPr>
                <w:lang w:eastAsia="en-US"/>
              </w:rPr>
            </w:pPr>
            <w:r w:rsidRPr="00DD6CFB">
              <w:rPr>
                <w:lang w:eastAsia="en-US"/>
              </w:rPr>
              <w:t>Correction to Test procedure 4.9.5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97DA5" w14:textId="77777777" w:rsidR="004335ED" w:rsidRPr="00DD6CFB" w:rsidRDefault="004335ED" w:rsidP="000D75B4">
            <w:pPr>
              <w:pStyle w:val="TAL"/>
              <w:rPr>
                <w:lang w:eastAsia="en-US"/>
              </w:rPr>
            </w:pPr>
            <w:r w:rsidRPr="00DD6CFB">
              <w:rPr>
                <w:lang w:eastAsia="en-US"/>
              </w:rPr>
              <w:t>16.6.0</w:t>
            </w:r>
          </w:p>
        </w:tc>
      </w:tr>
      <w:tr w:rsidR="004335ED" w:rsidRPr="0031204F" w14:paraId="1F902C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528711"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147D01"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0C636F" w14:textId="77777777" w:rsidR="004335ED" w:rsidRPr="00DD6CFB" w:rsidRDefault="004335ED" w:rsidP="000D75B4">
            <w:pPr>
              <w:pStyle w:val="TAL"/>
              <w:rPr>
                <w:lang w:eastAsia="en-US"/>
              </w:rPr>
            </w:pPr>
            <w:r w:rsidRPr="00DD6CFB">
              <w:rPr>
                <w:lang w:eastAsia="en-US"/>
              </w:rPr>
              <w:t>R5-206293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6B85" w14:textId="77777777" w:rsidR="004335ED" w:rsidRPr="00DD6CFB" w:rsidRDefault="004335ED" w:rsidP="000D75B4">
            <w:pPr>
              <w:pStyle w:val="TAL"/>
              <w:rPr>
                <w:lang w:eastAsia="en-US"/>
              </w:rPr>
            </w:pPr>
            <w:r w:rsidRPr="00DD6CFB">
              <w:rPr>
                <w:lang w:eastAsia="en-US"/>
              </w:rPr>
              <w:t>1534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CB11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C83CA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E956D0" w14:textId="77777777" w:rsidR="004335ED" w:rsidRPr="00DD6CFB" w:rsidRDefault="004335ED" w:rsidP="000D75B4">
            <w:pPr>
              <w:pStyle w:val="TAL"/>
              <w:rPr>
                <w:lang w:eastAsia="en-US"/>
              </w:rPr>
            </w:pPr>
            <w:r w:rsidRPr="00DD6CFB">
              <w:rPr>
                <w:lang w:eastAsia="en-US"/>
              </w:rPr>
              <w:t>Corrections to generic procedures regarding IMS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44A39" w14:textId="77777777" w:rsidR="004335ED" w:rsidRPr="00DD6CFB" w:rsidRDefault="004335ED" w:rsidP="000D75B4">
            <w:pPr>
              <w:pStyle w:val="TAL"/>
              <w:rPr>
                <w:lang w:eastAsia="en-US"/>
              </w:rPr>
            </w:pPr>
            <w:r w:rsidRPr="00DD6CFB">
              <w:rPr>
                <w:lang w:eastAsia="en-US"/>
              </w:rPr>
              <w:t>16.6.0</w:t>
            </w:r>
          </w:p>
        </w:tc>
      </w:tr>
      <w:tr w:rsidR="004335ED" w:rsidRPr="0031204F" w14:paraId="527BA8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0127CB"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609291"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E391A0" w14:textId="77777777" w:rsidR="004335ED" w:rsidRPr="00DD6CFB" w:rsidRDefault="004335ED" w:rsidP="000D75B4">
            <w:pPr>
              <w:pStyle w:val="TAL"/>
              <w:rPr>
                <w:lang w:eastAsia="en-US"/>
              </w:rPr>
            </w:pPr>
            <w:r w:rsidRPr="00DD6CFB">
              <w:rPr>
                <w:lang w:eastAsia="en-US"/>
              </w:rPr>
              <w:t>R5-206294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695DF" w14:textId="77777777" w:rsidR="004335ED" w:rsidRPr="00DD6CFB" w:rsidRDefault="004335ED" w:rsidP="000D75B4">
            <w:pPr>
              <w:pStyle w:val="TAL"/>
              <w:rPr>
                <w:lang w:eastAsia="en-US"/>
              </w:rPr>
            </w:pPr>
            <w:r w:rsidRPr="00DD6CFB">
              <w:rPr>
                <w:lang w:eastAsia="en-US"/>
              </w:rPr>
              <w:t>1540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0515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FC914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F20FE" w14:textId="77777777" w:rsidR="004335ED" w:rsidRPr="00DD6CFB" w:rsidRDefault="004335ED" w:rsidP="000D75B4">
            <w:pPr>
              <w:pStyle w:val="TAL"/>
              <w:rPr>
                <w:lang w:eastAsia="en-US"/>
              </w:rPr>
            </w:pPr>
            <w:r w:rsidRPr="00DD6CFB">
              <w:rPr>
                <w:lang w:eastAsia="en-US"/>
              </w:rPr>
              <w:t>Update Generic Test Procedures for IMS MO, MT speech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1B14C" w14:textId="77777777" w:rsidR="004335ED" w:rsidRPr="00DD6CFB" w:rsidRDefault="004335ED" w:rsidP="000D75B4">
            <w:pPr>
              <w:pStyle w:val="TAL"/>
              <w:rPr>
                <w:lang w:eastAsia="en-US"/>
              </w:rPr>
            </w:pPr>
            <w:r w:rsidRPr="00DD6CFB">
              <w:rPr>
                <w:lang w:eastAsia="en-US"/>
              </w:rPr>
              <w:t>16.6.0</w:t>
            </w:r>
          </w:p>
        </w:tc>
      </w:tr>
      <w:tr w:rsidR="004335ED" w:rsidRPr="0031204F" w14:paraId="365F410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047B33"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F743FE"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F859D7" w14:textId="77777777" w:rsidR="004335ED" w:rsidRPr="00DD6CFB" w:rsidRDefault="004335ED" w:rsidP="000D75B4">
            <w:pPr>
              <w:pStyle w:val="TAL"/>
              <w:rPr>
                <w:lang w:eastAsia="en-US"/>
              </w:rPr>
            </w:pPr>
            <w:r w:rsidRPr="00DD6CFB">
              <w:rPr>
                <w:lang w:eastAsia="en-US"/>
              </w:rPr>
              <w:t>R5-206295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5C87" w14:textId="77777777" w:rsidR="004335ED" w:rsidRPr="00DD6CFB" w:rsidRDefault="004335ED" w:rsidP="000D75B4">
            <w:pPr>
              <w:pStyle w:val="TAL"/>
              <w:rPr>
                <w:lang w:eastAsia="en-US"/>
              </w:rPr>
            </w:pPr>
            <w:r w:rsidRPr="00DD6CFB">
              <w:rPr>
                <w:lang w:eastAsia="en-US"/>
              </w:rPr>
              <w:t>1543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39958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2B8C2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CA216" w14:textId="77777777" w:rsidR="004335ED" w:rsidRPr="00DD6CFB" w:rsidRDefault="004335ED" w:rsidP="000D75B4">
            <w:pPr>
              <w:pStyle w:val="TAL"/>
              <w:rPr>
                <w:lang w:eastAsia="en-US"/>
              </w:rPr>
            </w:pPr>
            <w:r w:rsidRPr="00DD6CFB">
              <w:rPr>
                <w:lang w:eastAsia="en-US"/>
              </w:rPr>
              <w:t>Updates to generic procedure parameters in Table 4.5.1-1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311D0" w14:textId="77777777" w:rsidR="004335ED" w:rsidRPr="00DD6CFB" w:rsidRDefault="004335ED" w:rsidP="000D75B4">
            <w:pPr>
              <w:pStyle w:val="TAL"/>
              <w:rPr>
                <w:lang w:eastAsia="en-US"/>
              </w:rPr>
            </w:pPr>
            <w:r w:rsidRPr="00DD6CFB">
              <w:rPr>
                <w:lang w:eastAsia="en-US"/>
              </w:rPr>
              <w:t>16.6.0</w:t>
            </w:r>
          </w:p>
        </w:tc>
      </w:tr>
      <w:tr w:rsidR="004335ED" w:rsidRPr="0031204F" w14:paraId="40071C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4DF1DE"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44D36C"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6FC727" w14:textId="77777777" w:rsidR="004335ED" w:rsidRPr="00DD6CFB" w:rsidRDefault="004335ED" w:rsidP="000D75B4">
            <w:pPr>
              <w:pStyle w:val="TAL"/>
              <w:rPr>
                <w:lang w:eastAsia="en-US"/>
              </w:rPr>
            </w:pPr>
            <w:r w:rsidRPr="00DD6CFB">
              <w:rPr>
                <w:lang w:eastAsia="en-US"/>
              </w:rPr>
              <w:t>R5-206296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7F2D2" w14:textId="77777777" w:rsidR="004335ED" w:rsidRPr="00DD6CFB" w:rsidRDefault="004335ED" w:rsidP="000D75B4">
            <w:pPr>
              <w:pStyle w:val="TAL"/>
              <w:rPr>
                <w:lang w:eastAsia="en-US"/>
              </w:rPr>
            </w:pPr>
            <w:r w:rsidRPr="00DD6CFB">
              <w:rPr>
                <w:lang w:eastAsia="en-US"/>
              </w:rPr>
              <w:t>1616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6B18F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AA6C5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A2111" w14:textId="77777777" w:rsidR="004335ED" w:rsidRPr="00DD6CFB" w:rsidRDefault="004335ED" w:rsidP="000D75B4">
            <w:pPr>
              <w:pStyle w:val="TAL"/>
              <w:rPr>
                <w:lang w:eastAsia="en-US"/>
              </w:rPr>
            </w:pPr>
            <w:r w:rsidRPr="00DD6CFB">
              <w:rPr>
                <w:lang w:eastAsia="en-US"/>
              </w:rPr>
              <w:t>Update for Flexible PDU-PDN - Session-Connection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34127" w14:textId="77777777" w:rsidR="004335ED" w:rsidRPr="00DD6CFB" w:rsidRDefault="004335ED" w:rsidP="000D75B4">
            <w:pPr>
              <w:pStyle w:val="TAL"/>
              <w:rPr>
                <w:lang w:eastAsia="en-US"/>
              </w:rPr>
            </w:pPr>
            <w:r w:rsidRPr="00DD6CFB">
              <w:rPr>
                <w:lang w:eastAsia="en-US"/>
              </w:rPr>
              <w:t>16.6.0</w:t>
            </w:r>
          </w:p>
        </w:tc>
      </w:tr>
      <w:tr w:rsidR="004335ED" w:rsidRPr="0031204F" w14:paraId="1FA6DCE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E0486F"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47AF08"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127E2D" w14:textId="77777777" w:rsidR="004335ED" w:rsidRPr="00DD6CFB" w:rsidRDefault="004335ED" w:rsidP="000D75B4">
            <w:pPr>
              <w:pStyle w:val="TAL"/>
              <w:rPr>
                <w:lang w:eastAsia="en-US"/>
              </w:rPr>
            </w:pPr>
            <w:r w:rsidRPr="00DD6CFB">
              <w:rPr>
                <w:lang w:eastAsia="en-US"/>
              </w:rPr>
              <w:t>R5-206297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F6DFE" w14:textId="77777777" w:rsidR="004335ED" w:rsidRPr="00DD6CFB" w:rsidRDefault="004335ED" w:rsidP="000D75B4">
            <w:pPr>
              <w:pStyle w:val="TAL"/>
              <w:rPr>
                <w:lang w:eastAsia="en-US"/>
              </w:rPr>
            </w:pPr>
            <w:r w:rsidRPr="00DD6CFB">
              <w:rPr>
                <w:lang w:eastAsia="en-US"/>
              </w:rPr>
              <w:t>1541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ABADD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38379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B88D31" w14:textId="77777777" w:rsidR="004335ED" w:rsidRPr="00DD6CFB" w:rsidRDefault="004335ED" w:rsidP="000D75B4">
            <w:pPr>
              <w:pStyle w:val="TAL"/>
              <w:rPr>
                <w:lang w:eastAsia="en-US"/>
              </w:rPr>
            </w:pPr>
            <w:r w:rsidRPr="00DD6CFB">
              <w:rPr>
                <w:lang w:eastAsia="en-US"/>
              </w:rPr>
              <w:t>Updates to CellGroupConfig in Table 4.6.3-19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D70A2" w14:textId="77777777" w:rsidR="004335ED" w:rsidRPr="00DD6CFB" w:rsidRDefault="004335ED" w:rsidP="000D75B4">
            <w:pPr>
              <w:pStyle w:val="TAL"/>
              <w:rPr>
                <w:lang w:eastAsia="en-US"/>
              </w:rPr>
            </w:pPr>
            <w:r w:rsidRPr="00DD6CFB">
              <w:rPr>
                <w:lang w:eastAsia="en-US"/>
              </w:rPr>
              <w:t>16.6.0</w:t>
            </w:r>
          </w:p>
        </w:tc>
      </w:tr>
      <w:tr w:rsidR="004335ED" w:rsidRPr="0031204F" w14:paraId="198350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75730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CB40C4"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07BE5" w14:textId="77777777" w:rsidR="004335ED" w:rsidRPr="00DD6CFB" w:rsidRDefault="004335ED" w:rsidP="000D75B4">
            <w:pPr>
              <w:pStyle w:val="TAL"/>
              <w:rPr>
                <w:lang w:eastAsia="en-US"/>
              </w:rPr>
            </w:pPr>
            <w:r w:rsidRPr="00DD6CFB">
              <w:rPr>
                <w:lang w:eastAsia="en-US"/>
              </w:rPr>
              <w:t>R5-206298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1DA7C1" w14:textId="77777777" w:rsidR="004335ED" w:rsidRPr="00DD6CFB" w:rsidRDefault="004335ED" w:rsidP="000D75B4">
            <w:pPr>
              <w:pStyle w:val="TAL"/>
              <w:rPr>
                <w:lang w:eastAsia="en-US"/>
              </w:rPr>
            </w:pPr>
            <w:r w:rsidRPr="00DD6CFB">
              <w:rPr>
                <w:lang w:eastAsia="en-US"/>
              </w:rPr>
              <w:t>1545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96D5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5188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A85B3" w14:textId="77777777" w:rsidR="004335ED" w:rsidRPr="00DD6CFB" w:rsidRDefault="004335ED" w:rsidP="000D75B4">
            <w:pPr>
              <w:pStyle w:val="TAL"/>
              <w:rPr>
                <w:lang w:eastAsia="en-US"/>
              </w:rPr>
            </w:pPr>
            <w:r w:rsidRPr="00DD6CFB">
              <w:rPr>
                <w:lang w:eastAsia="en-US"/>
              </w:rPr>
              <w:t>Updates to RadioBearerConfig in Table 4.6.3-132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806A2" w14:textId="77777777" w:rsidR="004335ED" w:rsidRPr="00DD6CFB" w:rsidRDefault="004335ED" w:rsidP="000D75B4">
            <w:pPr>
              <w:pStyle w:val="TAL"/>
              <w:rPr>
                <w:lang w:eastAsia="en-US"/>
              </w:rPr>
            </w:pPr>
            <w:r w:rsidRPr="00DD6CFB">
              <w:rPr>
                <w:lang w:eastAsia="en-US"/>
              </w:rPr>
              <w:t>16.6.0</w:t>
            </w:r>
          </w:p>
        </w:tc>
      </w:tr>
      <w:tr w:rsidR="004335ED" w:rsidRPr="0031204F" w14:paraId="24C23C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A82B62"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9548AA"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11511D" w14:textId="77777777" w:rsidR="004335ED" w:rsidRPr="00DD6CFB" w:rsidRDefault="004335ED" w:rsidP="000D75B4">
            <w:pPr>
              <w:pStyle w:val="TAL"/>
              <w:rPr>
                <w:lang w:eastAsia="en-US"/>
              </w:rPr>
            </w:pPr>
            <w:r w:rsidRPr="00DD6CFB">
              <w:rPr>
                <w:lang w:eastAsia="en-US"/>
              </w:rPr>
              <w:t>R5-206299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19796" w14:textId="77777777" w:rsidR="004335ED" w:rsidRPr="00DD6CFB" w:rsidRDefault="004335ED" w:rsidP="000D75B4">
            <w:pPr>
              <w:pStyle w:val="TAL"/>
              <w:rPr>
                <w:lang w:eastAsia="en-US"/>
              </w:rPr>
            </w:pPr>
            <w:r w:rsidRPr="00DD6CFB">
              <w:rPr>
                <w:lang w:eastAsia="en-US"/>
              </w:rPr>
              <w:t>1547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0104F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298A9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7C377" w14:textId="77777777" w:rsidR="004335ED" w:rsidRPr="00DD6CFB" w:rsidRDefault="004335ED" w:rsidP="000D75B4">
            <w:pPr>
              <w:pStyle w:val="TAL"/>
              <w:rPr>
                <w:lang w:eastAsia="en-US"/>
              </w:rPr>
            </w:pPr>
            <w:r w:rsidRPr="00DD6CFB">
              <w:rPr>
                <w:lang w:eastAsia="en-US"/>
              </w:rPr>
              <w:t>Updates to RRCReconfiguration in Table 4.6.1-13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26D91" w14:textId="77777777" w:rsidR="004335ED" w:rsidRPr="00DD6CFB" w:rsidRDefault="004335ED" w:rsidP="000D75B4">
            <w:pPr>
              <w:pStyle w:val="TAL"/>
              <w:rPr>
                <w:lang w:eastAsia="en-US"/>
              </w:rPr>
            </w:pPr>
            <w:r w:rsidRPr="00DD6CFB">
              <w:rPr>
                <w:lang w:eastAsia="en-US"/>
              </w:rPr>
              <w:t>16.6.0</w:t>
            </w:r>
          </w:p>
        </w:tc>
      </w:tr>
      <w:tr w:rsidR="004335ED" w:rsidRPr="0031204F" w14:paraId="03B5930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97D8D6"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665785"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38519F" w14:textId="77777777" w:rsidR="004335ED" w:rsidRPr="00DD6CFB" w:rsidRDefault="004335ED" w:rsidP="000D75B4">
            <w:pPr>
              <w:pStyle w:val="TAL"/>
              <w:rPr>
                <w:lang w:eastAsia="en-US"/>
              </w:rPr>
            </w:pPr>
            <w:r w:rsidRPr="00DD6CFB">
              <w:rPr>
                <w:lang w:eastAsia="en-US"/>
              </w:rPr>
              <w:t>R5-206300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02577" w14:textId="77777777" w:rsidR="004335ED" w:rsidRPr="00DD6CFB" w:rsidRDefault="004335ED" w:rsidP="000D75B4">
            <w:pPr>
              <w:pStyle w:val="TAL"/>
              <w:rPr>
                <w:lang w:eastAsia="en-US"/>
              </w:rPr>
            </w:pPr>
            <w:r w:rsidRPr="00DD6CFB">
              <w:rPr>
                <w:lang w:eastAsia="en-US"/>
              </w:rPr>
              <w:t>1548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A24D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F51BE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3D7E02" w14:textId="77777777" w:rsidR="004335ED" w:rsidRPr="00DD6CFB" w:rsidRDefault="004335ED" w:rsidP="000D75B4">
            <w:pPr>
              <w:pStyle w:val="TAL"/>
              <w:rPr>
                <w:lang w:eastAsia="en-US"/>
              </w:rPr>
            </w:pPr>
            <w:r w:rsidRPr="00DD6CFB">
              <w:rPr>
                <w:lang w:eastAsia="en-US"/>
              </w:rPr>
              <w:t>Updates to RRCReconfigurationComplete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F8EF" w14:textId="77777777" w:rsidR="004335ED" w:rsidRPr="00DD6CFB" w:rsidRDefault="004335ED" w:rsidP="000D75B4">
            <w:pPr>
              <w:pStyle w:val="TAL"/>
              <w:rPr>
                <w:lang w:eastAsia="en-US"/>
              </w:rPr>
            </w:pPr>
            <w:r w:rsidRPr="00DD6CFB">
              <w:rPr>
                <w:lang w:eastAsia="en-US"/>
              </w:rPr>
              <w:t>16.6.0</w:t>
            </w:r>
          </w:p>
        </w:tc>
      </w:tr>
      <w:tr w:rsidR="004335ED" w:rsidRPr="0031204F" w14:paraId="10C9F3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D597AE"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28D3E4"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5597F7" w14:textId="77777777" w:rsidR="004335ED" w:rsidRPr="00DD6CFB" w:rsidRDefault="004335ED" w:rsidP="000D75B4">
            <w:pPr>
              <w:pStyle w:val="TAL"/>
              <w:rPr>
                <w:lang w:eastAsia="en-US"/>
              </w:rPr>
            </w:pPr>
            <w:r w:rsidRPr="00DD6CFB">
              <w:rPr>
                <w:lang w:eastAsia="en-US"/>
              </w:rPr>
              <w:t>R5-206301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392CE" w14:textId="77777777" w:rsidR="004335ED" w:rsidRPr="00DD6CFB" w:rsidRDefault="004335ED" w:rsidP="000D75B4">
            <w:pPr>
              <w:pStyle w:val="TAL"/>
              <w:rPr>
                <w:lang w:eastAsia="en-US"/>
              </w:rPr>
            </w:pPr>
            <w:r w:rsidRPr="00DD6CFB">
              <w:rPr>
                <w:lang w:eastAsia="en-US"/>
              </w:rPr>
              <w:t>1586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13CBE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81C8C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FFBFFF" w14:textId="77777777" w:rsidR="004335ED" w:rsidRPr="00DD6CFB" w:rsidRDefault="004335ED" w:rsidP="000D75B4">
            <w:pPr>
              <w:pStyle w:val="TAL"/>
              <w:rPr>
                <w:lang w:eastAsia="en-US"/>
              </w:rPr>
            </w:pPr>
            <w:r w:rsidRPr="00DD6CFB">
              <w:rPr>
                <w:lang w:eastAsia="en-US"/>
              </w:rPr>
              <w:t>Update IE SSB-</w:t>
            </w:r>
            <w:proofErr w:type="spellStart"/>
            <w:r w:rsidRPr="00DD6CFB">
              <w:rPr>
                <w:lang w:eastAsia="en-US"/>
              </w:rPr>
              <w:t>ToMeasure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58DB4" w14:textId="77777777" w:rsidR="004335ED" w:rsidRPr="00DD6CFB" w:rsidRDefault="004335ED" w:rsidP="000D75B4">
            <w:pPr>
              <w:pStyle w:val="TAL"/>
              <w:rPr>
                <w:lang w:eastAsia="en-US"/>
              </w:rPr>
            </w:pPr>
            <w:r w:rsidRPr="00DD6CFB">
              <w:rPr>
                <w:lang w:eastAsia="en-US"/>
              </w:rPr>
              <w:t>16.6.0</w:t>
            </w:r>
          </w:p>
        </w:tc>
      </w:tr>
      <w:tr w:rsidR="004335ED" w:rsidRPr="0031204F" w14:paraId="601026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980F65"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9373F4"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41E73" w14:textId="77777777" w:rsidR="004335ED" w:rsidRPr="00DD6CFB" w:rsidRDefault="004335ED" w:rsidP="000D75B4">
            <w:pPr>
              <w:pStyle w:val="TAL"/>
              <w:rPr>
                <w:lang w:eastAsia="en-US"/>
              </w:rPr>
            </w:pPr>
            <w:r w:rsidRPr="00DD6CFB">
              <w:rPr>
                <w:lang w:eastAsia="en-US"/>
              </w:rPr>
              <w:t>R5-206302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EE34" w14:textId="77777777" w:rsidR="004335ED" w:rsidRPr="00DD6CFB" w:rsidRDefault="004335ED" w:rsidP="000D75B4">
            <w:pPr>
              <w:pStyle w:val="TAL"/>
              <w:rPr>
                <w:lang w:eastAsia="en-US"/>
              </w:rPr>
            </w:pPr>
            <w:r w:rsidRPr="00DD6CFB">
              <w:rPr>
                <w:lang w:eastAsia="en-US"/>
              </w:rPr>
              <w:t>1620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F253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A3B78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38164" w14:textId="77777777" w:rsidR="004335ED" w:rsidRPr="00DD6CFB" w:rsidRDefault="004335ED" w:rsidP="000D75B4">
            <w:pPr>
              <w:pStyle w:val="TAL"/>
              <w:rPr>
                <w:lang w:eastAsia="en-US"/>
              </w:rPr>
            </w:pPr>
            <w:r w:rsidRPr="00DD6CFB">
              <w:rPr>
                <w:lang w:eastAsia="en-US"/>
              </w:rPr>
              <w:t>Correction to PDCCH-</w:t>
            </w:r>
            <w:proofErr w:type="spellStart"/>
            <w:r w:rsidRPr="00DD6CFB">
              <w:rPr>
                <w:lang w:eastAsia="en-US"/>
              </w:rPr>
              <w:t>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7B5A4" w14:textId="77777777" w:rsidR="004335ED" w:rsidRPr="00DD6CFB" w:rsidRDefault="004335ED" w:rsidP="000D75B4">
            <w:pPr>
              <w:pStyle w:val="TAL"/>
              <w:rPr>
                <w:lang w:eastAsia="en-US"/>
              </w:rPr>
            </w:pPr>
            <w:r w:rsidRPr="00DD6CFB">
              <w:rPr>
                <w:lang w:eastAsia="en-US"/>
              </w:rPr>
              <w:t>16.6.0</w:t>
            </w:r>
          </w:p>
        </w:tc>
      </w:tr>
      <w:tr w:rsidR="004335ED" w:rsidRPr="0031204F" w14:paraId="234411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8F9F07"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D4AA22"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8FA4FB" w14:textId="77777777" w:rsidR="004335ED" w:rsidRPr="00DD6CFB" w:rsidRDefault="004335ED" w:rsidP="000D75B4">
            <w:pPr>
              <w:pStyle w:val="TAL"/>
              <w:rPr>
                <w:lang w:eastAsia="en-US"/>
              </w:rPr>
            </w:pPr>
            <w:r w:rsidRPr="00DD6CFB">
              <w:rPr>
                <w:lang w:eastAsia="en-US"/>
              </w:rPr>
              <w:t>R5-206303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907BA" w14:textId="77777777" w:rsidR="004335ED" w:rsidRPr="00DD6CFB" w:rsidRDefault="004335ED" w:rsidP="000D75B4">
            <w:pPr>
              <w:pStyle w:val="TAL"/>
              <w:rPr>
                <w:lang w:eastAsia="en-US"/>
              </w:rPr>
            </w:pPr>
            <w:r w:rsidRPr="00DD6CFB">
              <w:rPr>
                <w:lang w:eastAsia="en-US"/>
              </w:rPr>
              <w:t>1665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6A3C8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16F6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B59CC" w14:textId="77777777" w:rsidR="004335ED" w:rsidRPr="00DD6CFB" w:rsidRDefault="004335ED" w:rsidP="000D75B4">
            <w:pPr>
              <w:pStyle w:val="TAL"/>
              <w:rPr>
                <w:lang w:eastAsia="en-US"/>
              </w:rPr>
            </w:pPr>
            <w:r w:rsidRPr="00DD6CFB">
              <w:rPr>
                <w:lang w:eastAsia="en-US"/>
              </w:rPr>
              <w:t>Messages Exceptions corrections for SUL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0B45C" w14:textId="77777777" w:rsidR="004335ED" w:rsidRPr="00DD6CFB" w:rsidRDefault="004335ED" w:rsidP="000D75B4">
            <w:pPr>
              <w:pStyle w:val="TAL"/>
              <w:rPr>
                <w:lang w:eastAsia="en-US"/>
              </w:rPr>
            </w:pPr>
            <w:r w:rsidRPr="00DD6CFB">
              <w:rPr>
                <w:lang w:eastAsia="en-US"/>
              </w:rPr>
              <w:t>16.6.0</w:t>
            </w:r>
          </w:p>
        </w:tc>
      </w:tr>
      <w:tr w:rsidR="004335ED" w:rsidRPr="0031204F" w14:paraId="20DB59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66F530"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D8F606"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6317DF" w14:textId="77777777" w:rsidR="004335ED" w:rsidRPr="00DD6CFB" w:rsidRDefault="004335ED" w:rsidP="000D75B4">
            <w:pPr>
              <w:pStyle w:val="TAL"/>
              <w:rPr>
                <w:lang w:eastAsia="en-US"/>
              </w:rPr>
            </w:pPr>
            <w:r w:rsidRPr="00DD6CFB">
              <w:rPr>
                <w:lang w:eastAsia="en-US"/>
              </w:rPr>
              <w:t>R5-206304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7C218" w14:textId="77777777" w:rsidR="004335ED" w:rsidRPr="00DD6CFB" w:rsidRDefault="004335ED" w:rsidP="000D75B4">
            <w:pPr>
              <w:pStyle w:val="TAL"/>
              <w:rPr>
                <w:lang w:eastAsia="en-US"/>
              </w:rPr>
            </w:pPr>
            <w:r w:rsidRPr="00DD6CFB">
              <w:rPr>
                <w:lang w:eastAsia="en-US"/>
              </w:rPr>
              <w:t>1670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E4C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3E091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ED786" w14:textId="77777777" w:rsidR="004335ED" w:rsidRPr="00DD6CFB" w:rsidRDefault="004335ED" w:rsidP="000D75B4">
            <w:pPr>
              <w:pStyle w:val="TAL"/>
              <w:rPr>
                <w:lang w:eastAsia="en-US"/>
              </w:rPr>
            </w:pPr>
            <w:r w:rsidRPr="00DD6CFB">
              <w:rPr>
                <w:lang w:eastAsia="en-US"/>
              </w:rPr>
              <w:t xml:space="preserve">Update to </w:t>
            </w:r>
            <w:proofErr w:type="spellStart"/>
            <w:r w:rsidRPr="00DD6CFB">
              <w:rPr>
                <w:lang w:eastAsia="en-US"/>
              </w:rPr>
              <w:t>ims-EmergencySupport</w:t>
            </w:r>
            <w:proofErr w:type="spellEnd"/>
            <w:r w:rsidRPr="00DD6CFB">
              <w:rPr>
                <w:lang w:eastAsia="en-US"/>
              </w:rPr>
              <w:t xml:space="preserve"> indication of SIB1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EFD61" w14:textId="77777777" w:rsidR="004335ED" w:rsidRPr="00DD6CFB" w:rsidRDefault="004335ED" w:rsidP="000D75B4">
            <w:pPr>
              <w:pStyle w:val="TAL"/>
              <w:rPr>
                <w:lang w:eastAsia="en-US"/>
              </w:rPr>
            </w:pPr>
            <w:r w:rsidRPr="00DD6CFB">
              <w:rPr>
                <w:lang w:eastAsia="en-US"/>
              </w:rPr>
              <w:t>16.6.0</w:t>
            </w:r>
          </w:p>
        </w:tc>
      </w:tr>
      <w:tr w:rsidR="004335ED" w:rsidRPr="0031204F" w14:paraId="7CA0D20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163504"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FC9259"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874D80" w14:textId="77777777" w:rsidR="004335ED" w:rsidRPr="00DD6CFB" w:rsidRDefault="004335ED" w:rsidP="000D75B4">
            <w:pPr>
              <w:pStyle w:val="TAL"/>
              <w:rPr>
                <w:lang w:eastAsia="en-US"/>
              </w:rPr>
            </w:pPr>
            <w:r w:rsidRPr="00DD6CFB">
              <w:rPr>
                <w:lang w:eastAsia="en-US"/>
              </w:rPr>
              <w:t>R5-206305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51A4A" w14:textId="77777777" w:rsidR="004335ED" w:rsidRPr="00DD6CFB" w:rsidRDefault="004335ED" w:rsidP="000D75B4">
            <w:pPr>
              <w:pStyle w:val="TAL"/>
              <w:rPr>
                <w:lang w:eastAsia="en-US"/>
              </w:rPr>
            </w:pPr>
            <w:r w:rsidRPr="00DD6CFB">
              <w:rPr>
                <w:lang w:eastAsia="en-US"/>
              </w:rPr>
              <w:t>1595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BE6D3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7092C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B8DF9" w14:textId="77777777" w:rsidR="004335ED" w:rsidRPr="00DD6CFB" w:rsidRDefault="004335ED" w:rsidP="000D75B4">
            <w:pPr>
              <w:pStyle w:val="TAL"/>
              <w:rPr>
                <w:lang w:eastAsia="en-US"/>
              </w:rPr>
            </w:pPr>
            <w:r w:rsidRPr="00DD6CFB">
              <w:rPr>
                <w:lang w:eastAsia="en-US"/>
              </w:rPr>
              <w:t>Correction to test frequencies for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24D6B" w14:textId="77777777" w:rsidR="004335ED" w:rsidRPr="00DD6CFB" w:rsidRDefault="004335ED" w:rsidP="000D75B4">
            <w:pPr>
              <w:pStyle w:val="TAL"/>
              <w:rPr>
                <w:lang w:eastAsia="en-US"/>
              </w:rPr>
            </w:pPr>
            <w:r w:rsidRPr="00DD6CFB">
              <w:rPr>
                <w:lang w:eastAsia="en-US"/>
              </w:rPr>
              <w:t>16.6.0</w:t>
            </w:r>
          </w:p>
        </w:tc>
      </w:tr>
      <w:tr w:rsidR="004335ED" w:rsidRPr="0031204F" w14:paraId="7203BA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A6D779"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A510F3"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882BDE" w14:textId="77777777" w:rsidR="004335ED" w:rsidRPr="00DD6CFB" w:rsidRDefault="004335ED" w:rsidP="000D75B4">
            <w:pPr>
              <w:pStyle w:val="TAL"/>
              <w:rPr>
                <w:lang w:eastAsia="en-US"/>
              </w:rPr>
            </w:pPr>
            <w:r w:rsidRPr="00DD6CFB">
              <w:rPr>
                <w:lang w:eastAsia="en-US"/>
              </w:rPr>
              <w:t>R5-206306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7CB94" w14:textId="77777777" w:rsidR="004335ED" w:rsidRPr="00DD6CFB" w:rsidRDefault="004335ED" w:rsidP="000D75B4">
            <w:pPr>
              <w:pStyle w:val="TAL"/>
              <w:rPr>
                <w:lang w:eastAsia="en-US"/>
              </w:rPr>
            </w:pPr>
            <w:r w:rsidRPr="00DD6CFB">
              <w:rPr>
                <w:lang w:eastAsia="en-US"/>
              </w:rPr>
              <w:t>1625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199DC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C6607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F7D3D" w14:textId="77777777" w:rsidR="004335ED" w:rsidRPr="00DD6CFB" w:rsidRDefault="004335ED" w:rsidP="000D75B4">
            <w:pPr>
              <w:pStyle w:val="TAL"/>
              <w:rPr>
                <w:lang w:eastAsia="en-US"/>
              </w:rPr>
            </w:pPr>
            <w:r w:rsidRPr="00DD6CFB">
              <w:rPr>
                <w:lang w:eastAsia="en-US"/>
              </w:rPr>
              <w:t>Introducing test frequencies for CA_n261(2A)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55FE" w14:textId="77777777" w:rsidR="004335ED" w:rsidRPr="00DD6CFB" w:rsidRDefault="004335ED" w:rsidP="000D75B4">
            <w:pPr>
              <w:pStyle w:val="TAL"/>
              <w:rPr>
                <w:lang w:eastAsia="en-US"/>
              </w:rPr>
            </w:pPr>
            <w:r w:rsidRPr="00DD6CFB">
              <w:rPr>
                <w:lang w:eastAsia="en-US"/>
              </w:rPr>
              <w:t>16.6.0</w:t>
            </w:r>
          </w:p>
        </w:tc>
      </w:tr>
      <w:tr w:rsidR="004335ED" w:rsidRPr="0031204F" w14:paraId="45F3B70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0486B2"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B020BA"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42CAD" w14:textId="77777777" w:rsidR="004335ED" w:rsidRPr="00DD6CFB" w:rsidRDefault="004335ED" w:rsidP="000D75B4">
            <w:pPr>
              <w:pStyle w:val="TAL"/>
              <w:rPr>
                <w:lang w:eastAsia="en-US"/>
              </w:rPr>
            </w:pPr>
            <w:r w:rsidRPr="00DD6CFB">
              <w:rPr>
                <w:lang w:eastAsia="en-US"/>
              </w:rPr>
              <w:t>R5-206307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2D006" w14:textId="77777777" w:rsidR="004335ED" w:rsidRPr="00DD6CFB" w:rsidRDefault="004335ED" w:rsidP="000D75B4">
            <w:pPr>
              <w:pStyle w:val="TAL"/>
              <w:rPr>
                <w:lang w:eastAsia="en-US"/>
              </w:rPr>
            </w:pPr>
            <w:r w:rsidRPr="00DD6CFB">
              <w:rPr>
                <w:lang w:eastAsia="en-US"/>
              </w:rPr>
              <w:t>1629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43549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10F99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44D21" w14:textId="77777777" w:rsidR="004335ED" w:rsidRPr="00DD6CFB" w:rsidRDefault="004335ED" w:rsidP="000D75B4">
            <w:pPr>
              <w:pStyle w:val="TAL"/>
              <w:rPr>
                <w:lang w:eastAsia="en-US"/>
              </w:rPr>
            </w:pPr>
            <w:r w:rsidRPr="00DD6CFB">
              <w:rPr>
                <w:lang w:eastAsia="en-US"/>
              </w:rPr>
              <w:t>Introduction of NR-DC test frequencies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FD038" w14:textId="77777777" w:rsidR="004335ED" w:rsidRPr="00DD6CFB" w:rsidRDefault="004335ED" w:rsidP="000D75B4">
            <w:pPr>
              <w:pStyle w:val="TAL"/>
              <w:rPr>
                <w:lang w:eastAsia="en-US"/>
              </w:rPr>
            </w:pPr>
            <w:r w:rsidRPr="00DD6CFB">
              <w:rPr>
                <w:lang w:eastAsia="en-US"/>
              </w:rPr>
              <w:t>16.6.0</w:t>
            </w:r>
          </w:p>
        </w:tc>
      </w:tr>
      <w:tr w:rsidR="004335ED" w:rsidRPr="0031204F" w14:paraId="468D1A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C17AB5"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8D528F"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A52BDD" w14:textId="77777777" w:rsidR="004335ED" w:rsidRPr="00DD6CFB" w:rsidRDefault="004335ED" w:rsidP="000D75B4">
            <w:pPr>
              <w:pStyle w:val="TAL"/>
              <w:rPr>
                <w:lang w:eastAsia="en-US"/>
              </w:rPr>
            </w:pPr>
            <w:r w:rsidRPr="00DD6CFB">
              <w:rPr>
                <w:lang w:eastAsia="en-US"/>
              </w:rPr>
              <w:t>R5-206308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0970D" w14:textId="77777777" w:rsidR="004335ED" w:rsidRPr="00DD6CFB" w:rsidRDefault="004335ED" w:rsidP="000D75B4">
            <w:pPr>
              <w:pStyle w:val="TAL"/>
              <w:rPr>
                <w:lang w:eastAsia="en-US"/>
              </w:rPr>
            </w:pPr>
            <w:r w:rsidRPr="00DD6CFB">
              <w:rPr>
                <w:lang w:eastAsia="en-US"/>
              </w:rPr>
              <w:t>1661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FF986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76B1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4DF05" w14:textId="77777777" w:rsidR="004335ED" w:rsidRPr="00DD6CFB" w:rsidRDefault="004335ED" w:rsidP="000D75B4">
            <w:pPr>
              <w:pStyle w:val="TAL"/>
              <w:rPr>
                <w:lang w:eastAsia="en-US"/>
              </w:rPr>
            </w:pPr>
            <w:r w:rsidRPr="00DD6CFB">
              <w:rPr>
                <w:lang w:eastAsia="en-US"/>
              </w:rPr>
              <w:t>Update requirements of test equipment for Signalling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CB875" w14:textId="77777777" w:rsidR="004335ED" w:rsidRPr="00DD6CFB" w:rsidRDefault="004335ED" w:rsidP="000D75B4">
            <w:pPr>
              <w:pStyle w:val="TAL"/>
              <w:rPr>
                <w:lang w:eastAsia="en-US"/>
              </w:rPr>
            </w:pPr>
            <w:r w:rsidRPr="00DD6CFB">
              <w:rPr>
                <w:lang w:eastAsia="en-US"/>
              </w:rPr>
              <w:t>16.6.0</w:t>
            </w:r>
          </w:p>
        </w:tc>
      </w:tr>
      <w:tr w:rsidR="004335ED" w:rsidRPr="0031204F" w14:paraId="4BF986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470A38"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5FC61B"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3FE9C0" w14:textId="77777777" w:rsidR="004335ED" w:rsidRPr="00DD6CFB" w:rsidRDefault="004335ED" w:rsidP="000D75B4">
            <w:pPr>
              <w:pStyle w:val="TAL"/>
              <w:rPr>
                <w:lang w:eastAsia="en-US"/>
              </w:rPr>
            </w:pPr>
            <w:r w:rsidRPr="00DD6CFB">
              <w:rPr>
                <w:lang w:eastAsia="en-US"/>
              </w:rPr>
              <w:t>R5-206309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52F9" w14:textId="77777777" w:rsidR="004335ED" w:rsidRPr="00DD6CFB" w:rsidRDefault="004335ED" w:rsidP="000D75B4">
            <w:pPr>
              <w:pStyle w:val="TAL"/>
              <w:rPr>
                <w:lang w:eastAsia="en-US"/>
              </w:rPr>
            </w:pPr>
            <w:r w:rsidRPr="00DD6CFB">
              <w:rPr>
                <w:lang w:eastAsia="en-US"/>
              </w:rPr>
              <w:t>1531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370DB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154D7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8B17B" w14:textId="77777777" w:rsidR="004335ED" w:rsidRPr="00DD6CFB" w:rsidRDefault="004335ED" w:rsidP="000D75B4">
            <w:pPr>
              <w:pStyle w:val="TAL"/>
              <w:rPr>
                <w:lang w:eastAsia="en-US"/>
              </w:rPr>
            </w:pPr>
            <w:r w:rsidRPr="00DD6CFB">
              <w:rPr>
                <w:lang w:eastAsia="en-US"/>
              </w:rPr>
              <w:t>Correction to Table 4.8.1-1A RRCReconfiguration-HO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CD95D2" w14:textId="77777777" w:rsidR="004335ED" w:rsidRPr="00DD6CFB" w:rsidRDefault="004335ED" w:rsidP="000D75B4">
            <w:pPr>
              <w:pStyle w:val="TAL"/>
              <w:rPr>
                <w:lang w:eastAsia="en-US"/>
              </w:rPr>
            </w:pPr>
            <w:r w:rsidRPr="00DD6CFB">
              <w:rPr>
                <w:lang w:eastAsia="en-US"/>
              </w:rPr>
              <w:t>16.6.0</w:t>
            </w:r>
          </w:p>
        </w:tc>
      </w:tr>
      <w:tr w:rsidR="004335ED" w:rsidRPr="0031204F" w14:paraId="26A777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B688A6"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A51806"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97A893" w14:textId="77777777" w:rsidR="004335ED" w:rsidRPr="00DD6CFB" w:rsidRDefault="004335ED" w:rsidP="000D75B4">
            <w:pPr>
              <w:pStyle w:val="TAL"/>
              <w:rPr>
                <w:lang w:eastAsia="en-US"/>
              </w:rPr>
            </w:pPr>
            <w:r w:rsidRPr="00DD6CFB">
              <w:rPr>
                <w:lang w:eastAsia="en-US"/>
              </w:rPr>
              <w:t>R5-206388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AD5C2" w14:textId="77777777" w:rsidR="004335ED" w:rsidRPr="00DD6CFB" w:rsidRDefault="004335ED" w:rsidP="000D75B4">
            <w:pPr>
              <w:pStyle w:val="TAL"/>
              <w:rPr>
                <w:lang w:eastAsia="en-US"/>
              </w:rPr>
            </w:pPr>
            <w:r w:rsidRPr="00DD6CFB">
              <w:rPr>
                <w:lang w:eastAsia="en-US"/>
              </w:rPr>
              <w:t>1631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5762D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76E8F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4C518" w14:textId="77777777" w:rsidR="004335ED" w:rsidRPr="00DD6CFB" w:rsidRDefault="004335ED" w:rsidP="000D75B4">
            <w:pPr>
              <w:pStyle w:val="TAL"/>
              <w:rPr>
                <w:lang w:eastAsia="en-US"/>
              </w:rPr>
            </w:pPr>
            <w:r w:rsidRPr="00DD6CFB">
              <w:rPr>
                <w:lang w:eastAsia="en-US"/>
              </w:rPr>
              <w:t>Introduction of n14 test frequencies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9F060" w14:textId="77777777" w:rsidR="004335ED" w:rsidRPr="00DD6CFB" w:rsidRDefault="004335ED" w:rsidP="000D75B4">
            <w:pPr>
              <w:pStyle w:val="TAL"/>
              <w:rPr>
                <w:lang w:eastAsia="en-US"/>
              </w:rPr>
            </w:pPr>
            <w:r w:rsidRPr="00DD6CFB">
              <w:rPr>
                <w:lang w:eastAsia="en-US"/>
              </w:rPr>
              <w:t>16.6.0</w:t>
            </w:r>
          </w:p>
        </w:tc>
      </w:tr>
      <w:tr w:rsidR="004335ED" w:rsidRPr="0031204F" w14:paraId="50C9A0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A90725"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83D17C"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0860FB" w14:textId="77777777" w:rsidR="004335ED" w:rsidRPr="00DD6CFB" w:rsidRDefault="004335ED" w:rsidP="000D75B4">
            <w:pPr>
              <w:pStyle w:val="TAL"/>
              <w:rPr>
                <w:lang w:eastAsia="en-US"/>
              </w:rPr>
            </w:pPr>
            <w:r w:rsidRPr="00DD6CFB">
              <w:rPr>
                <w:lang w:eastAsia="en-US"/>
              </w:rPr>
              <w:t>R5-206394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D67CE" w14:textId="77777777" w:rsidR="004335ED" w:rsidRPr="00DD6CFB" w:rsidRDefault="004335ED" w:rsidP="000D75B4">
            <w:pPr>
              <w:pStyle w:val="TAL"/>
              <w:rPr>
                <w:lang w:eastAsia="en-US"/>
              </w:rPr>
            </w:pPr>
            <w:r w:rsidRPr="00DD6CFB">
              <w:rPr>
                <w:lang w:eastAsia="en-US"/>
              </w:rPr>
              <w:t>1552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0435F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96D60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E15E6" w14:textId="77777777" w:rsidR="004335ED" w:rsidRPr="00DD6CFB" w:rsidRDefault="004335ED" w:rsidP="000D75B4">
            <w:pPr>
              <w:pStyle w:val="TAL"/>
              <w:rPr>
                <w:lang w:eastAsia="en-US"/>
              </w:rPr>
            </w:pPr>
            <w:r w:rsidRPr="00DD6CFB">
              <w:rPr>
                <w:lang w:eastAsia="en-US"/>
              </w:rPr>
              <w:t xml:space="preserve">Adding </w:t>
            </w:r>
            <w:proofErr w:type="spellStart"/>
            <w:r w:rsidRPr="00DD6CFB">
              <w:rPr>
                <w:lang w:eastAsia="en-US"/>
              </w:rPr>
              <w:t>ReferenceTimeInfo</w:t>
            </w:r>
            <w:proofErr w:type="spellEnd"/>
            <w:r w:rsidRPr="00DD6CFB">
              <w:rPr>
                <w:lang w:eastAsia="en-US"/>
              </w:rPr>
              <w:t xml:space="preserve"> IE config for </w:t>
            </w:r>
            <w:proofErr w:type="spellStart"/>
            <w:r w:rsidRPr="00DD6CFB">
              <w:rPr>
                <w:lang w:eastAsia="en-US"/>
              </w:rPr>
              <w:t>IIoT</w:t>
            </w:r>
            <w:proofErr w:type="spellEnd"/>
            <w:r w:rsidRPr="00DD6CFB">
              <w:rPr>
                <w:lang w:eastAsia="en-US"/>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AF158" w14:textId="77777777" w:rsidR="004335ED" w:rsidRPr="00DD6CFB" w:rsidRDefault="004335ED" w:rsidP="000D75B4">
            <w:pPr>
              <w:pStyle w:val="TAL"/>
              <w:rPr>
                <w:lang w:eastAsia="en-US"/>
              </w:rPr>
            </w:pPr>
            <w:r w:rsidRPr="00DD6CFB">
              <w:rPr>
                <w:lang w:eastAsia="en-US"/>
              </w:rPr>
              <w:t>16.6.0</w:t>
            </w:r>
          </w:p>
        </w:tc>
      </w:tr>
      <w:tr w:rsidR="004335ED" w:rsidRPr="0031204F" w14:paraId="00BCE0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12A4B4"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457CBD"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CF0EFE" w14:textId="77777777" w:rsidR="004335ED" w:rsidRPr="00DD6CFB" w:rsidRDefault="004335ED" w:rsidP="000D75B4">
            <w:pPr>
              <w:pStyle w:val="TAL"/>
              <w:rPr>
                <w:lang w:eastAsia="en-US"/>
              </w:rPr>
            </w:pPr>
            <w:r w:rsidRPr="00DD6CFB">
              <w:rPr>
                <w:lang w:eastAsia="en-US"/>
              </w:rPr>
              <w:t>R5-206403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EDFD3" w14:textId="77777777" w:rsidR="004335ED" w:rsidRPr="00DD6CFB" w:rsidRDefault="004335ED" w:rsidP="000D75B4">
            <w:pPr>
              <w:pStyle w:val="TAL"/>
              <w:rPr>
                <w:lang w:eastAsia="en-US"/>
              </w:rPr>
            </w:pPr>
            <w:r w:rsidRPr="00DD6CFB">
              <w:rPr>
                <w:lang w:eastAsia="en-US"/>
              </w:rPr>
              <w:t>1559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5D505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DF22F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CE5F0" w14:textId="77777777" w:rsidR="004335ED" w:rsidRPr="00DD6CFB" w:rsidRDefault="004335ED" w:rsidP="000D75B4">
            <w:pPr>
              <w:pStyle w:val="TAL"/>
              <w:rPr>
                <w:lang w:eastAsia="en-US"/>
              </w:rPr>
            </w:pPr>
            <w:r w:rsidRPr="00DD6CFB">
              <w:rPr>
                <w:lang w:eastAsia="en-US"/>
              </w:rPr>
              <w:t>Update to RRC messages and IEs for R16 Mobility Enhancement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DEA92" w14:textId="77777777" w:rsidR="004335ED" w:rsidRPr="00DD6CFB" w:rsidRDefault="004335ED" w:rsidP="000D75B4">
            <w:pPr>
              <w:pStyle w:val="TAL"/>
              <w:rPr>
                <w:lang w:eastAsia="en-US"/>
              </w:rPr>
            </w:pPr>
            <w:r w:rsidRPr="00DD6CFB">
              <w:rPr>
                <w:lang w:eastAsia="en-US"/>
              </w:rPr>
              <w:t>16.6.0</w:t>
            </w:r>
          </w:p>
        </w:tc>
      </w:tr>
      <w:tr w:rsidR="004335ED" w:rsidRPr="0031204F" w14:paraId="1602AF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04D7A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D28E24"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3EA46" w14:textId="77777777" w:rsidR="004335ED" w:rsidRPr="00DD6CFB" w:rsidRDefault="004335ED" w:rsidP="000D75B4">
            <w:pPr>
              <w:pStyle w:val="TAL"/>
              <w:rPr>
                <w:lang w:eastAsia="en-US"/>
              </w:rPr>
            </w:pPr>
            <w:r w:rsidRPr="00DD6CFB">
              <w:rPr>
                <w:lang w:eastAsia="en-US"/>
              </w:rPr>
              <w:t>R5-206407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F4830" w14:textId="77777777" w:rsidR="004335ED" w:rsidRPr="00DD6CFB" w:rsidRDefault="004335ED" w:rsidP="000D75B4">
            <w:pPr>
              <w:pStyle w:val="TAL"/>
              <w:rPr>
                <w:lang w:eastAsia="en-US"/>
              </w:rPr>
            </w:pPr>
            <w:r w:rsidRPr="00DD6CFB">
              <w:rPr>
                <w:lang w:eastAsia="en-US"/>
              </w:rPr>
              <w:t>1553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11B3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5E45F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F73B8"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Uu</w:t>
            </w:r>
            <w:proofErr w:type="spellEnd"/>
            <w:r w:rsidRPr="00DD6CFB">
              <w:rPr>
                <w:lang w:eastAsia="en-US"/>
              </w:rPr>
              <w:t xml:space="preserve"> RRC messages and SIBs for </w:t>
            </w:r>
            <w:proofErr w:type="spellStart"/>
            <w:r w:rsidRPr="00DD6CFB">
              <w:rPr>
                <w:lang w:eastAsia="en-US"/>
              </w:rPr>
              <w:t>sidelink</w:t>
            </w:r>
            <w:proofErr w:type="spellEnd"/>
            <w:r w:rsidRPr="00DD6CFB">
              <w:rPr>
                <w:lang w:eastAsia="en-US"/>
              </w:rPr>
              <w:t xml:space="preser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22E7" w14:textId="77777777" w:rsidR="004335ED" w:rsidRPr="00DD6CFB" w:rsidRDefault="004335ED" w:rsidP="000D75B4">
            <w:pPr>
              <w:pStyle w:val="TAL"/>
              <w:rPr>
                <w:lang w:eastAsia="en-US"/>
              </w:rPr>
            </w:pPr>
            <w:r w:rsidRPr="00DD6CFB">
              <w:rPr>
                <w:lang w:eastAsia="en-US"/>
              </w:rPr>
              <w:t>16.6.0</w:t>
            </w:r>
          </w:p>
        </w:tc>
      </w:tr>
      <w:tr w:rsidR="004335ED" w:rsidRPr="0031204F" w14:paraId="7B48787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08ACC6"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D8C899"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9476EB" w14:textId="77777777" w:rsidR="004335ED" w:rsidRPr="00DD6CFB" w:rsidRDefault="004335ED" w:rsidP="000D75B4">
            <w:pPr>
              <w:pStyle w:val="TAL"/>
              <w:rPr>
                <w:lang w:eastAsia="en-US"/>
              </w:rPr>
            </w:pPr>
            <w:r w:rsidRPr="00DD6CFB">
              <w:rPr>
                <w:lang w:eastAsia="en-US"/>
              </w:rPr>
              <w:t>R5-206408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2D49D" w14:textId="77777777" w:rsidR="004335ED" w:rsidRPr="00DD6CFB" w:rsidRDefault="004335ED" w:rsidP="000D75B4">
            <w:pPr>
              <w:pStyle w:val="TAL"/>
              <w:rPr>
                <w:lang w:eastAsia="en-US"/>
              </w:rPr>
            </w:pPr>
            <w:r w:rsidRPr="00DD6CFB">
              <w:rPr>
                <w:lang w:eastAsia="en-US"/>
              </w:rPr>
              <w:t>1556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C34A3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027C1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F57F9" w14:textId="77777777" w:rsidR="004335ED" w:rsidRPr="00DD6CFB" w:rsidRDefault="004335ED" w:rsidP="000D75B4">
            <w:pPr>
              <w:pStyle w:val="TAL"/>
              <w:rPr>
                <w:lang w:eastAsia="en-US"/>
              </w:rPr>
            </w:pPr>
            <w:r w:rsidRPr="00DD6CFB">
              <w:rPr>
                <w:lang w:eastAsia="en-US"/>
              </w:rPr>
              <w:t xml:space="preserve">Addition of V2X default </w:t>
            </w:r>
            <w:proofErr w:type="spellStart"/>
            <w:r w:rsidRPr="00DD6CFB">
              <w:rPr>
                <w:lang w:eastAsia="en-US"/>
              </w:rPr>
              <w:t>configuration_USIM</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A83A" w14:textId="77777777" w:rsidR="004335ED" w:rsidRPr="00DD6CFB" w:rsidRDefault="004335ED" w:rsidP="000D75B4">
            <w:pPr>
              <w:pStyle w:val="TAL"/>
              <w:rPr>
                <w:lang w:eastAsia="en-US"/>
              </w:rPr>
            </w:pPr>
            <w:r w:rsidRPr="00DD6CFB">
              <w:rPr>
                <w:lang w:eastAsia="en-US"/>
              </w:rPr>
              <w:t>16.6.0</w:t>
            </w:r>
          </w:p>
        </w:tc>
      </w:tr>
      <w:tr w:rsidR="004335ED" w:rsidRPr="0031204F" w14:paraId="25680B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4213F8"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04E77C"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316A71" w14:textId="77777777" w:rsidR="004335ED" w:rsidRPr="00DD6CFB" w:rsidRDefault="004335ED" w:rsidP="000D75B4">
            <w:pPr>
              <w:pStyle w:val="TAL"/>
              <w:rPr>
                <w:lang w:eastAsia="en-US"/>
              </w:rPr>
            </w:pPr>
            <w:r w:rsidRPr="00DD6CFB">
              <w:rPr>
                <w:lang w:eastAsia="en-US"/>
              </w:rPr>
              <w:t>R5-206409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D6E8E" w14:textId="77777777" w:rsidR="004335ED" w:rsidRPr="00DD6CFB" w:rsidRDefault="004335ED" w:rsidP="000D75B4">
            <w:pPr>
              <w:pStyle w:val="TAL"/>
              <w:rPr>
                <w:lang w:eastAsia="en-US"/>
              </w:rPr>
            </w:pPr>
            <w:r w:rsidRPr="00DD6CFB">
              <w:rPr>
                <w:lang w:eastAsia="en-US"/>
              </w:rPr>
              <w:t>1557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720F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5791F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8B262" w14:textId="77777777" w:rsidR="004335ED" w:rsidRPr="00DD6CFB" w:rsidRDefault="004335ED" w:rsidP="000D75B4">
            <w:pPr>
              <w:pStyle w:val="TAL"/>
              <w:rPr>
                <w:lang w:eastAsia="en-US"/>
              </w:rPr>
            </w:pPr>
            <w:r w:rsidRPr="00DD6CFB">
              <w:rPr>
                <w:lang w:eastAsia="en-US"/>
              </w:rPr>
              <w:t xml:space="preserve">Addition of V2X default </w:t>
            </w:r>
            <w:proofErr w:type="spellStart"/>
            <w:r w:rsidRPr="00DD6CFB">
              <w:rPr>
                <w:lang w:eastAsia="en-US"/>
              </w:rPr>
              <w:t>configuration_NAS</w:t>
            </w:r>
            <w:proofErr w:type="spellEnd"/>
            <w:r w:rsidRPr="00DD6CFB">
              <w:rPr>
                <w:lang w:eastAsia="en-US"/>
              </w:rPr>
              <w:t xml:space="preserv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5635" w14:textId="77777777" w:rsidR="004335ED" w:rsidRPr="00DD6CFB" w:rsidRDefault="004335ED" w:rsidP="000D75B4">
            <w:pPr>
              <w:pStyle w:val="TAL"/>
              <w:rPr>
                <w:lang w:eastAsia="en-US"/>
              </w:rPr>
            </w:pPr>
            <w:r w:rsidRPr="00DD6CFB">
              <w:rPr>
                <w:lang w:eastAsia="en-US"/>
              </w:rPr>
              <w:t>16.6.0</w:t>
            </w:r>
          </w:p>
        </w:tc>
      </w:tr>
      <w:tr w:rsidR="004335ED" w:rsidRPr="0031204F" w14:paraId="2C65FA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964ADE"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C2E2E4"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7202A" w14:textId="77777777" w:rsidR="004335ED" w:rsidRPr="00DD6CFB" w:rsidRDefault="004335ED" w:rsidP="000D75B4">
            <w:pPr>
              <w:pStyle w:val="TAL"/>
              <w:rPr>
                <w:lang w:eastAsia="en-US"/>
              </w:rPr>
            </w:pPr>
            <w:r w:rsidRPr="00DD6CFB">
              <w:rPr>
                <w:lang w:eastAsia="en-US"/>
              </w:rPr>
              <w:t>R5-206419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9D534" w14:textId="77777777" w:rsidR="004335ED" w:rsidRPr="00DD6CFB" w:rsidRDefault="004335ED" w:rsidP="000D75B4">
            <w:pPr>
              <w:pStyle w:val="TAL"/>
              <w:rPr>
                <w:lang w:eastAsia="en-US"/>
              </w:rPr>
            </w:pPr>
            <w:r w:rsidRPr="00DD6CFB">
              <w:rPr>
                <w:lang w:eastAsia="en-US"/>
              </w:rPr>
              <w:t>1575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A525F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ADB1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6BF8AF" w14:textId="77777777" w:rsidR="004335ED" w:rsidRPr="00DD6CFB" w:rsidRDefault="004335ED" w:rsidP="000D75B4">
            <w:pPr>
              <w:pStyle w:val="TAL"/>
              <w:rPr>
                <w:lang w:eastAsia="en-US"/>
              </w:rPr>
            </w:pPr>
            <w:r w:rsidRPr="00DD6CFB">
              <w:rPr>
                <w:lang w:eastAsia="en-US"/>
              </w:rPr>
              <w:t>Updates to default contents of NAS messages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02772" w14:textId="77777777" w:rsidR="004335ED" w:rsidRPr="00DD6CFB" w:rsidRDefault="004335ED" w:rsidP="000D75B4">
            <w:pPr>
              <w:pStyle w:val="TAL"/>
              <w:rPr>
                <w:lang w:eastAsia="en-US"/>
              </w:rPr>
            </w:pPr>
            <w:r w:rsidRPr="00DD6CFB">
              <w:rPr>
                <w:lang w:eastAsia="en-US"/>
              </w:rPr>
              <w:t>16.6.0</w:t>
            </w:r>
          </w:p>
        </w:tc>
      </w:tr>
      <w:tr w:rsidR="004335ED" w:rsidRPr="0031204F" w14:paraId="0AE94A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35F8E5"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9A49ED"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12CFAF" w14:textId="77777777" w:rsidR="004335ED" w:rsidRPr="00DD6CFB" w:rsidRDefault="004335ED" w:rsidP="000D75B4">
            <w:pPr>
              <w:pStyle w:val="TAL"/>
              <w:rPr>
                <w:lang w:eastAsia="en-US"/>
              </w:rPr>
            </w:pPr>
            <w:r w:rsidRPr="00DD6CFB">
              <w:rPr>
                <w:lang w:eastAsia="en-US"/>
              </w:rPr>
              <w:t>R5-206420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62418" w14:textId="77777777" w:rsidR="004335ED" w:rsidRPr="00DD6CFB" w:rsidRDefault="004335ED" w:rsidP="000D75B4">
            <w:pPr>
              <w:pStyle w:val="TAL"/>
              <w:rPr>
                <w:lang w:eastAsia="en-US"/>
              </w:rPr>
            </w:pPr>
            <w:r w:rsidRPr="00DD6CFB">
              <w:rPr>
                <w:lang w:eastAsia="en-US"/>
              </w:rPr>
              <w:t>1576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939D6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0AA62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5EECD" w14:textId="77777777" w:rsidR="004335ED" w:rsidRPr="00DD6CFB" w:rsidRDefault="004335ED" w:rsidP="000D75B4">
            <w:pPr>
              <w:pStyle w:val="TAL"/>
              <w:rPr>
                <w:lang w:eastAsia="en-US"/>
              </w:rPr>
            </w:pPr>
            <w:r w:rsidRPr="00DD6CFB">
              <w:rPr>
                <w:lang w:eastAsia="en-US"/>
              </w:rPr>
              <w:t>Updates to default contents of RRC messages for Rel-16 RACS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7223D" w14:textId="77777777" w:rsidR="004335ED" w:rsidRPr="00DD6CFB" w:rsidRDefault="004335ED" w:rsidP="000D75B4">
            <w:pPr>
              <w:pStyle w:val="TAL"/>
              <w:rPr>
                <w:lang w:eastAsia="en-US"/>
              </w:rPr>
            </w:pPr>
            <w:r w:rsidRPr="00DD6CFB">
              <w:rPr>
                <w:lang w:eastAsia="en-US"/>
              </w:rPr>
              <w:t>16.6.0</w:t>
            </w:r>
          </w:p>
        </w:tc>
      </w:tr>
      <w:tr w:rsidR="004335ED" w:rsidRPr="0031204F" w14:paraId="4F3C93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CB21B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D9B536"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09ADE2" w14:textId="77777777" w:rsidR="004335ED" w:rsidRPr="00DD6CFB" w:rsidRDefault="004335ED" w:rsidP="000D75B4">
            <w:pPr>
              <w:pStyle w:val="TAL"/>
              <w:rPr>
                <w:lang w:eastAsia="en-US"/>
              </w:rPr>
            </w:pPr>
            <w:r w:rsidRPr="00DD6CFB">
              <w:rPr>
                <w:lang w:eastAsia="en-US"/>
              </w:rPr>
              <w:t>R5-206426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0AC11" w14:textId="77777777" w:rsidR="004335ED" w:rsidRPr="00DD6CFB" w:rsidRDefault="004335ED" w:rsidP="000D75B4">
            <w:pPr>
              <w:pStyle w:val="TAL"/>
              <w:rPr>
                <w:lang w:eastAsia="en-US"/>
              </w:rPr>
            </w:pPr>
            <w:r w:rsidRPr="00DD6CFB">
              <w:rPr>
                <w:lang w:eastAsia="en-US"/>
              </w:rPr>
              <w:t>1649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B5D07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0BE36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F2B9A" w14:textId="77777777" w:rsidR="004335ED" w:rsidRPr="00DD6CFB" w:rsidRDefault="004335ED" w:rsidP="000D75B4">
            <w:pPr>
              <w:pStyle w:val="TAL"/>
              <w:rPr>
                <w:lang w:eastAsia="en-US"/>
              </w:rPr>
            </w:pPr>
            <w:r w:rsidRPr="00DD6CFB">
              <w:rPr>
                <w:lang w:eastAsia="en-US"/>
              </w:rPr>
              <w:t>Alignment of Rel-16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8763C" w14:textId="77777777" w:rsidR="004335ED" w:rsidRPr="00DD6CFB" w:rsidRDefault="004335ED" w:rsidP="000D75B4">
            <w:pPr>
              <w:pStyle w:val="TAL"/>
              <w:rPr>
                <w:lang w:eastAsia="en-US"/>
              </w:rPr>
            </w:pPr>
            <w:r w:rsidRPr="00DD6CFB">
              <w:rPr>
                <w:lang w:eastAsia="en-US"/>
              </w:rPr>
              <w:t>16.6.0</w:t>
            </w:r>
          </w:p>
        </w:tc>
      </w:tr>
      <w:tr w:rsidR="004335ED" w:rsidRPr="0031204F" w14:paraId="1C30E4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F7FA99"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55B67F"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46E3BA" w14:textId="77777777" w:rsidR="004335ED" w:rsidRPr="00DD6CFB" w:rsidRDefault="004335ED" w:rsidP="000D75B4">
            <w:pPr>
              <w:pStyle w:val="TAL"/>
              <w:rPr>
                <w:lang w:eastAsia="en-US"/>
              </w:rPr>
            </w:pPr>
            <w:r w:rsidRPr="00DD6CFB">
              <w:rPr>
                <w:lang w:eastAsia="en-US"/>
              </w:rPr>
              <w:t>R5-206427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B3C40" w14:textId="77777777" w:rsidR="004335ED" w:rsidRPr="00DD6CFB" w:rsidRDefault="004335ED" w:rsidP="000D75B4">
            <w:pPr>
              <w:pStyle w:val="TAL"/>
              <w:rPr>
                <w:lang w:eastAsia="en-US"/>
              </w:rPr>
            </w:pPr>
            <w:r w:rsidRPr="00DD6CFB">
              <w:rPr>
                <w:lang w:eastAsia="en-US"/>
              </w:rPr>
              <w:t>1668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6334D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EF3B4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C0FEF6" w14:textId="77777777" w:rsidR="004335ED" w:rsidRPr="00DD6CFB" w:rsidRDefault="004335ED" w:rsidP="000D75B4">
            <w:pPr>
              <w:pStyle w:val="TAL"/>
              <w:rPr>
                <w:lang w:eastAsia="en-US"/>
              </w:rPr>
            </w:pPr>
            <w:r w:rsidRPr="00DD6CFB">
              <w:rPr>
                <w:lang w:eastAsia="en-US"/>
              </w:rPr>
              <w:t xml:space="preserve">Updates to </w:t>
            </w:r>
            <w:proofErr w:type="spellStart"/>
            <w:r w:rsidRPr="00DD6CFB">
              <w:rPr>
                <w:lang w:eastAsia="en-US"/>
              </w:rPr>
              <w:t>DLDedicatedMessageSegment</w:t>
            </w:r>
            <w:proofErr w:type="spellEnd"/>
            <w:r w:rsidRPr="00DD6CFB">
              <w:rPr>
                <w:lang w:eastAsia="en-US"/>
              </w:rPr>
              <w:t xml:space="preserv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1EEBF" w14:textId="77777777" w:rsidR="004335ED" w:rsidRPr="00DD6CFB" w:rsidRDefault="004335ED" w:rsidP="000D75B4">
            <w:pPr>
              <w:pStyle w:val="TAL"/>
              <w:rPr>
                <w:lang w:eastAsia="en-US"/>
              </w:rPr>
            </w:pPr>
            <w:r w:rsidRPr="00DD6CFB">
              <w:rPr>
                <w:lang w:eastAsia="en-US"/>
              </w:rPr>
              <w:t>16.6.0</w:t>
            </w:r>
          </w:p>
        </w:tc>
      </w:tr>
      <w:tr w:rsidR="004335ED" w:rsidRPr="0031204F" w14:paraId="488F5A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C9A797"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2F1E80"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B1FBC0" w14:textId="77777777" w:rsidR="004335ED" w:rsidRPr="00DD6CFB" w:rsidRDefault="004335ED" w:rsidP="000D75B4">
            <w:pPr>
              <w:pStyle w:val="TAL"/>
              <w:rPr>
                <w:lang w:eastAsia="en-US"/>
              </w:rPr>
            </w:pPr>
            <w:r w:rsidRPr="00DD6CFB">
              <w:rPr>
                <w:lang w:eastAsia="en-US"/>
              </w:rPr>
              <w:t>R5-206621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3DA21" w14:textId="77777777" w:rsidR="004335ED" w:rsidRPr="00DD6CFB" w:rsidRDefault="004335ED" w:rsidP="000D75B4">
            <w:pPr>
              <w:pStyle w:val="TAL"/>
              <w:rPr>
                <w:lang w:eastAsia="en-US"/>
              </w:rPr>
            </w:pPr>
            <w:r w:rsidRPr="00DD6CFB">
              <w:rPr>
                <w:lang w:eastAsia="en-US"/>
              </w:rPr>
              <w:t>1589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3F49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EBEF9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37BC7" w14:textId="77777777" w:rsidR="004335ED" w:rsidRPr="00DD6CFB" w:rsidRDefault="004335ED" w:rsidP="000D75B4">
            <w:pPr>
              <w:pStyle w:val="TAL"/>
              <w:rPr>
                <w:lang w:eastAsia="en-US"/>
              </w:rPr>
            </w:pPr>
            <w:r w:rsidRPr="00DD6CFB">
              <w:rPr>
                <w:lang w:eastAsia="en-US"/>
              </w:rPr>
              <w:t>Correction to test frequencies for NR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047CE" w14:textId="77777777" w:rsidR="004335ED" w:rsidRPr="00DD6CFB" w:rsidRDefault="004335ED" w:rsidP="000D75B4">
            <w:pPr>
              <w:pStyle w:val="TAL"/>
              <w:rPr>
                <w:lang w:eastAsia="en-US"/>
              </w:rPr>
            </w:pPr>
            <w:r w:rsidRPr="00DD6CFB">
              <w:rPr>
                <w:lang w:eastAsia="en-US"/>
              </w:rPr>
              <w:t>16.6.0</w:t>
            </w:r>
          </w:p>
        </w:tc>
      </w:tr>
      <w:tr w:rsidR="004335ED" w:rsidRPr="0031204F" w14:paraId="7A7448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8B7CC8"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3ED5F5"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A2CE8D" w14:textId="77777777" w:rsidR="004335ED" w:rsidRPr="00DD6CFB" w:rsidRDefault="004335ED" w:rsidP="000D75B4">
            <w:pPr>
              <w:pStyle w:val="TAL"/>
              <w:rPr>
                <w:lang w:eastAsia="en-US"/>
              </w:rPr>
            </w:pPr>
            <w:r w:rsidRPr="00DD6CFB">
              <w:rPr>
                <w:lang w:eastAsia="en-US"/>
              </w:rPr>
              <w:t>R5-206622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ADA0E" w14:textId="77777777" w:rsidR="004335ED" w:rsidRPr="00DD6CFB" w:rsidRDefault="004335ED" w:rsidP="000D75B4">
            <w:pPr>
              <w:pStyle w:val="TAL"/>
              <w:rPr>
                <w:lang w:eastAsia="en-US"/>
              </w:rPr>
            </w:pPr>
            <w:r w:rsidRPr="00DD6CFB">
              <w:rPr>
                <w:lang w:eastAsia="en-US"/>
              </w:rPr>
              <w:t>1590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EC150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0053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3D349" w14:textId="77777777" w:rsidR="004335ED" w:rsidRPr="00DD6CFB" w:rsidRDefault="004335ED" w:rsidP="000D75B4">
            <w:pPr>
              <w:pStyle w:val="TAL"/>
              <w:rPr>
                <w:lang w:eastAsia="en-US"/>
              </w:rPr>
            </w:pPr>
            <w:r w:rsidRPr="00DD6CFB">
              <w:rPr>
                <w:lang w:eastAsia="en-US"/>
              </w:rPr>
              <w:t>Correction to test frequencies for NR band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D70FD" w14:textId="77777777" w:rsidR="004335ED" w:rsidRPr="00DD6CFB" w:rsidRDefault="004335ED" w:rsidP="000D75B4">
            <w:pPr>
              <w:pStyle w:val="TAL"/>
              <w:rPr>
                <w:lang w:eastAsia="en-US"/>
              </w:rPr>
            </w:pPr>
            <w:r w:rsidRPr="00DD6CFB">
              <w:rPr>
                <w:lang w:eastAsia="en-US"/>
              </w:rPr>
              <w:t>16.6.0</w:t>
            </w:r>
          </w:p>
        </w:tc>
      </w:tr>
      <w:tr w:rsidR="004335ED" w:rsidRPr="0031204F" w14:paraId="402060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1768A7"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16C162"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05A9F7" w14:textId="77777777" w:rsidR="004335ED" w:rsidRPr="00DD6CFB" w:rsidRDefault="004335ED" w:rsidP="000D75B4">
            <w:pPr>
              <w:pStyle w:val="TAL"/>
              <w:rPr>
                <w:lang w:eastAsia="en-US"/>
              </w:rPr>
            </w:pPr>
            <w:r w:rsidRPr="00DD6CFB">
              <w:rPr>
                <w:lang w:eastAsia="en-US"/>
              </w:rPr>
              <w:t>R5-206623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628A4" w14:textId="77777777" w:rsidR="004335ED" w:rsidRPr="00DD6CFB" w:rsidRDefault="004335ED" w:rsidP="000D75B4">
            <w:pPr>
              <w:pStyle w:val="TAL"/>
              <w:rPr>
                <w:lang w:eastAsia="en-US"/>
              </w:rPr>
            </w:pPr>
            <w:r w:rsidRPr="00DD6CFB">
              <w:rPr>
                <w:lang w:eastAsia="en-US"/>
              </w:rPr>
              <w:t>1591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62197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777D5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10324C" w14:textId="77777777" w:rsidR="004335ED" w:rsidRPr="00DD6CFB" w:rsidRDefault="004335ED" w:rsidP="000D75B4">
            <w:pPr>
              <w:pStyle w:val="TAL"/>
              <w:rPr>
                <w:lang w:eastAsia="en-US"/>
              </w:rPr>
            </w:pPr>
            <w:r w:rsidRPr="00DD6CFB">
              <w:rPr>
                <w:lang w:eastAsia="en-US"/>
              </w:rPr>
              <w:t>Correction to test frequencies for NR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65039" w14:textId="77777777" w:rsidR="004335ED" w:rsidRPr="00DD6CFB" w:rsidRDefault="004335ED" w:rsidP="000D75B4">
            <w:pPr>
              <w:pStyle w:val="TAL"/>
              <w:rPr>
                <w:lang w:eastAsia="en-US"/>
              </w:rPr>
            </w:pPr>
            <w:r w:rsidRPr="00DD6CFB">
              <w:rPr>
                <w:lang w:eastAsia="en-US"/>
              </w:rPr>
              <w:t>16.6.0</w:t>
            </w:r>
          </w:p>
        </w:tc>
      </w:tr>
      <w:tr w:rsidR="004335ED" w:rsidRPr="0031204F" w14:paraId="73F01A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247310"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EF9FD"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A93C33" w14:textId="77777777" w:rsidR="004335ED" w:rsidRPr="00DD6CFB" w:rsidRDefault="004335ED" w:rsidP="000D75B4">
            <w:pPr>
              <w:pStyle w:val="TAL"/>
              <w:rPr>
                <w:lang w:eastAsia="en-US"/>
              </w:rPr>
            </w:pPr>
            <w:r w:rsidRPr="00DD6CFB">
              <w:rPr>
                <w:lang w:eastAsia="en-US"/>
              </w:rPr>
              <w:t>R5-206624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7297A" w14:textId="77777777" w:rsidR="004335ED" w:rsidRPr="00DD6CFB" w:rsidRDefault="004335ED" w:rsidP="000D75B4">
            <w:pPr>
              <w:pStyle w:val="TAL"/>
              <w:rPr>
                <w:lang w:eastAsia="en-US"/>
              </w:rPr>
            </w:pPr>
            <w:r w:rsidRPr="00DD6CFB">
              <w:rPr>
                <w:lang w:eastAsia="en-US"/>
              </w:rPr>
              <w:t>1592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7EE29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C7C0A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966D" w14:textId="77777777" w:rsidR="004335ED" w:rsidRPr="00DD6CFB" w:rsidRDefault="004335ED" w:rsidP="000D75B4">
            <w:pPr>
              <w:pStyle w:val="TAL"/>
              <w:rPr>
                <w:lang w:eastAsia="en-US"/>
              </w:rPr>
            </w:pPr>
            <w:r w:rsidRPr="00DD6CFB">
              <w:rPr>
                <w:lang w:eastAsia="en-US"/>
              </w:rPr>
              <w:t>Correction to test frequencies for NR band n40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28474" w14:textId="77777777" w:rsidR="004335ED" w:rsidRPr="00DD6CFB" w:rsidRDefault="004335ED" w:rsidP="000D75B4">
            <w:pPr>
              <w:pStyle w:val="TAL"/>
              <w:rPr>
                <w:lang w:eastAsia="en-US"/>
              </w:rPr>
            </w:pPr>
            <w:r w:rsidRPr="00DD6CFB">
              <w:rPr>
                <w:lang w:eastAsia="en-US"/>
              </w:rPr>
              <w:t>16.6.0</w:t>
            </w:r>
          </w:p>
        </w:tc>
      </w:tr>
      <w:tr w:rsidR="004335ED" w:rsidRPr="0031204F" w14:paraId="0555E9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26279E"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CAC007"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358809" w14:textId="77777777" w:rsidR="004335ED" w:rsidRPr="00DD6CFB" w:rsidRDefault="004335ED" w:rsidP="000D75B4">
            <w:pPr>
              <w:pStyle w:val="TAL"/>
              <w:rPr>
                <w:lang w:eastAsia="en-US"/>
              </w:rPr>
            </w:pPr>
            <w:r w:rsidRPr="00DD6CFB">
              <w:rPr>
                <w:lang w:eastAsia="en-US"/>
              </w:rPr>
              <w:t>R5-206625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A3A7" w14:textId="77777777" w:rsidR="004335ED" w:rsidRPr="00DD6CFB" w:rsidRDefault="004335ED" w:rsidP="000D75B4">
            <w:pPr>
              <w:pStyle w:val="TAL"/>
              <w:rPr>
                <w:lang w:eastAsia="en-US"/>
              </w:rPr>
            </w:pPr>
            <w:r w:rsidRPr="00DD6CFB">
              <w:rPr>
                <w:lang w:eastAsia="en-US"/>
              </w:rPr>
              <w:t>1593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83041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41296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DDA44" w14:textId="77777777" w:rsidR="004335ED" w:rsidRPr="00DD6CFB" w:rsidRDefault="004335ED" w:rsidP="000D75B4">
            <w:pPr>
              <w:pStyle w:val="TAL"/>
              <w:rPr>
                <w:lang w:eastAsia="en-US"/>
              </w:rPr>
            </w:pPr>
            <w:r w:rsidRPr="00DD6CFB">
              <w:rPr>
                <w:lang w:eastAsia="en-US"/>
              </w:rPr>
              <w:t>Correction to test frequencies for NR band n50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B1C9F" w14:textId="77777777" w:rsidR="004335ED" w:rsidRPr="00DD6CFB" w:rsidRDefault="004335ED" w:rsidP="000D75B4">
            <w:pPr>
              <w:pStyle w:val="TAL"/>
              <w:rPr>
                <w:lang w:eastAsia="en-US"/>
              </w:rPr>
            </w:pPr>
            <w:r w:rsidRPr="00DD6CFB">
              <w:rPr>
                <w:lang w:eastAsia="en-US"/>
              </w:rPr>
              <w:t>16.6.0</w:t>
            </w:r>
          </w:p>
        </w:tc>
      </w:tr>
      <w:tr w:rsidR="004335ED" w:rsidRPr="0031204F" w14:paraId="3C59C8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E27F96"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458BF0"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645FC" w14:textId="77777777" w:rsidR="004335ED" w:rsidRPr="00DD6CFB" w:rsidRDefault="004335ED" w:rsidP="000D75B4">
            <w:pPr>
              <w:pStyle w:val="TAL"/>
              <w:rPr>
                <w:lang w:eastAsia="en-US"/>
              </w:rPr>
            </w:pPr>
            <w:r w:rsidRPr="00DD6CFB">
              <w:rPr>
                <w:lang w:eastAsia="en-US"/>
              </w:rPr>
              <w:t>R5-206626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BF8B" w14:textId="77777777" w:rsidR="004335ED" w:rsidRPr="00DD6CFB" w:rsidRDefault="004335ED" w:rsidP="000D75B4">
            <w:pPr>
              <w:pStyle w:val="TAL"/>
              <w:rPr>
                <w:lang w:eastAsia="en-US"/>
              </w:rPr>
            </w:pPr>
            <w:r w:rsidRPr="00DD6CFB">
              <w:rPr>
                <w:lang w:eastAsia="en-US"/>
              </w:rPr>
              <w:t>1609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C200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F5489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DBA1F" w14:textId="77777777" w:rsidR="004335ED" w:rsidRPr="00DD6CFB" w:rsidRDefault="004335ED" w:rsidP="000D75B4">
            <w:pPr>
              <w:pStyle w:val="TAL"/>
              <w:rPr>
                <w:lang w:eastAsia="en-US"/>
              </w:rPr>
            </w:pPr>
            <w:r w:rsidRPr="00DD6CFB">
              <w:rPr>
                <w:lang w:eastAsia="en-US"/>
              </w:rPr>
              <w:t>Correction of test frequency of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9E9C3" w14:textId="77777777" w:rsidR="004335ED" w:rsidRPr="00DD6CFB" w:rsidRDefault="004335ED" w:rsidP="000D75B4">
            <w:pPr>
              <w:pStyle w:val="TAL"/>
              <w:rPr>
                <w:lang w:eastAsia="en-US"/>
              </w:rPr>
            </w:pPr>
            <w:r w:rsidRPr="00DD6CFB">
              <w:rPr>
                <w:lang w:eastAsia="en-US"/>
              </w:rPr>
              <w:t>16.6.0</w:t>
            </w:r>
          </w:p>
        </w:tc>
      </w:tr>
      <w:tr w:rsidR="004335ED" w:rsidRPr="0031204F" w14:paraId="5FC34B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5B03B0"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A966A8"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D40E33" w14:textId="77777777" w:rsidR="004335ED" w:rsidRPr="00DD6CFB" w:rsidRDefault="004335ED" w:rsidP="000D75B4">
            <w:pPr>
              <w:pStyle w:val="TAL"/>
              <w:rPr>
                <w:lang w:eastAsia="en-US"/>
              </w:rPr>
            </w:pPr>
            <w:r w:rsidRPr="00DD6CFB">
              <w:rPr>
                <w:lang w:eastAsia="en-US"/>
              </w:rPr>
              <w:t>R5-206628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1AC32" w14:textId="77777777" w:rsidR="004335ED" w:rsidRPr="00DD6CFB" w:rsidRDefault="004335ED" w:rsidP="000D75B4">
            <w:pPr>
              <w:pStyle w:val="TAL"/>
              <w:rPr>
                <w:lang w:eastAsia="en-US"/>
              </w:rPr>
            </w:pPr>
            <w:r w:rsidRPr="00DD6CFB">
              <w:rPr>
                <w:lang w:eastAsia="en-US"/>
              </w:rPr>
              <w:t>1611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7C2C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E7D9C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A9BCF" w14:textId="77777777" w:rsidR="004335ED" w:rsidRPr="00DD6CFB" w:rsidRDefault="004335ED" w:rsidP="000D75B4">
            <w:pPr>
              <w:pStyle w:val="TAL"/>
              <w:rPr>
                <w:lang w:eastAsia="en-US"/>
              </w:rPr>
            </w:pPr>
            <w:r w:rsidRPr="00DD6CFB">
              <w:rPr>
                <w:lang w:eastAsia="en-US"/>
              </w:rPr>
              <w:t>Update to DEMOD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818FC" w14:textId="77777777" w:rsidR="004335ED" w:rsidRPr="00DD6CFB" w:rsidRDefault="004335ED" w:rsidP="000D75B4">
            <w:pPr>
              <w:pStyle w:val="TAL"/>
              <w:rPr>
                <w:lang w:eastAsia="en-US"/>
              </w:rPr>
            </w:pPr>
            <w:r w:rsidRPr="00DD6CFB">
              <w:rPr>
                <w:lang w:eastAsia="en-US"/>
              </w:rPr>
              <w:t>16.6.0</w:t>
            </w:r>
          </w:p>
        </w:tc>
      </w:tr>
      <w:tr w:rsidR="004335ED" w:rsidRPr="0031204F" w14:paraId="761AB8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39D973"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57E8D1"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B842D" w14:textId="77777777" w:rsidR="004335ED" w:rsidRPr="00DD6CFB" w:rsidRDefault="004335ED" w:rsidP="000D75B4">
            <w:pPr>
              <w:pStyle w:val="TAL"/>
              <w:rPr>
                <w:lang w:eastAsia="en-US"/>
              </w:rPr>
            </w:pPr>
            <w:r w:rsidRPr="00DD6CFB">
              <w:rPr>
                <w:lang w:eastAsia="en-US"/>
              </w:rPr>
              <w:t>R5-206629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A7B8E" w14:textId="77777777" w:rsidR="004335ED" w:rsidRPr="00DD6CFB" w:rsidRDefault="004335ED" w:rsidP="000D75B4">
            <w:pPr>
              <w:pStyle w:val="TAL"/>
              <w:rPr>
                <w:lang w:eastAsia="en-US"/>
              </w:rPr>
            </w:pPr>
            <w:r w:rsidRPr="00DD6CFB">
              <w:rPr>
                <w:lang w:eastAsia="en-US"/>
              </w:rPr>
              <w:t>1669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42BBD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C3AD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9EB85" w14:textId="77777777" w:rsidR="004335ED" w:rsidRPr="00DD6CFB" w:rsidRDefault="004335ED" w:rsidP="000D75B4">
            <w:pPr>
              <w:pStyle w:val="TAL"/>
              <w:rPr>
                <w:lang w:eastAsia="en-US"/>
              </w:rPr>
            </w:pPr>
            <w:r w:rsidRPr="00DD6CFB">
              <w:rPr>
                <w:lang w:eastAsia="en-US"/>
              </w:rPr>
              <w:t>Single PDN and PDU configuration for EN-DC RF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D4E1E" w14:textId="77777777" w:rsidR="004335ED" w:rsidRPr="00DD6CFB" w:rsidRDefault="004335ED" w:rsidP="000D75B4">
            <w:pPr>
              <w:pStyle w:val="TAL"/>
              <w:rPr>
                <w:lang w:eastAsia="en-US"/>
              </w:rPr>
            </w:pPr>
            <w:r w:rsidRPr="00DD6CFB">
              <w:rPr>
                <w:lang w:eastAsia="en-US"/>
              </w:rPr>
              <w:t>16.6.0</w:t>
            </w:r>
          </w:p>
        </w:tc>
      </w:tr>
      <w:tr w:rsidR="004335ED" w:rsidRPr="0031204F" w14:paraId="52B492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12CA4B"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E792DC"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F9E63F" w14:textId="77777777" w:rsidR="004335ED" w:rsidRPr="00DD6CFB" w:rsidRDefault="004335ED" w:rsidP="000D75B4">
            <w:pPr>
              <w:pStyle w:val="TAL"/>
              <w:rPr>
                <w:lang w:eastAsia="en-US"/>
              </w:rPr>
            </w:pPr>
            <w:r w:rsidRPr="00DD6CFB">
              <w:rPr>
                <w:lang w:eastAsia="en-US"/>
              </w:rPr>
              <w:t>R5-206630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30768" w14:textId="77777777" w:rsidR="004335ED" w:rsidRPr="00DD6CFB" w:rsidRDefault="004335ED" w:rsidP="000D75B4">
            <w:pPr>
              <w:pStyle w:val="TAL"/>
              <w:rPr>
                <w:lang w:eastAsia="en-US"/>
              </w:rPr>
            </w:pPr>
            <w:r w:rsidRPr="00DD6CFB">
              <w:rPr>
                <w:lang w:eastAsia="en-US"/>
              </w:rPr>
              <w:t>1619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3FF8D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397A8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1EC957" w14:textId="77777777" w:rsidR="004335ED" w:rsidRPr="00DD6CFB" w:rsidRDefault="004335ED" w:rsidP="000D75B4">
            <w:pPr>
              <w:pStyle w:val="TAL"/>
              <w:rPr>
                <w:lang w:eastAsia="en-US"/>
              </w:rPr>
            </w:pPr>
            <w:r w:rsidRPr="00DD6CFB">
              <w:rPr>
                <w:lang w:eastAsia="en-US"/>
              </w:rPr>
              <w:t>Addition of aperiodic CSI-RS reference configuration for RRM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ED3E9" w14:textId="77777777" w:rsidR="004335ED" w:rsidRPr="00DD6CFB" w:rsidRDefault="004335ED" w:rsidP="000D75B4">
            <w:pPr>
              <w:pStyle w:val="TAL"/>
              <w:rPr>
                <w:lang w:eastAsia="en-US"/>
              </w:rPr>
            </w:pPr>
            <w:r w:rsidRPr="00DD6CFB">
              <w:rPr>
                <w:lang w:eastAsia="en-US"/>
              </w:rPr>
              <w:t>16.6.0</w:t>
            </w:r>
          </w:p>
        </w:tc>
      </w:tr>
      <w:tr w:rsidR="004335ED" w:rsidRPr="0031204F" w14:paraId="77D92B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65E256" w14:textId="77777777" w:rsidR="004335ED" w:rsidRPr="00DD6CFB" w:rsidRDefault="004335ED" w:rsidP="000D75B4">
            <w:pPr>
              <w:pStyle w:val="TAL"/>
              <w:rPr>
                <w:lang w:eastAsia="en-US"/>
              </w:rPr>
            </w:pPr>
            <w:r w:rsidRPr="00DD6CFB">
              <w:rPr>
                <w:lang w:eastAsia="en-US"/>
              </w:rPr>
              <w:lastRenderedPageBreak/>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A8FE46"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2F6ED1" w14:textId="77777777" w:rsidR="004335ED" w:rsidRPr="00DD6CFB" w:rsidRDefault="004335ED" w:rsidP="000D75B4">
            <w:pPr>
              <w:pStyle w:val="TAL"/>
              <w:rPr>
                <w:lang w:eastAsia="en-US"/>
              </w:rPr>
            </w:pPr>
            <w:r w:rsidRPr="00DD6CFB">
              <w:rPr>
                <w:lang w:eastAsia="en-US"/>
              </w:rPr>
              <w:t>R5-206631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B01ED" w14:textId="77777777" w:rsidR="004335ED" w:rsidRPr="00DD6CFB" w:rsidRDefault="004335ED" w:rsidP="000D75B4">
            <w:pPr>
              <w:pStyle w:val="TAL"/>
              <w:rPr>
                <w:lang w:eastAsia="en-US"/>
              </w:rPr>
            </w:pPr>
            <w:r w:rsidRPr="00DD6CFB">
              <w:rPr>
                <w:lang w:eastAsia="en-US"/>
              </w:rPr>
              <w:t>1623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4584D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05F83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10DE41" w14:textId="77777777" w:rsidR="004335ED" w:rsidRPr="00DD6CFB" w:rsidRDefault="004335ED" w:rsidP="000D75B4">
            <w:pPr>
              <w:pStyle w:val="TAL"/>
              <w:rPr>
                <w:lang w:eastAsia="en-US"/>
              </w:rPr>
            </w:pPr>
            <w:r w:rsidRPr="00DD6CFB">
              <w:rPr>
                <w:lang w:eastAsia="en-US"/>
              </w:rPr>
              <w:t>Introduction of test frequencies for SCS=60 kHz and EN-DC configurations DC_41X_n41A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B2FE5" w14:textId="77777777" w:rsidR="004335ED" w:rsidRPr="00DD6CFB" w:rsidRDefault="004335ED" w:rsidP="000D75B4">
            <w:pPr>
              <w:pStyle w:val="TAL"/>
              <w:rPr>
                <w:lang w:eastAsia="en-US"/>
              </w:rPr>
            </w:pPr>
            <w:r w:rsidRPr="00DD6CFB">
              <w:rPr>
                <w:lang w:eastAsia="en-US"/>
              </w:rPr>
              <w:t>16.6.0</w:t>
            </w:r>
          </w:p>
        </w:tc>
      </w:tr>
      <w:tr w:rsidR="004335ED" w:rsidRPr="0031204F" w14:paraId="4AEC90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5C0B0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2056AD"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9EEBC" w14:textId="77777777" w:rsidR="004335ED" w:rsidRPr="00DD6CFB" w:rsidRDefault="004335ED" w:rsidP="000D75B4">
            <w:pPr>
              <w:pStyle w:val="TAL"/>
              <w:rPr>
                <w:lang w:eastAsia="en-US"/>
              </w:rPr>
            </w:pPr>
            <w:r w:rsidRPr="00DD6CFB">
              <w:rPr>
                <w:lang w:eastAsia="en-US"/>
              </w:rPr>
              <w:t>R5-206632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86B80" w14:textId="77777777" w:rsidR="004335ED" w:rsidRPr="00DD6CFB" w:rsidRDefault="004335ED" w:rsidP="000D75B4">
            <w:pPr>
              <w:pStyle w:val="TAL"/>
              <w:rPr>
                <w:lang w:eastAsia="en-US"/>
              </w:rPr>
            </w:pPr>
            <w:r w:rsidRPr="00DD6CFB">
              <w:rPr>
                <w:lang w:eastAsia="en-US"/>
              </w:rPr>
              <w:t>1505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80F91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E107A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E7345" w14:textId="77777777" w:rsidR="004335ED" w:rsidRPr="00DD6CFB" w:rsidRDefault="004335ED" w:rsidP="000D75B4">
            <w:pPr>
              <w:pStyle w:val="TAL"/>
              <w:rPr>
                <w:lang w:eastAsia="en-US"/>
              </w:rPr>
            </w:pPr>
            <w:r w:rsidRPr="00DD6CFB">
              <w:rPr>
                <w:lang w:eastAsia="en-US"/>
              </w:rPr>
              <w:t xml:space="preserve">Message contents for </w:t>
            </w:r>
            <w:proofErr w:type="spellStart"/>
            <w:r w:rsidRPr="00DD6CFB">
              <w:rPr>
                <w:lang w:eastAsia="en-US"/>
              </w:rPr>
              <w:t>iRAT</w:t>
            </w:r>
            <w:proofErr w:type="spellEnd"/>
            <w:r w:rsidRPr="00DD6CFB">
              <w:rPr>
                <w:lang w:eastAsia="en-US"/>
              </w:rPr>
              <w:t xml:space="preserve"> periodical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8F85B" w14:textId="77777777" w:rsidR="004335ED" w:rsidRPr="00DD6CFB" w:rsidRDefault="004335ED" w:rsidP="000D75B4">
            <w:pPr>
              <w:pStyle w:val="TAL"/>
              <w:rPr>
                <w:lang w:eastAsia="en-US"/>
              </w:rPr>
            </w:pPr>
            <w:r w:rsidRPr="00DD6CFB">
              <w:rPr>
                <w:lang w:eastAsia="en-US"/>
              </w:rPr>
              <w:t>16.6.0</w:t>
            </w:r>
          </w:p>
        </w:tc>
      </w:tr>
      <w:tr w:rsidR="004335ED" w:rsidRPr="0031204F" w14:paraId="2ACC17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63F55F"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C93459"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EA1778" w14:textId="77777777" w:rsidR="004335ED" w:rsidRPr="00DD6CFB" w:rsidRDefault="004335ED" w:rsidP="000D75B4">
            <w:pPr>
              <w:pStyle w:val="TAL"/>
              <w:rPr>
                <w:lang w:eastAsia="en-US"/>
              </w:rPr>
            </w:pPr>
            <w:r w:rsidRPr="00DD6CFB">
              <w:rPr>
                <w:lang w:eastAsia="en-US"/>
              </w:rPr>
              <w:t>R5-206633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327F6" w14:textId="77777777" w:rsidR="004335ED" w:rsidRPr="00DD6CFB" w:rsidRDefault="004335ED" w:rsidP="000D75B4">
            <w:pPr>
              <w:pStyle w:val="TAL"/>
              <w:rPr>
                <w:lang w:eastAsia="en-US"/>
              </w:rPr>
            </w:pPr>
            <w:r w:rsidRPr="00DD6CFB">
              <w:rPr>
                <w:lang w:eastAsia="en-US"/>
              </w:rPr>
              <w:t>1638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71129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E3C97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45EBA" w14:textId="77777777" w:rsidR="004335ED" w:rsidRPr="00DD6CFB" w:rsidRDefault="004335ED" w:rsidP="000D75B4">
            <w:pPr>
              <w:pStyle w:val="TAL"/>
              <w:rPr>
                <w:lang w:eastAsia="en-US"/>
              </w:rPr>
            </w:pPr>
            <w:r w:rsidRPr="00DD6CFB">
              <w:rPr>
                <w:lang w:eastAsia="en-US"/>
              </w:rPr>
              <w:t>Minor corrections of 4.1 for test environment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DB83" w14:textId="77777777" w:rsidR="004335ED" w:rsidRPr="00DD6CFB" w:rsidRDefault="004335ED" w:rsidP="000D75B4">
            <w:pPr>
              <w:pStyle w:val="TAL"/>
              <w:rPr>
                <w:lang w:eastAsia="en-US"/>
              </w:rPr>
            </w:pPr>
            <w:r w:rsidRPr="00DD6CFB">
              <w:rPr>
                <w:lang w:eastAsia="en-US"/>
              </w:rPr>
              <w:t>16.6.0</w:t>
            </w:r>
          </w:p>
        </w:tc>
      </w:tr>
      <w:tr w:rsidR="004335ED" w:rsidRPr="0031204F" w14:paraId="006B83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AFF8FF"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0561B"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24333C" w14:textId="77777777" w:rsidR="004335ED" w:rsidRPr="00DD6CFB" w:rsidRDefault="004335ED" w:rsidP="000D75B4">
            <w:pPr>
              <w:pStyle w:val="TAL"/>
              <w:rPr>
                <w:lang w:eastAsia="en-US"/>
              </w:rPr>
            </w:pPr>
            <w:r w:rsidRPr="00DD6CFB">
              <w:rPr>
                <w:lang w:eastAsia="en-US"/>
              </w:rPr>
              <w:t>R5-206712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E4E15" w14:textId="77777777" w:rsidR="004335ED" w:rsidRPr="00DD6CFB" w:rsidRDefault="004335ED" w:rsidP="000D75B4">
            <w:pPr>
              <w:pStyle w:val="TAL"/>
              <w:rPr>
                <w:lang w:eastAsia="en-US"/>
              </w:rPr>
            </w:pPr>
            <w:r w:rsidRPr="00DD6CFB">
              <w:rPr>
                <w:lang w:eastAsia="en-US"/>
              </w:rPr>
              <w:t>1579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96217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8EC80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C2FF8" w14:textId="77777777" w:rsidR="004335ED" w:rsidRPr="00DD6CFB" w:rsidRDefault="004335ED" w:rsidP="000D75B4">
            <w:pPr>
              <w:pStyle w:val="TAL"/>
              <w:rPr>
                <w:lang w:eastAsia="en-US"/>
              </w:rPr>
            </w:pPr>
            <w:r w:rsidRPr="00DD6CFB">
              <w:rPr>
                <w:lang w:eastAsia="en-US"/>
              </w:rPr>
              <w:t>Addition of UL and DL inter-band CA configurations for several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93A3A" w14:textId="77777777" w:rsidR="004335ED" w:rsidRPr="00DD6CFB" w:rsidRDefault="004335ED" w:rsidP="000D75B4">
            <w:pPr>
              <w:pStyle w:val="TAL"/>
              <w:rPr>
                <w:lang w:eastAsia="en-US"/>
              </w:rPr>
            </w:pPr>
            <w:r w:rsidRPr="00DD6CFB">
              <w:rPr>
                <w:lang w:eastAsia="en-US"/>
              </w:rPr>
              <w:t>16.6.0</w:t>
            </w:r>
          </w:p>
        </w:tc>
      </w:tr>
      <w:tr w:rsidR="004335ED" w:rsidRPr="0031204F" w14:paraId="4B2E6F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A993C5"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96C98D"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F1B7C" w14:textId="77777777" w:rsidR="004335ED" w:rsidRPr="00DD6CFB" w:rsidRDefault="004335ED" w:rsidP="000D75B4">
            <w:pPr>
              <w:pStyle w:val="TAL"/>
              <w:rPr>
                <w:lang w:eastAsia="en-US"/>
              </w:rPr>
            </w:pPr>
            <w:r w:rsidRPr="00DD6CFB">
              <w:rPr>
                <w:lang w:eastAsia="en-US"/>
              </w:rPr>
              <w:t>R5-206713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E4839" w14:textId="77777777" w:rsidR="004335ED" w:rsidRPr="00DD6CFB" w:rsidRDefault="004335ED" w:rsidP="000D75B4">
            <w:pPr>
              <w:pStyle w:val="TAL"/>
              <w:rPr>
                <w:lang w:eastAsia="en-US"/>
              </w:rPr>
            </w:pPr>
            <w:r w:rsidRPr="00DD6CFB">
              <w:rPr>
                <w:lang w:eastAsia="en-US"/>
              </w:rPr>
              <w:t>1587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75AD4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85D00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8A0517" w14:textId="77777777" w:rsidR="004335ED" w:rsidRPr="00DD6CFB" w:rsidRDefault="004335ED" w:rsidP="000D75B4">
            <w:pPr>
              <w:pStyle w:val="TAL"/>
              <w:rPr>
                <w:lang w:eastAsia="en-US"/>
              </w:rPr>
            </w:pPr>
            <w:r w:rsidRPr="00DD6CFB">
              <w:rPr>
                <w:lang w:eastAsia="en-US"/>
              </w:rPr>
              <w:t>Update to reference test conditions for R16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22D1" w14:textId="77777777" w:rsidR="004335ED" w:rsidRPr="00DD6CFB" w:rsidRDefault="004335ED" w:rsidP="000D75B4">
            <w:pPr>
              <w:pStyle w:val="TAL"/>
              <w:rPr>
                <w:lang w:eastAsia="en-US"/>
              </w:rPr>
            </w:pPr>
            <w:r w:rsidRPr="00DD6CFB">
              <w:rPr>
                <w:lang w:eastAsia="en-US"/>
              </w:rPr>
              <w:t>16.6.0</w:t>
            </w:r>
          </w:p>
        </w:tc>
      </w:tr>
      <w:tr w:rsidR="004335ED" w:rsidRPr="0031204F" w14:paraId="6C62CD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6A68EE"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485CC9"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1C5B32" w14:textId="77777777" w:rsidR="004335ED" w:rsidRPr="00DD6CFB" w:rsidRDefault="004335ED" w:rsidP="000D75B4">
            <w:pPr>
              <w:pStyle w:val="TAL"/>
              <w:rPr>
                <w:lang w:eastAsia="en-US"/>
              </w:rPr>
            </w:pPr>
            <w:r w:rsidRPr="00DD6CFB">
              <w:rPr>
                <w:lang w:eastAsia="en-US"/>
              </w:rPr>
              <w:t>R5-206714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34E46" w14:textId="77777777" w:rsidR="004335ED" w:rsidRPr="00DD6CFB" w:rsidRDefault="004335ED" w:rsidP="000D75B4">
            <w:pPr>
              <w:pStyle w:val="TAL"/>
              <w:rPr>
                <w:lang w:eastAsia="en-US"/>
              </w:rPr>
            </w:pPr>
            <w:r w:rsidRPr="00DD6CFB">
              <w:rPr>
                <w:lang w:eastAsia="en-US"/>
              </w:rPr>
              <w:t>1639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CDB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66A9B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8AA3B6" w14:textId="77777777" w:rsidR="004335ED" w:rsidRPr="00DD6CFB" w:rsidRDefault="004335ED" w:rsidP="000D75B4">
            <w:pPr>
              <w:pStyle w:val="TAL"/>
              <w:rPr>
                <w:lang w:eastAsia="en-US"/>
              </w:rPr>
            </w:pPr>
            <w:r w:rsidRPr="00DD6CFB">
              <w:rPr>
                <w:lang w:eastAsia="en-US"/>
              </w:rPr>
              <w:t>Introduction of test frequencies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72DBE" w14:textId="77777777" w:rsidR="004335ED" w:rsidRPr="00DD6CFB" w:rsidRDefault="004335ED" w:rsidP="000D75B4">
            <w:pPr>
              <w:pStyle w:val="TAL"/>
              <w:rPr>
                <w:lang w:eastAsia="en-US"/>
              </w:rPr>
            </w:pPr>
            <w:r w:rsidRPr="00DD6CFB">
              <w:rPr>
                <w:lang w:eastAsia="en-US"/>
              </w:rPr>
              <w:t>16.6.0</w:t>
            </w:r>
          </w:p>
        </w:tc>
      </w:tr>
      <w:tr w:rsidR="004335ED" w:rsidRPr="0031204F" w14:paraId="7D6394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7E3460"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AC06F0"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930AA3" w14:textId="77777777" w:rsidR="004335ED" w:rsidRPr="00DD6CFB" w:rsidRDefault="004335ED" w:rsidP="000D75B4">
            <w:pPr>
              <w:pStyle w:val="TAL"/>
              <w:rPr>
                <w:lang w:eastAsia="en-US"/>
              </w:rPr>
            </w:pPr>
            <w:r w:rsidRPr="00DD6CFB">
              <w:rPr>
                <w:lang w:eastAsia="en-US"/>
              </w:rPr>
              <w:t>R5-206715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C0D52" w14:textId="77777777" w:rsidR="004335ED" w:rsidRPr="00DD6CFB" w:rsidRDefault="004335ED" w:rsidP="000D75B4">
            <w:pPr>
              <w:pStyle w:val="TAL"/>
              <w:rPr>
                <w:lang w:eastAsia="en-US"/>
              </w:rPr>
            </w:pPr>
            <w:r w:rsidRPr="00DD6CFB">
              <w:rPr>
                <w:lang w:eastAsia="en-US"/>
              </w:rPr>
              <w:t>1660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67D12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D011F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D5B04" w14:textId="77777777" w:rsidR="004335ED" w:rsidRPr="00DD6CFB" w:rsidRDefault="004335ED" w:rsidP="000D75B4">
            <w:pPr>
              <w:pStyle w:val="TAL"/>
              <w:rPr>
                <w:lang w:eastAsia="en-US"/>
              </w:rPr>
            </w:pPr>
            <w:r w:rsidRPr="00DD6CFB">
              <w:rPr>
                <w:lang w:eastAsia="en-US"/>
              </w:rPr>
              <w:t>Introduction of test frequencies for additional Rel-16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963BA" w14:textId="77777777" w:rsidR="004335ED" w:rsidRPr="00DD6CFB" w:rsidRDefault="004335ED" w:rsidP="000D75B4">
            <w:pPr>
              <w:pStyle w:val="TAL"/>
              <w:rPr>
                <w:lang w:eastAsia="en-US"/>
              </w:rPr>
            </w:pPr>
            <w:r w:rsidRPr="00DD6CFB">
              <w:rPr>
                <w:lang w:eastAsia="en-US"/>
              </w:rPr>
              <w:t>16.6.0</w:t>
            </w:r>
          </w:p>
        </w:tc>
      </w:tr>
      <w:tr w:rsidR="004335ED" w:rsidRPr="0031204F" w14:paraId="1D34C8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4BEDA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E9944F"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EB76C9" w14:textId="77777777" w:rsidR="004335ED" w:rsidRPr="00DD6CFB" w:rsidRDefault="004335ED" w:rsidP="000D75B4">
            <w:pPr>
              <w:pStyle w:val="TAL"/>
              <w:rPr>
                <w:lang w:eastAsia="en-US"/>
              </w:rPr>
            </w:pPr>
            <w:r w:rsidRPr="00DD6CFB">
              <w:rPr>
                <w:lang w:eastAsia="en-US"/>
              </w:rPr>
              <w:t>R5-206736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DFEC" w14:textId="77777777" w:rsidR="004335ED" w:rsidRPr="00DD6CFB" w:rsidRDefault="004335ED" w:rsidP="000D75B4">
            <w:pPr>
              <w:pStyle w:val="TAL"/>
              <w:rPr>
                <w:lang w:eastAsia="en-US"/>
              </w:rPr>
            </w:pPr>
            <w:r w:rsidRPr="00DD6CFB">
              <w:rPr>
                <w:lang w:eastAsia="en-US"/>
              </w:rPr>
              <w:t>1536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357F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81B87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8E1662" w14:textId="77777777" w:rsidR="004335ED" w:rsidRPr="00DD6CFB" w:rsidRDefault="004335ED" w:rsidP="000D75B4">
            <w:pPr>
              <w:pStyle w:val="TAL"/>
              <w:rPr>
                <w:lang w:eastAsia="en-US"/>
              </w:rPr>
            </w:pPr>
            <w:r w:rsidRPr="00DD6CFB">
              <w:rPr>
                <w:lang w:eastAsia="en-US"/>
              </w:rPr>
              <w:t>Introduction of test frequencies for NR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D51B7" w14:textId="77777777" w:rsidR="004335ED" w:rsidRPr="00DD6CFB" w:rsidRDefault="004335ED" w:rsidP="000D75B4">
            <w:pPr>
              <w:pStyle w:val="TAL"/>
              <w:rPr>
                <w:lang w:eastAsia="en-US"/>
              </w:rPr>
            </w:pPr>
            <w:r w:rsidRPr="00DD6CFB">
              <w:rPr>
                <w:lang w:eastAsia="en-US"/>
              </w:rPr>
              <w:t>16.6.0</w:t>
            </w:r>
          </w:p>
        </w:tc>
      </w:tr>
      <w:tr w:rsidR="004335ED" w:rsidRPr="0031204F" w14:paraId="47D4B7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FABE12"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5A674C"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398F46" w14:textId="77777777" w:rsidR="004335ED" w:rsidRPr="00DD6CFB" w:rsidRDefault="004335ED" w:rsidP="000D75B4">
            <w:pPr>
              <w:pStyle w:val="TAL"/>
              <w:rPr>
                <w:lang w:eastAsia="en-US"/>
              </w:rPr>
            </w:pPr>
            <w:r w:rsidRPr="00DD6CFB">
              <w:rPr>
                <w:lang w:eastAsia="en-US"/>
              </w:rPr>
              <w:t>R5-206737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A40E7" w14:textId="77777777" w:rsidR="004335ED" w:rsidRPr="00DD6CFB" w:rsidRDefault="004335ED" w:rsidP="000D75B4">
            <w:pPr>
              <w:pStyle w:val="TAL"/>
              <w:rPr>
                <w:lang w:eastAsia="en-US"/>
              </w:rPr>
            </w:pPr>
            <w:r w:rsidRPr="00DD6CFB">
              <w:rPr>
                <w:lang w:eastAsia="en-US"/>
              </w:rPr>
              <w:t>1572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D8BAE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8719B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26D99" w14:textId="77777777" w:rsidR="004335ED" w:rsidRPr="00DD6CFB" w:rsidRDefault="004335ED" w:rsidP="000D75B4">
            <w:pPr>
              <w:pStyle w:val="TAL"/>
              <w:rPr>
                <w:lang w:eastAsia="en-US"/>
              </w:rPr>
            </w:pPr>
            <w:r w:rsidRPr="00DD6CFB">
              <w:rPr>
                <w:lang w:eastAsia="en-US"/>
              </w:rPr>
              <w:t>Addition of R16 new channel bandwidths for n3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38AE8" w14:textId="77777777" w:rsidR="004335ED" w:rsidRPr="00DD6CFB" w:rsidRDefault="004335ED" w:rsidP="000D75B4">
            <w:pPr>
              <w:pStyle w:val="TAL"/>
              <w:rPr>
                <w:lang w:eastAsia="en-US"/>
              </w:rPr>
            </w:pPr>
            <w:r w:rsidRPr="00DD6CFB">
              <w:rPr>
                <w:lang w:eastAsia="en-US"/>
              </w:rPr>
              <w:t>16.6.0</w:t>
            </w:r>
          </w:p>
        </w:tc>
      </w:tr>
      <w:tr w:rsidR="004335ED" w:rsidRPr="0031204F" w14:paraId="1BEB1E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56B"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08F477"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971D7F" w14:textId="77777777" w:rsidR="004335ED" w:rsidRPr="00DD6CFB" w:rsidRDefault="004335ED" w:rsidP="000D75B4">
            <w:pPr>
              <w:pStyle w:val="TAL"/>
              <w:rPr>
                <w:lang w:eastAsia="en-US"/>
              </w:rPr>
            </w:pPr>
            <w:r w:rsidRPr="00DD6CFB">
              <w:rPr>
                <w:lang w:eastAsia="en-US"/>
              </w:rPr>
              <w:t>R5-206738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67AD" w14:textId="77777777" w:rsidR="004335ED" w:rsidRPr="00DD6CFB" w:rsidRDefault="004335ED" w:rsidP="000D75B4">
            <w:pPr>
              <w:pStyle w:val="TAL"/>
              <w:rPr>
                <w:lang w:eastAsia="en-US"/>
              </w:rPr>
            </w:pPr>
            <w:r w:rsidRPr="00DD6CFB">
              <w:rPr>
                <w:lang w:eastAsia="en-US"/>
              </w:rPr>
              <w:t>1630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BD5BA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71B64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A02B3" w14:textId="77777777" w:rsidR="004335ED" w:rsidRPr="00DD6CFB" w:rsidRDefault="004335ED" w:rsidP="000D75B4">
            <w:pPr>
              <w:pStyle w:val="TAL"/>
              <w:rPr>
                <w:lang w:eastAsia="en-US"/>
              </w:rPr>
            </w:pPr>
            <w:r w:rsidRPr="00DD6CFB">
              <w:rPr>
                <w:lang w:eastAsia="en-US"/>
              </w:rPr>
              <w:t>Introduction of test frequencies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68F7A" w14:textId="77777777" w:rsidR="004335ED" w:rsidRPr="00DD6CFB" w:rsidRDefault="004335ED" w:rsidP="000D75B4">
            <w:pPr>
              <w:pStyle w:val="TAL"/>
              <w:rPr>
                <w:lang w:eastAsia="en-US"/>
              </w:rPr>
            </w:pPr>
            <w:r w:rsidRPr="00DD6CFB">
              <w:rPr>
                <w:lang w:eastAsia="en-US"/>
              </w:rPr>
              <w:t>16.6.0</w:t>
            </w:r>
          </w:p>
        </w:tc>
      </w:tr>
      <w:tr w:rsidR="004335ED" w:rsidRPr="0031204F" w14:paraId="7B27D0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F647C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2CE5B9"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75E623" w14:textId="77777777" w:rsidR="004335ED" w:rsidRPr="00DD6CFB" w:rsidRDefault="004335ED" w:rsidP="000D75B4">
            <w:pPr>
              <w:pStyle w:val="TAL"/>
              <w:rPr>
                <w:lang w:eastAsia="en-US"/>
              </w:rPr>
            </w:pPr>
            <w:r w:rsidRPr="00DD6CFB">
              <w:rPr>
                <w:lang w:eastAsia="en-US"/>
              </w:rPr>
              <w:t>R5-206739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AB757" w14:textId="77777777" w:rsidR="004335ED" w:rsidRPr="00DD6CFB" w:rsidRDefault="004335ED" w:rsidP="000D75B4">
            <w:pPr>
              <w:pStyle w:val="TAL"/>
              <w:rPr>
                <w:lang w:eastAsia="en-US"/>
              </w:rPr>
            </w:pPr>
            <w:r w:rsidRPr="00DD6CFB">
              <w:rPr>
                <w:lang w:eastAsia="en-US"/>
              </w:rPr>
              <w:t>1636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284A5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B9AF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803B0" w14:textId="77777777" w:rsidR="004335ED" w:rsidRPr="00DD6CFB" w:rsidRDefault="004335ED" w:rsidP="000D75B4">
            <w:pPr>
              <w:pStyle w:val="TAL"/>
              <w:rPr>
                <w:lang w:eastAsia="en-US"/>
              </w:rPr>
            </w:pPr>
            <w:r w:rsidRPr="00DD6CFB">
              <w:rPr>
                <w:lang w:eastAsia="en-US"/>
              </w:rPr>
              <w:t>Correction of 4.3.1 for test channel bandwidth of NR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22D7C" w14:textId="77777777" w:rsidR="004335ED" w:rsidRPr="00DD6CFB" w:rsidRDefault="004335ED" w:rsidP="000D75B4">
            <w:pPr>
              <w:pStyle w:val="TAL"/>
              <w:rPr>
                <w:lang w:eastAsia="en-US"/>
              </w:rPr>
            </w:pPr>
            <w:r w:rsidRPr="00DD6CFB">
              <w:rPr>
                <w:lang w:eastAsia="en-US"/>
              </w:rPr>
              <w:t>16.6.0</w:t>
            </w:r>
          </w:p>
        </w:tc>
      </w:tr>
      <w:tr w:rsidR="004335ED" w:rsidRPr="0031204F" w14:paraId="6061F4E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85119E"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01B823"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01D31B" w14:textId="77777777" w:rsidR="004335ED" w:rsidRPr="00DD6CFB" w:rsidRDefault="004335ED" w:rsidP="000D75B4">
            <w:pPr>
              <w:pStyle w:val="TAL"/>
              <w:rPr>
                <w:lang w:eastAsia="en-US"/>
              </w:rPr>
            </w:pPr>
            <w:r w:rsidRPr="00DD6CFB">
              <w:rPr>
                <w:lang w:eastAsia="en-US"/>
              </w:rPr>
              <w:t>R5-206757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C9C15" w14:textId="77777777" w:rsidR="004335ED" w:rsidRPr="00DD6CFB" w:rsidRDefault="004335ED" w:rsidP="000D75B4">
            <w:pPr>
              <w:pStyle w:val="TAL"/>
              <w:rPr>
                <w:lang w:eastAsia="en-US"/>
              </w:rPr>
            </w:pPr>
            <w:r w:rsidRPr="00DD6CFB">
              <w:rPr>
                <w:lang w:eastAsia="en-US"/>
              </w:rPr>
              <w:t>1596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CCB35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08BEB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8349D" w14:textId="77777777" w:rsidR="004335ED" w:rsidRPr="00DD6CFB" w:rsidRDefault="004335ED" w:rsidP="000D75B4">
            <w:pPr>
              <w:pStyle w:val="TAL"/>
              <w:rPr>
                <w:lang w:eastAsia="en-US"/>
              </w:rPr>
            </w:pPr>
            <w:r w:rsidRPr="00DD6CFB">
              <w:rPr>
                <w:lang w:eastAsia="en-US"/>
              </w:rPr>
              <w:t>Adding test frequencies for CA_n40B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73A3C" w14:textId="77777777" w:rsidR="004335ED" w:rsidRPr="00DD6CFB" w:rsidRDefault="004335ED" w:rsidP="000D75B4">
            <w:pPr>
              <w:pStyle w:val="TAL"/>
              <w:rPr>
                <w:lang w:eastAsia="en-US"/>
              </w:rPr>
            </w:pPr>
            <w:r w:rsidRPr="00DD6CFB">
              <w:rPr>
                <w:lang w:eastAsia="en-US"/>
              </w:rPr>
              <w:t>16.6.0</w:t>
            </w:r>
          </w:p>
        </w:tc>
      </w:tr>
      <w:tr w:rsidR="004335ED" w:rsidRPr="0031204F" w14:paraId="72B100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FC107D"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116074"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AE2233" w14:textId="77777777" w:rsidR="004335ED" w:rsidRPr="00DD6CFB" w:rsidRDefault="004335ED" w:rsidP="000D75B4">
            <w:pPr>
              <w:pStyle w:val="TAL"/>
              <w:rPr>
                <w:lang w:eastAsia="en-US"/>
              </w:rPr>
            </w:pPr>
            <w:r w:rsidRPr="00DD6CFB">
              <w:rPr>
                <w:lang w:eastAsia="en-US"/>
              </w:rPr>
              <w:t>R5-206758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2D31F" w14:textId="77777777" w:rsidR="004335ED" w:rsidRPr="00DD6CFB" w:rsidRDefault="004335ED" w:rsidP="000D75B4">
            <w:pPr>
              <w:pStyle w:val="TAL"/>
              <w:rPr>
                <w:lang w:eastAsia="en-US"/>
              </w:rPr>
            </w:pPr>
            <w:r w:rsidRPr="00DD6CFB">
              <w:rPr>
                <w:lang w:eastAsia="en-US"/>
              </w:rPr>
              <w:t>1598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4A28E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0EE05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C0F73E" w14:textId="77777777" w:rsidR="004335ED" w:rsidRPr="00DD6CFB" w:rsidRDefault="004335ED" w:rsidP="000D75B4">
            <w:pPr>
              <w:pStyle w:val="TAL"/>
              <w:rPr>
                <w:lang w:eastAsia="en-US"/>
              </w:rPr>
            </w:pPr>
            <w:r w:rsidRPr="00DD6CFB">
              <w:rPr>
                <w:lang w:eastAsia="en-US"/>
              </w:rPr>
              <w:t>Adding test frequencies for CA_n77A-n77A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9E19C" w14:textId="77777777" w:rsidR="004335ED" w:rsidRPr="00DD6CFB" w:rsidRDefault="004335ED" w:rsidP="000D75B4">
            <w:pPr>
              <w:pStyle w:val="TAL"/>
              <w:rPr>
                <w:lang w:eastAsia="en-US"/>
              </w:rPr>
            </w:pPr>
            <w:r w:rsidRPr="00DD6CFB">
              <w:rPr>
                <w:lang w:eastAsia="en-US"/>
              </w:rPr>
              <w:t>16.6.0</w:t>
            </w:r>
          </w:p>
        </w:tc>
      </w:tr>
      <w:tr w:rsidR="004335ED" w:rsidRPr="0031204F" w14:paraId="576693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6FFE9E"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87A693"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0E3191" w14:textId="77777777" w:rsidR="004335ED" w:rsidRPr="00DD6CFB" w:rsidRDefault="004335ED" w:rsidP="000D75B4">
            <w:pPr>
              <w:pStyle w:val="TAL"/>
              <w:rPr>
                <w:lang w:eastAsia="en-US"/>
              </w:rPr>
            </w:pPr>
            <w:r w:rsidRPr="00DD6CFB">
              <w:rPr>
                <w:lang w:eastAsia="en-US"/>
              </w:rPr>
              <w:t>R5-206759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04B31" w14:textId="77777777" w:rsidR="004335ED" w:rsidRPr="00DD6CFB" w:rsidRDefault="004335ED" w:rsidP="000D75B4">
            <w:pPr>
              <w:pStyle w:val="TAL"/>
              <w:rPr>
                <w:lang w:eastAsia="en-US"/>
              </w:rPr>
            </w:pPr>
            <w:r w:rsidRPr="00DD6CFB">
              <w:rPr>
                <w:lang w:eastAsia="en-US"/>
              </w:rPr>
              <w:t>1599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A13D2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B44E1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4F237" w14:textId="77777777" w:rsidR="004335ED" w:rsidRPr="00DD6CFB" w:rsidRDefault="004335ED" w:rsidP="000D75B4">
            <w:pPr>
              <w:pStyle w:val="TAL"/>
              <w:rPr>
                <w:lang w:eastAsia="en-US"/>
              </w:rPr>
            </w:pPr>
            <w:r w:rsidRPr="00DD6CFB">
              <w:rPr>
                <w:lang w:eastAsia="en-US"/>
              </w:rPr>
              <w:t>Adding test frequencies for CA_n78A-n78A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D1FB7" w14:textId="77777777" w:rsidR="004335ED" w:rsidRPr="00DD6CFB" w:rsidRDefault="004335ED" w:rsidP="000D75B4">
            <w:pPr>
              <w:pStyle w:val="TAL"/>
              <w:rPr>
                <w:lang w:eastAsia="en-US"/>
              </w:rPr>
            </w:pPr>
            <w:r w:rsidRPr="00DD6CFB">
              <w:rPr>
                <w:lang w:eastAsia="en-US"/>
              </w:rPr>
              <w:t>16.6.0</w:t>
            </w:r>
          </w:p>
        </w:tc>
      </w:tr>
      <w:tr w:rsidR="004335ED" w:rsidRPr="0031204F" w14:paraId="38979F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300F22"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1559A"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FDF55F" w14:textId="77777777" w:rsidR="004335ED" w:rsidRPr="00DD6CFB" w:rsidRDefault="004335ED" w:rsidP="000D75B4">
            <w:pPr>
              <w:pStyle w:val="TAL"/>
              <w:rPr>
                <w:lang w:eastAsia="en-US"/>
              </w:rPr>
            </w:pPr>
            <w:r w:rsidRPr="00DD6CFB">
              <w:rPr>
                <w:lang w:eastAsia="en-US"/>
              </w:rPr>
              <w:t>R5-206760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B243D" w14:textId="77777777" w:rsidR="004335ED" w:rsidRPr="00DD6CFB" w:rsidRDefault="004335ED" w:rsidP="000D75B4">
            <w:pPr>
              <w:pStyle w:val="TAL"/>
              <w:rPr>
                <w:lang w:eastAsia="en-US"/>
              </w:rPr>
            </w:pPr>
            <w:r w:rsidRPr="00DD6CFB">
              <w:rPr>
                <w:lang w:eastAsia="en-US"/>
              </w:rPr>
              <w:t>1633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6A132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6C79B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6E33C" w14:textId="77777777" w:rsidR="004335ED" w:rsidRPr="00DD6CFB" w:rsidRDefault="004335ED" w:rsidP="000D75B4">
            <w:pPr>
              <w:pStyle w:val="TAL"/>
              <w:rPr>
                <w:lang w:eastAsia="en-US"/>
              </w:rPr>
            </w:pPr>
            <w:r w:rsidRPr="00DD6CFB">
              <w:rPr>
                <w:lang w:eastAsia="en-US"/>
              </w:rPr>
              <w:t>Updating message contents for Uplink carrier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848A4" w14:textId="77777777" w:rsidR="004335ED" w:rsidRPr="00DD6CFB" w:rsidRDefault="004335ED" w:rsidP="000D75B4">
            <w:pPr>
              <w:pStyle w:val="TAL"/>
              <w:rPr>
                <w:lang w:eastAsia="en-US"/>
              </w:rPr>
            </w:pPr>
            <w:r w:rsidRPr="00DD6CFB">
              <w:rPr>
                <w:lang w:eastAsia="en-US"/>
              </w:rPr>
              <w:t>16.6.0</w:t>
            </w:r>
          </w:p>
        </w:tc>
      </w:tr>
      <w:tr w:rsidR="004335ED" w:rsidRPr="0031204F" w14:paraId="792C74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C48A9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060C90"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1CC941" w14:textId="77777777" w:rsidR="004335ED" w:rsidRPr="00DD6CFB" w:rsidRDefault="004335ED" w:rsidP="000D75B4">
            <w:pPr>
              <w:pStyle w:val="TAL"/>
              <w:rPr>
                <w:lang w:eastAsia="en-US"/>
              </w:rPr>
            </w:pPr>
            <w:r w:rsidRPr="00DD6CFB">
              <w:rPr>
                <w:lang w:eastAsia="en-US"/>
              </w:rPr>
              <w:t>R5-206790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618D65" w14:textId="77777777" w:rsidR="004335ED" w:rsidRPr="00DD6CFB" w:rsidRDefault="004335ED" w:rsidP="000D75B4">
            <w:pPr>
              <w:pStyle w:val="TAL"/>
              <w:rPr>
                <w:lang w:eastAsia="en-US"/>
              </w:rPr>
            </w:pPr>
            <w:r w:rsidRPr="00DD6CFB">
              <w:rPr>
                <w:lang w:eastAsia="en-US"/>
              </w:rPr>
              <w:t>1581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7A19C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3CE3E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00F11D" w14:textId="77777777" w:rsidR="004335ED" w:rsidRPr="00DD6CFB" w:rsidRDefault="004335ED" w:rsidP="000D75B4">
            <w:pPr>
              <w:pStyle w:val="TAL"/>
              <w:rPr>
                <w:lang w:eastAsia="en-US"/>
              </w:rPr>
            </w:pPr>
            <w:r w:rsidRPr="00DD6CFB">
              <w:rPr>
                <w:lang w:eastAsia="en-US"/>
              </w:rPr>
              <w:t>Introduction of test frequencies for RRM and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E9C3C" w14:textId="77777777" w:rsidR="004335ED" w:rsidRPr="00DD6CFB" w:rsidRDefault="004335ED" w:rsidP="000D75B4">
            <w:pPr>
              <w:pStyle w:val="TAL"/>
              <w:rPr>
                <w:lang w:eastAsia="en-US"/>
              </w:rPr>
            </w:pPr>
            <w:r w:rsidRPr="00DD6CFB">
              <w:rPr>
                <w:lang w:eastAsia="en-US"/>
              </w:rPr>
              <w:t>16.6.0</w:t>
            </w:r>
          </w:p>
        </w:tc>
      </w:tr>
      <w:tr w:rsidR="004335ED" w:rsidRPr="0031204F" w14:paraId="30D3368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72B087"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EB0960"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D39C03" w14:textId="77777777" w:rsidR="004335ED" w:rsidRPr="00DD6CFB" w:rsidRDefault="004335ED" w:rsidP="000D75B4">
            <w:pPr>
              <w:pStyle w:val="TAL"/>
              <w:rPr>
                <w:lang w:eastAsia="en-US"/>
              </w:rPr>
            </w:pPr>
            <w:r w:rsidRPr="00DD6CFB">
              <w:rPr>
                <w:lang w:eastAsia="en-US"/>
              </w:rPr>
              <w:t>R5-206791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50DE9" w14:textId="77777777" w:rsidR="004335ED" w:rsidRPr="00DD6CFB" w:rsidRDefault="004335ED" w:rsidP="000D75B4">
            <w:pPr>
              <w:pStyle w:val="TAL"/>
              <w:rPr>
                <w:lang w:eastAsia="en-US"/>
              </w:rPr>
            </w:pPr>
            <w:r w:rsidRPr="00DD6CFB">
              <w:rPr>
                <w:lang w:eastAsia="en-US"/>
              </w:rPr>
              <w:t>1582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C36FF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AC66F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82AEB" w14:textId="77777777" w:rsidR="004335ED" w:rsidRPr="00DD6CFB" w:rsidRDefault="004335ED" w:rsidP="000D75B4">
            <w:pPr>
              <w:pStyle w:val="TAL"/>
              <w:rPr>
                <w:lang w:eastAsia="en-US"/>
              </w:rPr>
            </w:pPr>
            <w:r w:rsidRPr="00DD6CFB">
              <w:rPr>
                <w:lang w:eastAsia="en-US"/>
              </w:rPr>
              <w:t>Introduction of test frequencies for RRM and NR band n258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32A87" w14:textId="77777777" w:rsidR="004335ED" w:rsidRPr="00DD6CFB" w:rsidRDefault="004335ED" w:rsidP="000D75B4">
            <w:pPr>
              <w:pStyle w:val="TAL"/>
              <w:rPr>
                <w:lang w:eastAsia="en-US"/>
              </w:rPr>
            </w:pPr>
            <w:r w:rsidRPr="00DD6CFB">
              <w:rPr>
                <w:lang w:eastAsia="en-US"/>
              </w:rPr>
              <w:t>16.6.0</w:t>
            </w:r>
          </w:p>
        </w:tc>
      </w:tr>
      <w:tr w:rsidR="004335ED" w:rsidRPr="0031204F" w14:paraId="6C9A8E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DF3CA5"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2665D9"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1E22DA" w14:textId="77777777" w:rsidR="004335ED" w:rsidRPr="00DD6CFB" w:rsidRDefault="004335ED" w:rsidP="000D75B4">
            <w:pPr>
              <w:pStyle w:val="TAL"/>
              <w:rPr>
                <w:lang w:eastAsia="en-US"/>
              </w:rPr>
            </w:pPr>
            <w:r w:rsidRPr="00DD6CFB">
              <w:rPr>
                <w:lang w:eastAsia="en-US"/>
              </w:rPr>
              <w:t>R5-206792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EA0C" w14:textId="77777777" w:rsidR="004335ED" w:rsidRPr="00DD6CFB" w:rsidRDefault="004335ED" w:rsidP="000D75B4">
            <w:pPr>
              <w:pStyle w:val="TAL"/>
              <w:rPr>
                <w:lang w:eastAsia="en-US"/>
              </w:rPr>
            </w:pPr>
            <w:r w:rsidRPr="00DD6CFB">
              <w:rPr>
                <w:lang w:eastAsia="en-US"/>
              </w:rPr>
              <w:t>1583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EBAE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161DD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4AC96" w14:textId="77777777" w:rsidR="004335ED" w:rsidRPr="00DD6CFB" w:rsidRDefault="004335ED" w:rsidP="000D75B4">
            <w:pPr>
              <w:pStyle w:val="TAL"/>
              <w:rPr>
                <w:lang w:eastAsia="en-US"/>
              </w:rPr>
            </w:pPr>
            <w:r w:rsidRPr="00DD6CFB">
              <w:rPr>
                <w:lang w:eastAsia="en-US"/>
              </w:rPr>
              <w:t>Introduction of test frequencies for RRM and NR band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DAF4A" w14:textId="77777777" w:rsidR="004335ED" w:rsidRPr="00DD6CFB" w:rsidRDefault="004335ED" w:rsidP="000D75B4">
            <w:pPr>
              <w:pStyle w:val="TAL"/>
              <w:rPr>
                <w:lang w:eastAsia="en-US"/>
              </w:rPr>
            </w:pPr>
            <w:r w:rsidRPr="00DD6CFB">
              <w:rPr>
                <w:lang w:eastAsia="en-US"/>
              </w:rPr>
              <w:t>16.6.0</w:t>
            </w:r>
          </w:p>
        </w:tc>
      </w:tr>
      <w:tr w:rsidR="004335ED" w:rsidRPr="0031204F" w14:paraId="343110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5CEF21"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4E885A"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D1A37D" w14:textId="77777777" w:rsidR="004335ED" w:rsidRPr="00DD6CFB" w:rsidRDefault="004335ED" w:rsidP="000D75B4">
            <w:pPr>
              <w:pStyle w:val="TAL"/>
              <w:rPr>
                <w:lang w:eastAsia="en-US"/>
              </w:rPr>
            </w:pPr>
            <w:r w:rsidRPr="00DD6CFB">
              <w:rPr>
                <w:lang w:eastAsia="en-US"/>
              </w:rPr>
              <w:t>R5-206793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9BC81" w14:textId="77777777" w:rsidR="004335ED" w:rsidRPr="00DD6CFB" w:rsidRDefault="004335ED" w:rsidP="000D75B4">
            <w:pPr>
              <w:pStyle w:val="TAL"/>
              <w:rPr>
                <w:lang w:eastAsia="en-US"/>
              </w:rPr>
            </w:pPr>
            <w:r w:rsidRPr="00DD6CFB">
              <w:rPr>
                <w:lang w:eastAsia="en-US"/>
              </w:rPr>
              <w:t>1584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1841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746CE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27C89" w14:textId="77777777" w:rsidR="004335ED" w:rsidRPr="00DD6CFB" w:rsidRDefault="004335ED" w:rsidP="000D75B4">
            <w:pPr>
              <w:pStyle w:val="TAL"/>
              <w:rPr>
                <w:lang w:eastAsia="en-US"/>
              </w:rPr>
            </w:pPr>
            <w:r w:rsidRPr="00DD6CFB">
              <w:rPr>
                <w:lang w:eastAsia="en-US"/>
              </w:rPr>
              <w:t>Introduction of test frequencies for RRM and NR band n261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06A76" w14:textId="77777777" w:rsidR="004335ED" w:rsidRPr="00DD6CFB" w:rsidRDefault="004335ED" w:rsidP="000D75B4">
            <w:pPr>
              <w:pStyle w:val="TAL"/>
              <w:rPr>
                <w:lang w:eastAsia="en-US"/>
              </w:rPr>
            </w:pPr>
            <w:r w:rsidRPr="00DD6CFB">
              <w:rPr>
                <w:lang w:eastAsia="en-US"/>
              </w:rPr>
              <w:t>16.6.0</w:t>
            </w:r>
          </w:p>
        </w:tc>
      </w:tr>
      <w:tr w:rsidR="004335ED" w:rsidRPr="0031204F" w14:paraId="33E4FC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5D68F3"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01721"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43990" w14:textId="77777777" w:rsidR="004335ED" w:rsidRPr="00DD6CFB" w:rsidRDefault="004335ED" w:rsidP="000D75B4">
            <w:pPr>
              <w:pStyle w:val="TAL"/>
              <w:rPr>
                <w:lang w:eastAsia="en-US"/>
              </w:rPr>
            </w:pPr>
            <w:r w:rsidRPr="00DD6CFB">
              <w:rPr>
                <w:lang w:eastAsia="en-US"/>
              </w:rPr>
              <w:t>R5-206794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046E" w14:textId="77777777" w:rsidR="004335ED" w:rsidRPr="00DD6CFB" w:rsidRDefault="004335ED" w:rsidP="000D75B4">
            <w:pPr>
              <w:pStyle w:val="TAL"/>
              <w:rPr>
                <w:lang w:eastAsia="en-US"/>
              </w:rPr>
            </w:pPr>
            <w:r w:rsidRPr="00DD6CFB">
              <w:rPr>
                <w:lang w:eastAsia="en-US"/>
              </w:rPr>
              <w:t>1585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3D5D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305A5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5F03A" w14:textId="77777777" w:rsidR="004335ED" w:rsidRPr="00DD6CFB" w:rsidRDefault="004335ED" w:rsidP="000D75B4">
            <w:pPr>
              <w:pStyle w:val="TAL"/>
              <w:rPr>
                <w:lang w:eastAsia="en-US"/>
              </w:rPr>
            </w:pPr>
            <w:r w:rsidRPr="00DD6CFB">
              <w:rPr>
                <w:lang w:eastAsia="en-US"/>
              </w:rPr>
              <w:t>Introduction of test frequencies for RRM and NR band n259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C541" w14:textId="77777777" w:rsidR="004335ED" w:rsidRPr="00DD6CFB" w:rsidRDefault="004335ED" w:rsidP="000D75B4">
            <w:pPr>
              <w:pStyle w:val="TAL"/>
              <w:rPr>
                <w:lang w:eastAsia="en-US"/>
              </w:rPr>
            </w:pPr>
            <w:r w:rsidRPr="00DD6CFB">
              <w:rPr>
                <w:lang w:eastAsia="en-US"/>
              </w:rPr>
              <w:t>16.6.0</w:t>
            </w:r>
          </w:p>
        </w:tc>
      </w:tr>
      <w:tr w:rsidR="004335ED" w:rsidRPr="0031204F" w14:paraId="42E739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B667BA"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63D22"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543737" w14:textId="77777777" w:rsidR="004335ED" w:rsidRPr="00DD6CFB" w:rsidRDefault="004335ED" w:rsidP="000D75B4">
            <w:pPr>
              <w:pStyle w:val="TAL"/>
              <w:rPr>
                <w:lang w:eastAsia="en-US"/>
              </w:rPr>
            </w:pPr>
            <w:r w:rsidRPr="00DD6CFB">
              <w:rPr>
                <w:lang w:eastAsia="en-US"/>
              </w:rPr>
              <w:t>R5-206820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7081A" w14:textId="77777777" w:rsidR="004335ED" w:rsidRPr="00DD6CFB" w:rsidRDefault="004335ED" w:rsidP="000D75B4">
            <w:pPr>
              <w:pStyle w:val="TAL"/>
              <w:rPr>
                <w:lang w:eastAsia="en-US"/>
              </w:rPr>
            </w:pPr>
            <w:r w:rsidRPr="00DD6CFB">
              <w:rPr>
                <w:lang w:eastAsia="en-US"/>
              </w:rPr>
              <w:t>1667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EC67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F0376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9DCB4" w14:textId="77777777" w:rsidR="004335ED" w:rsidRPr="00DD6CFB" w:rsidRDefault="004335ED" w:rsidP="000D75B4">
            <w:pPr>
              <w:pStyle w:val="TAL"/>
              <w:rPr>
                <w:lang w:eastAsia="en-US"/>
              </w:rPr>
            </w:pPr>
            <w:r w:rsidRPr="00DD6CFB">
              <w:rPr>
                <w:lang w:eastAsia="en-US"/>
              </w:rPr>
              <w:t>Update to quality of quiet zone validation rule for IFF DFF hybrid setup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4DC61" w14:textId="77777777" w:rsidR="004335ED" w:rsidRPr="00DD6CFB" w:rsidRDefault="004335ED" w:rsidP="000D75B4">
            <w:pPr>
              <w:pStyle w:val="TAL"/>
              <w:rPr>
                <w:lang w:eastAsia="en-US"/>
              </w:rPr>
            </w:pPr>
            <w:r w:rsidRPr="00DD6CFB">
              <w:rPr>
                <w:lang w:eastAsia="en-US"/>
              </w:rPr>
              <w:t>16.6.0</w:t>
            </w:r>
          </w:p>
        </w:tc>
      </w:tr>
      <w:tr w:rsidR="004335ED" w:rsidRPr="0031204F" w14:paraId="1108FA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A128AB"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A1EEA1"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4C6D68" w14:textId="77777777" w:rsidR="004335ED" w:rsidRPr="00DD6CFB" w:rsidRDefault="004335ED" w:rsidP="000D75B4">
            <w:pPr>
              <w:pStyle w:val="TAL"/>
              <w:rPr>
                <w:lang w:eastAsia="en-US"/>
              </w:rPr>
            </w:pPr>
            <w:r w:rsidRPr="00DD6CFB">
              <w:rPr>
                <w:lang w:eastAsia="en-US"/>
              </w:rPr>
              <w:t>R5-206860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DFD3B" w14:textId="77777777" w:rsidR="004335ED" w:rsidRPr="00DD6CFB" w:rsidRDefault="004335ED" w:rsidP="000D75B4">
            <w:pPr>
              <w:pStyle w:val="TAL"/>
              <w:rPr>
                <w:lang w:eastAsia="en-US"/>
              </w:rPr>
            </w:pPr>
            <w:r w:rsidRPr="00DD6CFB">
              <w:rPr>
                <w:lang w:eastAsia="en-US"/>
              </w:rPr>
              <w:t>1506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8A11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08D55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FFE3" w14:textId="77777777" w:rsidR="004335ED" w:rsidRPr="00DD6CFB" w:rsidRDefault="004335ED" w:rsidP="000D75B4">
            <w:pPr>
              <w:pStyle w:val="TAL"/>
              <w:rPr>
                <w:lang w:eastAsia="en-US"/>
              </w:rPr>
            </w:pPr>
            <w:r w:rsidRPr="00DD6CFB">
              <w:rPr>
                <w:lang w:eastAsia="en-US"/>
              </w:rPr>
              <w:t>SSB bitmap correction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1716C" w14:textId="77777777" w:rsidR="004335ED" w:rsidRPr="00DD6CFB" w:rsidRDefault="004335ED" w:rsidP="000D75B4">
            <w:pPr>
              <w:pStyle w:val="TAL"/>
              <w:rPr>
                <w:lang w:eastAsia="en-US"/>
              </w:rPr>
            </w:pPr>
            <w:r w:rsidRPr="00DD6CFB">
              <w:rPr>
                <w:lang w:eastAsia="en-US"/>
              </w:rPr>
              <w:t>16.6.0</w:t>
            </w:r>
          </w:p>
        </w:tc>
      </w:tr>
      <w:tr w:rsidR="004335ED" w:rsidRPr="0031204F" w14:paraId="70E8A8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7BF84C"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F14723"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2E727" w14:textId="77777777" w:rsidR="004335ED" w:rsidRPr="00DD6CFB" w:rsidRDefault="004335ED" w:rsidP="000D75B4">
            <w:pPr>
              <w:pStyle w:val="TAL"/>
              <w:rPr>
                <w:lang w:eastAsia="en-US"/>
              </w:rPr>
            </w:pPr>
            <w:r w:rsidRPr="00DD6CFB">
              <w:rPr>
                <w:lang w:eastAsia="en-US"/>
              </w:rPr>
              <w:t>R5-206861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A8A0D" w14:textId="77777777" w:rsidR="004335ED" w:rsidRPr="00DD6CFB" w:rsidRDefault="004335ED" w:rsidP="000D75B4">
            <w:pPr>
              <w:pStyle w:val="TAL"/>
              <w:rPr>
                <w:lang w:eastAsia="en-US"/>
              </w:rPr>
            </w:pPr>
            <w:r w:rsidRPr="00DD6CFB">
              <w:rPr>
                <w:lang w:eastAsia="en-US"/>
              </w:rPr>
              <w:t>1624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7EE81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9BA71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669956" w14:textId="77777777" w:rsidR="004335ED" w:rsidRPr="00DD6CFB" w:rsidRDefault="004335ED" w:rsidP="000D75B4">
            <w:pPr>
              <w:pStyle w:val="TAL"/>
              <w:rPr>
                <w:lang w:eastAsia="en-US"/>
              </w:rPr>
            </w:pPr>
            <w:r w:rsidRPr="00DD6CFB">
              <w:rPr>
                <w:lang w:eastAsia="en-US"/>
              </w:rPr>
              <w:t>Introducing test frequencies for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572FA" w14:textId="77777777" w:rsidR="004335ED" w:rsidRPr="00DD6CFB" w:rsidRDefault="004335ED" w:rsidP="000D75B4">
            <w:pPr>
              <w:pStyle w:val="TAL"/>
              <w:rPr>
                <w:lang w:eastAsia="en-US"/>
              </w:rPr>
            </w:pPr>
            <w:r w:rsidRPr="00DD6CFB">
              <w:rPr>
                <w:lang w:eastAsia="en-US"/>
              </w:rPr>
              <w:t>16.6.0</w:t>
            </w:r>
          </w:p>
        </w:tc>
      </w:tr>
      <w:tr w:rsidR="004335ED" w:rsidRPr="0031204F" w14:paraId="2C74FE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9BD61B" w14:textId="77777777" w:rsidR="004335ED" w:rsidRPr="00DD6CFB" w:rsidRDefault="004335ED" w:rsidP="000D75B4">
            <w:pPr>
              <w:pStyle w:val="TAL"/>
              <w:rPr>
                <w:lang w:eastAsia="en-US"/>
              </w:rPr>
            </w:pPr>
            <w:r w:rsidRPr="00DD6CFB">
              <w:rPr>
                <w:lang w:eastAsia="en-US"/>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719AF4" w14:textId="77777777" w:rsidR="004335ED" w:rsidRPr="00DD6CFB" w:rsidRDefault="004335ED" w:rsidP="000D75B4">
            <w:pPr>
              <w:pStyle w:val="TAL"/>
              <w:rPr>
                <w:lang w:eastAsia="en-US"/>
              </w:rPr>
            </w:pPr>
            <w:r w:rsidRPr="00DD6CFB">
              <w:rPr>
                <w:lang w:eastAsia="en-US"/>
              </w:rPr>
              <w:t>RAN#90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5277FB" w14:textId="77777777" w:rsidR="004335ED" w:rsidRPr="00DD6CFB" w:rsidRDefault="004335ED" w:rsidP="000D75B4">
            <w:pPr>
              <w:pStyle w:val="TAL"/>
              <w:rPr>
                <w:lang w:eastAsia="en-US"/>
              </w:rPr>
            </w:pPr>
            <w:r w:rsidRPr="00DD6CFB">
              <w:rPr>
                <w:lang w:eastAsia="en-US"/>
              </w:rPr>
              <w:t>R5-206862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19D0C" w14:textId="77777777" w:rsidR="004335ED" w:rsidRPr="00DD6CFB" w:rsidRDefault="004335ED" w:rsidP="000D75B4">
            <w:pPr>
              <w:pStyle w:val="TAL"/>
              <w:rPr>
                <w:lang w:eastAsia="en-US"/>
              </w:rPr>
            </w:pPr>
            <w:r w:rsidRPr="00DD6CFB">
              <w:rPr>
                <w:lang w:eastAsia="en-US"/>
              </w:rPr>
              <w:t>1643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82861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5DF03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D4ACF2" w14:textId="77777777" w:rsidR="004335ED" w:rsidRPr="00DD6CFB" w:rsidRDefault="004335ED" w:rsidP="000D75B4">
            <w:pPr>
              <w:pStyle w:val="TAL"/>
              <w:rPr>
                <w:lang w:eastAsia="en-US"/>
              </w:rPr>
            </w:pPr>
            <w:r w:rsidRPr="00DD6CFB">
              <w:rPr>
                <w:lang w:eastAsia="en-US"/>
              </w:rPr>
              <w:t>Clarify the RF / RRM conditions for default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FB8047" w14:textId="77777777" w:rsidR="004335ED" w:rsidRPr="00DD6CFB" w:rsidRDefault="004335ED" w:rsidP="000D75B4">
            <w:pPr>
              <w:pStyle w:val="TAL"/>
              <w:rPr>
                <w:lang w:eastAsia="en-US"/>
              </w:rPr>
            </w:pPr>
            <w:r w:rsidRPr="00DD6CFB">
              <w:rPr>
                <w:lang w:eastAsia="en-US"/>
              </w:rPr>
              <w:t>16.6.0</w:t>
            </w:r>
          </w:p>
        </w:tc>
      </w:tr>
      <w:tr w:rsidR="004335ED" w:rsidRPr="0031204F" w14:paraId="743472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5E1F96"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EE7F6D"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9B72CE" w14:textId="77777777" w:rsidR="004335ED" w:rsidRPr="00DD6CFB" w:rsidRDefault="004335ED" w:rsidP="000D75B4">
            <w:pPr>
              <w:pStyle w:val="TAL"/>
              <w:rPr>
                <w:lang w:eastAsia="en-US"/>
              </w:rPr>
            </w:pPr>
            <w:r w:rsidRPr="00DD6CFB">
              <w:rPr>
                <w:lang w:eastAsia="en-US"/>
              </w:rPr>
              <w:t>R5-210186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02C91" w14:textId="77777777" w:rsidR="004335ED" w:rsidRPr="00DD6CFB" w:rsidRDefault="004335ED" w:rsidP="000D75B4">
            <w:pPr>
              <w:pStyle w:val="TAL"/>
              <w:rPr>
                <w:lang w:eastAsia="en-US"/>
              </w:rPr>
            </w:pPr>
            <w:r w:rsidRPr="00DD6CFB">
              <w:rPr>
                <w:lang w:eastAsia="en-US"/>
              </w:rPr>
              <w:t>1678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0A878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FDF92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4BD5A3" w14:textId="77777777" w:rsidR="004335ED" w:rsidRPr="00DD6CFB" w:rsidRDefault="004335ED" w:rsidP="000D75B4">
            <w:pPr>
              <w:pStyle w:val="TAL"/>
              <w:rPr>
                <w:lang w:eastAsia="en-US"/>
              </w:rPr>
            </w:pPr>
            <w:r w:rsidRPr="00DD6CFB">
              <w:rPr>
                <w:lang w:eastAsia="en-US"/>
              </w:rPr>
              <w:t>Update global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4F95D8" w14:textId="77777777" w:rsidR="004335ED" w:rsidRPr="00DD6CFB" w:rsidRDefault="004335ED" w:rsidP="000D75B4">
            <w:pPr>
              <w:pStyle w:val="TAL"/>
              <w:rPr>
                <w:lang w:eastAsia="en-US"/>
              </w:rPr>
            </w:pPr>
            <w:r w:rsidRPr="00DD6CFB">
              <w:rPr>
                <w:lang w:eastAsia="en-US"/>
              </w:rPr>
              <w:t>16.7.0</w:t>
            </w:r>
          </w:p>
        </w:tc>
      </w:tr>
      <w:tr w:rsidR="004335ED" w:rsidRPr="0031204F" w14:paraId="00865FF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0D5270"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2052C0"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137535" w14:textId="77777777" w:rsidR="004335ED" w:rsidRPr="00DD6CFB" w:rsidRDefault="004335ED" w:rsidP="000D75B4">
            <w:pPr>
              <w:pStyle w:val="TAL"/>
              <w:rPr>
                <w:lang w:eastAsia="en-US"/>
              </w:rPr>
            </w:pPr>
            <w:r w:rsidRPr="00DD6CFB">
              <w:rPr>
                <w:lang w:eastAsia="en-US"/>
              </w:rPr>
              <w:t>R5-210327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4237B" w14:textId="77777777" w:rsidR="004335ED" w:rsidRPr="00DD6CFB" w:rsidRDefault="004335ED" w:rsidP="000D75B4">
            <w:pPr>
              <w:pStyle w:val="TAL"/>
              <w:rPr>
                <w:lang w:eastAsia="en-US"/>
              </w:rPr>
            </w:pPr>
            <w:r w:rsidRPr="00DD6CFB">
              <w:rPr>
                <w:lang w:eastAsia="en-US"/>
              </w:rPr>
              <w:t>1688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20C7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B5D2F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BAA2B"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FailureInformation</w:t>
            </w:r>
            <w:proofErr w:type="spellEnd"/>
            <w:r w:rsidRPr="00DD6CFB">
              <w:rPr>
                <w:lang w:eastAsia="en-US"/>
              </w:rPr>
              <w:t xml:space="preserv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C1C4B" w14:textId="77777777" w:rsidR="004335ED" w:rsidRPr="00DD6CFB" w:rsidRDefault="004335ED" w:rsidP="000D75B4">
            <w:pPr>
              <w:pStyle w:val="TAL"/>
              <w:rPr>
                <w:lang w:eastAsia="en-US"/>
              </w:rPr>
            </w:pPr>
            <w:r w:rsidRPr="00DD6CFB">
              <w:rPr>
                <w:lang w:eastAsia="en-US"/>
              </w:rPr>
              <w:t>16.7.0</w:t>
            </w:r>
          </w:p>
        </w:tc>
      </w:tr>
      <w:tr w:rsidR="004335ED" w:rsidRPr="0031204F" w14:paraId="2B2FEA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1B22E0"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15B70E"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C6490" w14:textId="77777777" w:rsidR="004335ED" w:rsidRPr="00DD6CFB" w:rsidRDefault="004335ED" w:rsidP="000D75B4">
            <w:pPr>
              <w:pStyle w:val="TAL"/>
              <w:rPr>
                <w:lang w:eastAsia="en-US"/>
              </w:rPr>
            </w:pPr>
            <w:r w:rsidRPr="00DD6CFB">
              <w:rPr>
                <w:lang w:eastAsia="en-US"/>
              </w:rPr>
              <w:t>R5-210328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A9EF0" w14:textId="77777777" w:rsidR="004335ED" w:rsidRPr="00DD6CFB" w:rsidRDefault="004335ED" w:rsidP="000D75B4">
            <w:pPr>
              <w:pStyle w:val="TAL"/>
              <w:rPr>
                <w:lang w:eastAsia="en-US"/>
              </w:rPr>
            </w:pPr>
            <w:r w:rsidRPr="00DD6CFB">
              <w:rPr>
                <w:lang w:eastAsia="en-US"/>
              </w:rPr>
              <w:t>1689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0209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B05FE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5B3F23" w14:textId="77777777" w:rsidR="004335ED" w:rsidRPr="00DD6CFB" w:rsidRDefault="004335ED" w:rsidP="000D75B4">
            <w:pPr>
              <w:pStyle w:val="TAL"/>
              <w:rPr>
                <w:lang w:eastAsia="en-US"/>
              </w:rPr>
            </w:pPr>
            <w:r w:rsidRPr="00DD6CFB">
              <w:rPr>
                <w:lang w:eastAsia="en-US"/>
              </w:rPr>
              <w:t>Editorial update RRCReconfiguration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1F9FA" w14:textId="77777777" w:rsidR="004335ED" w:rsidRPr="00DD6CFB" w:rsidRDefault="004335ED" w:rsidP="000D75B4">
            <w:pPr>
              <w:pStyle w:val="TAL"/>
              <w:rPr>
                <w:lang w:eastAsia="en-US"/>
              </w:rPr>
            </w:pPr>
            <w:r w:rsidRPr="00DD6CFB">
              <w:rPr>
                <w:lang w:eastAsia="en-US"/>
              </w:rPr>
              <w:t>16.7.0</w:t>
            </w:r>
          </w:p>
        </w:tc>
      </w:tr>
      <w:tr w:rsidR="004335ED" w:rsidRPr="0031204F" w14:paraId="59C1DA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5635BC"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5860FC"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8D8EC5" w14:textId="77777777" w:rsidR="004335ED" w:rsidRPr="00DD6CFB" w:rsidRDefault="004335ED" w:rsidP="000D75B4">
            <w:pPr>
              <w:pStyle w:val="TAL"/>
              <w:rPr>
                <w:lang w:eastAsia="en-US"/>
              </w:rPr>
            </w:pPr>
            <w:r w:rsidRPr="00DD6CFB">
              <w:rPr>
                <w:lang w:eastAsia="en-US"/>
              </w:rPr>
              <w:t>R5-210359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AF2A2" w14:textId="77777777" w:rsidR="004335ED" w:rsidRPr="00DD6CFB" w:rsidRDefault="004335ED" w:rsidP="000D75B4">
            <w:pPr>
              <w:pStyle w:val="TAL"/>
              <w:rPr>
                <w:lang w:eastAsia="en-US"/>
              </w:rPr>
            </w:pPr>
            <w:r w:rsidRPr="00DD6CFB">
              <w:rPr>
                <w:lang w:eastAsia="en-US"/>
              </w:rPr>
              <w:t>1692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B0D3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A7B59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EDAF22"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SidelinkUEInformationNR</w:t>
            </w:r>
            <w:proofErr w:type="spellEnd"/>
            <w:r w:rsidRPr="00DD6CFB">
              <w:rPr>
                <w:lang w:eastAsia="en-US"/>
              </w:rPr>
              <w:t xml:space="preserv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45FF4" w14:textId="77777777" w:rsidR="004335ED" w:rsidRPr="00DD6CFB" w:rsidRDefault="004335ED" w:rsidP="000D75B4">
            <w:pPr>
              <w:pStyle w:val="TAL"/>
              <w:rPr>
                <w:lang w:eastAsia="en-US"/>
              </w:rPr>
            </w:pPr>
            <w:r w:rsidRPr="00DD6CFB">
              <w:rPr>
                <w:lang w:eastAsia="en-US"/>
              </w:rPr>
              <w:t>16.7.0</w:t>
            </w:r>
          </w:p>
        </w:tc>
      </w:tr>
      <w:tr w:rsidR="004335ED" w:rsidRPr="0031204F" w14:paraId="50C863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F1B9AF"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68C8"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9A462" w14:textId="77777777" w:rsidR="004335ED" w:rsidRPr="00DD6CFB" w:rsidRDefault="004335ED" w:rsidP="000D75B4">
            <w:pPr>
              <w:pStyle w:val="TAL"/>
              <w:rPr>
                <w:lang w:eastAsia="en-US"/>
              </w:rPr>
            </w:pPr>
            <w:r w:rsidRPr="00DD6CFB">
              <w:rPr>
                <w:lang w:eastAsia="en-US"/>
              </w:rPr>
              <w:t>R5-210394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43ABC" w14:textId="77777777" w:rsidR="004335ED" w:rsidRPr="00DD6CFB" w:rsidRDefault="004335ED" w:rsidP="000D75B4">
            <w:pPr>
              <w:pStyle w:val="TAL"/>
              <w:rPr>
                <w:lang w:eastAsia="en-US"/>
              </w:rPr>
            </w:pPr>
            <w:r w:rsidRPr="00DD6CFB">
              <w:rPr>
                <w:lang w:eastAsia="en-US"/>
              </w:rPr>
              <w:t>1697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4E372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A6D2D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39617"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UEAssistanceInformation</w:t>
            </w:r>
            <w:proofErr w:type="spellEnd"/>
            <w:r w:rsidRPr="00DD6CFB">
              <w:rPr>
                <w:lang w:eastAsia="en-US"/>
              </w:rPr>
              <w:t xml:space="preserv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1C03A" w14:textId="77777777" w:rsidR="004335ED" w:rsidRPr="00DD6CFB" w:rsidRDefault="004335ED" w:rsidP="000D75B4">
            <w:pPr>
              <w:pStyle w:val="TAL"/>
              <w:rPr>
                <w:lang w:eastAsia="en-US"/>
              </w:rPr>
            </w:pPr>
            <w:r w:rsidRPr="00DD6CFB">
              <w:rPr>
                <w:lang w:eastAsia="en-US"/>
              </w:rPr>
              <w:t>16.7.0</w:t>
            </w:r>
          </w:p>
        </w:tc>
      </w:tr>
      <w:tr w:rsidR="004335ED" w:rsidRPr="0031204F" w14:paraId="06FF37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8C34C0"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737B"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EB0556" w14:textId="77777777" w:rsidR="004335ED" w:rsidRPr="00DD6CFB" w:rsidRDefault="004335ED" w:rsidP="000D75B4">
            <w:pPr>
              <w:pStyle w:val="TAL"/>
              <w:rPr>
                <w:lang w:eastAsia="en-US"/>
              </w:rPr>
            </w:pPr>
            <w:r w:rsidRPr="00DD6CFB">
              <w:rPr>
                <w:lang w:eastAsia="en-US"/>
              </w:rPr>
              <w:t>R5-210414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86AF1" w14:textId="77777777" w:rsidR="004335ED" w:rsidRPr="00DD6CFB" w:rsidRDefault="004335ED" w:rsidP="000D75B4">
            <w:pPr>
              <w:pStyle w:val="TAL"/>
              <w:rPr>
                <w:lang w:eastAsia="en-US"/>
              </w:rPr>
            </w:pPr>
            <w:r w:rsidRPr="00DD6CFB">
              <w:rPr>
                <w:lang w:eastAsia="en-US"/>
              </w:rPr>
              <w:t>1699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B69F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C9DA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87AE9"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UECapabilityEnquiry</w:t>
            </w:r>
            <w:proofErr w:type="spellEnd"/>
            <w:r w:rsidRPr="00DD6CFB">
              <w:rPr>
                <w:lang w:eastAsia="en-US"/>
              </w:rPr>
              <w:t xml:space="preserv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030DB" w14:textId="77777777" w:rsidR="004335ED" w:rsidRPr="00DD6CFB" w:rsidRDefault="004335ED" w:rsidP="000D75B4">
            <w:pPr>
              <w:pStyle w:val="TAL"/>
              <w:rPr>
                <w:lang w:eastAsia="en-US"/>
              </w:rPr>
            </w:pPr>
            <w:r w:rsidRPr="00DD6CFB">
              <w:rPr>
                <w:lang w:eastAsia="en-US"/>
              </w:rPr>
              <w:t>16.7.0</w:t>
            </w:r>
          </w:p>
        </w:tc>
      </w:tr>
      <w:tr w:rsidR="004335ED" w:rsidRPr="0031204F" w14:paraId="11241F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F839B2"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CA1D28"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CD69E9" w14:textId="77777777" w:rsidR="004335ED" w:rsidRPr="00DD6CFB" w:rsidRDefault="004335ED" w:rsidP="000D75B4">
            <w:pPr>
              <w:pStyle w:val="TAL"/>
              <w:rPr>
                <w:lang w:eastAsia="en-US"/>
              </w:rPr>
            </w:pPr>
            <w:r w:rsidRPr="00DD6CFB">
              <w:rPr>
                <w:lang w:eastAsia="en-US"/>
              </w:rPr>
              <w:t>R5-210468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4FC71" w14:textId="77777777" w:rsidR="004335ED" w:rsidRPr="00DD6CFB" w:rsidRDefault="004335ED" w:rsidP="000D75B4">
            <w:pPr>
              <w:pStyle w:val="TAL"/>
              <w:rPr>
                <w:lang w:eastAsia="en-US"/>
              </w:rPr>
            </w:pPr>
            <w:r w:rsidRPr="00DD6CFB">
              <w:rPr>
                <w:lang w:eastAsia="en-US"/>
              </w:rPr>
              <w:t>1704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354AF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8B119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DEE79" w14:textId="77777777" w:rsidR="004335ED" w:rsidRPr="00DD6CFB" w:rsidRDefault="004335ED" w:rsidP="000D75B4">
            <w:pPr>
              <w:pStyle w:val="TAL"/>
              <w:rPr>
                <w:lang w:eastAsia="en-US"/>
              </w:rPr>
            </w:pPr>
            <w:r w:rsidRPr="00DD6CFB">
              <w:rPr>
                <w:lang w:eastAsia="en-US"/>
              </w:rPr>
              <w:t>Add new SIB combination for RRM tests with single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26908" w14:textId="77777777" w:rsidR="004335ED" w:rsidRPr="00DD6CFB" w:rsidRDefault="004335ED" w:rsidP="000D75B4">
            <w:pPr>
              <w:pStyle w:val="TAL"/>
              <w:rPr>
                <w:lang w:eastAsia="en-US"/>
              </w:rPr>
            </w:pPr>
            <w:r w:rsidRPr="00DD6CFB">
              <w:rPr>
                <w:lang w:eastAsia="en-US"/>
              </w:rPr>
              <w:t>16.7.0</w:t>
            </w:r>
          </w:p>
        </w:tc>
      </w:tr>
      <w:tr w:rsidR="004335ED" w:rsidRPr="0031204F" w14:paraId="2D70EDC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E91CD7"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042CDC"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9DC12" w14:textId="77777777" w:rsidR="004335ED" w:rsidRPr="00DD6CFB" w:rsidRDefault="004335ED" w:rsidP="000D75B4">
            <w:pPr>
              <w:pStyle w:val="TAL"/>
              <w:rPr>
                <w:lang w:eastAsia="en-US"/>
              </w:rPr>
            </w:pPr>
            <w:r w:rsidRPr="00DD6CFB">
              <w:rPr>
                <w:lang w:eastAsia="en-US"/>
              </w:rPr>
              <w:t>R5-210599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C8AD0" w14:textId="77777777" w:rsidR="004335ED" w:rsidRPr="00DD6CFB" w:rsidRDefault="004335ED" w:rsidP="000D75B4">
            <w:pPr>
              <w:pStyle w:val="TAL"/>
              <w:rPr>
                <w:lang w:eastAsia="en-US"/>
              </w:rPr>
            </w:pPr>
            <w:r w:rsidRPr="00DD6CFB">
              <w:rPr>
                <w:lang w:eastAsia="en-US"/>
              </w:rPr>
              <w:t>1711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26131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B76F2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F6F61" w14:textId="77777777" w:rsidR="004335ED" w:rsidRPr="00DD6CFB" w:rsidRDefault="004335ED" w:rsidP="000D75B4">
            <w:pPr>
              <w:pStyle w:val="TAL"/>
              <w:rPr>
                <w:lang w:eastAsia="en-US"/>
              </w:rPr>
            </w:pPr>
            <w:r w:rsidRPr="00DD6CFB">
              <w:rPr>
                <w:lang w:eastAsia="en-US"/>
              </w:rPr>
              <w:t>Editorial correction on numbering of several Tables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091AB" w14:textId="77777777" w:rsidR="004335ED" w:rsidRPr="00DD6CFB" w:rsidRDefault="004335ED" w:rsidP="000D75B4">
            <w:pPr>
              <w:pStyle w:val="TAL"/>
              <w:rPr>
                <w:lang w:eastAsia="en-US"/>
              </w:rPr>
            </w:pPr>
            <w:r w:rsidRPr="00DD6CFB">
              <w:rPr>
                <w:lang w:eastAsia="en-US"/>
              </w:rPr>
              <w:t>16.7.0</w:t>
            </w:r>
          </w:p>
        </w:tc>
      </w:tr>
      <w:tr w:rsidR="004335ED" w:rsidRPr="0031204F" w14:paraId="587ADB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FB7"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1C2772"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223B1" w14:textId="77777777" w:rsidR="004335ED" w:rsidRPr="00DD6CFB" w:rsidRDefault="004335ED" w:rsidP="000D75B4">
            <w:pPr>
              <w:pStyle w:val="TAL"/>
              <w:rPr>
                <w:lang w:eastAsia="en-US"/>
              </w:rPr>
            </w:pPr>
            <w:r w:rsidRPr="00DD6CFB">
              <w:rPr>
                <w:lang w:eastAsia="en-US"/>
              </w:rPr>
              <w:t>R5-210616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030FD" w14:textId="77777777" w:rsidR="004335ED" w:rsidRPr="00DD6CFB" w:rsidRDefault="004335ED" w:rsidP="000D75B4">
            <w:pPr>
              <w:pStyle w:val="TAL"/>
              <w:rPr>
                <w:lang w:eastAsia="en-US"/>
              </w:rPr>
            </w:pPr>
            <w:r w:rsidRPr="00DD6CFB">
              <w:rPr>
                <w:lang w:eastAsia="en-US"/>
              </w:rPr>
              <w:t>1713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24452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A7D006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5E542" w14:textId="77777777" w:rsidR="004335ED" w:rsidRPr="00DD6CFB" w:rsidRDefault="004335ED" w:rsidP="000D75B4">
            <w:pPr>
              <w:pStyle w:val="TAL"/>
              <w:rPr>
                <w:lang w:eastAsia="en-US"/>
              </w:rPr>
            </w:pPr>
            <w:r w:rsidRPr="00DD6CFB">
              <w:rPr>
                <w:lang w:eastAsia="en-US"/>
              </w:rPr>
              <w:t xml:space="preserve">Editorial update </w:t>
            </w:r>
            <w:proofErr w:type="spellStart"/>
            <w:r w:rsidRPr="00DD6CFB">
              <w:rPr>
                <w:lang w:eastAsia="en-US"/>
              </w:rPr>
              <w:t>DLDedicatedMessageSegment</w:t>
            </w:r>
            <w:proofErr w:type="spellEnd"/>
            <w:r w:rsidRPr="00DD6CFB">
              <w:rPr>
                <w:lang w:eastAsia="en-US"/>
              </w:rPr>
              <w:t xml:space="preserv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8ED78" w14:textId="77777777" w:rsidR="004335ED" w:rsidRPr="00DD6CFB" w:rsidRDefault="004335ED" w:rsidP="000D75B4">
            <w:pPr>
              <w:pStyle w:val="TAL"/>
              <w:rPr>
                <w:lang w:eastAsia="en-US"/>
              </w:rPr>
            </w:pPr>
            <w:r w:rsidRPr="00DD6CFB">
              <w:rPr>
                <w:lang w:eastAsia="en-US"/>
              </w:rPr>
              <w:t>16.7.0</w:t>
            </w:r>
          </w:p>
        </w:tc>
      </w:tr>
      <w:tr w:rsidR="004335ED" w:rsidRPr="0031204F" w14:paraId="05D2DF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53E9F0"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28A08"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B639D6" w14:textId="77777777" w:rsidR="004335ED" w:rsidRPr="00DD6CFB" w:rsidRDefault="004335ED" w:rsidP="000D75B4">
            <w:pPr>
              <w:pStyle w:val="TAL"/>
              <w:rPr>
                <w:lang w:eastAsia="en-US"/>
              </w:rPr>
            </w:pPr>
            <w:r w:rsidRPr="00DD6CFB">
              <w:rPr>
                <w:lang w:eastAsia="en-US"/>
              </w:rPr>
              <w:t>R5-210623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593EB" w14:textId="77777777" w:rsidR="004335ED" w:rsidRPr="00DD6CFB" w:rsidRDefault="004335ED" w:rsidP="000D75B4">
            <w:pPr>
              <w:pStyle w:val="TAL"/>
              <w:rPr>
                <w:lang w:eastAsia="en-US"/>
              </w:rPr>
            </w:pPr>
            <w:r w:rsidRPr="00DD6CFB">
              <w:rPr>
                <w:lang w:eastAsia="en-US"/>
              </w:rPr>
              <w:t>1714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987BA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CCBB5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BD43F" w14:textId="77777777" w:rsidR="004335ED" w:rsidRPr="00DD6CFB" w:rsidRDefault="004335ED" w:rsidP="000D75B4">
            <w:pPr>
              <w:pStyle w:val="TAL"/>
              <w:rPr>
                <w:lang w:eastAsia="en-US"/>
              </w:rPr>
            </w:pPr>
            <w:r w:rsidRPr="00DD6CFB">
              <w:rPr>
                <w:lang w:eastAsia="en-US"/>
              </w:rPr>
              <w:t>Correction to Table 4.6.1-13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A2DFC" w14:textId="77777777" w:rsidR="004335ED" w:rsidRPr="00DD6CFB" w:rsidRDefault="004335ED" w:rsidP="000D75B4">
            <w:pPr>
              <w:pStyle w:val="TAL"/>
              <w:rPr>
                <w:lang w:eastAsia="en-US"/>
              </w:rPr>
            </w:pPr>
            <w:r w:rsidRPr="00DD6CFB">
              <w:rPr>
                <w:lang w:eastAsia="en-US"/>
              </w:rPr>
              <w:t>16.7.0</w:t>
            </w:r>
          </w:p>
        </w:tc>
      </w:tr>
      <w:tr w:rsidR="004335ED" w:rsidRPr="0031204F" w14:paraId="66A1338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DEECB2"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2B2CA0"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BC64D" w14:textId="77777777" w:rsidR="004335ED" w:rsidRPr="00DD6CFB" w:rsidRDefault="004335ED" w:rsidP="000D75B4">
            <w:pPr>
              <w:pStyle w:val="TAL"/>
              <w:rPr>
                <w:lang w:eastAsia="en-US"/>
              </w:rPr>
            </w:pPr>
            <w:r w:rsidRPr="00DD6CFB">
              <w:rPr>
                <w:lang w:eastAsia="en-US"/>
              </w:rPr>
              <w:t>R5-210626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33916" w14:textId="77777777" w:rsidR="004335ED" w:rsidRPr="00DD6CFB" w:rsidRDefault="004335ED" w:rsidP="000D75B4">
            <w:pPr>
              <w:pStyle w:val="TAL"/>
              <w:rPr>
                <w:lang w:eastAsia="en-US"/>
              </w:rPr>
            </w:pPr>
            <w:r w:rsidRPr="00DD6CFB">
              <w:rPr>
                <w:lang w:eastAsia="en-US"/>
              </w:rPr>
              <w:t>1717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41D4E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91D94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8F1BF" w14:textId="77777777" w:rsidR="004335ED" w:rsidRPr="00DD6CFB" w:rsidRDefault="004335ED" w:rsidP="000D75B4">
            <w:pPr>
              <w:pStyle w:val="TAL"/>
              <w:rPr>
                <w:lang w:eastAsia="en-US"/>
              </w:rPr>
            </w:pPr>
            <w:r w:rsidRPr="00DD6CFB">
              <w:rPr>
                <w:lang w:eastAsia="en-US"/>
              </w:rPr>
              <w:t>Correction to Table 6.4.1-11 USIM Configuration 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F29BD" w14:textId="77777777" w:rsidR="004335ED" w:rsidRPr="00DD6CFB" w:rsidRDefault="004335ED" w:rsidP="000D75B4">
            <w:pPr>
              <w:pStyle w:val="TAL"/>
              <w:rPr>
                <w:lang w:eastAsia="en-US"/>
              </w:rPr>
            </w:pPr>
            <w:r w:rsidRPr="00DD6CFB">
              <w:rPr>
                <w:lang w:eastAsia="en-US"/>
              </w:rPr>
              <w:t>16.7.0</w:t>
            </w:r>
          </w:p>
        </w:tc>
      </w:tr>
      <w:tr w:rsidR="004335ED" w:rsidRPr="0031204F" w14:paraId="3B16B30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423288"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99749A"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1B390C" w14:textId="77777777" w:rsidR="004335ED" w:rsidRPr="00DD6CFB" w:rsidRDefault="004335ED" w:rsidP="000D75B4">
            <w:pPr>
              <w:pStyle w:val="TAL"/>
              <w:rPr>
                <w:lang w:eastAsia="en-US"/>
              </w:rPr>
            </w:pPr>
            <w:r w:rsidRPr="00DD6CFB">
              <w:rPr>
                <w:lang w:eastAsia="en-US"/>
              </w:rPr>
              <w:t>R5-210627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859FF" w14:textId="77777777" w:rsidR="004335ED" w:rsidRPr="00DD6CFB" w:rsidRDefault="004335ED" w:rsidP="000D75B4">
            <w:pPr>
              <w:pStyle w:val="TAL"/>
              <w:rPr>
                <w:lang w:eastAsia="en-US"/>
              </w:rPr>
            </w:pPr>
            <w:r w:rsidRPr="00DD6CFB">
              <w:rPr>
                <w:lang w:eastAsia="en-US"/>
              </w:rPr>
              <w:t>1718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874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BF30D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0982B" w14:textId="77777777" w:rsidR="004335ED" w:rsidRPr="00DD6CFB" w:rsidRDefault="004335ED" w:rsidP="000D75B4">
            <w:pPr>
              <w:pStyle w:val="TAL"/>
              <w:rPr>
                <w:lang w:eastAsia="en-US"/>
              </w:rPr>
            </w:pPr>
            <w:r w:rsidRPr="00DD6CFB">
              <w:rPr>
                <w:lang w:eastAsia="en-US"/>
              </w:rPr>
              <w:t>Correction to Table 4.8.2.1-7 Reference QoS rule 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A8615" w14:textId="77777777" w:rsidR="004335ED" w:rsidRPr="00DD6CFB" w:rsidRDefault="004335ED" w:rsidP="000D75B4">
            <w:pPr>
              <w:pStyle w:val="TAL"/>
              <w:rPr>
                <w:lang w:eastAsia="en-US"/>
              </w:rPr>
            </w:pPr>
            <w:r w:rsidRPr="00DD6CFB">
              <w:rPr>
                <w:lang w:eastAsia="en-US"/>
              </w:rPr>
              <w:t>16.7.0</w:t>
            </w:r>
          </w:p>
        </w:tc>
      </w:tr>
      <w:tr w:rsidR="004335ED" w:rsidRPr="0031204F" w14:paraId="1DF623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DE5CB1"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96F401"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1B8E06" w14:textId="77777777" w:rsidR="004335ED" w:rsidRPr="00DD6CFB" w:rsidRDefault="004335ED" w:rsidP="000D75B4">
            <w:pPr>
              <w:pStyle w:val="TAL"/>
              <w:rPr>
                <w:lang w:eastAsia="en-US"/>
              </w:rPr>
            </w:pPr>
            <w:r w:rsidRPr="00DD6CFB">
              <w:rPr>
                <w:lang w:eastAsia="en-US"/>
              </w:rPr>
              <w:t>R5-210687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456D9" w14:textId="77777777" w:rsidR="004335ED" w:rsidRPr="00DD6CFB" w:rsidRDefault="004335ED" w:rsidP="000D75B4">
            <w:pPr>
              <w:pStyle w:val="TAL"/>
              <w:rPr>
                <w:lang w:eastAsia="en-US"/>
              </w:rPr>
            </w:pPr>
            <w:r w:rsidRPr="00DD6CFB">
              <w:rPr>
                <w:lang w:eastAsia="en-US"/>
              </w:rPr>
              <w:t>1719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46E1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9F549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7D43ED" w14:textId="77777777" w:rsidR="004335ED" w:rsidRPr="00DD6CFB" w:rsidRDefault="004335ED" w:rsidP="000D75B4">
            <w:pPr>
              <w:pStyle w:val="TAL"/>
              <w:rPr>
                <w:lang w:eastAsia="en-US"/>
              </w:rPr>
            </w:pPr>
            <w:r w:rsidRPr="00DD6CFB">
              <w:rPr>
                <w:lang w:eastAsia="en-US"/>
              </w:rPr>
              <w:t xml:space="preserve">Correction to Table 4.6.3-25B </w:t>
            </w:r>
            <w:proofErr w:type="spellStart"/>
            <w:r w:rsidRPr="00DD6CFB">
              <w:rPr>
                <w:lang w:eastAsia="en-US"/>
              </w:rPr>
              <w:t>CondReconfigId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CCD6" w14:textId="77777777" w:rsidR="004335ED" w:rsidRPr="00DD6CFB" w:rsidRDefault="004335ED" w:rsidP="000D75B4">
            <w:pPr>
              <w:pStyle w:val="TAL"/>
              <w:rPr>
                <w:lang w:eastAsia="en-US"/>
              </w:rPr>
            </w:pPr>
            <w:r w:rsidRPr="00DD6CFB">
              <w:rPr>
                <w:lang w:eastAsia="en-US"/>
              </w:rPr>
              <w:t>16.7.0</w:t>
            </w:r>
          </w:p>
        </w:tc>
      </w:tr>
      <w:tr w:rsidR="004335ED" w:rsidRPr="0031204F" w14:paraId="7709F9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C0C070"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A334F9"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33F559" w14:textId="77777777" w:rsidR="004335ED" w:rsidRPr="00DD6CFB" w:rsidRDefault="004335ED" w:rsidP="000D75B4">
            <w:pPr>
              <w:pStyle w:val="TAL"/>
              <w:rPr>
                <w:lang w:eastAsia="en-US"/>
              </w:rPr>
            </w:pPr>
            <w:r w:rsidRPr="00DD6CFB">
              <w:rPr>
                <w:lang w:eastAsia="en-US"/>
              </w:rPr>
              <w:t>R5-210688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81658" w14:textId="77777777" w:rsidR="004335ED" w:rsidRPr="00DD6CFB" w:rsidRDefault="004335ED" w:rsidP="000D75B4">
            <w:pPr>
              <w:pStyle w:val="TAL"/>
              <w:rPr>
                <w:lang w:eastAsia="en-US"/>
              </w:rPr>
            </w:pPr>
            <w:r w:rsidRPr="00DD6CFB">
              <w:rPr>
                <w:lang w:eastAsia="en-US"/>
              </w:rPr>
              <w:t>1720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5E24F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BC8F8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C68DF" w14:textId="77777777" w:rsidR="004335ED" w:rsidRPr="00DD6CFB" w:rsidRDefault="004335ED" w:rsidP="000D75B4">
            <w:pPr>
              <w:pStyle w:val="TAL"/>
              <w:rPr>
                <w:lang w:eastAsia="en-US"/>
              </w:rPr>
            </w:pPr>
            <w:r w:rsidRPr="00DD6CFB">
              <w:rPr>
                <w:lang w:eastAsia="en-US"/>
              </w:rPr>
              <w:t xml:space="preserve">Correction to Table 4.6.3-25C </w:t>
            </w:r>
            <w:proofErr w:type="spellStart"/>
            <w:r w:rsidRPr="00DD6CFB">
              <w:rPr>
                <w:lang w:eastAsia="en-US"/>
              </w:rPr>
              <w:t>CondReconfigToAddModList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FF9AC" w14:textId="77777777" w:rsidR="004335ED" w:rsidRPr="00DD6CFB" w:rsidRDefault="004335ED" w:rsidP="000D75B4">
            <w:pPr>
              <w:pStyle w:val="TAL"/>
              <w:rPr>
                <w:lang w:eastAsia="en-US"/>
              </w:rPr>
            </w:pPr>
            <w:r w:rsidRPr="00DD6CFB">
              <w:rPr>
                <w:lang w:eastAsia="en-US"/>
              </w:rPr>
              <w:t>16.7.0</w:t>
            </w:r>
          </w:p>
        </w:tc>
      </w:tr>
      <w:tr w:rsidR="004335ED" w:rsidRPr="0031204F" w14:paraId="5FCACA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C7B207"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059807"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60415" w14:textId="77777777" w:rsidR="004335ED" w:rsidRPr="00DD6CFB" w:rsidRDefault="004335ED" w:rsidP="000D75B4">
            <w:pPr>
              <w:pStyle w:val="TAL"/>
              <w:rPr>
                <w:lang w:eastAsia="en-US"/>
              </w:rPr>
            </w:pPr>
            <w:r w:rsidRPr="00DD6CFB">
              <w:rPr>
                <w:lang w:eastAsia="en-US"/>
              </w:rPr>
              <w:t>R5-210689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774AA" w14:textId="77777777" w:rsidR="004335ED" w:rsidRPr="00DD6CFB" w:rsidRDefault="004335ED" w:rsidP="000D75B4">
            <w:pPr>
              <w:pStyle w:val="TAL"/>
              <w:rPr>
                <w:lang w:eastAsia="en-US"/>
              </w:rPr>
            </w:pPr>
            <w:r w:rsidRPr="00DD6CFB">
              <w:rPr>
                <w:lang w:eastAsia="en-US"/>
              </w:rPr>
              <w:t>1721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43923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C6C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AFFED" w14:textId="77777777" w:rsidR="004335ED" w:rsidRPr="00DD6CFB" w:rsidRDefault="004335ED" w:rsidP="000D75B4">
            <w:pPr>
              <w:pStyle w:val="TAL"/>
              <w:rPr>
                <w:lang w:eastAsia="en-US"/>
              </w:rPr>
            </w:pPr>
            <w:r w:rsidRPr="00DD6CFB">
              <w:rPr>
                <w:lang w:eastAsia="en-US"/>
              </w:rPr>
              <w:t xml:space="preserve">Correction to Table 4.6.3-25D </w:t>
            </w:r>
            <w:proofErr w:type="spellStart"/>
            <w:r w:rsidRPr="00DD6CFB">
              <w:rPr>
                <w:lang w:eastAsia="en-US"/>
              </w:rPr>
              <w:t>ConditionalReconfiguration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9255A" w14:textId="77777777" w:rsidR="004335ED" w:rsidRPr="00DD6CFB" w:rsidRDefault="004335ED" w:rsidP="000D75B4">
            <w:pPr>
              <w:pStyle w:val="TAL"/>
              <w:rPr>
                <w:lang w:eastAsia="en-US"/>
              </w:rPr>
            </w:pPr>
            <w:r w:rsidRPr="00DD6CFB">
              <w:rPr>
                <w:lang w:eastAsia="en-US"/>
              </w:rPr>
              <w:t>16.7.0</w:t>
            </w:r>
          </w:p>
        </w:tc>
      </w:tr>
      <w:tr w:rsidR="004335ED" w:rsidRPr="0031204F" w14:paraId="7A1899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B7600C"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EC6CB8"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13D02B" w14:textId="77777777" w:rsidR="004335ED" w:rsidRPr="00DD6CFB" w:rsidRDefault="004335ED" w:rsidP="000D75B4">
            <w:pPr>
              <w:pStyle w:val="TAL"/>
              <w:rPr>
                <w:lang w:eastAsia="en-US"/>
              </w:rPr>
            </w:pPr>
            <w:r w:rsidRPr="00DD6CFB">
              <w:rPr>
                <w:lang w:eastAsia="en-US"/>
              </w:rPr>
              <w:t>R5-210698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6062B" w14:textId="77777777" w:rsidR="004335ED" w:rsidRPr="00DD6CFB" w:rsidRDefault="004335ED" w:rsidP="000D75B4">
            <w:pPr>
              <w:pStyle w:val="TAL"/>
              <w:rPr>
                <w:lang w:eastAsia="en-US"/>
              </w:rPr>
            </w:pPr>
            <w:r w:rsidRPr="00DD6CFB">
              <w:rPr>
                <w:lang w:eastAsia="en-US"/>
              </w:rPr>
              <w:t>1723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C785E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68A01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1B25F" w14:textId="77777777" w:rsidR="004335ED" w:rsidRPr="00DD6CFB" w:rsidRDefault="004335ED" w:rsidP="000D75B4">
            <w:pPr>
              <w:pStyle w:val="TAL"/>
              <w:rPr>
                <w:lang w:eastAsia="en-US"/>
              </w:rPr>
            </w:pPr>
            <w:r w:rsidRPr="00DD6CFB">
              <w:rPr>
                <w:lang w:eastAsia="en-US"/>
              </w:rPr>
              <w:t>Addition of IE SL-</w:t>
            </w:r>
            <w:proofErr w:type="spellStart"/>
            <w:r w:rsidRPr="00DD6CFB">
              <w:rPr>
                <w:lang w:eastAsia="en-US"/>
              </w:rPr>
              <w:t>PreconfigurationNR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CC90" w14:textId="77777777" w:rsidR="004335ED" w:rsidRPr="00DD6CFB" w:rsidRDefault="004335ED" w:rsidP="000D75B4">
            <w:pPr>
              <w:pStyle w:val="TAL"/>
              <w:rPr>
                <w:lang w:eastAsia="en-US"/>
              </w:rPr>
            </w:pPr>
            <w:r w:rsidRPr="00DD6CFB">
              <w:rPr>
                <w:lang w:eastAsia="en-US"/>
              </w:rPr>
              <w:t>16.7.0</w:t>
            </w:r>
          </w:p>
        </w:tc>
      </w:tr>
      <w:tr w:rsidR="004335ED" w:rsidRPr="0031204F" w14:paraId="48E9DC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BD71CB"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C33E5B"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3BF916" w14:textId="77777777" w:rsidR="004335ED" w:rsidRPr="00DD6CFB" w:rsidRDefault="004335ED" w:rsidP="000D75B4">
            <w:pPr>
              <w:pStyle w:val="TAL"/>
              <w:rPr>
                <w:lang w:eastAsia="en-US"/>
              </w:rPr>
            </w:pPr>
            <w:r w:rsidRPr="00DD6CFB">
              <w:rPr>
                <w:lang w:eastAsia="en-US"/>
              </w:rPr>
              <w:t>R5-210699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F742B" w14:textId="77777777" w:rsidR="004335ED" w:rsidRPr="00DD6CFB" w:rsidRDefault="004335ED" w:rsidP="000D75B4">
            <w:pPr>
              <w:pStyle w:val="TAL"/>
              <w:rPr>
                <w:lang w:eastAsia="en-US"/>
              </w:rPr>
            </w:pPr>
            <w:r w:rsidRPr="00DD6CFB">
              <w:rPr>
                <w:lang w:eastAsia="en-US"/>
              </w:rPr>
              <w:t>1724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A871C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21EF8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F0122" w14:textId="77777777" w:rsidR="004335ED" w:rsidRPr="00DD6CFB" w:rsidRDefault="004335ED" w:rsidP="000D75B4">
            <w:pPr>
              <w:pStyle w:val="TAL"/>
              <w:rPr>
                <w:lang w:eastAsia="en-US"/>
              </w:rPr>
            </w:pPr>
            <w:r w:rsidRPr="00DD6CFB">
              <w:rPr>
                <w:lang w:eastAsia="en-US"/>
              </w:rPr>
              <w:t>Addition of V2X NAS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B4F31" w14:textId="77777777" w:rsidR="004335ED" w:rsidRPr="00DD6CFB" w:rsidRDefault="004335ED" w:rsidP="000D75B4">
            <w:pPr>
              <w:pStyle w:val="TAL"/>
              <w:rPr>
                <w:lang w:eastAsia="en-US"/>
              </w:rPr>
            </w:pPr>
            <w:r w:rsidRPr="00DD6CFB">
              <w:rPr>
                <w:lang w:eastAsia="en-US"/>
              </w:rPr>
              <w:t>16.7.0</w:t>
            </w:r>
          </w:p>
        </w:tc>
      </w:tr>
      <w:tr w:rsidR="004335ED" w:rsidRPr="0031204F" w14:paraId="358A48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BBE759"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70F8F"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0CACB4" w14:textId="77777777" w:rsidR="004335ED" w:rsidRPr="00DD6CFB" w:rsidRDefault="004335ED" w:rsidP="000D75B4">
            <w:pPr>
              <w:pStyle w:val="TAL"/>
              <w:rPr>
                <w:lang w:eastAsia="en-US"/>
              </w:rPr>
            </w:pPr>
            <w:r w:rsidRPr="00DD6CFB">
              <w:rPr>
                <w:lang w:eastAsia="en-US"/>
              </w:rPr>
              <w:t>R5-210701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A415E" w14:textId="77777777" w:rsidR="004335ED" w:rsidRPr="00DD6CFB" w:rsidRDefault="004335ED" w:rsidP="000D75B4">
            <w:pPr>
              <w:pStyle w:val="TAL"/>
              <w:rPr>
                <w:lang w:eastAsia="en-US"/>
              </w:rPr>
            </w:pPr>
            <w:r w:rsidRPr="00DD6CFB">
              <w:rPr>
                <w:lang w:eastAsia="en-US"/>
              </w:rPr>
              <w:t>1726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BA940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CDCB6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1EA3E" w14:textId="77777777" w:rsidR="004335ED" w:rsidRPr="00DD6CFB" w:rsidRDefault="004335ED" w:rsidP="000D75B4">
            <w:pPr>
              <w:pStyle w:val="TAL"/>
              <w:rPr>
                <w:lang w:eastAsia="en-US"/>
              </w:rPr>
            </w:pPr>
            <w:r w:rsidRPr="00DD6CFB">
              <w:rPr>
                <w:lang w:eastAsia="en-US"/>
              </w:rPr>
              <w:t>Correction of NR SL IE SL-BWP-</w:t>
            </w:r>
            <w:proofErr w:type="spellStart"/>
            <w:r w:rsidRPr="00DD6CFB">
              <w:rPr>
                <w:lang w:eastAsia="en-US"/>
              </w:rPr>
              <w:t>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4179B" w14:textId="77777777" w:rsidR="004335ED" w:rsidRPr="00DD6CFB" w:rsidRDefault="004335ED" w:rsidP="000D75B4">
            <w:pPr>
              <w:pStyle w:val="TAL"/>
              <w:rPr>
                <w:lang w:eastAsia="en-US"/>
              </w:rPr>
            </w:pPr>
            <w:r w:rsidRPr="00DD6CFB">
              <w:rPr>
                <w:lang w:eastAsia="en-US"/>
              </w:rPr>
              <w:t>16.7.0</w:t>
            </w:r>
          </w:p>
        </w:tc>
      </w:tr>
      <w:tr w:rsidR="004335ED" w:rsidRPr="0031204F" w14:paraId="2DF5CF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1CD870"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A7EB7A"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14FEE" w14:textId="77777777" w:rsidR="004335ED" w:rsidRPr="00DD6CFB" w:rsidRDefault="004335ED" w:rsidP="000D75B4">
            <w:pPr>
              <w:pStyle w:val="TAL"/>
              <w:rPr>
                <w:lang w:eastAsia="en-US"/>
              </w:rPr>
            </w:pPr>
            <w:r w:rsidRPr="00DD6CFB">
              <w:rPr>
                <w:lang w:eastAsia="en-US"/>
              </w:rPr>
              <w:t>R5-210703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44888" w14:textId="77777777" w:rsidR="004335ED" w:rsidRPr="00DD6CFB" w:rsidRDefault="004335ED" w:rsidP="000D75B4">
            <w:pPr>
              <w:pStyle w:val="TAL"/>
              <w:rPr>
                <w:lang w:eastAsia="en-US"/>
              </w:rPr>
            </w:pPr>
            <w:r w:rsidRPr="00DD6CFB">
              <w:rPr>
                <w:lang w:eastAsia="en-US"/>
              </w:rPr>
              <w:t>1728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F78E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DF42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D86BE"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ConfigDedicatedNR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6EE6F" w14:textId="77777777" w:rsidR="004335ED" w:rsidRPr="00DD6CFB" w:rsidRDefault="004335ED" w:rsidP="000D75B4">
            <w:pPr>
              <w:pStyle w:val="TAL"/>
              <w:rPr>
                <w:lang w:eastAsia="en-US"/>
              </w:rPr>
            </w:pPr>
            <w:r w:rsidRPr="00DD6CFB">
              <w:rPr>
                <w:lang w:eastAsia="en-US"/>
              </w:rPr>
              <w:t>16.7.0</w:t>
            </w:r>
          </w:p>
        </w:tc>
      </w:tr>
      <w:tr w:rsidR="004335ED" w:rsidRPr="0031204F" w14:paraId="69EC4B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30A24A"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CED609"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5F95B" w14:textId="77777777" w:rsidR="004335ED" w:rsidRPr="00DD6CFB" w:rsidRDefault="004335ED" w:rsidP="000D75B4">
            <w:pPr>
              <w:pStyle w:val="TAL"/>
              <w:rPr>
                <w:lang w:eastAsia="en-US"/>
              </w:rPr>
            </w:pPr>
            <w:r w:rsidRPr="00DD6CFB">
              <w:rPr>
                <w:lang w:eastAsia="en-US"/>
              </w:rPr>
              <w:t>R5-210704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BC29F" w14:textId="77777777" w:rsidR="004335ED" w:rsidRPr="00DD6CFB" w:rsidRDefault="004335ED" w:rsidP="000D75B4">
            <w:pPr>
              <w:pStyle w:val="TAL"/>
              <w:rPr>
                <w:lang w:eastAsia="en-US"/>
              </w:rPr>
            </w:pPr>
            <w:r w:rsidRPr="00DD6CFB">
              <w:rPr>
                <w:lang w:eastAsia="en-US"/>
              </w:rPr>
              <w:t>1729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1607D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37477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BD0C3A"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FreqConfigCommon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AD3CD" w14:textId="77777777" w:rsidR="004335ED" w:rsidRPr="00DD6CFB" w:rsidRDefault="004335ED" w:rsidP="000D75B4">
            <w:pPr>
              <w:pStyle w:val="TAL"/>
              <w:rPr>
                <w:lang w:eastAsia="en-US"/>
              </w:rPr>
            </w:pPr>
            <w:r w:rsidRPr="00DD6CFB">
              <w:rPr>
                <w:lang w:eastAsia="en-US"/>
              </w:rPr>
              <w:t>16.7.0</w:t>
            </w:r>
          </w:p>
        </w:tc>
      </w:tr>
      <w:tr w:rsidR="004335ED" w:rsidRPr="0031204F" w14:paraId="215A68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1164C6"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53C252"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5274B7" w14:textId="77777777" w:rsidR="004335ED" w:rsidRPr="00DD6CFB" w:rsidRDefault="004335ED" w:rsidP="000D75B4">
            <w:pPr>
              <w:pStyle w:val="TAL"/>
              <w:rPr>
                <w:lang w:eastAsia="en-US"/>
              </w:rPr>
            </w:pPr>
            <w:r w:rsidRPr="00DD6CFB">
              <w:rPr>
                <w:lang w:eastAsia="en-US"/>
              </w:rPr>
              <w:t>R5-210705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481C6" w14:textId="77777777" w:rsidR="004335ED" w:rsidRPr="00DD6CFB" w:rsidRDefault="004335ED" w:rsidP="000D75B4">
            <w:pPr>
              <w:pStyle w:val="TAL"/>
              <w:rPr>
                <w:lang w:eastAsia="en-US"/>
              </w:rPr>
            </w:pPr>
            <w:r w:rsidRPr="00DD6CFB">
              <w:rPr>
                <w:lang w:eastAsia="en-US"/>
              </w:rPr>
              <w:t>1730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0354F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E0090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76EAB"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LogicalChannelConfig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D6C24" w14:textId="77777777" w:rsidR="004335ED" w:rsidRPr="00DD6CFB" w:rsidRDefault="004335ED" w:rsidP="000D75B4">
            <w:pPr>
              <w:pStyle w:val="TAL"/>
              <w:rPr>
                <w:lang w:eastAsia="en-US"/>
              </w:rPr>
            </w:pPr>
            <w:r w:rsidRPr="00DD6CFB">
              <w:rPr>
                <w:lang w:eastAsia="en-US"/>
              </w:rPr>
              <w:t>16.7.0</w:t>
            </w:r>
          </w:p>
        </w:tc>
      </w:tr>
      <w:tr w:rsidR="004335ED" w:rsidRPr="0031204F" w14:paraId="4E21FD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6CFA9A"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D6A111"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DC8B7" w14:textId="77777777" w:rsidR="004335ED" w:rsidRPr="00DD6CFB" w:rsidRDefault="004335ED" w:rsidP="000D75B4">
            <w:pPr>
              <w:pStyle w:val="TAL"/>
              <w:rPr>
                <w:lang w:eastAsia="en-US"/>
              </w:rPr>
            </w:pPr>
            <w:r w:rsidRPr="00DD6CFB">
              <w:rPr>
                <w:lang w:eastAsia="en-US"/>
              </w:rPr>
              <w:t>R5-210706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9EF85" w14:textId="77777777" w:rsidR="004335ED" w:rsidRPr="00DD6CFB" w:rsidRDefault="004335ED" w:rsidP="000D75B4">
            <w:pPr>
              <w:pStyle w:val="TAL"/>
              <w:rPr>
                <w:lang w:eastAsia="en-US"/>
              </w:rPr>
            </w:pPr>
            <w:r w:rsidRPr="00DD6CFB">
              <w:rPr>
                <w:lang w:eastAsia="en-US"/>
              </w:rPr>
              <w:t>1731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A68F6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D7D38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9F673"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MeasConfigInfo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0538C" w14:textId="77777777" w:rsidR="004335ED" w:rsidRPr="00DD6CFB" w:rsidRDefault="004335ED" w:rsidP="000D75B4">
            <w:pPr>
              <w:pStyle w:val="TAL"/>
              <w:rPr>
                <w:lang w:eastAsia="en-US"/>
              </w:rPr>
            </w:pPr>
            <w:r w:rsidRPr="00DD6CFB">
              <w:rPr>
                <w:lang w:eastAsia="en-US"/>
              </w:rPr>
              <w:t>16.7.0</w:t>
            </w:r>
          </w:p>
        </w:tc>
      </w:tr>
      <w:tr w:rsidR="004335ED" w:rsidRPr="0031204F" w14:paraId="753F24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03F0BA"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36D6E6"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DF32C3" w14:textId="77777777" w:rsidR="004335ED" w:rsidRPr="00DD6CFB" w:rsidRDefault="004335ED" w:rsidP="000D75B4">
            <w:pPr>
              <w:pStyle w:val="TAL"/>
              <w:rPr>
                <w:lang w:eastAsia="en-US"/>
              </w:rPr>
            </w:pPr>
            <w:r w:rsidRPr="00DD6CFB">
              <w:rPr>
                <w:lang w:eastAsia="en-US"/>
              </w:rPr>
              <w:t>R5-210707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B2A65" w14:textId="77777777" w:rsidR="004335ED" w:rsidRPr="00DD6CFB" w:rsidRDefault="004335ED" w:rsidP="000D75B4">
            <w:pPr>
              <w:pStyle w:val="TAL"/>
              <w:rPr>
                <w:lang w:eastAsia="en-US"/>
              </w:rPr>
            </w:pPr>
            <w:r w:rsidRPr="00DD6CFB">
              <w:rPr>
                <w:lang w:eastAsia="en-US"/>
              </w:rPr>
              <w:t>1732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86507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8BA2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AE987" w14:textId="77777777" w:rsidR="004335ED" w:rsidRPr="00DD6CFB" w:rsidRDefault="004335ED" w:rsidP="000D75B4">
            <w:pPr>
              <w:pStyle w:val="TAL"/>
              <w:rPr>
                <w:lang w:eastAsia="en-US"/>
              </w:rPr>
            </w:pPr>
            <w:r w:rsidRPr="00DD6CFB">
              <w:rPr>
                <w:lang w:eastAsia="en-US"/>
              </w:rPr>
              <w:t>Correction of NR SL IE SL-PDCP-Config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D94B8" w14:textId="77777777" w:rsidR="004335ED" w:rsidRPr="00DD6CFB" w:rsidRDefault="004335ED" w:rsidP="000D75B4">
            <w:pPr>
              <w:pStyle w:val="TAL"/>
              <w:rPr>
                <w:lang w:eastAsia="en-US"/>
              </w:rPr>
            </w:pPr>
            <w:r w:rsidRPr="00DD6CFB">
              <w:rPr>
                <w:lang w:eastAsia="en-US"/>
              </w:rPr>
              <w:t>16.7.0</w:t>
            </w:r>
          </w:p>
        </w:tc>
      </w:tr>
      <w:tr w:rsidR="004335ED" w:rsidRPr="0031204F" w14:paraId="46C852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782F8E"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C50885"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E4970E" w14:textId="77777777" w:rsidR="004335ED" w:rsidRPr="00DD6CFB" w:rsidRDefault="004335ED" w:rsidP="000D75B4">
            <w:pPr>
              <w:pStyle w:val="TAL"/>
              <w:rPr>
                <w:lang w:eastAsia="en-US"/>
              </w:rPr>
            </w:pPr>
            <w:r w:rsidRPr="00DD6CFB">
              <w:rPr>
                <w:lang w:eastAsia="en-US"/>
              </w:rPr>
              <w:t>R5-210708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3CB86" w14:textId="77777777" w:rsidR="004335ED" w:rsidRPr="00DD6CFB" w:rsidRDefault="004335ED" w:rsidP="000D75B4">
            <w:pPr>
              <w:pStyle w:val="TAL"/>
              <w:rPr>
                <w:lang w:eastAsia="en-US"/>
              </w:rPr>
            </w:pPr>
            <w:r w:rsidRPr="00DD6CFB">
              <w:rPr>
                <w:lang w:eastAsia="en-US"/>
              </w:rPr>
              <w:t>1733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3D2E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5EF89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4228F" w14:textId="77777777" w:rsidR="004335ED" w:rsidRPr="00DD6CFB" w:rsidRDefault="004335ED" w:rsidP="000D75B4">
            <w:pPr>
              <w:pStyle w:val="TAL"/>
              <w:rPr>
                <w:lang w:eastAsia="en-US"/>
              </w:rPr>
            </w:pPr>
            <w:r w:rsidRPr="00DD6CFB">
              <w:rPr>
                <w:lang w:eastAsia="en-US"/>
              </w:rPr>
              <w:t>Correction of NR SL IE SL-RadioBearerConfig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E9009" w14:textId="77777777" w:rsidR="004335ED" w:rsidRPr="00DD6CFB" w:rsidRDefault="004335ED" w:rsidP="000D75B4">
            <w:pPr>
              <w:pStyle w:val="TAL"/>
              <w:rPr>
                <w:lang w:eastAsia="en-US"/>
              </w:rPr>
            </w:pPr>
            <w:r w:rsidRPr="00DD6CFB">
              <w:rPr>
                <w:lang w:eastAsia="en-US"/>
              </w:rPr>
              <w:t>16.7.0</w:t>
            </w:r>
          </w:p>
        </w:tc>
      </w:tr>
      <w:tr w:rsidR="004335ED" w:rsidRPr="0031204F" w14:paraId="54CF86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19AE65"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4402E1"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2F2F54" w14:textId="77777777" w:rsidR="004335ED" w:rsidRPr="00DD6CFB" w:rsidRDefault="004335ED" w:rsidP="000D75B4">
            <w:pPr>
              <w:pStyle w:val="TAL"/>
              <w:rPr>
                <w:lang w:eastAsia="en-US"/>
              </w:rPr>
            </w:pPr>
            <w:r w:rsidRPr="00DD6CFB">
              <w:rPr>
                <w:lang w:eastAsia="en-US"/>
              </w:rPr>
              <w:t>R5-210709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78F32" w14:textId="77777777" w:rsidR="004335ED" w:rsidRPr="00DD6CFB" w:rsidRDefault="004335ED" w:rsidP="000D75B4">
            <w:pPr>
              <w:pStyle w:val="TAL"/>
              <w:rPr>
                <w:lang w:eastAsia="en-US"/>
              </w:rPr>
            </w:pPr>
            <w:r w:rsidRPr="00DD6CFB">
              <w:rPr>
                <w:lang w:eastAsia="en-US"/>
              </w:rPr>
              <w:t>1734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D376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C218E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CE4E"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ResourcePool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1657E" w14:textId="77777777" w:rsidR="004335ED" w:rsidRPr="00DD6CFB" w:rsidRDefault="004335ED" w:rsidP="000D75B4">
            <w:pPr>
              <w:pStyle w:val="TAL"/>
              <w:rPr>
                <w:lang w:eastAsia="en-US"/>
              </w:rPr>
            </w:pPr>
            <w:r w:rsidRPr="00DD6CFB">
              <w:rPr>
                <w:lang w:eastAsia="en-US"/>
              </w:rPr>
              <w:t>16.7.0</w:t>
            </w:r>
          </w:p>
        </w:tc>
      </w:tr>
      <w:tr w:rsidR="004335ED" w:rsidRPr="0031204F" w14:paraId="434003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74A785"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4B62BE"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181386" w14:textId="77777777" w:rsidR="004335ED" w:rsidRPr="00DD6CFB" w:rsidRDefault="004335ED" w:rsidP="000D75B4">
            <w:pPr>
              <w:pStyle w:val="TAL"/>
              <w:rPr>
                <w:lang w:eastAsia="en-US"/>
              </w:rPr>
            </w:pPr>
            <w:r w:rsidRPr="00DD6CFB">
              <w:rPr>
                <w:lang w:eastAsia="en-US"/>
              </w:rPr>
              <w:t>R5-210710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1E94C" w14:textId="77777777" w:rsidR="004335ED" w:rsidRPr="00DD6CFB" w:rsidRDefault="004335ED" w:rsidP="000D75B4">
            <w:pPr>
              <w:pStyle w:val="TAL"/>
              <w:rPr>
                <w:lang w:eastAsia="en-US"/>
              </w:rPr>
            </w:pPr>
            <w:r w:rsidRPr="00DD6CFB">
              <w:rPr>
                <w:lang w:eastAsia="en-US"/>
              </w:rPr>
              <w:t>1735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FFED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F0969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DC478" w14:textId="77777777" w:rsidR="004335ED" w:rsidRPr="00DD6CFB" w:rsidRDefault="004335ED" w:rsidP="000D75B4">
            <w:pPr>
              <w:pStyle w:val="TAL"/>
              <w:rPr>
                <w:lang w:eastAsia="en-US"/>
              </w:rPr>
            </w:pPr>
            <w:r w:rsidRPr="00DD6CFB">
              <w:rPr>
                <w:lang w:eastAsia="en-US"/>
              </w:rPr>
              <w:t>Correction of NR SL IE SL-RLC-</w:t>
            </w:r>
            <w:proofErr w:type="spellStart"/>
            <w:r w:rsidRPr="00DD6CFB">
              <w:rPr>
                <w:lang w:eastAsia="en-US"/>
              </w:rPr>
              <w:t>BearerConfig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7107B" w14:textId="77777777" w:rsidR="004335ED" w:rsidRPr="00DD6CFB" w:rsidRDefault="004335ED" w:rsidP="000D75B4">
            <w:pPr>
              <w:pStyle w:val="TAL"/>
              <w:rPr>
                <w:lang w:eastAsia="en-US"/>
              </w:rPr>
            </w:pPr>
            <w:r w:rsidRPr="00DD6CFB">
              <w:rPr>
                <w:lang w:eastAsia="en-US"/>
              </w:rPr>
              <w:t>16.7.0</w:t>
            </w:r>
          </w:p>
        </w:tc>
      </w:tr>
      <w:tr w:rsidR="004335ED" w:rsidRPr="0031204F" w14:paraId="32436A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E0420D"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529242"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C1EE41" w14:textId="77777777" w:rsidR="004335ED" w:rsidRPr="00DD6CFB" w:rsidRDefault="004335ED" w:rsidP="000D75B4">
            <w:pPr>
              <w:pStyle w:val="TAL"/>
              <w:rPr>
                <w:lang w:eastAsia="en-US"/>
              </w:rPr>
            </w:pPr>
            <w:r w:rsidRPr="00DD6CFB">
              <w:rPr>
                <w:lang w:eastAsia="en-US"/>
              </w:rPr>
              <w:t>R5-210711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0C42" w14:textId="77777777" w:rsidR="004335ED" w:rsidRPr="00DD6CFB" w:rsidRDefault="004335ED" w:rsidP="000D75B4">
            <w:pPr>
              <w:pStyle w:val="TAL"/>
              <w:rPr>
                <w:lang w:eastAsia="en-US"/>
              </w:rPr>
            </w:pPr>
            <w:r w:rsidRPr="00DD6CFB">
              <w:rPr>
                <w:lang w:eastAsia="en-US"/>
              </w:rPr>
              <w:t>1736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88EEE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4122B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DD1B9E" w14:textId="77777777" w:rsidR="004335ED" w:rsidRPr="00DD6CFB" w:rsidRDefault="004335ED" w:rsidP="000D75B4">
            <w:pPr>
              <w:pStyle w:val="TAL"/>
              <w:rPr>
                <w:lang w:eastAsia="en-US"/>
              </w:rPr>
            </w:pPr>
            <w:r w:rsidRPr="00DD6CFB">
              <w:rPr>
                <w:lang w:eastAsia="en-US"/>
              </w:rPr>
              <w:t>Correction of NR SL IE SL-RLC-Config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9807F" w14:textId="77777777" w:rsidR="004335ED" w:rsidRPr="00DD6CFB" w:rsidRDefault="004335ED" w:rsidP="000D75B4">
            <w:pPr>
              <w:pStyle w:val="TAL"/>
              <w:rPr>
                <w:lang w:eastAsia="en-US"/>
              </w:rPr>
            </w:pPr>
            <w:r w:rsidRPr="00DD6CFB">
              <w:rPr>
                <w:lang w:eastAsia="en-US"/>
              </w:rPr>
              <w:t>16.7.0</w:t>
            </w:r>
          </w:p>
        </w:tc>
      </w:tr>
      <w:tr w:rsidR="004335ED" w:rsidRPr="0031204F" w14:paraId="6C184C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6B75F9"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99AF0B"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DD0DD0" w14:textId="77777777" w:rsidR="004335ED" w:rsidRPr="00DD6CFB" w:rsidRDefault="004335ED" w:rsidP="000D75B4">
            <w:pPr>
              <w:pStyle w:val="TAL"/>
              <w:rPr>
                <w:lang w:eastAsia="en-US"/>
              </w:rPr>
            </w:pPr>
            <w:r w:rsidRPr="00DD6CFB">
              <w:rPr>
                <w:lang w:eastAsia="en-US"/>
              </w:rPr>
              <w:t>R5-210713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7D615" w14:textId="77777777" w:rsidR="004335ED" w:rsidRPr="00DD6CFB" w:rsidRDefault="004335ED" w:rsidP="000D75B4">
            <w:pPr>
              <w:pStyle w:val="TAL"/>
              <w:rPr>
                <w:lang w:eastAsia="en-US"/>
              </w:rPr>
            </w:pPr>
            <w:r w:rsidRPr="00DD6CFB">
              <w:rPr>
                <w:lang w:eastAsia="en-US"/>
              </w:rPr>
              <w:t>1738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C9E4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A1AC1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2D593" w14:textId="77777777" w:rsidR="004335ED" w:rsidRPr="00DD6CFB" w:rsidRDefault="004335ED" w:rsidP="000D75B4">
            <w:pPr>
              <w:pStyle w:val="TAL"/>
              <w:rPr>
                <w:lang w:eastAsia="en-US"/>
              </w:rPr>
            </w:pPr>
            <w:r w:rsidRPr="00DD6CFB">
              <w:rPr>
                <w:lang w:eastAsia="en-US"/>
              </w:rPr>
              <w:t xml:space="preserve">Correction to NR </w:t>
            </w:r>
            <w:proofErr w:type="spellStart"/>
            <w:r w:rsidRPr="00DD6CFB">
              <w:rPr>
                <w:lang w:eastAsia="en-US"/>
              </w:rPr>
              <w:t>Uu</w:t>
            </w:r>
            <w:proofErr w:type="spellEnd"/>
            <w:r w:rsidRPr="00DD6CFB">
              <w:rPr>
                <w:lang w:eastAsia="en-US"/>
              </w:rPr>
              <w:t xml:space="preserve"> IE ARFCN-</w:t>
            </w:r>
            <w:proofErr w:type="spellStart"/>
            <w:r w:rsidRPr="00DD6CFB">
              <w:rPr>
                <w:lang w:eastAsia="en-US"/>
              </w:rPr>
              <w:t>ValueNR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85A98" w14:textId="77777777" w:rsidR="004335ED" w:rsidRPr="00DD6CFB" w:rsidRDefault="004335ED" w:rsidP="000D75B4">
            <w:pPr>
              <w:pStyle w:val="TAL"/>
              <w:rPr>
                <w:lang w:eastAsia="en-US"/>
              </w:rPr>
            </w:pPr>
            <w:r w:rsidRPr="00DD6CFB">
              <w:rPr>
                <w:lang w:eastAsia="en-US"/>
              </w:rPr>
              <w:t>16.7.0</w:t>
            </w:r>
          </w:p>
        </w:tc>
      </w:tr>
      <w:tr w:rsidR="004335ED" w:rsidRPr="0031204F" w14:paraId="5C214F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2EC404"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22C8DC"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80800D" w14:textId="77777777" w:rsidR="004335ED" w:rsidRPr="00DD6CFB" w:rsidRDefault="004335ED" w:rsidP="000D75B4">
            <w:pPr>
              <w:pStyle w:val="TAL"/>
              <w:rPr>
                <w:lang w:eastAsia="en-US"/>
              </w:rPr>
            </w:pPr>
            <w:r w:rsidRPr="00DD6CFB">
              <w:rPr>
                <w:lang w:eastAsia="en-US"/>
              </w:rPr>
              <w:t>R5-210714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D74A5" w14:textId="77777777" w:rsidR="004335ED" w:rsidRPr="00DD6CFB" w:rsidRDefault="004335ED" w:rsidP="000D75B4">
            <w:pPr>
              <w:pStyle w:val="TAL"/>
              <w:rPr>
                <w:lang w:eastAsia="en-US"/>
              </w:rPr>
            </w:pPr>
            <w:r w:rsidRPr="00DD6CFB">
              <w:rPr>
                <w:lang w:eastAsia="en-US"/>
              </w:rPr>
              <w:t>1739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30DCF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99054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B8A8C" w14:textId="77777777" w:rsidR="004335ED" w:rsidRPr="00DD6CFB" w:rsidRDefault="004335ED" w:rsidP="000D75B4">
            <w:pPr>
              <w:pStyle w:val="TAL"/>
              <w:rPr>
                <w:lang w:eastAsia="en-US"/>
              </w:rPr>
            </w:pPr>
            <w:r w:rsidRPr="00DD6CFB">
              <w:rPr>
                <w:lang w:eastAsia="en-US"/>
              </w:rPr>
              <w:t xml:space="preserve">Correction to NR </w:t>
            </w:r>
            <w:proofErr w:type="spellStart"/>
            <w:r w:rsidRPr="00DD6CFB">
              <w:rPr>
                <w:lang w:eastAsia="en-US"/>
              </w:rPr>
              <w:t>Uu</w:t>
            </w:r>
            <w:proofErr w:type="spellEnd"/>
            <w:r w:rsidRPr="00DD6CFB">
              <w:rPr>
                <w:lang w:eastAsia="en-US"/>
              </w:rPr>
              <w:t xml:space="preserve"> IE SCS-</w:t>
            </w:r>
            <w:proofErr w:type="spellStart"/>
            <w:r w:rsidRPr="00DD6CFB">
              <w:rPr>
                <w:lang w:eastAsia="en-US"/>
              </w:rPr>
              <w:t>SpecificCarrier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EEF5C" w14:textId="77777777" w:rsidR="004335ED" w:rsidRPr="00DD6CFB" w:rsidRDefault="004335ED" w:rsidP="000D75B4">
            <w:pPr>
              <w:pStyle w:val="TAL"/>
              <w:rPr>
                <w:lang w:eastAsia="en-US"/>
              </w:rPr>
            </w:pPr>
            <w:r w:rsidRPr="00DD6CFB">
              <w:rPr>
                <w:lang w:eastAsia="en-US"/>
              </w:rPr>
              <w:t>16.7.0</w:t>
            </w:r>
          </w:p>
        </w:tc>
      </w:tr>
      <w:tr w:rsidR="004335ED" w:rsidRPr="0031204F" w14:paraId="083250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EEDD23"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A63139"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B49AD" w14:textId="77777777" w:rsidR="004335ED" w:rsidRPr="00DD6CFB" w:rsidRDefault="004335ED" w:rsidP="000D75B4">
            <w:pPr>
              <w:pStyle w:val="TAL"/>
              <w:rPr>
                <w:lang w:eastAsia="en-US"/>
              </w:rPr>
            </w:pPr>
            <w:r w:rsidRPr="00DD6CFB">
              <w:rPr>
                <w:lang w:eastAsia="en-US"/>
              </w:rPr>
              <w:t>R5-210771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62FE4" w14:textId="77777777" w:rsidR="004335ED" w:rsidRPr="00DD6CFB" w:rsidRDefault="004335ED" w:rsidP="000D75B4">
            <w:pPr>
              <w:pStyle w:val="TAL"/>
              <w:rPr>
                <w:lang w:eastAsia="en-US"/>
              </w:rPr>
            </w:pPr>
            <w:r w:rsidRPr="00DD6CFB">
              <w:rPr>
                <w:lang w:eastAsia="en-US"/>
              </w:rPr>
              <w:t>1744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68009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EB74A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5FACF" w14:textId="77777777" w:rsidR="004335ED" w:rsidRPr="00DD6CFB" w:rsidRDefault="004335ED" w:rsidP="000D75B4">
            <w:pPr>
              <w:pStyle w:val="TAL"/>
              <w:rPr>
                <w:lang w:eastAsia="en-US"/>
              </w:rPr>
            </w:pPr>
            <w:r w:rsidRPr="00DD6CFB">
              <w:rPr>
                <w:lang w:eastAsia="en-US"/>
              </w:rPr>
              <w:t xml:space="preserve">Correction in </w:t>
            </w:r>
            <w:proofErr w:type="spellStart"/>
            <w:r w:rsidRPr="00DD6CFB">
              <w:rPr>
                <w:lang w:eastAsia="en-US"/>
              </w:rPr>
              <w:t>CodebookConfig</w:t>
            </w:r>
            <w:proofErr w:type="spellEnd"/>
            <w:r w:rsidRPr="00DD6CFB">
              <w:rPr>
                <w:lang w:eastAsia="en-US"/>
              </w:rPr>
              <w:t xml:space="preserve"> for 4Tx RI </w:t>
            </w:r>
            <w:proofErr w:type="spellStart"/>
            <w:r w:rsidRPr="00DD6CFB">
              <w:rPr>
                <w:lang w:eastAsia="en-US"/>
              </w:rPr>
              <w:t>Demod</w:t>
            </w:r>
            <w:proofErr w:type="spellEnd"/>
            <w:r w:rsidRPr="00DD6CFB">
              <w:rPr>
                <w:lang w:eastAsia="en-US"/>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D3CB7C" w14:textId="77777777" w:rsidR="004335ED" w:rsidRPr="00DD6CFB" w:rsidRDefault="004335ED" w:rsidP="000D75B4">
            <w:pPr>
              <w:pStyle w:val="TAL"/>
              <w:rPr>
                <w:lang w:eastAsia="en-US"/>
              </w:rPr>
            </w:pPr>
            <w:r w:rsidRPr="00DD6CFB">
              <w:rPr>
                <w:lang w:eastAsia="en-US"/>
              </w:rPr>
              <w:t>16.7.0</w:t>
            </w:r>
          </w:p>
        </w:tc>
      </w:tr>
      <w:tr w:rsidR="004335ED" w:rsidRPr="0031204F" w14:paraId="01EA57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4CF335"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1AF83E"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B24103" w14:textId="77777777" w:rsidR="004335ED" w:rsidRPr="00DD6CFB" w:rsidRDefault="004335ED" w:rsidP="000D75B4">
            <w:pPr>
              <w:pStyle w:val="TAL"/>
              <w:rPr>
                <w:lang w:eastAsia="en-US"/>
              </w:rPr>
            </w:pPr>
            <w:r w:rsidRPr="00DD6CFB">
              <w:rPr>
                <w:lang w:eastAsia="en-US"/>
              </w:rPr>
              <w:t>R5-210772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4C56F" w14:textId="77777777" w:rsidR="004335ED" w:rsidRPr="00DD6CFB" w:rsidRDefault="004335ED" w:rsidP="000D75B4">
            <w:pPr>
              <w:pStyle w:val="TAL"/>
              <w:rPr>
                <w:lang w:eastAsia="en-US"/>
              </w:rPr>
            </w:pPr>
            <w:r w:rsidRPr="00DD6CFB">
              <w:rPr>
                <w:lang w:eastAsia="en-US"/>
              </w:rPr>
              <w:t>1745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C7401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F37E1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80A5F" w14:textId="77777777" w:rsidR="004335ED" w:rsidRPr="00DD6CFB" w:rsidRDefault="004335ED" w:rsidP="000D75B4">
            <w:pPr>
              <w:pStyle w:val="TAL"/>
              <w:rPr>
                <w:lang w:eastAsia="en-US"/>
              </w:rPr>
            </w:pPr>
            <w:r w:rsidRPr="00DD6CFB">
              <w:rPr>
                <w:lang w:eastAsia="en-US"/>
              </w:rPr>
              <w:t xml:space="preserve">Alignment </w:t>
            </w:r>
            <w:proofErr w:type="spellStart"/>
            <w:r w:rsidRPr="00DD6CFB">
              <w:rPr>
                <w:lang w:eastAsia="en-US"/>
              </w:rPr>
              <w:t>xOverhead</w:t>
            </w:r>
            <w:proofErr w:type="spellEnd"/>
            <w:r w:rsidRPr="00DD6CFB">
              <w:rPr>
                <w:lang w:eastAsia="en-US"/>
              </w:rPr>
              <w:t xml:space="preserve"> setting with PDSCH RMCs for </w:t>
            </w:r>
            <w:proofErr w:type="spellStart"/>
            <w:r w:rsidRPr="00DD6CFB">
              <w:rPr>
                <w:lang w:eastAsia="en-US"/>
              </w:rPr>
              <w:t>Demod</w:t>
            </w:r>
            <w:proofErr w:type="spellEnd"/>
            <w:r w:rsidRPr="00DD6CFB">
              <w:rPr>
                <w:lang w:eastAsia="en-US"/>
              </w:rPr>
              <w:t xml:space="preserve"> FR2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2C131" w14:textId="77777777" w:rsidR="004335ED" w:rsidRPr="00DD6CFB" w:rsidRDefault="004335ED" w:rsidP="000D75B4">
            <w:pPr>
              <w:pStyle w:val="TAL"/>
              <w:rPr>
                <w:lang w:eastAsia="en-US"/>
              </w:rPr>
            </w:pPr>
            <w:r w:rsidRPr="00DD6CFB">
              <w:rPr>
                <w:lang w:eastAsia="en-US"/>
              </w:rPr>
              <w:t>16.7.0</w:t>
            </w:r>
          </w:p>
        </w:tc>
      </w:tr>
      <w:tr w:rsidR="004335ED" w:rsidRPr="0031204F" w14:paraId="12D04C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1C8CA4"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4C1D49"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0C62B8" w14:textId="77777777" w:rsidR="004335ED" w:rsidRPr="00DD6CFB" w:rsidRDefault="004335ED" w:rsidP="000D75B4">
            <w:pPr>
              <w:pStyle w:val="TAL"/>
              <w:rPr>
                <w:lang w:eastAsia="en-US"/>
              </w:rPr>
            </w:pPr>
            <w:r w:rsidRPr="00DD6CFB">
              <w:rPr>
                <w:lang w:eastAsia="en-US"/>
              </w:rPr>
              <w:t>R5-210805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40794" w14:textId="77777777" w:rsidR="004335ED" w:rsidRPr="00DD6CFB" w:rsidRDefault="004335ED" w:rsidP="000D75B4">
            <w:pPr>
              <w:pStyle w:val="TAL"/>
              <w:rPr>
                <w:lang w:eastAsia="en-US"/>
              </w:rPr>
            </w:pPr>
            <w:r w:rsidRPr="00DD6CFB">
              <w:rPr>
                <w:lang w:eastAsia="en-US"/>
              </w:rPr>
              <w:t>1746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13B7B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7AF61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409731"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SemiStaticChannelAccessConfig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5266E" w14:textId="77777777" w:rsidR="004335ED" w:rsidRPr="00DD6CFB" w:rsidRDefault="004335ED" w:rsidP="000D75B4">
            <w:pPr>
              <w:pStyle w:val="TAL"/>
              <w:rPr>
                <w:lang w:eastAsia="en-US"/>
              </w:rPr>
            </w:pPr>
            <w:r w:rsidRPr="00DD6CFB">
              <w:rPr>
                <w:lang w:eastAsia="en-US"/>
              </w:rPr>
              <w:t>16.7.0</w:t>
            </w:r>
          </w:p>
        </w:tc>
      </w:tr>
      <w:tr w:rsidR="004335ED" w:rsidRPr="0031204F" w14:paraId="566F22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217A59" w14:textId="77777777" w:rsidR="004335ED" w:rsidRPr="00DD6CFB" w:rsidRDefault="004335ED" w:rsidP="000D75B4">
            <w:pPr>
              <w:pStyle w:val="TAL"/>
              <w:rPr>
                <w:lang w:eastAsia="en-US"/>
              </w:rPr>
            </w:pPr>
            <w:r w:rsidRPr="00DD6CFB">
              <w:rPr>
                <w:lang w:eastAsia="en-US"/>
              </w:rPr>
              <w:lastRenderedPageBreak/>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5F8DCA"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F2F9C" w14:textId="77777777" w:rsidR="004335ED" w:rsidRPr="00DD6CFB" w:rsidRDefault="004335ED" w:rsidP="000D75B4">
            <w:pPr>
              <w:pStyle w:val="TAL"/>
              <w:rPr>
                <w:lang w:eastAsia="en-US"/>
              </w:rPr>
            </w:pPr>
            <w:r w:rsidRPr="00DD6CFB">
              <w:rPr>
                <w:lang w:eastAsia="en-US"/>
              </w:rPr>
              <w:t>R5-210812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25A7A" w14:textId="77777777" w:rsidR="004335ED" w:rsidRPr="00DD6CFB" w:rsidRDefault="004335ED" w:rsidP="000D75B4">
            <w:pPr>
              <w:pStyle w:val="TAL"/>
              <w:rPr>
                <w:lang w:eastAsia="en-US"/>
              </w:rPr>
            </w:pPr>
            <w:r w:rsidRPr="00DD6CFB">
              <w:rPr>
                <w:lang w:eastAsia="en-US"/>
              </w:rPr>
              <w:t>1747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35B5E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8FAED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24A3E" w14:textId="77777777" w:rsidR="004335ED" w:rsidRPr="00DD6CFB" w:rsidRDefault="004335ED" w:rsidP="000D75B4">
            <w:pPr>
              <w:pStyle w:val="TAL"/>
              <w:rPr>
                <w:lang w:eastAsia="en-US"/>
              </w:rPr>
            </w:pPr>
            <w:r w:rsidRPr="00DD6CFB">
              <w:rPr>
                <w:lang w:eastAsia="en-US"/>
              </w:rPr>
              <w:t>Update IE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6D67C" w14:textId="77777777" w:rsidR="004335ED" w:rsidRPr="00DD6CFB" w:rsidRDefault="004335ED" w:rsidP="000D75B4">
            <w:pPr>
              <w:pStyle w:val="TAL"/>
              <w:rPr>
                <w:lang w:eastAsia="en-US"/>
              </w:rPr>
            </w:pPr>
            <w:r w:rsidRPr="00DD6CFB">
              <w:rPr>
                <w:lang w:eastAsia="en-US"/>
              </w:rPr>
              <w:t>16.7.0</w:t>
            </w:r>
          </w:p>
        </w:tc>
      </w:tr>
      <w:tr w:rsidR="004335ED" w:rsidRPr="0031204F" w14:paraId="6B26C0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7BE4C4"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03D1DA"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9656D7" w14:textId="77777777" w:rsidR="004335ED" w:rsidRPr="00DD6CFB" w:rsidRDefault="004335ED" w:rsidP="000D75B4">
            <w:pPr>
              <w:pStyle w:val="TAL"/>
              <w:rPr>
                <w:lang w:eastAsia="en-US"/>
              </w:rPr>
            </w:pPr>
            <w:r w:rsidRPr="00DD6CFB">
              <w:rPr>
                <w:lang w:eastAsia="en-US"/>
              </w:rPr>
              <w:t>R5-210824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E2F64" w14:textId="77777777" w:rsidR="004335ED" w:rsidRPr="00DD6CFB" w:rsidRDefault="004335ED" w:rsidP="000D75B4">
            <w:pPr>
              <w:pStyle w:val="TAL"/>
              <w:rPr>
                <w:lang w:eastAsia="en-US"/>
              </w:rPr>
            </w:pPr>
            <w:r w:rsidRPr="00DD6CFB">
              <w:rPr>
                <w:lang w:eastAsia="en-US"/>
              </w:rPr>
              <w:t>1748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BCD0C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A2426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9BB57" w14:textId="77777777" w:rsidR="004335ED" w:rsidRPr="00DD6CFB" w:rsidRDefault="004335ED" w:rsidP="000D75B4">
            <w:pPr>
              <w:pStyle w:val="TAL"/>
              <w:rPr>
                <w:lang w:eastAsia="en-US"/>
              </w:rPr>
            </w:pPr>
            <w:r w:rsidRPr="00DD6CFB">
              <w:rPr>
                <w:lang w:eastAsia="en-US"/>
              </w:rPr>
              <w:t>Number of control symbols for RRM tests with 240kHz SSB SCS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4B73E" w14:textId="77777777" w:rsidR="004335ED" w:rsidRPr="00DD6CFB" w:rsidRDefault="004335ED" w:rsidP="000D75B4">
            <w:pPr>
              <w:pStyle w:val="TAL"/>
              <w:rPr>
                <w:lang w:eastAsia="en-US"/>
              </w:rPr>
            </w:pPr>
            <w:r w:rsidRPr="00DD6CFB">
              <w:rPr>
                <w:lang w:eastAsia="en-US"/>
              </w:rPr>
              <w:t>16.7.0</w:t>
            </w:r>
          </w:p>
        </w:tc>
      </w:tr>
      <w:tr w:rsidR="004335ED" w:rsidRPr="0031204F" w14:paraId="6AFF75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A1CC25"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218E2C"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7E295" w14:textId="77777777" w:rsidR="004335ED" w:rsidRPr="00DD6CFB" w:rsidRDefault="004335ED" w:rsidP="000D75B4">
            <w:pPr>
              <w:pStyle w:val="TAL"/>
              <w:rPr>
                <w:lang w:eastAsia="en-US"/>
              </w:rPr>
            </w:pPr>
            <w:r w:rsidRPr="00DD6CFB">
              <w:rPr>
                <w:lang w:eastAsia="en-US"/>
              </w:rPr>
              <w:t>R5-210826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C5B9A" w14:textId="77777777" w:rsidR="004335ED" w:rsidRPr="00DD6CFB" w:rsidRDefault="004335ED" w:rsidP="000D75B4">
            <w:pPr>
              <w:pStyle w:val="TAL"/>
              <w:rPr>
                <w:lang w:eastAsia="en-US"/>
              </w:rPr>
            </w:pPr>
            <w:r w:rsidRPr="00DD6CFB">
              <w:rPr>
                <w:lang w:eastAsia="en-US"/>
              </w:rPr>
              <w:t>1750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72FBE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35FE3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77500"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ServingCellConfigCommon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07118" w14:textId="77777777" w:rsidR="004335ED" w:rsidRPr="00DD6CFB" w:rsidRDefault="004335ED" w:rsidP="000D75B4">
            <w:pPr>
              <w:pStyle w:val="TAL"/>
              <w:rPr>
                <w:lang w:eastAsia="en-US"/>
              </w:rPr>
            </w:pPr>
            <w:r w:rsidRPr="00DD6CFB">
              <w:rPr>
                <w:lang w:eastAsia="en-US"/>
              </w:rPr>
              <w:t>16.7.0</w:t>
            </w:r>
          </w:p>
        </w:tc>
      </w:tr>
      <w:tr w:rsidR="004335ED" w:rsidRPr="0031204F" w14:paraId="275C3E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467435"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E5062B"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2A9590" w14:textId="77777777" w:rsidR="004335ED" w:rsidRPr="00DD6CFB" w:rsidRDefault="004335ED" w:rsidP="000D75B4">
            <w:pPr>
              <w:pStyle w:val="TAL"/>
              <w:rPr>
                <w:lang w:eastAsia="en-US"/>
              </w:rPr>
            </w:pPr>
            <w:r w:rsidRPr="00DD6CFB">
              <w:rPr>
                <w:lang w:eastAsia="en-US"/>
              </w:rPr>
              <w:t>R5-210873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8650B" w14:textId="77777777" w:rsidR="004335ED" w:rsidRPr="00DD6CFB" w:rsidRDefault="004335ED" w:rsidP="000D75B4">
            <w:pPr>
              <w:pStyle w:val="TAL"/>
              <w:rPr>
                <w:lang w:eastAsia="en-US"/>
              </w:rPr>
            </w:pPr>
            <w:r w:rsidRPr="00DD6CFB">
              <w:rPr>
                <w:lang w:eastAsia="en-US"/>
              </w:rPr>
              <w:t>1752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09258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9F146F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B6D68" w14:textId="77777777" w:rsidR="004335ED" w:rsidRPr="00DD6CFB" w:rsidRDefault="004335ED" w:rsidP="000D75B4">
            <w:pPr>
              <w:pStyle w:val="TAL"/>
              <w:rPr>
                <w:lang w:eastAsia="en-US"/>
              </w:rPr>
            </w:pPr>
            <w:r w:rsidRPr="00DD6CFB">
              <w:rPr>
                <w:lang w:eastAsia="en-US"/>
              </w:rPr>
              <w:t>Correction of aperiodic CSI-RS reference configuration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1129" w14:textId="77777777" w:rsidR="004335ED" w:rsidRPr="00DD6CFB" w:rsidRDefault="004335ED" w:rsidP="000D75B4">
            <w:pPr>
              <w:pStyle w:val="TAL"/>
              <w:rPr>
                <w:lang w:eastAsia="en-US"/>
              </w:rPr>
            </w:pPr>
            <w:r w:rsidRPr="00DD6CFB">
              <w:rPr>
                <w:lang w:eastAsia="en-US"/>
              </w:rPr>
              <w:t>16.7.0</w:t>
            </w:r>
          </w:p>
        </w:tc>
      </w:tr>
      <w:tr w:rsidR="004335ED" w:rsidRPr="0031204F" w14:paraId="1C1D9F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DDDC41"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5755D3"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843993" w14:textId="77777777" w:rsidR="004335ED" w:rsidRPr="00DD6CFB" w:rsidRDefault="004335ED" w:rsidP="000D75B4">
            <w:pPr>
              <w:pStyle w:val="TAL"/>
              <w:rPr>
                <w:lang w:eastAsia="en-US"/>
              </w:rPr>
            </w:pPr>
            <w:r w:rsidRPr="00DD6CFB">
              <w:rPr>
                <w:lang w:eastAsia="en-US"/>
              </w:rPr>
              <w:t>R5-210897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17F89" w14:textId="77777777" w:rsidR="004335ED" w:rsidRPr="00DD6CFB" w:rsidRDefault="004335ED" w:rsidP="000D75B4">
            <w:pPr>
              <w:pStyle w:val="TAL"/>
              <w:rPr>
                <w:lang w:eastAsia="en-US"/>
              </w:rPr>
            </w:pPr>
            <w:r w:rsidRPr="00DD6CFB">
              <w:rPr>
                <w:lang w:eastAsia="en-US"/>
              </w:rPr>
              <w:t>1753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A16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89F4B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7CAD60" w14:textId="77777777" w:rsidR="004335ED" w:rsidRPr="00DD6CFB" w:rsidRDefault="004335ED" w:rsidP="000D75B4">
            <w:pPr>
              <w:pStyle w:val="TAL"/>
              <w:rPr>
                <w:lang w:eastAsia="en-US"/>
              </w:rPr>
            </w:pPr>
            <w:r w:rsidRPr="00DD6CFB">
              <w:rPr>
                <w:lang w:eastAsia="en-US"/>
              </w:rPr>
              <w:t>Correction to test frequency parameters for band n83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40C04" w14:textId="77777777" w:rsidR="004335ED" w:rsidRPr="00DD6CFB" w:rsidRDefault="004335ED" w:rsidP="000D75B4">
            <w:pPr>
              <w:pStyle w:val="TAL"/>
              <w:rPr>
                <w:lang w:eastAsia="en-US"/>
              </w:rPr>
            </w:pPr>
            <w:r w:rsidRPr="00DD6CFB">
              <w:rPr>
                <w:lang w:eastAsia="en-US"/>
              </w:rPr>
              <w:t>16.7.0</w:t>
            </w:r>
          </w:p>
        </w:tc>
      </w:tr>
      <w:tr w:rsidR="004335ED" w:rsidRPr="0031204F" w14:paraId="715AB1A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8C23B8"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431B8E"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4E051" w14:textId="77777777" w:rsidR="004335ED" w:rsidRPr="00DD6CFB" w:rsidRDefault="004335ED" w:rsidP="000D75B4">
            <w:pPr>
              <w:pStyle w:val="TAL"/>
              <w:rPr>
                <w:lang w:eastAsia="en-US"/>
              </w:rPr>
            </w:pPr>
            <w:r w:rsidRPr="00DD6CFB">
              <w:rPr>
                <w:lang w:eastAsia="en-US"/>
              </w:rPr>
              <w:t>R5-210898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E5313" w14:textId="77777777" w:rsidR="004335ED" w:rsidRPr="00DD6CFB" w:rsidRDefault="004335ED" w:rsidP="000D75B4">
            <w:pPr>
              <w:pStyle w:val="TAL"/>
              <w:rPr>
                <w:lang w:eastAsia="en-US"/>
              </w:rPr>
            </w:pPr>
            <w:r w:rsidRPr="00DD6CFB">
              <w:rPr>
                <w:lang w:eastAsia="en-US"/>
              </w:rPr>
              <w:t>1754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E5DCF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5ABA2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3925A" w14:textId="77777777" w:rsidR="004335ED" w:rsidRPr="00DD6CFB" w:rsidRDefault="004335ED" w:rsidP="000D75B4">
            <w:pPr>
              <w:pStyle w:val="TAL"/>
              <w:rPr>
                <w:lang w:eastAsia="en-US"/>
              </w:rPr>
            </w:pPr>
            <w:r w:rsidRPr="00DD6CFB">
              <w:rPr>
                <w:lang w:eastAsia="en-US"/>
              </w:rPr>
              <w:t>Correction to test frequency parameters for band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26507" w14:textId="77777777" w:rsidR="004335ED" w:rsidRPr="00DD6CFB" w:rsidRDefault="004335ED" w:rsidP="000D75B4">
            <w:pPr>
              <w:pStyle w:val="TAL"/>
              <w:rPr>
                <w:lang w:eastAsia="en-US"/>
              </w:rPr>
            </w:pPr>
            <w:r w:rsidRPr="00DD6CFB">
              <w:rPr>
                <w:lang w:eastAsia="en-US"/>
              </w:rPr>
              <w:t>16.7.0</w:t>
            </w:r>
          </w:p>
        </w:tc>
      </w:tr>
      <w:tr w:rsidR="004335ED" w:rsidRPr="0031204F" w14:paraId="29F817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5F4EE1"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61F284"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A1978F" w14:textId="77777777" w:rsidR="004335ED" w:rsidRPr="00DD6CFB" w:rsidRDefault="004335ED" w:rsidP="000D75B4">
            <w:pPr>
              <w:pStyle w:val="TAL"/>
              <w:rPr>
                <w:lang w:eastAsia="en-US"/>
              </w:rPr>
            </w:pPr>
            <w:r w:rsidRPr="00DD6CFB">
              <w:rPr>
                <w:lang w:eastAsia="en-US"/>
              </w:rPr>
              <w:t>R5-211032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0081C" w14:textId="77777777" w:rsidR="004335ED" w:rsidRPr="00DD6CFB" w:rsidRDefault="004335ED" w:rsidP="000D75B4">
            <w:pPr>
              <w:pStyle w:val="TAL"/>
              <w:rPr>
                <w:lang w:eastAsia="en-US"/>
              </w:rPr>
            </w:pPr>
            <w:r w:rsidRPr="00DD6CFB">
              <w:rPr>
                <w:lang w:eastAsia="en-US"/>
              </w:rPr>
              <w:t>1759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41F1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A9BE8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FF11A" w14:textId="77777777" w:rsidR="004335ED" w:rsidRPr="00DD6CFB" w:rsidRDefault="004335ED" w:rsidP="000D75B4">
            <w:pPr>
              <w:pStyle w:val="TAL"/>
              <w:rPr>
                <w:lang w:eastAsia="en-US"/>
              </w:rPr>
            </w:pPr>
            <w:r w:rsidRPr="00DD6CFB">
              <w:rPr>
                <w:lang w:eastAsia="en-US"/>
              </w:rPr>
              <w:t>Correction  test frequencies for CA_n261(2A)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15007" w14:textId="77777777" w:rsidR="004335ED" w:rsidRPr="00DD6CFB" w:rsidRDefault="004335ED" w:rsidP="000D75B4">
            <w:pPr>
              <w:pStyle w:val="TAL"/>
              <w:rPr>
                <w:lang w:eastAsia="en-US"/>
              </w:rPr>
            </w:pPr>
            <w:r w:rsidRPr="00DD6CFB">
              <w:rPr>
                <w:lang w:eastAsia="en-US"/>
              </w:rPr>
              <w:t>16.7.0</w:t>
            </w:r>
          </w:p>
        </w:tc>
      </w:tr>
      <w:tr w:rsidR="004335ED" w:rsidRPr="0031204F" w14:paraId="70B6BA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B305BA"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EF6B2A"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EF05BF" w14:textId="77777777" w:rsidR="004335ED" w:rsidRPr="00DD6CFB" w:rsidRDefault="004335ED" w:rsidP="000D75B4">
            <w:pPr>
              <w:pStyle w:val="TAL"/>
              <w:rPr>
                <w:lang w:eastAsia="en-US"/>
              </w:rPr>
            </w:pPr>
            <w:r w:rsidRPr="00DD6CFB">
              <w:rPr>
                <w:lang w:eastAsia="en-US"/>
              </w:rPr>
              <w:t>R5-211033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C41E8" w14:textId="77777777" w:rsidR="004335ED" w:rsidRPr="00DD6CFB" w:rsidRDefault="004335ED" w:rsidP="000D75B4">
            <w:pPr>
              <w:pStyle w:val="TAL"/>
              <w:rPr>
                <w:lang w:eastAsia="en-US"/>
              </w:rPr>
            </w:pPr>
            <w:r w:rsidRPr="00DD6CFB">
              <w:rPr>
                <w:lang w:eastAsia="en-US"/>
              </w:rPr>
              <w:t>1760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39531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35BC8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F383B" w14:textId="77777777" w:rsidR="004335ED" w:rsidRPr="00DD6CFB" w:rsidRDefault="004335ED" w:rsidP="000D75B4">
            <w:pPr>
              <w:pStyle w:val="TAL"/>
              <w:rPr>
                <w:lang w:eastAsia="en-US"/>
              </w:rPr>
            </w:pPr>
            <w:r w:rsidRPr="00DD6CFB">
              <w:rPr>
                <w:lang w:eastAsia="en-US"/>
              </w:rPr>
              <w:t>Correction test frequencies for CA_n261(2A)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F317" w14:textId="77777777" w:rsidR="004335ED" w:rsidRPr="00DD6CFB" w:rsidRDefault="004335ED" w:rsidP="000D75B4">
            <w:pPr>
              <w:pStyle w:val="TAL"/>
              <w:rPr>
                <w:lang w:eastAsia="en-US"/>
              </w:rPr>
            </w:pPr>
            <w:r w:rsidRPr="00DD6CFB">
              <w:rPr>
                <w:lang w:eastAsia="en-US"/>
              </w:rPr>
              <w:t>16.7.0</w:t>
            </w:r>
          </w:p>
        </w:tc>
      </w:tr>
      <w:tr w:rsidR="004335ED" w:rsidRPr="0031204F" w14:paraId="74B0B7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191333"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025E06"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DDE57F" w14:textId="77777777" w:rsidR="004335ED" w:rsidRPr="00DD6CFB" w:rsidRDefault="004335ED" w:rsidP="000D75B4">
            <w:pPr>
              <w:pStyle w:val="TAL"/>
              <w:rPr>
                <w:lang w:eastAsia="en-US"/>
              </w:rPr>
            </w:pPr>
            <w:r w:rsidRPr="00DD6CFB">
              <w:rPr>
                <w:lang w:eastAsia="en-US"/>
              </w:rPr>
              <w:t>R5-211034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A0065" w14:textId="77777777" w:rsidR="004335ED" w:rsidRPr="00DD6CFB" w:rsidRDefault="004335ED" w:rsidP="000D75B4">
            <w:pPr>
              <w:pStyle w:val="TAL"/>
              <w:rPr>
                <w:lang w:eastAsia="en-US"/>
              </w:rPr>
            </w:pPr>
            <w:r w:rsidRPr="00DD6CFB">
              <w:rPr>
                <w:lang w:eastAsia="en-US"/>
              </w:rPr>
              <w:t>1761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ADF29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3F704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33846" w14:textId="77777777" w:rsidR="004335ED" w:rsidRPr="00DD6CFB" w:rsidRDefault="004335ED" w:rsidP="000D75B4">
            <w:pPr>
              <w:pStyle w:val="TAL"/>
              <w:rPr>
                <w:lang w:eastAsia="en-US"/>
              </w:rPr>
            </w:pPr>
            <w:r w:rsidRPr="00DD6CFB">
              <w:rPr>
                <w:lang w:eastAsia="en-US"/>
              </w:rPr>
              <w:t>Correction of protocol applicability for test frequencies for DC_xA_n261(2A)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29F28" w14:textId="77777777" w:rsidR="004335ED" w:rsidRPr="00DD6CFB" w:rsidRDefault="004335ED" w:rsidP="000D75B4">
            <w:pPr>
              <w:pStyle w:val="TAL"/>
              <w:rPr>
                <w:lang w:eastAsia="en-US"/>
              </w:rPr>
            </w:pPr>
            <w:r w:rsidRPr="00DD6CFB">
              <w:rPr>
                <w:lang w:eastAsia="en-US"/>
              </w:rPr>
              <w:t>16.7.0</w:t>
            </w:r>
          </w:p>
        </w:tc>
      </w:tr>
      <w:tr w:rsidR="004335ED" w:rsidRPr="0031204F" w14:paraId="27841E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7E2C8F"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803481"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6B086F" w14:textId="77777777" w:rsidR="004335ED" w:rsidRPr="00DD6CFB" w:rsidRDefault="004335ED" w:rsidP="000D75B4">
            <w:pPr>
              <w:pStyle w:val="TAL"/>
              <w:rPr>
                <w:lang w:eastAsia="en-US"/>
              </w:rPr>
            </w:pPr>
            <w:r w:rsidRPr="00DD6CFB">
              <w:rPr>
                <w:lang w:eastAsia="en-US"/>
              </w:rPr>
              <w:t>R5-211107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F86C9" w14:textId="77777777" w:rsidR="004335ED" w:rsidRPr="00DD6CFB" w:rsidRDefault="004335ED" w:rsidP="000D75B4">
            <w:pPr>
              <w:pStyle w:val="TAL"/>
              <w:rPr>
                <w:lang w:eastAsia="en-US"/>
              </w:rPr>
            </w:pPr>
            <w:r w:rsidRPr="00DD6CFB">
              <w:rPr>
                <w:lang w:eastAsia="en-US"/>
              </w:rPr>
              <w:t>1770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52754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692D3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F827FE" w14:textId="77777777" w:rsidR="004335ED" w:rsidRPr="00DD6CFB" w:rsidRDefault="004335ED" w:rsidP="000D75B4">
            <w:pPr>
              <w:pStyle w:val="TAL"/>
              <w:rPr>
                <w:lang w:eastAsia="en-US"/>
              </w:rPr>
            </w:pPr>
            <w:r w:rsidRPr="00DD6CFB">
              <w:rPr>
                <w:lang w:eastAsia="en-US"/>
              </w:rPr>
              <w:t>Corrections to subclauses in 38.508-1 with appropriate subclause level and heading styles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2F7AB" w14:textId="77777777" w:rsidR="004335ED" w:rsidRPr="00DD6CFB" w:rsidRDefault="004335ED" w:rsidP="000D75B4">
            <w:pPr>
              <w:pStyle w:val="TAL"/>
              <w:rPr>
                <w:lang w:eastAsia="en-US"/>
              </w:rPr>
            </w:pPr>
            <w:r w:rsidRPr="00DD6CFB">
              <w:rPr>
                <w:lang w:eastAsia="en-US"/>
              </w:rPr>
              <w:t>16.7.0</w:t>
            </w:r>
          </w:p>
        </w:tc>
      </w:tr>
      <w:tr w:rsidR="004335ED" w:rsidRPr="0031204F" w14:paraId="6088C7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80FA9E"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1B2D7A"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AC965C" w14:textId="77777777" w:rsidR="004335ED" w:rsidRPr="00DD6CFB" w:rsidRDefault="004335ED" w:rsidP="000D75B4">
            <w:pPr>
              <w:pStyle w:val="TAL"/>
              <w:rPr>
                <w:lang w:eastAsia="en-US"/>
              </w:rPr>
            </w:pPr>
            <w:r w:rsidRPr="00DD6CFB">
              <w:rPr>
                <w:lang w:eastAsia="en-US"/>
              </w:rPr>
              <w:t>R5-211116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116C5" w14:textId="77777777" w:rsidR="004335ED" w:rsidRPr="00DD6CFB" w:rsidRDefault="004335ED" w:rsidP="000D75B4">
            <w:pPr>
              <w:pStyle w:val="TAL"/>
              <w:rPr>
                <w:lang w:eastAsia="en-US"/>
              </w:rPr>
            </w:pPr>
            <w:r w:rsidRPr="00DD6CFB">
              <w:rPr>
                <w:lang w:eastAsia="en-US"/>
              </w:rPr>
              <w:t>1772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A36B1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5138C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C5D99" w14:textId="77777777" w:rsidR="004335ED" w:rsidRPr="00DD6CFB" w:rsidRDefault="004335ED" w:rsidP="000D75B4">
            <w:pPr>
              <w:pStyle w:val="TAL"/>
              <w:rPr>
                <w:lang w:eastAsia="en-US"/>
              </w:rPr>
            </w:pPr>
            <w:r w:rsidRPr="00DD6CFB">
              <w:rPr>
                <w:lang w:eastAsia="en-US"/>
              </w:rPr>
              <w:t>Update of 4.3.1.1.3.41.1 for test frequency of NR intra-band contiguous CA_n41C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F839B" w14:textId="77777777" w:rsidR="004335ED" w:rsidRPr="00DD6CFB" w:rsidRDefault="004335ED" w:rsidP="000D75B4">
            <w:pPr>
              <w:pStyle w:val="TAL"/>
              <w:rPr>
                <w:lang w:eastAsia="en-US"/>
              </w:rPr>
            </w:pPr>
            <w:r w:rsidRPr="00DD6CFB">
              <w:rPr>
                <w:lang w:eastAsia="en-US"/>
              </w:rPr>
              <w:t>16.7.0</w:t>
            </w:r>
          </w:p>
        </w:tc>
      </w:tr>
      <w:tr w:rsidR="004335ED" w:rsidRPr="0031204F" w14:paraId="4D860B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270"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2CBAE8"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0B38D1" w14:textId="77777777" w:rsidR="004335ED" w:rsidRPr="00DD6CFB" w:rsidRDefault="004335ED" w:rsidP="000D75B4">
            <w:pPr>
              <w:pStyle w:val="TAL"/>
              <w:rPr>
                <w:lang w:eastAsia="en-US"/>
              </w:rPr>
            </w:pPr>
            <w:r w:rsidRPr="00DD6CFB">
              <w:rPr>
                <w:lang w:eastAsia="en-US"/>
              </w:rPr>
              <w:t>R5-211117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F57EF" w14:textId="77777777" w:rsidR="004335ED" w:rsidRPr="00DD6CFB" w:rsidRDefault="004335ED" w:rsidP="000D75B4">
            <w:pPr>
              <w:pStyle w:val="TAL"/>
              <w:rPr>
                <w:lang w:eastAsia="en-US"/>
              </w:rPr>
            </w:pPr>
            <w:r w:rsidRPr="00DD6CFB">
              <w:rPr>
                <w:lang w:eastAsia="en-US"/>
              </w:rPr>
              <w:t>1773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2D338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1EBBB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4A7D0" w14:textId="77777777" w:rsidR="004335ED" w:rsidRPr="00DD6CFB" w:rsidRDefault="004335ED" w:rsidP="000D75B4">
            <w:pPr>
              <w:pStyle w:val="TAL"/>
              <w:rPr>
                <w:lang w:eastAsia="en-US"/>
              </w:rPr>
            </w:pPr>
            <w:r w:rsidRPr="00DD6CFB">
              <w:rPr>
                <w:lang w:eastAsia="en-US"/>
              </w:rPr>
              <w:t>Update of 4.3.1.1.3.66.1 for test frequency of NR intra-band contiguous CA_n66B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696DA" w14:textId="77777777" w:rsidR="004335ED" w:rsidRPr="00DD6CFB" w:rsidRDefault="004335ED" w:rsidP="000D75B4">
            <w:pPr>
              <w:pStyle w:val="TAL"/>
              <w:rPr>
                <w:lang w:eastAsia="en-US"/>
              </w:rPr>
            </w:pPr>
            <w:r w:rsidRPr="00DD6CFB">
              <w:rPr>
                <w:lang w:eastAsia="en-US"/>
              </w:rPr>
              <w:t>16.7.0</w:t>
            </w:r>
          </w:p>
        </w:tc>
      </w:tr>
      <w:tr w:rsidR="004335ED" w:rsidRPr="0031204F" w14:paraId="02000D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76F333"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CBB7A"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9109E3" w14:textId="77777777" w:rsidR="004335ED" w:rsidRPr="00DD6CFB" w:rsidRDefault="004335ED" w:rsidP="000D75B4">
            <w:pPr>
              <w:pStyle w:val="TAL"/>
              <w:rPr>
                <w:lang w:eastAsia="en-US"/>
              </w:rPr>
            </w:pPr>
            <w:r w:rsidRPr="00DD6CFB">
              <w:rPr>
                <w:lang w:eastAsia="en-US"/>
              </w:rPr>
              <w:t>R5-211118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5501D" w14:textId="77777777" w:rsidR="004335ED" w:rsidRPr="00DD6CFB" w:rsidRDefault="004335ED" w:rsidP="000D75B4">
            <w:pPr>
              <w:pStyle w:val="TAL"/>
              <w:rPr>
                <w:lang w:eastAsia="en-US"/>
              </w:rPr>
            </w:pPr>
            <w:r w:rsidRPr="00DD6CFB">
              <w:rPr>
                <w:lang w:eastAsia="en-US"/>
              </w:rPr>
              <w:t>1774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4F2BB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4E159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F9F44" w14:textId="77777777" w:rsidR="004335ED" w:rsidRPr="00DD6CFB" w:rsidRDefault="004335ED" w:rsidP="000D75B4">
            <w:pPr>
              <w:pStyle w:val="TAL"/>
              <w:rPr>
                <w:lang w:eastAsia="en-US"/>
              </w:rPr>
            </w:pPr>
            <w:r w:rsidRPr="00DD6CFB">
              <w:rPr>
                <w:lang w:eastAsia="en-US"/>
              </w:rPr>
              <w:t>Update of 4.3.1.1.3.78.1 for test frequency of NR intra-band contiguous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DEA3D" w14:textId="77777777" w:rsidR="004335ED" w:rsidRPr="00DD6CFB" w:rsidRDefault="004335ED" w:rsidP="000D75B4">
            <w:pPr>
              <w:pStyle w:val="TAL"/>
              <w:rPr>
                <w:lang w:eastAsia="en-US"/>
              </w:rPr>
            </w:pPr>
            <w:r w:rsidRPr="00DD6CFB">
              <w:rPr>
                <w:lang w:eastAsia="en-US"/>
              </w:rPr>
              <w:t>16.7.0</w:t>
            </w:r>
          </w:p>
        </w:tc>
      </w:tr>
      <w:tr w:rsidR="004335ED" w:rsidRPr="0031204F" w14:paraId="31D6DC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17FA22"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E3D4FA"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6E5782" w14:textId="77777777" w:rsidR="004335ED" w:rsidRPr="00DD6CFB" w:rsidRDefault="004335ED" w:rsidP="000D75B4">
            <w:pPr>
              <w:pStyle w:val="TAL"/>
              <w:rPr>
                <w:lang w:eastAsia="en-US"/>
              </w:rPr>
            </w:pPr>
            <w:r w:rsidRPr="00DD6CFB">
              <w:rPr>
                <w:lang w:eastAsia="en-US"/>
              </w:rPr>
              <w:t>R5-211121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FE426" w14:textId="77777777" w:rsidR="004335ED" w:rsidRPr="00DD6CFB" w:rsidRDefault="004335ED" w:rsidP="000D75B4">
            <w:pPr>
              <w:pStyle w:val="TAL"/>
              <w:rPr>
                <w:lang w:eastAsia="en-US"/>
              </w:rPr>
            </w:pPr>
            <w:r w:rsidRPr="00DD6CFB">
              <w:rPr>
                <w:lang w:eastAsia="en-US"/>
              </w:rPr>
              <w:t>1777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80826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17D2A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A43A3" w14:textId="77777777" w:rsidR="004335ED" w:rsidRPr="00DD6CFB" w:rsidRDefault="004335ED" w:rsidP="000D75B4">
            <w:pPr>
              <w:pStyle w:val="TAL"/>
              <w:rPr>
                <w:lang w:eastAsia="en-US"/>
              </w:rPr>
            </w:pPr>
            <w:r w:rsidRPr="00DD6CFB">
              <w:rPr>
                <w:lang w:eastAsia="en-US"/>
              </w:rPr>
              <w:t>Update of 4.3.1.3.2.1 for test frequencies for NR-DC configurations between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1A9AB" w14:textId="77777777" w:rsidR="004335ED" w:rsidRPr="00DD6CFB" w:rsidRDefault="004335ED" w:rsidP="000D75B4">
            <w:pPr>
              <w:pStyle w:val="TAL"/>
              <w:rPr>
                <w:lang w:eastAsia="en-US"/>
              </w:rPr>
            </w:pPr>
            <w:r w:rsidRPr="00DD6CFB">
              <w:rPr>
                <w:lang w:eastAsia="en-US"/>
              </w:rPr>
              <w:t>16.7.0</w:t>
            </w:r>
          </w:p>
        </w:tc>
      </w:tr>
      <w:tr w:rsidR="004335ED" w:rsidRPr="0031204F" w14:paraId="77BB4C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DE18EC"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6ED14D"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606053" w14:textId="77777777" w:rsidR="004335ED" w:rsidRPr="00DD6CFB" w:rsidRDefault="004335ED" w:rsidP="000D75B4">
            <w:pPr>
              <w:pStyle w:val="TAL"/>
              <w:rPr>
                <w:lang w:eastAsia="en-US"/>
              </w:rPr>
            </w:pPr>
            <w:r w:rsidRPr="00DD6CFB">
              <w:rPr>
                <w:lang w:eastAsia="en-US"/>
              </w:rPr>
              <w:t>R5-211124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C1276" w14:textId="77777777" w:rsidR="004335ED" w:rsidRPr="00DD6CFB" w:rsidRDefault="004335ED" w:rsidP="000D75B4">
            <w:pPr>
              <w:pStyle w:val="TAL"/>
              <w:rPr>
                <w:lang w:eastAsia="en-US"/>
              </w:rPr>
            </w:pPr>
            <w:r w:rsidRPr="00DD6CFB">
              <w:rPr>
                <w:lang w:eastAsia="en-US"/>
              </w:rPr>
              <w:t>1780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3D2F8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5629A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81DE4" w14:textId="77777777" w:rsidR="004335ED" w:rsidRPr="00DD6CFB" w:rsidRDefault="004335ED" w:rsidP="000D75B4">
            <w:pPr>
              <w:pStyle w:val="TAL"/>
              <w:rPr>
                <w:lang w:eastAsia="en-US"/>
              </w:rPr>
            </w:pPr>
            <w:r w:rsidRPr="00DD6CFB">
              <w:rPr>
                <w:lang w:eastAsia="en-US"/>
              </w:rPr>
              <w:t>Update of 4.3.1.6.1.3 for test frequencies for EN-DC band combinations including 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F9F34" w14:textId="77777777" w:rsidR="004335ED" w:rsidRPr="00DD6CFB" w:rsidRDefault="004335ED" w:rsidP="000D75B4">
            <w:pPr>
              <w:pStyle w:val="TAL"/>
              <w:rPr>
                <w:lang w:eastAsia="en-US"/>
              </w:rPr>
            </w:pPr>
            <w:r w:rsidRPr="00DD6CFB">
              <w:rPr>
                <w:lang w:eastAsia="en-US"/>
              </w:rPr>
              <w:t>16.7.0</w:t>
            </w:r>
          </w:p>
        </w:tc>
      </w:tr>
      <w:tr w:rsidR="004335ED" w:rsidRPr="0031204F" w14:paraId="40E4BF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73D18C"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AE776"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E8085" w14:textId="77777777" w:rsidR="004335ED" w:rsidRPr="00DD6CFB" w:rsidRDefault="004335ED" w:rsidP="000D75B4">
            <w:pPr>
              <w:pStyle w:val="TAL"/>
              <w:rPr>
                <w:lang w:eastAsia="en-US"/>
              </w:rPr>
            </w:pPr>
            <w:r w:rsidRPr="00DD6CFB">
              <w:rPr>
                <w:lang w:eastAsia="en-US"/>
              </w:rPr>
              <w:t>R5-211168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54250" w14:textId="77777777" w:rsidR="004335ED" w:rsidRPr="00DD6CFB" w:rsidRDefault="004335ED" w:rsidP="000D75B4">
            <w:pPr>
              <w:pStyle w:val="TAL"/>
              <w:rPr>
                <w:lang w:eastAsia="en-US"/>
              </w:rPr>
            </w:pPr>
            <w:r w:rsidRPr="00DD6CFB">
              <w:rPr>
                <w:lang w:eastAsia="en-US"/>
              </w:rPr>
              <w:t>1784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6DC24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C378D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E7491" w14:textId="77777777" w:rsidR="004335ED" w:rsidRPr="00DD6CFB" w:rsidRDefault="004335ED" w:rsidP="000D75B4">
            <w:pPr>
              <w:pStyle w:val="TAL"/>
              <w:rPr>
                <w:lang w:eastAsia="en-US"/>
              </w:rPr>
            </w:pPr>
            <w:r w:rsidRPr="00DD6CFB">
              <w:rPr>
                <w:lang w:eastAsia="en-US"/>
              </w:rPr>
              <w:t>Updates to PDU SESSION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AB092" w14:textId="77777777" w:rsidR="004335ED" w:rsidRPr="00DD6CFB" w:rsidRDefault="004335ED" w:rsidP="000D75B4">
            <w:pPr>
              <w:pStyle w:val="TAL"/>
              <w:rPr>
                <w:lang w:eastAsia="en-US"/>
              </w:rPr>
            </w:pPr>
            <w:r w:rsidRPr="00DD6CFB">
              <w:rPr>
                <w:lang w:eastAsia="en-US"/>
              </w:rPr>
              <w:t>16.7.0</w:t>
            </w:r>
          </w:p>
        </w:tc>
      </w:tr>
      <w:tr w:rsidR="004335ED" w:rsidRPr="0031204F" w14:paraId="7A0B6A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8D081B"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CC0B0"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F8E15A" w14:textId="77777777" w:rsidR="004335ED" w:rsidRPr="00DD6CFB" w:rsidRDefault="004335ED" w:rsidP="000D75B4">
            <w:pPr>
              <w:pStyle w:val="TAL"/>
              <w:rPr>
                <w:lang w:eastAsia="en-US"/>
              </w:rPr>
            </w:pPr>
            <w:r w:rsidRPr="00DD6CFB">
              <w:rPr>
                <w:lang w:eastAsia="en-US"/>
              </w:rPr>
              <w:t>R5-211170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A0321" w14:textId="77777777" w:rsidR="004335ED" w:rsidRPr="00DD6CFB" w:rsidRDefault="004335ED" w:rsidP="000D75B4">
            <w:pPr>
              <w:pStyle w:val="TAL"/>
              <w:rPr>
                <w:lang w:eastAsia="en-US"/>
              </w:rPr>
            </w:pPr>
            <w:r w:rsidRPr="00DD6CFB">
              <w:rPr>
                <w:lang w:eastAsia="en-US"/>
              </w:rPr>
              <w:t>1786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86BCC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04726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A508DF" w14:textId="77777777" w:rsidR="004335ED" w:rsidRPr="00DD6CFB" w:rsidRDefault="004335ED" w:rsidP="000D75B4">
            <w:pPr>
              <w:pStyle w:val="TAL"/>
              <w:rPr>
                <w:lang w:eastAsia="en-US"/>
              </w:rPr>
            </w:pPr>
            <w:r w:rsidRPr="00DD6CFB">
              <w:rPr>
                <w:lang w:eastAsia="en-US"/>
              </w:rPr>
              <w:t xml:space="preserve">Editorial update to </w:t>
            </w:r>
            <w:proofErr w:type="spellStart"/>
            <w:r w:rsidRPr="00DD6CFB">
              <w:rPr>
                <w:lang w:eastAsia="en-US"/>
              </w:rPr>
              <w:t>BandCombinationListSidelink</w:t>
            </w:r>
            <w:proofErr w:type="spellEnd"/>
            <w:r w:rsidRPr="00DD6CFB">
              <w:rPr>
                <w:lang w:eastAsia="en-US"/>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222BC" w14:textId="77777777" w:rsidR="004335ED" w:rsidRPr="00DD6CFB" w:rsidRDefault="004335ED" w:rsidP="000D75B4">
            <w:pPr>
              <w:pStyle w:val="TAL"/>
              <w:rPr>
                <w:lang w:eastAsia="en-US"/>
              </w:rPr>
            </w:pPr>
            <w:r w:rsidRPr="00DD6CFB">
              <w:rPr>
                <w:lang w:eastAsia="en-US"/>
              </w:rPr>
              <w:t>16.7.0</w:t>
            </w:r>
          </w:p>
        </w:tc>
      </w:tr>
      <w:tr w:rsidR="004335ED" w:rsidRPr="0031204F" w14:paraId="1EAC72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FADECD"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4220A3"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EACF9A" w14:textId="77777777" w:rsidR="004335ED" w:rsidRPr="00DD6CFB" w:rsidRDefault="004335ED" w:rsidP="000D75B4">
            <w:pPr>
              <w:pStyle w:val="TAL"/>
              <w:rPr>
                <w:lang w:eastAsia="en-US"/>
              </w:rPr>
            </w:pPr>
            <w:r w:rsidRPr="00DD6CFB">
              <w:rPr>
                <w:lang w:eastAsia="en-US"/>
              </w:rPr>
              <w:t>R5-211171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1E3D" w14:textId="77777777" w:rsidR="004335ED" w:rsidRPr="00DD6CFB" w:rsidRDefault="004335ED" w:rsidP="000D75B4">
            <w:pPr>
              <w:pStyle w:val="TAL"/>
              <w:rPr>
                <w:lang w:eastAsia="en-US"/>
              </w:rPr>
            </w:pPr>
            <w:r w:rsidRPr="00DD6CFB">
              <w:rPr>
                <w:lang w:eastAsia="en-US"/>
              </w:rPr>
              <w:t>1787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3D51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829F6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A40B4" w14:textId="77777777" w:rsidR="004335ED" w:rsidRPr="00DD6CFB" w:rsidRDefault="004335ED" w:rsidP="000D75B4">
            <w:pPr>
              <w:pStyle w:val="TAL"/>
              <w:rPr>
                <w:lang w:eastAsia="en-US"/>
              </w:rPr>
            </w:pPr>
            <w:r w:rsidRPr="00DD6CFB">
              <w:rPr>
                <w:lang w:eastAsia="en-US"/>
              </w:rPr>
              <w:t>Update to RRCReconfiguration-Speech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1371E" w14:textId="77777777" w:rsidR="004335ED" w:rsidRPr="00DD6CFB" w:rsidRDefault="004335ED" w:rsidP="000D75B4">
            <w:pPr>
              <w:pStyle w:val="TAL"/>
              <w:rPr>
                <w:lang w:eastAsia="en-US"/>
              </w:rPr>
            </w:pPr>
            <w:r w:rsidRPr="00DD6CFB">
              <w:rPr>
                <w:lang w:eastAsia="en-US"/>
              </w:rPr>
              <w:t>16.7.0</w:t>
            </w:r>
          </w:p>
        </w:tc>
      </w:tr>
      <w:tr w:rsidR="004335ED" w:rsidRPr="0031204F" w14:paraId="1C2851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AA1691"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3098AA"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5D5905" w14:textId="77777777" w:rsidR="004335ED" w:rsidRPr="00DD6CFB" w:rsidRDefault="004335ED" w:rsidP="000D75B4">
            <w:pPr>
              <w:pStyle w:val="TAL"/>
              <w:rPr>
                <w:lang w:eastAsia="en-US"/>
              </w:rPr>
            </w:pPr>
            <w:r w:rsidRPr="00DD6CFB">
              <w:rPr>
                <w:lang w:eastAsia="en-US"/>
              </w:rPr>
              <w:t>R5-211204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CF58D" w14:textId="77777777" w:rsidR="004335ED" w:rsidRPr="00DD6CFB" w:rsidRDefault="004335ED" w:rsidP="000D75B4">
            <w:pPr>
              <w:pStyle w:val="TAL"/>
              <w:rPr>
                <w:lang w:eastAsia="en-US"/>
              </w:rPr>
            </w:pPr>
            <w:r w:rsidRPr="00DD6CFB">
              <w:rPr>
                <w:lang w:eastAsia="en-US"/>
              </w:rPr>
              <w:t>1791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D4E8C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F404B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65F789" w14:textId="77777777" w:rsidR="004335ED" w:rsidRPr="00DD6CFB" w:rsidRDefault="004335ED" w:rsidP="000D75B4">
            <w:pPr>
              <w:pStyle w:val="TAL"/>
              <w:rPr>
                <w:lang w:eastAsia="en-US"/>
              </w:rPr>
            </w:pPr>
            <w:r w:rsidRPr="00DD6CFB">
              <w:rPr>
                <w:lang w:eastAsia="en-US"/>
              </w:rPr>
              <w:t>Editorial update IE BWP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623CD" w14:textId="77777777" w:rsidR="004335ED" w:rsidRPr="00DD6CFB" w:rsidRDefault="004335ED" w:rsidP="000D75B4">
            <w:pPr>
              <w:pStyle w:val="TAL"/>
              <w:rPr>
                <w:lang w:eastAsia="en-US"/>
              </w:rPr>
            </w:pPr>
            <w:r w:rsidRPr="00DD6CFB">
              <w:rPr>
                <w:lang w:eastAsia="en-US"/>
              </w:rPr>
              <w:t>16.7.0</w:t>
            </w:r>
          </w:p>
        </w:tc>
      </w:tr>
      <w:tr w:rsidR="004335ED" w:rsidRPr="0031204F" w14:paraId="609E89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DBE503"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ED7DDA"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020543" w14:textId="77777777" w:rsidR="004335ED" w:rsidRPr="00DD6CFB" w:rsidRDefault="004335ED" w:rsidP="000D75B4">
            <w:pPr>
              <w:pStyle w:val="TAL"/>
              <w:rPr>
                <w:lang w:eastAsia="en-US"/>
              </w:rPr>
            </w:pPr>
            <w:r w:rsidRPr="00DD6CFB">
              <w:rPr>
                <w:lang w:eastAsia="en-US"/>
              </w:rPr>
              <w:t>R5-211328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0B8ED" w14:textId="77777777" w:rsidR="004335ED" w:rsidRPr="00DD6CFB" w:rsidRDefault="004335ED" w:rsidP="000D75B4">
            <w:pPr>
              <w:pStyle w:val="TAL"/>
              <w:rPr>
                <w:lang w:eastAsia="en-US"/>
              </w:rPr>
            </w:pPr>
            <w:r w:rsidRPr="00DD6CFB">
              <w:rPr>
                <w:lang w:eastAsia="en-US"/>
              </w:rPr>
              <w:t>1796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330E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48728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E5FA3" w14:textId="77777777" w:rsidR="004335ED" w:rsidRPr="00DD6CFB" w:rsidRDefault="004335ED" w:rsidP="000D75B4">
            <w:pPr>
              <w:pStyle w:val="TAL"/>
              <w:rPr>
                <w:lang w:eastAsia="en-US"/>
              </w:rPr>
            </w:pPr>
            <w:r w:rsidRPr="00DD6CFB">
              <w:rPr>
                <w:lang w:eastAsia="en-US"/>
              </w:rPr>
              <w:t>Correction to frequency parameters for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7CBB3" w14:textId="77777777" w:rsidR="004335ED" w:rsidRPr="00DD6CFB" w:rsidRDefault="004335ED" w:rsidP="000D75B4">
            <w:pPr>
              <w:pStyle w:val="TAL"/>
              <w:rPr>
                <w:lang w:eastAsia="en-US"/>
              </w:rPr>
            </w:pPr>
            <w:r w:rsidRPr="00DD6CFB">
              <w:rPr>
                <w:lang w:eastAsia="en-US"/>
              </w:rPr>
              <w:t>16.7.0</w:t>
            </w:r>
          </w:p>
        </w:tc>
      </w:tr>
      <w:tr w:rsidR="004335ED" w:rsidRPr="0031204F" w14:paraId="0DDA1A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1DA176"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C80256"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0E683E" w14:textId="77777777" w:rsidR="004335ED" w:rsidRPr="00DD6CFB" w:rsidRDefault="004335ED" w:rsidP="000D75B4">
            <w:pPr>
              <w:pStyle w:val="TAL"/>
              <w:rPr>
                <w:lang w:eastAsia="en-US"/>
              </w:rPr>
            </w:pPr>
            <w:r w:rsidRPr="00DD6CFB">
              <w:rPr>
                <w:lang w:eastAsia="en-US"/>
              </w:rPr>
              <w:t>R5-211335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20BE8" w14:textId="77777777" w:rsidR="004335ED" w:rsidRPr="00DD6CFB" w:rsidRDefault="004335ED" w:rsidP="000D75B4">
            <w:pPr>
              <w:pStyle w:val="TAL"/>
              <w:rPr>
                <w:lang w:eastAsia="en-US"/>
              </w:rPr>
            </w:pPr>
            <w:r w:rsidRPr="00DD6CFB">
              <w:rPr>
                <w:lang w:eastAsia="en-US"/>
              </w:rPr>
              <w:t>1727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4FA70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C6EED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666C8" w14:textId="77777777" w:rsidR="004335ED" w:rsidRPr="00DD6CFB" w:rsidRDefault="004335ED" w:rsidP="000D75B4">
            <w:pPr>
              <w:pStyle w:val="TAL"/>
              <w:rPr>
                <w:lang w:eastAsia="en-US"/>
              </w:rPr>
            </w:pPr>
            <w:r w:rsidRPr="00DD6CFB">
              <w:rPr>
                <w:lang w:eastAsia="en-US"/>
              </w:rPr>
              <w:t>Correction of NR SL IE SL-BWP-</w:t>
            </w:r>
            <w:proofErr w:type="spellStart"/>
            <w:r w:rsidRPr="00DD6CFB">
              <w:rPr>
                <w:lang w:eastAsia="en-US"/>
              </w:rPr>
              <w:t>PoolConfigCommon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1DFF8" w14:textId="77777777" w:rsidR="004335ED" w:rsidRPr="00DD6CFB" w:rsidRDefault="004335ED" w:rsidP="000D75B4">
            <w:pPr>
              <w:pStyle w:val="TAL"/>
              <w:rPr>
                <w:lang w:eastAsia="en-US"/>
              </w:rPr>
            </w:pPr>
            <w:r w:rsidRPr="00DD6CFB">
              <w:rPr>
                <w:lang w:eastAsia="en-US"/>
              </w:rPr>
              <w:t>16.7.0</w:t>
            </w:r>
          </w:p>
        </w:tc>
      </w:tr>
      <w:tr w:rsidR="004335ED" w:rsidRPr="0031204F" w14:paraId="6983B9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3FAE5C"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10A4A9"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89CBCD" w14:textId="77777777" w:rsidR="004335ED" w:rsidRPr="00DD6CFB" w:rsidRDefault="004335ED" w:rsidP="000D75B4">
            <w:pPr>
              <w:pStyle w:val="TAL"/>
              <w:rPr>
                <w:lang w:eastAsia="en-US"/>
              </w:rPr>
            </w:pPr>
            <w:r w:rsidRPr="00DD6CFB">
              <w:rPr>
                <w:lang w:eastAsia="en-US"/>
              </w:rPr>
              <w:t>R5-211336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C513D" w14:textId="77777777" w:rsidR="004335ED" w:rsidRPr="00DD6CFB" w:rsidRDefault="004335ED" w:rsidP="000D75B4">
            <w:pPr>
              <w:pStyle w:val="TAL"/>
              <w:rPr>
                <w:lang w:eastAsia="en-US"/>
              </w:rPr>
            </w:pPr>
            <w:r w:rsidRPr="00DD6CFB">
              <w:rPr>
                <w:lang w:eastAsia="en-US"/>
              </w:rPr>
              <w:t>1737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55BD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C20AC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501F5" w14:textId="77777777" w:rsidR="004335ED" w:rsidRPr="00DD6CFB" w:rsidRDefault="004335ED" w:rsidP="000D75B4">
            <w:pPr>
              <w:pStyle w:val="TAL"/>
              <w:rPr>
                <w:lang w:eastAsia="en-US"/>
              </w:rPr>
            </w:pPr>
            <w:r w:rsidRPr="00DD6CFB">
              <w:rPr>
                <w:lang w:eastAsia="en-US"/>
              </w:rPr>
              <w:t>Correction of NR SL IE SL-SDAP-Config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909A5" w14:textId="77777777" w:rsidR="004335ED" w:rsidRPr="00DD6CFB" w:rsidRDefault="004335ED" w:rsidP="000D75B4">
            <w:pPr>
              <w:pStyle w:val="TAL"/>
              <w:rPr>
                <w:lang w:eastAsia="en-US"/>
              </w:rPr>
            </w:pPr>
            <w:r w:rsidRPr="00DD6CFB">
              <w:rPr>
                <w:lang w:eastAsia="en-US"/>
              </w:rPr>
              <w:t>16.7.0</w:t>
            </w:r>
          </w:p>
        </w:tc>
      </w:tr>
      <w:tr w:rsidR="004335ED" w:rsidRPr="0031204F" w14:paraId="498F9D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6338E6"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8ADC0B"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288205" w14:textId="77777777" w:rsidR="004335ED" w:rsidRPr="00DD6CFB" w:rsidRDefault="004335ED" w:rsidP="000D75B4">
            <w:pPr>
              <w:pStyle w:val="TAL"/>
              <w:rPr>
                <w:lang w:eastAsia="en-US"/>
              </w:rPr>
            </w:pPr>
            <w:r w:rsidRPr="00DD6CFB">
              <w:rPr>
                <w:lang w:eastAsia="en-US"/>
              </w:rPr>
              <w:t>R5-211337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09C23" w14:textId="77777777" w:rsidR="004335ED" w:rsidRPr="00DD6CFB" w:rsidRDefault="004335ED" w:rsidP="000D75B4">
            <w:pPr>
              <w:pStyle w:val="TAL"/>
              <w:rPr>
                <w:lang w:eastAsia="en-US"/>
              </w:rPr>
            </w:pPr>
            <w:r w:rsidRPr="00DD6CFB">
              <w:rPr>
                <w:lang w:eastAsia="en-US"/>
              </w:rPr>
              <w:t>1740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2A58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D542C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077A1" w14:textId="77777777" w:rsidR="004335ED" w:rsidRPr="00DD6CFB" w:rsidRDefault="004335ED" w:rsidP="000D75B4">
            <w:pPr>
              <w:pStyle w:val="TAL"/>
              <w:rPr>
                <w:lang w:eastAsia="en-US"/>
              </w:rPr>
            </w:pPr>
            <w:r w:rsidRPr="00DD6CFB">
              <w:rPr>
                <w:lang w:eastAsia="en-US"/>
              </w:rPr>
              <w:t xml:space="preserve">Correction to PC5-RRC message </w:t>
            </w:r>
            <w:proofErr w:type="spellStart"/>
            <w:r w:rsidRPr="00DD6CFB">
              <w:rPr>
                <w:lang w:eastAsia="en-US"/>
              </w:rPr>
              <w:t>RRCReconfigurationSidelink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4E6E" w14:textId="77777777" w:rsidR="004335ED" w:rsidRPr="00DD6CFB" w:rsidRDefault="004335ED" w:rsidP="000D75B4">
            <w:pPr>
              <w:pStyle w:val="TAL"/>
              <w:rPr>
                <w:lang w:eastAsia="en-US"/>
              </w:rPr>
            </w:pPr>
            <w:r w:rsidRPr="00DD6CFB">
              <w:rPr>
                <w:lang w:eastAsia="en-US"/>
              </w:rPr>
              <w:t>16.7.0</w:t>
            </w:r>
          </w:p>
        </w:tc>
      </w:tr>
      <w:tr w:rsidR="004335ED" w:rsidRPr="0031204F" w14:paraId="3A235F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A80133"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2DA2B"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878E3" w14:textId="77777777" w:rsidR="004335ED" w:rsidRPr="00DD6CFB" w:rsidRDefault="004335ED" w:rsidP="000D75B4">
            <w:pPr>
              <w:pStyle w:val="TAL"/>
              <w:rPr>
                <w:lang w:eastAsia="en-US"/>
              </w:rPr>
            </w:pPr>
            <w:r w:rsidRPr="00DD6CFB">
              <w:rPr>
                <w:lang w:eastAsia="en-US"/>
              </w:rPr>
              <w:t>R5-211338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2916E" w14:textId="77777777" w:rsidR="004335ED" w:rsidRPr="00DD6CFB" w:rsidRDefault="004335ED" w:rsidP="000D75B4">
            <w:pPr>
              <w:pStyle w:val="TAL"/>
              <w:rPr>
                <w:lang w:eastAsia="en-US"/>
              </w:rPr>
            </w:pPr>
            <w:r w:rsidRPr="00DD6CFB">
              <w:rPr>
                <w:lang w:eastAsia="en-US"/>
              </w:rPr>
              <w:t>1741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91F13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DEC28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9E486" w14:textId="77777777" w:rsidR="004335ED" w:rsidRPr="00DD6CFB" w:rsidRDefault="004335ED" w:rsidP="000D75B4">
            <w:pPr>
              <w:pStyle w:val="TAL"/>
              <w:rPr>
                <w:lang w:eastAsia="en-US"/>
              </w:rPr>
            </w:pPr>
            <w:r w:rsidRPr="00DD6CFB">
              <w:rPr>
                <w:lang w:eastAsia="en-US"/>
              </w:rPr>
              <w:t xml:space="preserve">Correction to PC5-RRC message </w:t>
            </w:r>
            <w:proofErr w:type="spellStart"/>
            <w:r w:rsidRPr="00DD6CFB">
              <w:rPr>
                <w:lang w:eastAsia="en-US"/>
              </w:rPr>
              <w:t>UECapabilityEnquirySidelink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0D1F4" w14:textId="77777777" w:rsidR="004335ED" w:rsidRPr="00DD6CFB" w:rsidRDefault="004335ED" w:rsidP="000D75B4">
            <w:pPr>
              <w:pStyle w:val="TAL"/>
              <w:rPr>
                <w:lang w:eastAsia="en-US"/>
              </w:rPr>
            </w:pPr>
            <w:r w:rsidRPr="00DD6CFB">
              <w:rPr>
                <w:lang w:eastAsia="en-US"/>
              </w:rPr>
              <w:t>16.7.0</w:t>
            </w:r>
          </w:p>
        </w:tc>
      </w:tr>
      <w:tr w:rsidR="004335ED" w:rsidRPr="0031204F" w14:paraId="22F189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108DA5"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16E3DB"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03E92" w14:textId="77777777" w:rsidR="004335ED" w:rsidRPr="00DD6CFB" w:rsidRDefault="004335ED" w:rsidP="000D75B4">
            <w:pPr>
              <w:pStyle w:val="TAL"/>
              <w:rPr>
                <w:lang w:eastAsia="en-US"/>
              </w:rPr>
            </w:pPr>
            <w:r w:rsidRPr="00DD6CFB">
              <w:rPr>
                <w:lang w:eastAsia="en-US"/>
              </w:rPr>
              <w:t>R5-211339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441A" w14:textId="77777777" w:rsidR="004335ED" w:rsidRPr="00DD6CFB" w:rsidRDefault="004335ED" w:rsidP="000D75B4">
            <w:pPr>
              <w:pStyle w:val="TAL"/>
              <w:rPr>
                <w:lang w:eastAsia="en-US"/>
              </w:rPr>
            </w:pPr>
            <w:r w:rsidRPr="00DD6CFB">
              <w:rPr>
                <w:lang w:eastAsia="en-US"/>
              </w:rPr>
              <w:t>1742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8A63D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563D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3C0B7" w14:textId="77777777" w:rsidR="004335ED" w:rsidRPr="00DD6CFB" w:rsidRDefault="004335ED" w:rsidP="000D75B4">
            <w:pPr>
              <w:pStyle w:val="TAL"/>
              <w:rPr>
                <w:lang w:eastAsia="en-US"/>
              </w:rPr>
            </w:pPr>
            <w:r w:rsidRPr="00DD6CFB">
              <w:rPr>
                <w:lang w:eastAsia="en-US"/>
              </w:rPr>
              <w:t xml:space="preserve">Correction to PC5-RRC message </w:t>
            </w:r>
            <w:proofErr w:type="spellStart"/>
            <w:r w:rsidRPr="00DD6CFB">
              <w:rPr>
                <w:lang w:eastAsia="en-US"/>
              </w:rPr>
              <w:t>UECapabilityInformationSidelink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4FA41" w14:textId="77777777" w:rsidR="004335ED" w:rsidRPr="00DD6CFB" w:rsidRDefault="004335ED" w:rsidP="000D75B4">
            <w:pPr>
              <w:pStyle w:val="TAL"/>
              <w:rPr>
                <w:lang w:eastAsia="en-US"/>
              </w:rPr>
            </w:pPr>
            <w:r w:rsidRPr="00DD6CFB">
              <w:rPr>
                <w:lang w:eastAsia="en-US"/>
              </w:rPr>
              <w:t>16.7.0</w:t>
            </w:r>
          </w:p>
        </w:tc>
      </w:tr>
      <w:tr w:rsidR="004335ED" w:rsidRPr="0031204F" w14:paraId="28D0DD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3FB11F"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7AC894"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6DB931" w14:textId="77777777" w:rsidR="004335ED" w:rsidRPr="00DD6CFB" w:rsidRDefault="004335ED" w:rsidP="000D75B4">
            <w:pPr>
              <w:pStyle w:val="TAL"/>
              <w:rPr>
                <w:lang w:eastAsia="en-US"/>
              </w:rPr>
            </w:pPr>
            <w:r w:rsidRPr="00DD6CFB">
              <w:rPr>
                <w:lang w:eastAsia="en-US"/>
              </w:rPr>
              <w:t>R5-211369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68E6E" w14:textId="77777777" w:rsidR="004335ED" w:rsidRPr="00DD6CFB" w:rsidRDefault="004335ED" w:rsidP="000D75B4">
            <w:pPr>
              <w:pStyle w:val="TAL"/>
              <w:rPr>
                <w:lang w:eastAsia="en-US"/>
              </w:rPr>
            </w:pPr>
            <w:r w:rsidRPr="00DD6CFB">
              <w:rPr>
                <w:lang w:eastAsia="en-US"/>
              </w:rPr>
              <w:t>1673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72CEB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719B5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60A341" w14:textId="77777777" w:rsidR="004335ED" w:rsidRPr="00DD6CFB" w:rsidRDefault="004335ED" w:rsidP="000D75B4">
            <w:pPr>
              <w:pStyle w:val="TAL"/>
              <w:rPr>
                <w:lang w:eastAsia="en-US"/>
              </w:rPr>
            </w:pPr>
            <w:r w:rsidRPr="00DD6CFB">
              <w:rPr>
                <w:lang w:eastAsia="en-US"/>
              </w:rPr>
              <w:t>Corrections to generic test procedures for IMS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3E83B" w14:textId="77777777" w:rsidR="004335ED" w:rsidRPr="00DD6CFB" w:rsidRDefault="004335ED" w:rsidP="000D75B4">
            <w:pPr>
              <w:pStyle w:val="TAL"/>
              <w:rPr>
                <w:lang w:eastAsia="en-US"/>
              </w:rPr>
            </w:pPr>
            <w:r w:rsidRPr="00DD6CFB">
              <w:rPr>
                <w:lang w:eastAsia="en-US"/>
              </w:rPr>
              <w:t>16.7.0</w:t>
            </w:r>
          </w:p>
        </w:tc>
      </w:tr>
      <w:tr w:rsidR="004335ED" w:rsidRPr="0031204F" w14:paraId="316AAE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C79456"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92A99E"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81EE56" w14:textId="77777777" w:rsidR="004335ED" w:rsidRPr="00DD6CFB" w:rsidRDefault="004335ED" w:rsidP="000D75B4">
            <w:pPr>
              <w:pStyle w:val="TAL"/>
              <w:rPr>
                <w:lang w:eastAsia="en-US"/>
              </w:rPr>
            </w:pPr>
            <w:r w:rsidRPr="00DD6CFB">
              <w:rPr>
                <w:lang w:eastAsia="en-US"/>
              </w:rPr>
              <w:t>R5-211370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2E36" w14:textId="77777777" w:rsidR="004335ED" w:rsidRPr="00DD6CFB" w:rsidRDefault="004335ED" w:rsidP="000D75B4">
            <w:pPr>
              <w:pStyle w:val="TAL"/>
              <w:rPr>
                <w:lang w:eastAsia="en-US"/>
              </w:rPr>
            </w:pPr>
            <w:r w:rsidRPr="00DD6CFB">
              <w:rPr>
                <w:lang w:eastAsia="en-US"/>
              </w:rPr>
              <w:t>1676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76A6B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E6467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A45D5" w14:textId="77777777" w:rsidR="004335ED" w:rsidRPr="00DD6CFB" w:rsidRDefault="004335ED" w:rsidP="000D75B4">
            <w:pPr>
              <w:pStyle w:val="TAL"/>
              <w:rPr>
                <w:lang w:eastAsia="en-US"/>
              </w:rPr>
            </w:pPr>
            <w:r w:rsidRPr="00DD6CFB">
              <w:rPr>
                <w:lang w:eastAsia="en-US"/>
              </w:rPr>
              <w:t>Correction to generic procedure for UE-requested PDU session modification after S1 to N1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C6DC" w14:textId="77777777" w:rsidR="004335ED" w:rsidRPr="00DD6CFB" w:rsidRDefault="004335ED" w:rsidP="000D75B4">
            <w:pPr>
              <w:pStyle w:val="TAL"/>
              <w:rPr>
                <w:lang w:eastAsia="en-US"/>
              </w:rPr>
            </w:pPr>
            <w:r w:rsidRPr="00DD6CFB">
              <w:rPr>
                <w:lang w:eastAsia="en-US"/>
              </w:rPr>
              <w:t>16.7.0</w:t>
            </w:r>
          </w:p>
        </w:tc>
      </w:tr>
      <w:tr w:rsidR="004335ED" w:rsidRPr="0031204F" w14:paraId="7AE1E1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B41"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1F121"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C43C5" w14:textId="77777777" w:rsidR="004335ED" w:rsidRPr="00DD6CFB" w:rsidRDefault="004335ED" w:rsidP="000D75B4">
            <w:pPr>
              <w:pStyle w:val="TAL"/>
              <w:rPr>
                <w:lang w:eastAsia="en-US"/>
              </w:rPr>
            </w:pPr>
            <w:r w:rsidRPr="00DD6CFB">
              <w:rPr>
                <w:lang w:eastAsia="en-US"/>
              </w:rPr>
              <w:t>R5-211371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0D308" w14:textId="77777777" w:rsidR="004335ED" w:rsidRPr="00DD6CFB" w:rsidRDefault="004335ED" w:rsidP="000D75B4">
            <w:pPr>
              <w:pStyle w:val="TAL"/>
              <w:rPr>
                <w:lang w:eastAsia="en-US"/>
              </w:rPr>
            </w:pPr>
            <w:r w:rsidRPr="00DD6CFB">
              <w:rPr>
                <w:lang w:eastAsia="en-US"/>
              </w:rPr>
              <w:t>1680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AC942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BB6EA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022FA" w14:textId="77777777" w:rsidR="004335ED" w:rsidRPr="00DD6CFB" w:rsidRDefault="004335ED" w:rsidP="000D75B4">
            <w:pPr>
              <w:pStyle w:val="TAL"/>
              <w:rPr>
                <w:lang w:eastAsia="en-US"/>
              </w:rPr>
            </w:pPr>
            <w:r w:rsidRPr="00DD6CFB">
              <w:rPr>
                <w:lang w:eastAsia="en-US"/>
              </w:rPr>
              <w:t>Correction to test procedure 4.9.7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AC0C3" w14:textId="77777777" w:rsidR="004335ED" w:rsidRPr="00DD6CFB" w:rsidRDefault="004335ED" w:rsidP="000D75B4">
            <w:pPr>
              <w:pStyle w:val="TAL"/>
              <w:rPr>
                <w:lang w:eastAsia="en-US"/>
              </w:rPr>
            </w:pPr>
            <w:r w:rsidRPr="00DD6CFB">
              <w:rPr>
                <w:lang w:eastAsia="en-US"/>
              </w:rPr>
              <w:t>16.7.0</w:t>
            </w:r>
          </w:p>
        </w:tc>
      </w:tr>
      <w:tr w:rsidR="004335ED" w:rsidRPr="0031204F" w14:paraId="59B971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841621"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51B871"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1DB9B1" w14:textId="77777777" w:rsidR="004335ED" w:rsidRPr="00DD6CFB" w:rsidRDefault="004335ED" w:rsidP="000D75B4">
            <w:pPr>
              <w:pStyle w:val="TAL"/>
              <w:rPr>
                <w:lang w:eastAsia="en-US"/>
              </w:rPr>
            </w:pPr>
            <w:r w:rsidRPr="00DD6CFB">
              <w:rPr>
                <w:lang w:eastAsia="en-US"/>
              </w:rPr>
              <w:t>R5-211372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991B2" w14:textId="77777777" w:rsidR="004335ED" w:rsidRPr="00DD6CFB" w:rsidRDefault="004335ED" w:rsidP="000D75B4">
            <w:pPr>
              <w:pStyle w:val="TAL"/>
              <w:rPr>
                <w:lang w:eastAsia="en-US"/>
              </w:rPr>
            </w:pPr>
            <w:r w:rsidRPr="00DD6CFB">
              <w:rPr>
                <w:lang w:eastAsia="en-US"/>
              </w:rPr>
              <w:t>1698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071DB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0B332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6DBF9" w14:textId="77777777" w:rsidR="004335ED" w:rsidRPr="00DD6CFB" w:rsidRDefault="004335ED" w:rsidP="000D75B4">
            <w:pPr>
              <w:pStyle w:val="TAL"/>
              <w:rPr>
                <w:lang w:eastAsia="en-US"/>
              </w:rPr>
            </w:pPr>
            <w:r w:rsidRPr="00DD6CFB">
              <w:rPr>
                <w:lang w:eastAsia="en-US"/>
              </w:rPr>
              <w:t>Correction to RRC IDLE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1DA1E" w14:textId="77777777" w:rsidR="004335ED" w:rsidRPr="00DD6CFB" w:rsidRDefault="004335ED" w:rsidP="000D75B4">
            <w:pPr>
              <w:pStyle w:val="TAL"/>
              <w:rPr>
                <w:lang w:eastAsia="en-US"/>
              </w:rPr>
            </w:pPr>
            <w:r w:rsidRPr="00DD6CFB">
              <w:rPr>
                <w:lang w:eastAsia="en-US"/>
              </w:rPr>
              <w:t>16.7.0</w:t>
            </w:r>
          </w:p>
        </w:tc>
      </w:tr>
      <w:tr w:rsidR="004335ED" w:rsidRPr="0031204F" w14:paraId="5455B7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4951A8"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CE72E6"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1AA55D" w14:textId="77777777" w:rsidR="004335ED" w:rsidRPr="00DD6CFB" w:rsidRDefault="004335ED" w:rsidP="000D75B4">
            <w:pPr>
              <w:pStyle w:val="TAL"/>
              <w:rPr>
                <w:lang w:eastAsia="en-US"/>
              </w:rPr>
            </w:pPr>
            <w:r w:rsidRPr="00DD6CFB">
              <w:rPr>
                <w:lang w:eastAsia="en-US"/>
              </w:rPr>
              <w:t>R5-211374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6C963" w14:textId="77777777" w:rsidR="004335ED" w:rsidRPr="00DD6CFB" w:rsidRDefault="004335ED" w:rsidP="000D75B4">
            <w:pPr>
              <w:pStyle w:val="TAL"/>
              <w:rPr>
                <w:lang w:eastAsia="en-US"/>
              </w:rPr>
            </w:pPr>
            <w:r w:rsidRPr="00DD6CFB">
              <w:rPr>
                <w:lang w:eastAsia="en-US"/>
              </w:rPr>
              <w:t>1712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A8A45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B4B0F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598AB" w14:textId="77777777" w:rsidR="004335ED" w:rsidRPr="00DD6CFB" w:rsidRDefault="004335ED" w:rsidP="000D75B4">
            <w:pPr>
              <w:pStyle w:val="TAL"/>
              <w:rPr>
                <w:lang w:eastAsia="en-US"/>
              </w:rPr>
            </w:pPr>
            <w:r w:rsidRPr="00DD6CFB">
              <w:rPr>
                <w:lang w:eastAsia="en-US"/>
              </w:rPr>
              <w:t>Update IE PDCCH-</w:t>
            </w:r>
            <w:proofErr w:type="spellStart"/>
            <w:r w:rsidRPr="00DD6CFB">
              <w:rPr>
                <w:lang w:eastAsia="en-US"/>
              </w:rPr>
              <w:t>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EC704" w14:textId="77777777" w:rsidR="004335ED" w:rsidRPr="00DD6CFB" w:rsidRDefault="004335ED" w:rsidP="000D75B4">
            <w:pPr>
              <w:pStyle w:val="TAL"/>
              <w:rPr>
                <w:lang w:eastAsia="en-US"/>
              </w:rPr>
            </w:pPr>
            <w:r w:rsidRPr="00DD6CFB">
              <w:rPr>
                <w:lang w:eastAsia="en-US"/>
              </w:rPr>
              <w:t>16.7.0</w:t>
            </w:r>
          </w:p>
        </w:tc>
      </w:tr>
      <w:tr w:rsidR="004335ED" w:rsidRPr="0031204F" w14:paraId="04F83D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75204C"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64EE61"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19F94C" w14:textId="77777777" w:rsidR="004335ED" w:rsidRPr="00DD6CFB" w:rsidRDefault="004335ED" w:rsidP="000D75B4">
            <w:pPr>
              <w:pStyle w:val="TAL"/>
              <w:rPr>
                <w:lang w:eastAsia="en-US"/>
              </w:rPr>
            </w:pPr>
            <w:r w:rsidRPr="00DD6CFB">
              <w:rPr>
                <w:lang w:eastAsia="en-US"/>
              </w:rPr>
              <w:t>R5-211375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DAE54" w14:textId="77777777" w:rsidR="004335ED" w:rsidRPr="00DD6CFB" w:rsidRDefault="004335ED" w:rsidP="000D75B4">
            <w:pPr>
              <w:pStyle w:val="TAL"/>
              <w:rPr>
                <w:lang w:eastAsia="en-US"/>
              </w:rPr>
            </w:pPr>
            <w:r w:rsidRPr="00DD6CFB">
              <w:rPr>
                <w:lang w:eastAsia="en-US"/>
              </w:rPr>
              <w:t>1715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959E9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F0D02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F54B2" w14:textId="77777777" w:rsidR="004335ED" w:rsidRPr="00DD6CFB" w:rsidRDefault="004335ED" w:rsidP="000D75B4">
            <w:pPr>
              <w:pStyle w:val="TAL"/>
              <w:rPr>
                <w:lang w:eastAsia="en-US"/>
              </w:rPr>
            </w:pPr>
            <w:r w:rsidRPr="00DD6CFB">
              <w:rPr>
                <w:lang w:eastAsia="en-US"/>
              </w:rPr>
              <w:t>Correction to Table 4.6.3-185 SSB-MTC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0FE49" w14:textId="77777777" w:rsidR="004335ED" w:rsidRPr="00DD6CFB" w:rsidRDefault="004335ED" w:rsidP="000D75B4">
            <w:pPr>
              <w:pStyle w:val="TAL"/>
              <w:rPr>
                <w:lang w:eastAsia="en-US"/>
              </w:rPr>
            </w:pPr>
            <w:r w:rsidRPr="00DD6CFB">
              <w:rPr>
                <w:lang w:eastAsia="en-US"/>
              </w:rPr>
              <w:t>16.7.0</w:t>
            </w:r>
          </w:p>
        </w:tc>
      </w:tr>
      <w:tr w:rsidR="004335ED" w:rsidRPr="0031204F" w14:paraId="7E6F00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609D0E"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7606F1"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511C2" w14:textId="77777777" w:rsidR="004335ED" w:rsidRPr="00DD6CFB" w:rsidRDefault="004335ED" w:rsidP="000D75B4">
            <w:pPr>
              <w:pStyle w:val="TAL"/>
              <w:rPr>
                <w:lang w:eastAsia="en-US"/>
              </w:rPr>
            </w:pPr>
            <w:r w:rsidRPr="00DD6CFB">
              <w:rPr>
                <w:lang w:eastAsia="en-US"/>
              </w:rPr>
              <w:t>R5-211456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720E1" w14:textId="77777777" w:rsidR="004335ED" w:rsidRPr="00DD6CFB" w:rsidRDefault="004335ED" w:rsidP="000D75B4">
            <w:pPr>
              <w:pStyle w:val="TAL"/>
              <w:rPr>
                <w:lang w:eastAsia="en-US"/>
              </w:rPr>
            </w:pPr>
            <w:r w:rsidRPr="00DD6CFB">
              <w:rPr>
                <w:lang w:eastAsia="en-US"/>
              </w:rPr>
              <w:t>1722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755D0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7F018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9869B" w14:textId="77777777" w:rsidR="004335ED" w:rsidRPr="00DD6CFB" w:rsidRDefault="004335ED" w:rsidP="000D75B4">
            <w:pPr>
              <w:pStyle w:val="TAL"/>
              <w:rPr>
                <w:lang w:eastAsia="en-US"/>
              </w:rPr>
            </w:pPr>
            <w:r w:rsidRPr="00DD6CFB">
              <w:rPr>
                <w:lang w:eastAsia="en-US"/>
              </w:rPr>
              <w:t>Correction to Table 4.6.3-142 ReportConfigNR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DD2DB" w14:textId="77777777" w:rsidR="004335ED" w:rsidRPr="00DD6CFB" w:rsidRDefault="004335ED" w:rsidP="000D75B4">
            <w:pPr>
              <w:pStyle w:val="TAL"/>
              <w:rPr>
                <w:lang w:eastAsia="en-US"/>
              </w:rPr>
            </w:pPr>
            <w:r w:rsidRPr="00DD6CFB">
              <w:rPr>
                <w:lang w:eastAsia="en-US"/>
              </w:rPr>
              <w:t>16.7.0</w:t>
            </w:r>
          </w:p>
        </w:tc>
      </w:tr>
      <w:tr w:rsidR="004335ED" w:rsidRPr="0031204F" w14:paraId="234D5E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784855"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7B938F"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D8B501" w14:textId="77777777" w:rsidR="004335ED" w:rsidRPr="00DD6CFB" w:rsidRDefault="004335ED" w:rsidP="000D75B4">
            <w:pPr>
              <w:pStyle w:val="TAL"/>
              <w:rPr>
                <w:lang w:eastAsia="en-US"/>
              </w:rPr>
            </w:pPr>
            <w:r w:rsidRPr="00DD6CFB">
              <w:rPr>
                <w:lang w:eastAsia="en-US"/>
              </w:rPr>
              <w:t>R5-211462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E252" w14:textId="77777777" w:rsidR="004335ED" w:rsidRPr="00DD6CFB" w:rsidRDefault="004335ED" w:rsidP="000D75B4">
            <w:pPr>
              <w:pStyle w:val="TAL"/>
              <w:rPr>
                <w:lang w:eastAsia="en-US"/>
              </w:rPr>
            </w:pPr>
            <w:r w:rsidRPr="00DD6CFB">
              <w:rPr>
                <w:lang w:eastAsia="en-US"/>
              </w:rPr>
              <w:t>1725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8B407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35564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A8521" w14:textId="77777777" w:rsidR="004335ED" w:rsidRPr="00DD6CFB" w:rsidRDefault="004335ED" w:rsidP="000D75B4">
            <w:pPr>
              <w:pStyle w:val="TAL"/>
              <w:rPr>
                <w:lang w:eastAsia="en-US"/>
              </w:rPr>
            </w:pPr>
            <w:r w:rsidRPr="00DD6CFB">
              <w:rPr>
                <w:lang w:eastAsia="en-US"/>
              </w:rPr>
              <w:t>Addition of SI combination for NR 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21F74" w14:textId="77777777" w:rsidR="004335ED" w:rsidRPr="00DD6CFB" w:rsidRDefault="004335ED" w:rsidP="000D75B4">
            <w:pPr>
              <w:pStyle w:val="TAL"/>
              <w:rPr>
                <w:lang w:eastAsia="en-US"/>
              </w:rPr>
            </w:pPr>
            <w:r w:rsidRPr="00DD6CFB">
              <w:rPr>
                <w:lang w:eastAsia="en-US"/>
              </w:rPr>
              <w:t>16.7.0</w:t>
            </w:r>
          </w:p>
        </w:tc>
      </w:tr>
      <w:tr w:rsidR="004335ED" w:rsidRPr="0031204F" w14:paraId="285944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D7F"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3862D7"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3495B1" w14:textId="77777777" w:rsidR="004335ED" w:rsidRPr="00DD6CFB" w:rsidRDefault="004335ED" w:rsidP="000D75B4">
            <w:pPr>
              <w:pStyle w:val="TAL"/>
              <w:rPr>
                <w:lang w:eastAsia="en-US"/>
              </w:rPr>
            </w:pPr>
            <w:r w:rsidRPr="00DD6CFB">
              <w:rPr>
                <w:lang w:eastAsia="en-US"/>
              </w:rPr>
              <w:t>R5-211465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7AFF" w14:textId="77777777" w:rsidR="004335ED" w:rsidRPr="00DD6CFB" w:rsidRDefault="004335ED" w:rsidP="000D75B4">
            <w:pPr>
              <w:pStyle w:val="TAL"/>
              <w:rPr>
                <w:lang w:eastAsia="en-US"/>
              </w:rPr>
            </w:pPr>
            <w:r w:rsidRPr="00DD6CFB">
              <w:rPr>
                <w:lang w:eastAsia="en-US"/>
              </w:rPr>
              <w:t>1693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FE5E5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769B1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2930AD" w14:textId="77777777" w:rsidR="004335ED" w:rsidRPr="00DD6CFB" w:rsidRDefault="004335ED" w:rsidP="000D75B4">
            <w:pPr>
              <w:pStyle w:val="TAL"/>
              <w:rPr>
                <w:lang w:eastAsia="en-US"/>
              </w:rPr>
            </w:pPr>
            <w:r w:rsidRPr="00DD6CFB">
              <w:rPr>
                <w:lang w:eastAsia="en-US"/>
              </w:rPr>
              <w:t>Updates to SIB1 and SIB10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D3CFB" w14:textId="77777777" w:rsidR="004335ED" w:rsidRPr="00DD6CFB" w:rsidRDefault="004335ED" w:rsidP="000D75B4">
            <w:pPr>
              <w:pStyle w:val="TAL"/>
              <w:rPr>
                <w:lang w:eastAsia="en-US"/>
              </w:rPr>
            </w:pPr>
            <w:r w:rsidRPr="00DD6CFB">
              <w:rPr>
                <w:lang w:eastAsia="en-US"/>
              </w:rPr>
              <w:t>16.7.0</w:t>
            </w:r>
          </w:p>
        </w:tc>
      </w:tr>
      <w:tr w:rsidR="004335ED" w:rsidRPr="0031204F" w14:paraId="39DCCA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B20BC0"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7987F6"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1BF96" w14:textId="77777777" w:rsidR="004335ED" w:rsidRPr="00DD6CFB" w:rsidRDefault="004335ED" w:rsidP="000D75B4">
            <w:pPr>
              <w:pStyle w:val="TAL"/>
              <w:rPr>
                <w:lang w:eastAsia="en-US"/>
              </w:rPr>
            </w:pPr>
            <w:r w:rsidRPr="00DD6CFB">
              <w:rPr>
                <w:lang w:eastAsia="en-US"/>
              </w:rPr>
              <w:t>R5-211466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FA175" w14:textId="77777777" w:rsidR="004335ED" w:rsidRPr="00DD6CFB" w:rsidRDefault="004335ED" w:rsidP="000D75B4">
            <w:pPr>
              <w:pStyle w:val="TAL"/>
              <w:rPr>
                <w:lang w:eastAsia="en-US"/>
              </w:rPr>
            </w:pPr>
            <w:r w:rsidRPr="00DD6CFB">
              <w:rPr>
                <w:lang w:eastAsia="en-US"/>
              </w:rPr>
              <w:t>1694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E1AF5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F778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69BD0E" w14:textId="77777777" w:rsidR="004335ED" w:rsidRPr="00DD6CFB" w:rsidRDefault="004335ED" w:rsidP="000D75B4">
            <w:pPr>
              <w:pStyle w:val="TAL"/>
              <w:rPr>
                <w:lang w:eastAsia="en-US"/>
              </w:rPr>
            </w:pPr>
            <w:r w:rsidRPr="00DD6CFB">
              <w:rPr>
                <w:lang w:eastAsia="en-US"/>
              </w:rPr>
              <w:t>Addition of System information combination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68658" w14:textId="77777777" w:rsidR="004335ED" w:rsidRPr="00DD6CFB" w:rsidRDefault="004335ED" w:rsidP="000D75B4">
            <w:pPr>
              <w:pStyle w:val="TAL"/>
              <w:rPr>
                <w:lang w:eastAsia="en-US"/>
              </w:rPr>
            </w:pPr>
            <w:r w:rsidRPr="00DD6CFB">
              <w:rPr>
                <w:lang w:eastAsia="en-US"/>
              </w:rPr>
              <w:t>16.7.0</w:t>
            </w:r>
          </w:p>
        </w:tc>
      </w:tr>
      <w:tr w:rsidR="004335ED" w:rsidRPr="0031204F" w14:paraId="0E8BBF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3ED298"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21F494"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B07FB3" w14:textId="77777777" w:rsidR="004335ED" w:rsidRPr="00DD6CFB" w:rsidRDefault="004335ED" w:rsidP="000D75B4">
            <w:pPr>
              <w:pStyle w:val="TAL"/>
              <w:rPr>
                <w:lang w:eastAsia="en-US"/>
              </w:rPr>
            </w:pPr>
            <w:r w:rsidRPr="00DD6CFB">
              <w:rPr>
                <w:lang w:eastAsia="en-US"/>
              </w:rPr>
              <w:t>R5-211467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FB6C4" w14:textId="77777777" w:rsidR="004335ED" w:rsidRPr="00DD6CFB" w:rsidRDefault="004335ED" w:rsidP="000D75B4">
            <w:pPr>
              <w:pStyle w:val="TAL"/>
              <w:rPr>
                <w:lang w:eastAsia="en-US"/>
              </w:rPr>
            </w:pPr>
            <w:r w:rsidRPr="00DD6CFB">
              <w:rPr>
                <w:lang w:eastAsia="en-US"/>
              </w:rPr>
              <w:t>1684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B354A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C316C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EC702" w14:textId="77777777" w:rsidR="004335ED" w:rsidRPr="00DD6CFB" w:rsidRDefault="004335ED" w:rsidP="000D75B4">
            <w:pPr>
              <w:pStyle w:val="TAL"/>
              <w:rPr>
                <w:lang w:eastAsia="en-US"/>
              </w:rPr>
            </w:pPr>
            <w:r w:rsidRPr="00DD6CFB">
              <w:rPr>
                <w:lang w:eastAsia="en-US"/>
              </w:rPr>
              <w:t>Introduction of definition of common environment for R16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58067" w14:textId="77777777" w:rsidR="004335ED" w:rsidRPr="00DD6CFB" w:rsidRDefault="004335ED" w:rsidP="000D75B4">
            <w:pPr>
              <w:pStyle w:val="TAL"/>
              <w:rPr>
                <w:lang w:eastAsia="en-US"/>
              </w:rPr>
            </w:pPr>
            <w:r w:rsidRPr="00DD6CFB">
              <w:rPr>
                <w:lang w:eastAsia="en-US"/>
              </w:rPr>
              <w:t>16.7.0</w:t>
            </w:r>
          </w:p>
        </w:tc>
      </w:tr>
      <w:tr w:rsidR="004335ED" w:rsidRPr="0031204F" w14:paraId="6B0626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4A8AF2"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C12D79"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FA4058" w14:textId="77777777" w:rsidR="004335ED" w:rsidRPr="00DD6CFB" w:rsidRDefault="004335ED" w:rsidP="000D75B4">
            <w:pPr>
              <w:pStyle w:val="TAL"/>
              <w:rPr>
                <w:lang w:eastAsia="en-US"/>
              </w:rPr>
            </w:pPr>
            <w:r w:rsidRPr="00DD6CFB">
              <w:rPr>
                <w:lang w:eastAsia="en-US"/>
              </w:rPr>
              <w:t>R5-211468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32B16" w14:textId="77777777" w:rsidR="004335ED" w:rsidRPr="00DD6CFB" w:rsidRDefault="004335ED" w:rsidP="000D75B4">
            <w:pPr>
              <w:pStyle w:val="TAL"/>
              <w:rPr>
                <w:lang w:eastAsia="en-US"/>
              </w:rPr>
            </w:pPr>
            <w:r w:rsidRPr="00DD6CFB">
              <w:rPr>
                <w:lang w:eastAsia="en-US"/>
              </w:rPr>
              <w:t>1685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18D0E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12BC3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BF182" w14:textId="77777777" w:rsidR="004335ED" w:rsidRPr="00DD6CFB" w:rsidRDefault="004335ED" w:rsidP="000D75B4">
            <w:pPr>
              <w:pStyle w:val="TAL"/>
              <w:rPr>
                <w:lang w:eastAsia="en-US"/>
              </w:rPr>
            </w:pPr>
            <w:r w:rsidRPr="00DD6CFB">
              <w:rPr>
                <w:lang w:eastAsia="en-US"/>
              </w:rPr>
              <w:t>Updating Contents of RRC messages for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CEC67" w14:textId="77777777" w:rsidR="004335ED" w:rsidRPr="00DD6CFB" w:rsidRDefault="004335ED" w:rsidP="000D75B4">
            <w:pPr>
              <w:pStyle w:val="TAL"/>
              <w:rPr>
                <w:lang w:eastAsia="en-US"/>
              </w:rPr>
            </w:pPr>
            <w:r w:rsidRPr="00DD6CFB">
              <w:rPr>
                <w:lang w:eastAsia="en-US"/>
              </w:rPr>
              <w:t>16.7.0</w:t>
            </w:r>
          </w:p>
        </w:tc>
      </w:tr>
      <w:tr w:rsidR="004335ED" w:rsidRPr="0031204F" w14:paraId="1E0080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EF8E14"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2A73C0"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A76877" w14:textId="77777777" w:rsidR="004335ED" w:rsidRPr="00DD6CFB" w:rsidRDefault="004335ED" w:rsidP="000D75B4">
            <w:pPr>
              <w:pStyle w:val="TAL"/>
              <w:rPr>
                <w:lang w:eastAsia="en-US"/>
              </w:rPr>
            </w:pPr>
            <w:r w:rsidRPr="00DD6CFB">
              <w:rPr>
                <w:lang w:eastAsia="en-US"/>
              </w:rPr>
              <w:t>R5-211491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5D4C" w14:textId="77777777" w:rsidR="004335ED" w:rsidRPr="00DD6CFB" w:rsidRDefault="004335ED" w:rsidP="000D75B4">
            <w:pPr>
              <w:pStyle w:val="TAL"/>
              <w:rPr>
                <w:lang w:eastAsia="en-US"/>
              </w:rPr>
            </w:pPr>
            <w:r w:rsidRPr="00DD6CFB">
              <w:rPr>
                <w:lang w:eastAsia="en-US"/>
              </w:rPr>
              <w:t>1700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8AEBB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81099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AD933" w14:textId="77777777" w:rsidR="004335ED" w:rsidRPr="00DD6CFB" w:rsidRDefault="004335ED" w:rsidP="000D75B4">
            <w:pPr>
              <w:pStyle w:val="TAL"/>
              <w:rPr>
                <w:lang w:eastAsia="en-US"/>
              </w:rPr>
            </w:pPr>
            <w:r w:rsidRPr="00DD6CFB">
              <w:rPr>
                <w:lang w:eastAsia="en-US"/>
              </w:rPr>
              <w:t>Addition of Cell configurations for 5G-SRVCC from NG-RAN to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B5B76" w14:textId="77777777" w:rsidR="004335ED" w:rsidRPr="00DD6CFB" w:rsidRDefault="004335ED" w:rsidP="000D75B4">
            <w:pPr>
              <w:pStyle w:val="TAL"/>
              <w:rPr>
                <w:lang w:eastAsia="en-US"/>
              </w:rPr>
            </w:pPr>
            <w:r w:rsidRPr="00DD6CFB">
              <w:rPr>
                <w:lang w:eastAsia="en-US"/>
              </w:rPr>
              <w:t>16.7.0</w:t>
            </w:r>
          </w:p>
        </w:tc>
      </w:tr>
      <w:tr w:rsidR="004335ED" w:rsidRPr="0031204F" w14:paraId="1C68D1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5C13E0"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732256"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F90C4A" w14:textId="77777777" w:rsidR="004335ED" w:rsidRPr="00DD6CFB" w:rsidRDefault="004335ED" w:rsidP="000D75B4">
            <w:pPr>
              <w:pStyle w:val="TAL"/>
              <w:rPr>
                <w:lang w:eastAsia="en-US"/>
              </w:rPr>
            </w:pPr>
            <w:r w:rsidRPr="00DD6CFB">
              <w:rPr>
                <w:lang w:eastAsia="en-US"/>
              </w:rPr>
              <w:t>R5-211497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964ED" w14:textId="77777777" w:rsidR="004335ED" w:rsidRPr="00DD6CFB" w:rsidRDefault="004335ED" w:rsidP="000D75B4">
            <w:pPr>
              <w:pStyle w:val="TAL"/>
              <w:rPr>
                <w:lang w:eastAsia="en-US"/>
              </w:rPr>
            </w:pPr>
            <w:r w:rsidRPr="00DD6CFB">
              <w:rPr>
                <w:lang w:eastAsia="en-US"/>
              </w:rPr>
              <w:t>1682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19D4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7AB98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D487D"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PhysicalCellGroupConfig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2BD65" w14:textId="77777777" w:rsidR="004335ED" w:rsidRPr="00DD6CFB" w:rsidRDefault="004335ED" w:rsidP="000D75B4">
            <w:pPr>
              <w:pStyle w:val="TAL"/>
              <w:rPr>
                <w:lang w:eastAsia="en-US"/>
              </w:rPr>
            </w:pPr>
            <w:r w:rsidRPr="00DD6CFB">
              <w:rPr>
                <w:lang w:eastAsia="en-US"/>
              </w:rPr>
              <w:t>16.7.0</w:t>
            </w:r>
          </w:p>
        </w:tc>
      </w:tr>
      <w:tr w:rsidR="004335ED" w:rsidRPr="0031204F" w14:paraId="3136DC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4037E7"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AD8E41"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73ED7" w14:textId="77777777" w:rsidR="004335ED" w:rsidRPr="00DD6CFB" w:rsidRDefault="004335ED" w:rsidP="000D75B4">
            <w:pPr>
              <w:pStyle w:val="TAL"/>
              <w:rPr>
                <w:lang w:eastAsia="en-US"/>
              </w:rPr>
            </w:pPr>
            <w:r w:rsidRPr="00DD6CFB">
              <w:rPr>
                <w:lang w:eastAsia="en-US"/>
              </w:rPr>
              <w:t>R5-211498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26ECF" w14:textId="77777777" w:rsidR="004335ED" w:rsidRPr="00DD6CFB" w:rsidRDefault="004335ED" w:rsidP="000D75B4">
            <w:pPr>
              <w:pStyle w:val="TAL"/>
              <w:rPr>
                <w:lang w:eastAsia="en-US"/>
              </w:rPr>
            </w:pPr>
            <w:r w:rsidRPr="00DD6CFB">
              <w:rPr>
                <w:lang w:eastAsia="en-US"/>
              </w:rPr>
              <w:t>1781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11D79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886DE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D4402" w14:textId="77777777" w:rsidR="004335ED" w:rsidRPr="00DD6CFB" w:rsidRDefault="004335ED" w:rsidP="000D75B4">
            <w:pPr>
              <w:pStyle w:val="TAL"/>
              <w:rPr>
                <w:lang w:eastAsia="en-US"/>
              </w:rPr>
            </w:pPr>
            <w:r w:rsidRPr="00DD6CFB">
              <w:rPr>
                <w:lang w:eastAsia="en-US"/>
              </w:rPr>
              <w:t>Introduction of support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DBB1" w14:textId="77777777" w:rsidR="004335ED" w:rsidRPr="00DD6CFB" w:rsidRDefault="004335ED" w:rsidP="000D75B4">
            <w:pPr>
              <w:pStyle w:val="TAL"/>
              <w:rPr>
                <w:lang w:eastAsia="en-US"/>
              </w:rPr>
            </w:pPr>
            <w:r w:rsidRPr="00DD6CFB">
              <w:rPr>
                <w:lang w:eastAsia="en-US"/>
              </w:rPr>
              <w:t>16.7.0</w:t>
            </w:r>
          </w:p>
        </w:tc>
      </w:tr>
      <w:tr w:rsidR="004335ED" w:rsidRPr="0031204F" w14:paraId="05A150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B26A15"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9C7B78"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39B49D" w14:textId="77777777" w:rsidR="004335ED" w:rsidRPr="00DD6CFB" w:rsidRDefault="004335ED" w:rsidP="000D75B4">
            <w:pPr>
              <w:pStyle w:val="TAL"/>
              <w:rPr>
                <w:lang w:eastAsia="en-US"/>
              </w:rPr>
            </w:pPr>
            <w:r w:rsidRPr="00DD6CFB">
              <w:rPr>
                <w:lang w:eastAsia="en-US"/>
              </w:rPr>
              <w:t>R5-211499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B4FD" w14:textId="77777777" w:rsidR="004335ED" w:rsidRPr="00DD6CFB" w:rsidRDefault="004335ED" w:rsidP="000D75B4">
            <w:pPr>
              <w:pStyle w:val="TAL"/>
              <w:rPr>
                <w:lang w:eastAsia="en-US"/>
              </w:rPr>
            </w:pPr>
            <w:r w:rsidRPr="00DD6CFB">
              <w:rPr>
                <w:lang w:eastAsia="en-US"/>
              </w:rPr>
              <w:t>1782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76327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7ACFE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7A8FD" w14:textId="77777777" w:rsidR="004335ED" w:rsidRPr="00DD6CFB" w:rsidRDefault="004335ED" w:rsidP="000D75B4">
            <w:pPr>
              <w:pStyle w:val="TAL"/>
              <w:rPr>
                <w:lang w:eastAsia="en-US"/>
              </w:rPr>
            </w:pPr>
            <w:r w:rsidRPr="00DD6CFB">
              <w:rPr>
                <w:lang w:eastAsia="en-US"/>
              </w:rPr>
              <w:t>Addition of QoS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ACF58" w14:textId="77777777" w:rsidR="004335ED" w:rsidRPr="00DD6CFB" w:rsidRDefault="004335ED" w:rsidP="000D75B4">
            <w:pPr>
              <w:pStyle w:val="TAL"/>
              <w:rPr>
                <w:lang w:eastAsia="en-US"/>
              </w:rPr>
            </w:pPr>
            <w:r w:rsidRPr="00DD6CFB">
              <w:rPr>
                <w:lang w:eastAsia="en-US"/>
              </w:rPr>
              <w:t>16.7.0</w:t>
            </w:r>
          </w:p>
        </w:tc>
      </w:tr>
      <w:tr w:rsidR="004335ED" w:rsidRPr="0031204F" w14:paraId="713298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8F2187"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05FFD3"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341BF0" w14:textId="77777777" w:rsidR="004335ED" w:rsidRPr="00DD6CFB" w:rsidRDefault="004335ED" w:rsidP="000D75B4">
            <w:pPr>
              <w:pStyle w:val="TAL"/>
              <w:rPr>
                <w:lang w:eastAsia="en-US"/>
              </w:rPr>
            </w:pPr>
            <w:r w:rsidRPr="00DD6CFB">
              <w:rPr>
                <w:lang w:eastAsia="en-US"/>
              </w:rPr>
              <w:t>R5-211548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0C1AB" w14:textId="77777777" w:rsidR="004335ED" w:rsidRPr="00DD6CFB" w:rsidRDefault="004335ED" w:rsidP="000D75B4">
            <w:pPr>
              <w:pStyle w:val="TAL"/>
              <w:rPr>
                <w:lang w:eastAsia="en-US"/>
              </w:rPr>
            </w:pPr>
            <w:r w:rsidRPr="00DD6CFB">
              <w:rPr>
                <w:lang w:eastAsia="en-US"/>
              </w:rPr>
              <w:t>1695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B2A42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C50164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737EC8" w14:textId="77777777" w:rsidR="004335ED" w:rsidRPr="00DD6CFB" w:rsidRDefault="004335ED" w:rsidP="000D75B4">
            <w:pPr>
              <w:pStyle w:val="TAL"/>
              <w:rPr>
                <w:lang w:eastAsia="en-US"/>
              </w:rPr>
            </w:pPr>
            <w:r w:rsidRPr="00DD6CFB">
              <w:rPr>
                <w:lang w:eastAsia="en-US"/>
              </w:rPr>
              <w:t>Addition of NID information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38217" w14:textId="77777777" w:rsidR="004335ED" w:rsidRPr="00DD6CFB" w:rsidRDefault="004335ED" w:rsidP="000D75B4">
            <w:pPr>
              <w:pStyle w:val="TAL"/>
              <w:rPr>
                <w:lang w:eastAsia="en-US"/>
              </w:rPr>
            </w:pPr>
            <w:r w:rsidRPr="00DD6CFB">
              <w:rPr>
                <w:lang w:eastAsia="en-US"/>
              </w:rPr>
              <w:t>16.7.0</w:t>
            </w:r>
          </w:p>
        </w:tc>
      </w:tr>
      <w:tr w:rsidR="004335ED" w:rsidRPr="0031204F" w14:paraId="100EC1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105E5B"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00A166"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CA5D1" w14:textId="77777777" w:rsidR="004335ED" w:rsidRPr="00DD6CFB" w:rsidRDefault="004335ED" w:rsidP="000D75B4">
            <w:pPr>
              <w:pStyle w:val="TAL"/>
              <w:rPr>
                <w:lang w:eastAsia="en-US"/>
              </w:rPr>
            </w:pPr>
            <w:r w:rsidRPr="00DD6CFB">
              <w:rPr>
                <w:lang w:eastAsia="en-US"/>
              </w:rPr>
              <w:t>R5-211604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1FBA6" w14:textId="77777777" w:rsidR="004335ED" w:rsidRPr="00DD6CFB" w:rsidRDefault="004335ED" w:rsidP="000D75B4">
            <w:pPr>
              <w:pStyle w:val="TAL"/>
              <w:rPr>
                <w:lang w:eastAsia="en-US"/>
              </w:rPr>
            </w:pPr>
            <w:r w:rsidRPr="00DD6CFB">
              <w:rPr>
                <w:lang w:eastAsia="en-US"/>
              </w:rPr>
              <w:t>1794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0FD60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3031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A71CF" w14:textId="77777777" w:rsidR="004335ED" w:rsidRPr="00DD6CFB" w:rsidRDefault="004335ED" w:rsidP="000D75B4">
            <w:pPr>
              <w:pStyle w:val="TAL"/>
              <w:rPr>
                <w:lang w:eastAsia="en-US"/>
              </w:rPr>
            </w:pPr>
            <w:r w:rsidRPr="00DD6CFB">
              <w:rPr>
                <w:lang w:eastAsia="en-US"/>
              </w:rPr>
              <w:t>Introduction of test frequencies for CBW 70 MHz for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CCDC4" w14:textId="77777777" w:rsidR="004335ED" w:rsidRPr="00DD6CFB" w:rsidRDefault="004335ED" w:rsidP="000D75B4">
            <w:pPr>
              <w:pStyle w:val="TAL"/>
              <w:rPr>
                <w:lang w:eastAsia="en-US"/>
              </w:rPr>
            </w:pPr>
            <w:r w:rsidRPr="00DD6CFB">
              <w:rPr>
                <w:lang w:eastAsia="en-US"/>
              </w:rPr>
              <w:t>16.7.0</w:t>
            </w:r>
          </w:p>
        </w:tc>
      </w:tr>
      <w:tr w:rsidR="004335ED" w:rsidRPr="0031204F" w14:paraId="663EDF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24270D"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FAD5A0"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E1FB91" w14:textId="77777777" w:rsidR="004335ED" w:rsidRPr="00DD6CFB" w:rsidRDefault="004335ED" w:rsidP="000D75B4">
            <w:pPr>
              <w:pStyle w:val="TAL"/>
              <w:rPr>
                <w:lang w:eastAsia="en-US"/>
              </w:rPr>
            </w:pPr>
            <w:r w:rsidRPr="00DD6CFB">
              <w:rPr>
                <w:lang w:eastAsia="en-US"/>
              </w:rPr>
              <w:t>R5-211605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CDC78" w14:textId="77777777" w:rsidR="004335ED" w:rsidRPr="00DD6CFB" w:rsidRDefault="004335ED" w:rsidP="000D75B4">
            <w:pPr>
              <w:pStyle w:val="TAL"/>
              <w:rPr>
                <w:lang w:eastAsia="en-US"/>
              </w:rPr>
            </w:pPr>
            <w:r w:rsidRPr="00DD6CFB">
              <w:rPr>
                <w:lang w:eastAsia="en-US"/>
              </w:rPr>
              <w:t>1795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22BCA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AB994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3E72C" w14:textId="77777777" w:rsidR="004335ED" w:rsidRPr="00DD6CFB" w:rsidRDefault="004335ED" w:rsidP="000D75B4">
            <w:pPr>
              <w:pStyle w:val="TAL"/>
              <w:rPr>
                <w:lang w:eastAsia="en-US"/>
              </w:rPr>
            </w:pPr>
            <w:r w:rsidRPr="00DD6CFB">
              <w:rPr>
                <w:lang w:eastAsia="en-US"/>
              </w:rPr>
              <w:t>Introduction of test frequencies for CBW 70 MHz for n78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86D88" w14:textId="77777777" w:rsidR="004335ED" w:rsidRPr="00DD6CFB" w:rsidRDefault="004335ED" w:rsidP="000D75B4">
            <w:pPr>
              <w:pStyle w:val="TAL"/>
              <w:rPr>
                <w:lang w:eastAsia="en-US"/>
              </w:rPr>
            </w:pPr>
            <w:r w:rsidRPr="00DD6CFB">
              <w:rPr>
                <w:lang w:eastAsia="en-US"/>
              </w:rPr>
              <w:t>16.7.0</w:t>
            </w:r>
          </w:p>
        </w:tc>
      </w:tr>
      <w:tr w:rsidR="004335ED" w:rsidRPr="0031204F" w14:paraId="40902E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10732A"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1EC0F0"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DC973F" w14:textId="77777777" w:rsidR="004335ED" w:rsidRPr="00DD6CFB" w:rsidRDefault="004335ED" w:rsidP="000D75B4">
            <w:pPr>
              <w:pStyle w:val="TAL"/>
              <w:rPr>
                <w:lang w:eastAsia="en-US"/>
              </w:rPr>
            </w:pPr>
            <w:r w:rsidRPr="00DD6CFB">
              <w:rPr>
                <w:lang w:eastAsia="en-US"/>
              </w:rPr>
              <w:t>R5-211660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3207B" w14:textId="77777777" w:rsidR="004335ED" w:rsidRPr="00DD6CFB" w:rsidRDefault="004335ED" w:rsidP="000D75B4">
            <w:pPr>
              <w:pStyle w:val="TAL"/>
              <w:rPr>
                <w:lang w:eastAsia="en-US"/>
              </w:rPr>
            </w:pPr>
            <w:r w:rsidRPr="00DD6CFB">
              <w:rPr>
                <w:lang w:eastAsia="en-US"/>
              </w:rPr>
              <w:t>1677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21EB4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4C899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65A0A" w14:textId="77777777" w:rsidR="004335ED" w:rsidRPr="00DD6CFB" w:rsidRDefault="004335ED" w:rsidP="000D75B4">
            <w:pPr>
              <w:pStyle w:val="TAL"/>
              <w:rPr>
                <w:lang w:eastAsia="en-US"/>
              </w:rPr>
            </w:pPr>
            <w:r w:rsidRPr="00DD6CFB">
              <w:rPr>
                <w:lang w:eastAsia="en-US"/>
              </w:rPr>
              <w:t>Update of EN-DC inter-band configurations in clause 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90DB8" w14:textId="77777777" w:rsidR="004335ED" w:rsidRPr="00DD6CFB" w:rsidRDefault="004335ED" w:rsidP="000D75B4">
            <w:pPr>
              <w:pStyle w:val="TAL"/>
              <w:rPr>
                <w:lang w:eastAsia="en-US"/>
              </w:rPr>
            </w:pPr>
            <w:r w:rsidRPr="00DD6CFB">
              <w:rPr>
                <w:lang w:eastAsia="en-US"/>
              </w:rPr>
              <w:t>16.7.0</w:t>
            </w:r>
          </w:p>
        </w:tc>
      </w:tr>
      <w:tr w:rsidR="004335ED" w:rsidRPr="0031204F" w14:paraId="0FFF19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5E4C98"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AD630D"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BD98B5" w14:textId="77777777" w:rsidR="004335ED" w:rsidRPr="00DD6CFB" w:rsidRDefault="004335ED" w:rsidP="000D75B4">
            <w:pPr>
              <w:pStyle w:val="TAL"/>
              <w:rPr>
                <w:lang w:eastAsia="en-US"/>
              </w:rPr>
            </w:pPr>
            <w:r w:rsidRPr="00DD6CFB">
              <w:rPr>
                <w:lang w:eastAsia="en-US"/>
              </w:rPr>
              <w:t>R5-211661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806F5" w14:textId="77777777" w:rsidR="004335ED" w:rsidRPr="00DD6CFB" w:rsidRDefault="004335ED" w:rsidP="000D75B4">
            <w:pPr>
              <w:pStyle w:val="TAL"/>
              <w:rPr>
                <w:lang w:eastAsia="en-US"/>
              </w:rPr>
            </w:pPr>
            <w:r w:rsidRPr="00DD6CFB">
              <w:rPr>
                <w:lang w:eastAsia="en-US"/>
              </w:rPr>
              <w:t>1690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4FCF7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D7598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19012" w14:textId="77777777" w:rsidR="004335ED" w:rsidRPr="00DD6CFB" w:rsidRDefault="004335ED" w:rsidP="000D75B4">
            <w:pPr>
              <w:pStyle w:val="TAL"/>
              <w:rPr>
                <w:lang w:eastAsia="en-US"/>
              </w:rPr>
            </w:pPr>
            <w:r w:rsidRPr="00DD6CFB">
              <w:rPr>
                <w:lang w:eastAsia="en-US"/>
              </w:rPr>
              <w:t xml:space="preserve">Addition of 3 band EN-DC Test Frequency (DC_1A-8A_n78A, DC_3A-8A_n78A)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0ACB9" w14:textId="77777777" w:rsidR="004335ED" w:rsidRPr="00DD6CFB" w:rsidRDefault="004335ED" w:rsidP="000D75B4">
            <w:pPr>
              <w:pStyle w:val="TAL"/>
              <w:rPr>
                <w:lang w:eastAsia="en-US"/>
              </w:rPr>
            </w:pPr>
            <w:r w:rsidRPr="00DD6CFB">
              <w:rPr>
                <w:lang w:eastAsia="en-US"/>
              </w:rPr>
              <w:t>16.7.0</w:t>
            </w:r>
          </w:p>
        </w:tc>
      </w:tr>
      <w:tr w:rsidR="004335ED" w:rsidRPr="0031204F" w14:paraId="7F4B41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751FB9" w14:textId="77777777" w:rsidR="004335ED" w:rsidRPr="00DD6CFB" w:rsidRDefault="004335ED" w:rsidP="000D75B4">
            <w:pPr>
              <w:pStyle w:val="TAL"/>
              <w:rPr>
                <w:lang w:eastAsia="en-US"/>
              </w:rPr>
            </w:pPr>
            <w:r w:rsidRPr="00DD6CFB">
              <w:rPr>
                <w:lang w:eastAsia="en-US"/>
              </w:rPr>
              <w:lastRenderedPageBreak/>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4ED047"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9905FC" w14:textId="77777777" w:rsidR="004335ED" w:rsidRPr="00DD6CFB" w:rsidRDefault="004335ED" w:rsidP="000D75B4">
            <w:pPr>
              <w:pStyle w:val="TAL"/>
              <w:rPr>
                <w:lang w:eastAsia="en-US"/>
              </w:rPr>
            </w:pPr>
            <w:r w:rsidRPr="00DD6CFB">
              <w:rPr>
                <w:lang w:eastAsia="en-US"/>
              </w:rPr>
              <w:t>R5-211662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9EB7" w14:textId="77777777" w:rsidR="004335ED" w:rsidRPr="00DD6CFB" w:rsidRDefault="004335ED" w:rsidP="000D75B4">
            <w:pPr>
              <w:pStyle w:val="TAL"/>
              <w:rPr>
                <w:lang w:eastAsia="en-US"/>
              </w:rPr>
            </w:pPr>
            <w:r w:rsidRPr="00DD6CFB">
              <w:rPr>
                <w:lang w:eastAsia="en-US"/>
              </w:rPr>
              <w:t>1691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E0AA3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EF1B1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ECE77" w14:textId="77777777" w:rsidR="004335ED" w:rsidRPr="00DD6CFB" w:rsidRDefault="004335ED" w:rsidP="000D75B4">
            <w:pPr>
              <w:pStyle w:val="TAL"/>
              <w:rPr>
                <w:lang w:eastAsia="en-US"/>
              </w:rPr>
            </w:pPr>
            <w:r w:rsidRPr="00DD6CFB">
              <w:rPr>
                <w:lang w:eastAsia="en-US"/>
              </w:rPr>
              <w:t>Addition of 4 band EN-DC Test Frequency (DC_1A-3A-8A_n78A)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3A344" w14:textId="77777777" w:rsidR="004335ED" w:rsidRPr="00DD6CFB" w:rsidRDefault="004335ED" w:rsidP="000D75B4">
            <w:pPr>
              <w:pStyle w:val="TAL"/>
              <w:rPr>
                <w:lang w:eastAsia="en-US"/>
              </w:rPr>
            </w:pPr>
            <w:r w:rsidRPr="00DD6CFB">
              <w:rPr>
                <w:lang w:eastAsia="en-US"/>
              </w:rPr>
              <w:t>16.7.0</w:t>
            </w:r>
          </w:p>
        </w:tc>
      </w:tr>
      <w:tr w:rsidR="004335ED" w:rsidRPr="0031204F" w14:paraId="19DA12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0D03F3"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5D26AA"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A13A1A" w14:textId="77777777" w:rsidR="004335ED" w:rsidRPr="00DD6CFB" w:rsidRDefault="004335ED" w:rsidP="000D75B4">
            <w:pPr>
              <w:pStyle w:val="TAL"/>
              <w:rPr>
                <w:lang w:eastAsia="en-US"/>
              </w:rPr>
            </w:pPr>
            <w:r w:rsidRPr="00DD6CFB">
              <w:rPr>
                <w:lang w:eastAsia="en-US"/>
              </w:rPr>
              <w:t>R5-211663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EB1F7" w14:textId="77777777" w:rsidR="004335ED" w:rsidRPr="00DD6CFB" w:rsidRDefault="004335ED" w:rsidP="000D75B4">
            <w:pPr>
              <w:pStyle w:val="TAL"/>
              <w:rPr>
                <w:lang w:eastAsia="en-US"/>
              </w:rPr>
            </w:pPr>
            <w:r w:rsidRPr="00DD6CFB">
              <w:rPr>
                <w:lang w:eastAsia="en-US"/>
              </w:rPr>
              <w:t>1743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E254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27DDE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86545" w14:textId="77777777" w:rsidR="004335ED" w:rsidRPr="00DD6CFB" w:rsidRDefault="004335ED" w:rsidP="000D75B4">
            <w:pPr>
              <w:pStyle w:val="TAL"/>
              <w:rPr>
                <w:lang w:eastAsia="en-US"/>
              </w:rPr>
            </w:pPr>
            <w:r w:rsidRPr="00DD6CFB">
              <w:rPr>
                <w:lang w:eastAsia="en-US"/>
              </w:rPr>
              <w:t>Update PDSCH-</w:t>
            </w:r>
            <w:proofErr w:type="spellStart"/>
            <w:r w:rsidRPr="00DD6CFB">
              <w:rPr>
                <w:lang w:eastAsia="en-US"/>
              </w:rPr>
              <w:t>TimeDomainResourceAllocationList</w:t>
            </w:r>
            <w:proofErr w:type="spellEnd"/>
            <w:r w:rsidRPr="00DD6CFB">
              <w:rPr>
                <w:lang w:eastAsia="en-US"/>
              </w:rPr>
              <w:t xml:space="preserve"> to consider coreset0 for </w:t>
            </w:r>
            <w:proofErr w:type="spellStart"/>
            <w:r w:rsidRPr="00DD6CFB">
              <w:rPr>
                <w:lang w:eastAsia="en-US"/>
              </w:rPr>
              <w:t>Demod</w:t>
            </w:r>
            <w:proofErr w:type="spellEnd"/>
            <w:r w:rsidRPr="00DD6CFB">
              <w:rPr>
                <w:lang w:eastAsia="en-US"/>
              </w:rPr>
              <w:t xml:space="preserve">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1E20F" w14:textId="77777777" w:rsidR="004335ED" w:rsidRPr="00DD6CFB" w:rsidRDefault="004335ED" w:rsidP="000D75B4">
            <w:pPr>
              <w:pStyle w:val="TAL"/>
              <w:rPr>
                <w:lang w:eastAsia="en-US"/>
              </w:rPr>
            </w:pPr>
            <w:r w:rsidRPr="00DD6CFB">
              <w:rPr>
                <w:lang w:eastAsia="en-US"/>
              </w:rPr>
              <w:t>16.7.0</w:t>
            </w:r>
          </w:p>
        </w:tc>
      </w:tr>
      <w:tr w:rsidR="004335ED" w:rsidRPr="0031204F" w14:paraId="1351BCE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0C07CF"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94858A"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D3C3D7" w14:textId="77777777" w:rsidR="004335ED" w:rsidRPr="00DD6CFB" w:rsidRDefault="004335ED" w:rsidP="000D75B4">
            <w:pPr>
              <w:pStyle w:val="TAL"/>
              <w:rPr>
                <w:lang w:eastAsia="en-US"/>
              </w:rPr>
            </w:pPr>
            <w:r w:rsidRPr="00DD6CFB">
              <w:rPr>
                <w:lang w:eastAsia="en-US"/>
              </w:rPr>
              <w:t>R5-211664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CFE99" w14:textId="77777777" w:rsidR="004335ED" w:rsidRPr="00DD6CFB" w:rsidRDefault="004335ED" w:rsidP="000D75B4">
            <w:pPr>
              <w:pStyle w:val="TAL"/>
              <w:rPr>
                <w:lang w:eastAsia="en-US"/>
              </w:rPr>
            </w:pPr>
            <w:r w:rsidRPr="00DD6CFB">
              <w:rPr>
                <w:lang w:eastAsia="en-US"/>
              </w:rPr>
              <w:t>1763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0183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FDA74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762ED" w14:textId="77777777" w:rsidR="004335ED" w:rsidRPr="00DD6CFB" w:rsidRDefault="004335ED" w:rsidP="000D75B4">
            <w:pPr>
              <w:pStyle w:val="TAL"/>
              <w:rPr>
                <w:lang w:eastAsia="en-US"/>
              </w:rPr>
            </w:pPr>
            <w:r w:rsidRPr="00DD6CFB">
              <w:rPr>
                <w:lang w:eastAsia="en-US"/>
              </w:rPr>
              <w:t>Update message content for PMI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AFBFC" w14:textId="77777777" w:rsidR="004335ED" w:rsidRPr="00DD6CFB" w:rsidRDefault="004335ED" w:rsidP="000D75B4">
            <w:pPr>
              <w:pStyle w:val="TAL"/>
              <w:rPr>
                <w:lang w:eastAsia="en-US"/>
              </w:rPr>
            </w:pPr>
            <w:r w:rsidRPr="00DD6CFB">
              <w:rPr>
                <w:lang w:eastAsia="en-US"/>
              </w:rPr>
              <w:t>16.7.0</w:t>
            </w:r>
          </w:p>
        </w:tc>
      </w:tr>
      <w:tr w:rsidR="004335ED" w:rsidRPr="0031204F" w14:paraId="507CE2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C7BE68"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E07E3D"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57B791" w14:textId="77777777" w:rsidR="004335ED" w:rsidRPr="00DD6CFB" w:rsidRDefault="004335ED" w:rsidP="000D75B4">
            <w:pPr>
              <w:pStyle w:val="TAL"/>
              <w:rPr>
                <w:lang w:eastAsia="en-US"/>
              </w:rPr>
            </w:pPr>
            <w:r w:rsidRPr="00DD6CFB">
              <w:rPr>
                <w:lang w:eastAsia="en-US"/>
              </w:rPr>
              <w:t>R5-211665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9DB23" w14:textId="77777777" w:rsidR="004335ED" w:rsidRPr="00DD6CFB" w:rsidRDefault="004335ED" w:rsidP="000D75B4">
            <w:pPr>
              <w:pStyle w:val="TAL"/>
              <w:rPr>
                <w:lang w:eastAsia="en-US"/>
              </w:rPr>
            </w:pPr>
            <w:r w:rsidRPr="00DD6CFB">
              <w:rPr>
                <w:lang w:eastAsia="en-US"/>
              </w:rPr>
              <w:t>1705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C8C70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880E0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E8B52" w14:textId="77777777" w:rsidR="004335ED" w:rsidRPr="00DD6CFB" w:rsidRDefault="004335ED" w:rsidP="000D75B4">
            <w:pPr>
              <w:pStyle w:val="TAL"/>
              <w:rPr>
                <w:lang w:eastAsia="en-US"/>
              </w:rPr>
            </w:pPr>
            <w:r w:rsidRPr="00DD6CFB">
              <w:rPr>
                <w:lang w:eastAsia="en-US"/>
              </w:rPr>
              <w:t>Changes to RRM default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3706D" w14:textId="77777777" w:rsidR="004335ED" w:rsidRPr="00DD6CFB" w:rsidRDefault="004335ED" w:rsidP="000D75B4">
            <w:pPr>
              <w:pStyle w:val="TAL"/>
              <w:rPr>
                <w:lang w:eastAsia="en-US"/>
              </w:rPr>
            </w:pPr>
            <w:r w:rsidRPr="00DD6CFB">
              <w:rPr>
                <w:lang w:eastAsia="en-US"/>
              </w:rPr>
              <w:t>16.7.0</w:t>
            </w:r>
          </w:p>
        </w:tc>
      </w:tr>
      <w:tr w:rsidR="004335ED" w:rsidRPr="0031204F" w14:paraId="5A3BFA0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15F78A"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C648E3"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E731E9" w14:textId="77777777" w:rsidR="004335ED" w:rsidRPr="00DD6CFB" w:rsidRDefault="004335ED" w:rsidP="000D75B4">
            <w:pPr>
              <w:pStyle w:val="TAL"/>
              <w:rPr>
                <w:lang w:eastAsia="en-US"/>
              </w:rPr>
            </w:pPr>
            <w:r w:rsidRPr="00DD6CFB">
              <w:rPr>
                <w:lang w:eastAsia="en-US"/>
              </w:rPr>
              <w:t>R5-211666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A4D0" w14:textId="77777777" w:rsidR="004335ED" w:rsidRPr="00DD6CFB" w:rsidRDefault="004335ED" w:rsidP="000D75B4">
            <w:pPr>
              <w:pStyle w:val="TAL"/>
              <w:rPr>
                <w:lang w:eastAsia="en-US"/>
              </w:rPr>
            </w:pPr>
            <w:r w:rsidRPr="00DD6CFB">
              <w:rPr>
                <w:lang w:eastAsia="en-US"/>
              </w:rPr>
              <w:t>1706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9B26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AEEAE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76313A" w14:textId="77777777" w:rsidR="004335ED" w:rsidRPr="00DD6CFB" w:rsidRDefault="004335ED" w:rsidP="000D75B4">
            <w:pPr>
              <w:pStyle w:val="TAL"/>
              <w:rPr>
                <w:lang w:eastAsia="en-US"/>
              </w:rPr>
            </w:pPr>
            <w:r w:rsidRPr="00DD6CFB">
              <w:rPr>
                <w:lang w:eastAsia="en-US"/>
              </w:rPr>
              <w:t>Add SSB Index table for RRM with SECOND_SSB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B5655" w14:textId="77777777" w:rsidR="004335ED" w:rsidRPr="00DD6CFB" w:rsidRDefault="004335ED" w:rsidP="000D75B4">
            <w:pPr>
              <w:pStyle w:val="TAL"/>
              <w:rPr>
                <w:lang w:eastAsia="en-US"/>
              </w:rPr>
            </w:pPr>
            <w:r w:rsidRPr="00DD6CFB">
              <w:rPr>
                <w:lang w:eastAsia="en-US"/>
              </w:rPr>
              <w:t>16.7.0</w:t>
            </w:r>
          </w:p>
        </w:tc>
      </w:tr>
      <w:tr w:rsidR="004335ED" w:rsidRPr="0031204F" w14:paraId="488219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F3E830"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1F46C4"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EA9210" w14:textId="77777777" w:rsidR="004335ED" w:rsidRPr="00DD6CFB" w:rsidRDefault="004335ED" w:rsidP="000D75B4">
            <w:pPr>
              <w:pStyle w:val="TAL"/>
              <w:rPr>
                <w:lang w:eastAsia="en-US"/>
              </w:rPr>
            </w:pPr>
            <w:r w:rsidRPr="00DD6CFB">
              <w:rPr>
                <w:lang w:eastAsia="en-US"/>
              </w:rPr>
              <w:t>R5-211667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246E0" w14:textId="77777777" w:rsidR="004335ED" w:rsidRPr="00DD6CFB" w:rsidRDefault="004335ED" w:rsidP="000D75B4">
            <w:pPr>
              <w:pStyle w:val="TAL"/>
              <w:rPr>
                <w:lang w:eastAsia="en-US"/>
              </w:rPr>
            </w:pPr>
            <w:r w:rsidRPr="00DD6CFB">
              <w:rPr>
                <w:lang w:eastAsia="en-US"/>
              </w:rPr>
              <w:t>1751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96022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C5E1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36C3C" w14:textId="77777777" w:rsidR="004335ED" w:rsidRPr="00DD6CFB" w:rsidRDefault="004335ED" w:rsidP="000D75B4">
            <w:pPr>
              <w:pStyle w:val="TAL"/>
              <w:rPr>
                <w:lang w:eastAsia="en-US"/>
              </w:rPr>
            </w:pPr>
            <w:r w:rsidRPr="00DD6CFB">
              <w:rPr>
                <w:lang w:eastAsia="en-US"/>
              </w:rPr>
              <w:t>Addition of default configuration of CSI-IM for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BF5D2" w14:textId="77777777" w:rsidR="004335ED" w:rsidRPr="00DD6CFB" w:rsidRDefault="004335ED" w:rsidP="000D75B4">
            <w:pPr>
              <w:pStyle w:val="TAL"/>
              <w:rPr>
                <w:lang w:eastAsia="en-US"/>
              </w:rPr>
            </w:pPr>
            <w:r w:rsidRPr="00DD6CFB">
              <w:rPr>
                <w:lang w:eastAsia="en-US"/>
              </w:rPr>
              <w:t>16.7.0</w:t>
            </w:r>
          </w:p>
        </w:tc>
      </w:tr>
      <w:tr w:rsidR="004335ED" w:rsidRPr="0031204F" w14:paraId="2E617A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13AE5F"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155C17"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7A8F36" w14:textId="77777777" w:rsidR="004335ED" w:rsidRPr="00DD6CFB" w:rsidRDefault="004335ED" w:rsidP="000D75B4">
            <w:pPr>
              <w:pStyle w:val="TAL"/>
              <w:rPr>
                <w:lang w:eastAsia="en-US"/>
              </w:rPr>
            </w:pPr>
            <w:r w:rsidRPr="00DD6CFB">
              <w:rPr>
                <w:lang w:eastAsia="en-US"/>
              </w:rPr>
              <w:t>R5-211668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4CE94" w14:textId="77777777" w:rsidR="004335ED" w:rsidRPr="00DD6CFB" w:rsidRDefault="004335ED" w:rsidP="000D75B4">
            <w:pPr>
              <w:pStyle w:val="TAL"/>
              <w:rPr>
                <w:lang w:eastAsia="en-US"/>
              </w:rPr>
            </w:pPr>
            <w:r w:rsidRPr="00DD6CFB">
              <w:rPr>
                <w:lang w:eastAsia="en-US"/>
              </w:rPr>
              <w:t>1790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05D3E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A085A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49EC1" w14:textId="77777777" w:rsidR="004335ED" w:rsidRPr="00DD6CFB" w:rsidRDefault="004335ED" w:rsidP="000D75B4">
            <w:pPr>
              <w:pStyle w:val="TAL"/>
              <w:rPr>
                <w:lang w:eastAsia="en-US"/>
              </w:rPr>
            </w:pPr>
            <w:r w:rsidRPr="00DD6CFB">
              <w:rPr>
                <w:lang w:eastAsia="en-US"/>
              </w:rPr>
              <w:t>Specify CSI-SSB-ResourceSet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B1D58" w14:textId="77777777" w:rsidR="004335ED" w:rsidRPr="00DD6CFB" w:rsidRDefault="004335ED" w:rsidP="000D75B4">
            <w:pPr>
              <w:pStyle w:val="TAL"/>
              <w:rPr>
                <w:lang w:eastAsia="en-US"/>
              </w:rPr>
            </w:pPr>
            <w:r w:rsidRPr="00DD6CFB">
              <w:rPr>
                <w:lang w:eastAsia="en-US"/>
              </w:rPr>
              <w:t>16.7.0</w:t>
            </w:r>
          </w:p>
        </w:tc>
      </w:tr>
      <w:tr w:rsidR="004335ED" w:rsidRPr="0031204F" w14:paraId="35EB52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A68AC5"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269FD3"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E5007" w14:textId="77777777" w:rsidR="004335ED" w:rsidRPr="00DD6CFB" w:rsidRDefault="004335ED" w:rsidP="000D75B4">
            <w:pPr>
              <w:pStyle w:val="TAL"/>
              <w:rPr>
                <w:lang w:eastAsia="en-US"/>
              </w:rPr>
            </w:pPr>
            <w:r w:rsidRPr="00DD6CFB">
              <w:rPr>
                <w:lang w:eastAsia="en-US"/>
              </w:rPr>
              <w:t>R5-211669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0BF04" w14:textId="77777777" w:rsidR="004335ED" w:rsidRPr="00DD6CFB" w:rsidRDefault="004335ED" w:rsidP="000D75B4">
            <w:pPr>
              <w:pStyle w:val="TAL"/>
              <w:rPr>
                <w:lang w:eastAsia="en-US"/>
              </w:rPr>
            </w:pPr>
            <w:r w:rsidRPr="00DD6CFB">
              <w:rPr>
                <w:lang w:eastAsia="en-US"/>
              </w:rPr>
              <w:t>1702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0C9ED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36B81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223D4" w14:textId="77777777" w:rsidR="004335ED" w:rsidRPr="00DD6CFB" w:rsidRDefault="004335ED" w:rsidP="000D75B4">
            <w:pPr>
              <w:pStyle w:val="TAL"/>
              <w:rPr>
                <w:lang w:eastAsia="en-US"/>
              </w:rPr>
            </w:pPr>
            <w:r w:rsidRPr="00DD6CFB">
              <w:rPr>
                <w:lang w:eastAsia="en-US"/>
              </w:rPr>
              <w:t>Editorial rework of the conditions for CSI-</w:t>
            </w:r>
            <w:proofErr w:type="spellStart"/>
            <w:r w:rsidRPr="00DD6CFB">
              <w:rPr>
                <w:lang w:eastAsia="en-US"/>
              </w:rPr>
              <w:t>FrequencyOccupation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572A1" w14:textId="77777777" w:rsidR="004335ED" w:rsidRPr="00DD6CFB" w:rsidRDefault="004335ED" w:rsidP="000D75B4">
            <w:pPr>
              <w:pStyle w:val="TAL"/>
              <w:rPr>
                <w:lang w:eastAsia="en-US"/>
              </w:rPr>
            </w:pPr>
            <w:r w:rsidRPr="00DD6CFB">
              <w:rPr>
                <w:lang w:eastAsia="en-US"/>
              </w:rPr>
              <w:t>16.7.0</w:t>
            </w:r>
          </w:p>
        </w:tc>
      </w:tr>
      <w:tr w:rsidR="004335ED" w:rsidRPr="0031204F" w14:paraId="55BFE5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CB7AD7"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344EBD"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D912F" w14:textId="77777777" w:rsidR="004335ED" w:rsidRPr="00DD6CFB" w:rsidRDefault="004335ED" w:rsidP="000D75B4">
            <w:pPr>
              <w:pStyle w:val="TAL"/>
              <w:rPr>
                <w:lang w:eastAsia="en-US"/>
              </w:rPr>
            </w:pPr>
            <w:r w:rsidRPr="00DD6CFB">
              <w:rPr>
                <w:lang w:eastAsia="en-US"/>
              </w:rPr>
              <w:t>R5-211670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A0D3" w14:textId="77777777" w:rsidR="004335ED" w:rsidRPr="00DD6CFB" w:rsidRDefault="004335ED" w:rsidP="000D75B4">
            <w:pPr>
              <w:pStyle w:val="TAL"/>
              <w:rPr>
                <w:lang w:eastAsia="en-US"/>
              </w:rPr>
            </w:pPr>
            <w:r w:rsidRPr="00DD6CFB">
              <w:rPr>
                <w:lang w:eastAsia="en-US"/>
              </w:rPr>
              <w:t>1703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195F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22FD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B23D86" w14:textId="77777777" w:rsidR="004335ED" w:rsidRPr="00DD6CFB" w:rsidRDefault="004335ED" w:rsidP="000D75B4">
            <w:pPr>
              <w:pStyle w:val="TAL"/>
              <w:rPr>
                <w:lang w:eastAsia="en-US"/>
              </w:rPr>
            </w:pPr>
            <w:r w:rsidRPr="00DD6CFB">
              <w:rPr>
                <w:lang w:eastAsia="en-US"/>
              </w:rPr>
              <w:t>Align TDD UL DL Common for RRM with TS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EEFF2A" w14:textId="77777777" w:rsidR="004335ED" w:rsidRPr="00DD6CFB" w:rsidRDefault="004335ED" w:rsidP="000D75B4">
            <w:pPr>
              <w:pStyle w:val="TAL"/>
              <w:rPr>
                <w:lang w:eastAsia="en-US"/>
              </w:rPr>
            </w:pPr>
            <w:r w:rsidRPr="00DD6CFB">
              <w:rPr>
                <w:lang w:eastAsia="en-US"/>
              </w:rPr>
              <w:t>16.7.0</w:t>
            </w:r>
          </w:p>
        </w:tc>
      </w:tr>
      <w:tr w:rsidR="004335ED" w:rsidRPr="0031204F" w14:paraId="522C16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C1C6E9"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F8A72B"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2043F" w14:textId="77777777" w:rsidR="004335ED" w:rsidRPr="00DD6CFB" w:rsidRDefault="004335ED" w:rsidP="000D75B4">
            <w:pPr>
              <w:pStyle w:val="TAL"/>
              <w:rPr>
                <w:lang w:eastAsia="en-US"/>
              </w:rPr>
            </w:pPr>
            <w:r w:rsidRPr="00DD6CFB">
              <w:rPr>
                <w:lang w:eastAsia="en-US"/>
              </w:rPr>
              <w:t>R5-211671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9C6BE" w14:textId="77777777" w:rsidR="004335ED" w:rsidRPr="00DD6CFB" w:rsidRDefault="004335ED" w:rsidP="000D75B4">
            <w:pPr>
              <w:pStyle w:val="TAL"/>
              <w:rPr>
                <w:lang w:eastAsia="en-US"/>
              </w:rPr>
            </w:pPr>
            <w:r w:rsidRPr="00DD6CFB">
              <w:rPr>
                <w:lang w:eastAsia="en-US"/>
              </w:rPr>
              <w:t>1707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AA496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CEE13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2CAEE" w14:textId="77777777" w:rsidR="004335ED" w:rsidRPr="00DD6CFB" w:rsidRDefault="004335ED" w:rsidP="000D75B4">
            <w:pPr>
              <w:pStyle w:val="TAL"/>
              <w:rPr>
                <w:lang w:eastAsia="en-US"/>
              </w:rPr>
            </w:pPr>
            <w:r w:rsidRPr="00DD6CFB">
              <w:rPr>
                <w:lang w:eastAsia="en-US"/>
              </w:rPr>
              <w:t xml:space="preserve">Correct </w:t>
            </w:r>
            <w:proofErr w:type="spellStart"/>
            <w:r w:rsidRPr="00DD6CFB">
              <w:rPr>
                <w:lang w:eastAsia="en-US"/>
              </w:rPr>
              <w:t>reportOffsetList</w:t>
            </w:r>
            <w:proofErr w:type="spellEnd"/>
            <w:r w:rsidRPr="00DD6CFB">
              <w:rPr>
                <w:lang w:eastAsia="en-US"/>
              </w:rPr>
              <w:t xml:space="preserve"> in CSI-</w:t>
            </w:r>
            <w:proofErr w:type="spellStart"/>
            <w:r w:rsidRPr="00DD6CFB">
              <w:rPr>
                <w:lang w:eastAsia="en-US"/>
              </w:rPr>
              <w:t>ReportConfig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FDF08" w14:textId="77777777" w:rsidR="004335ED" w:rsidRPr="00DD6CFB" w:rsidRDefault="004335ED" w:rsidP="000D75B4">
            <w:pPr>
              <w:pStyle w:val="TAL"/>
              <w:rPr>
                <w:lang w:eastAsia="en-US"/>
              </w:rPr>
            </w:pPr>
            <w:r w:rsidRPr="00DD6CFB">
              <w:rPr>
                <w:lang w:eastAsia="en-US"/>
              </w:rPr>
              <w:t>16.7.0</w:t>
            </w:r>
          </w:p>
        </w:tc>
      </w:tr>
      <w:tr w:rsidR="004335ED" w:rsidRPr="0031204F" w14:paraId="52FF0B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5C18F1"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357F6F"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66B3C5" w14:textId="77777777" w:rsidR="004335ED" w:rsidRPr="00DD6CFB" w:rsidRDefault="004335ED" w:rsidP="000D75B4">
            <w:pPr>
              <w:pStyle w:val="TAL"/>
              <w:rPr>
                <w:lang w:eastAsia="en-US"/>
              </w:rPr>
            </w:pPr>
            <w:r w:rsidRPr="00DD6CFB">
              <w:rPr>
                <w:lang w:eastAsia="en-US"/>
              </w:rPr>
              <w:t>R5-211672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6AC0" w14:textId="77777777" w:rsidR="004335ED" w:rsidRPr="00DD6CFB" w:rsidRDefault="004335ED" w:rsidP="000D75B4">
            <w:pPr>
              <w:pStyle w:val="TAL"/>
              <w:rPr>
                <w:lang w:eastAsia="en-US"/>
              </w:rPr>
            </w:pPr>
            <w:r w:rsidRPr="00DD6CFB">
              <w:rPr>
                <w:lang w:eastAsia="en-US"/>
              </w:rPr>
              <w:t>1708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0B2DF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EEBA3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69A764" w14:textId="77777777" w:rsidR="004335ED" w:rsidRPr="00DD6CFB" w:rsidRDefault="004335ED" w:rsidP="000D75B4">
            <w:pPr>
              <w:pStyle w:val="TAL"/>
              <w:rPr>
                <w:lang w:eastAsia="en-US"/>
              </w:rPr>
            </w:pPr>
            <w:r w:rsidRPr="00DD6CFB">
              <w:rPr>
                <w:lang w:eastAsia="en-US"/>
              </w:rPr>
              <w:t>Specify CSI-SSB-ResourceSet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8D29" w14:textId="77777777" w:rsidR="004335ED" w:rsidRPr="00DD6CFB" w:rsidRDefault="004335ED" w:rsidP="000D75B4">
            <w:pPr>
              <w:pStyle w:val="TAL"/>
              <w:rPr>
                <w:lang w:eastAsia="en-US"/>
              </w:rPr>
            </w:pPr>
            <w:r w:rsidRPr="00DD6CFB">
              <w:rPr>
                <w:lang w:eastAsia="en-US"/>
              </w:rPr>
              <w:t>16.7.0</w:t>
            </w:r>
          </w:p>
        </w:tc>
      </w:tr>
      <w:tr w:rsidR="004335ED" w:rsidRPr="0031204F" w14:paraId="081D289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6CE525"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9F79E1"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3AAD9" w14:textId="77777777" w:rsidR="004335ED" w:rsidRPr="00DD6CFB" w:rsidRDefault="004335ED" w:rsidP="000D75B4">
            <w:pPr>
              <w:pStyle w:val="TAL"/>
              <w:rPr>
                <w:lang w:eastAsia="en-US"/>
              </w:rPr>
            </w:pPr>
            <w:r w:rsidRPr="00DD6CFB">
              <w:rPr>
                <w:lang w:eastAsia="en-US"/>
              </w:rPr>
              <w:t>R5-211673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DEEEB" w14:textId="77777777" w:rsidR="004335ED" w:rsidRPr="00DD6CFB" w:rsidRDefault="004335ED" w:rsidP="000D75B4">
            <w:pPr>
              <w:pStyle w:val="TAL"/>
              <w:rPr>
                <w:lang w:eastAsia="en-US"/>
              </w:rPr>
            </w:pPr>
            <w:r w:rsidRPr="00DD6CFB">
              <w:rPr>
                <w:lang w:eastAsia="en-US"/>
              </w:rPr>
              <w:t>1764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138E0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3C9F8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0B09F" w14:textId="77777777" w:rsidR="004335ED" w:rsidRPr="00DD6CFB" w:rsidRDefault="004335ED" w:rsidP="000D75B4">
            <w:pPr>
              <w:pStyle w:val="TAL"/>
              <w:rPr>
                <w:lang w:eastAsia="en-US"/>
              </w:rPr>
            </w:pPr>
            <w:r w:rsidRPr="00DD6CFB">
              <w:rPr>
                <w:lang w:eastAsia="en-US"/>
              </w:rPr>
              <w:t xml:space="preserve">Clarification on the connection diagram for FR2 </w:t>
            </w:r>
            <w:proofErr w:type="spellStart"/>
            <w:r w:rsidRPr="00DD6CFB">
              <w:rPr>
                <w:lang w:eastAsia="en-US"/>
              </w:rPr>
              <w:t>demod</w:t>
            </w:r>
            <w:proofErr w:type="spellEnd"/>
            <w:r w:rsidRPr="00DD6CFB">
              <w:rPr>
                <w:lang w:eastAsia="en-US"/>
              </w:rPr>
              <w:t xml:space="preserve">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48E8A" w14:textId="77777777" w:rsidR="004335ED" w:rsidRPr="00DD6CFB" w:rsidRDefault="004335ED" w:rsidP="000D75B4">
            <w:pPr>
              <w:pStyle w:val="TAL"/>
              <w:rPr>
                <w:lang w:eastAsia="en-US"/>
              </w:rPr>
            </w:pPr>
            <w:r w:rsidRPr="00DD6CFB">
              <w:rPr>
                <w:lang w:eastAsia="en-US"/>
              </w:rPr>
              <w:t>16.7.0</w:t>
            </w:r>
          </w:p>
        </w:tc>
      </w:tr>
      <w:tr w:rsidR="004335ED" w:rsidRPr="0031204F" w14:paraId="11938A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ABD8C3"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A7A6DB"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8D641" w14:textId="77777777" w:rsidR="004335ED" w:rsidRPr="00DD6CFB" w:rsidRDefault="004335ED" w:rsidP="000D75B4">
            <w:pPr>
              <w:pStyle w:val="TAL"/>
              <w:rPr>
                <w:lang w:eastAsia="en-US"/>
              </w:rPr>
            </w:pPr>
            <w:r w:rsidRPr="00DD6CFB">
              <w:rPr>
                <w:lang w:eastAsia="en-US"/>
              </w:rPr>
              <w:t>R5-211762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06C62" w14:textId="77777777" w:rsidR="004335ED" w:rsidRPr="00DD6CFB" w:rsidRDefault="004335ED" w:rsidP="000D75B4">
            <w:pPr>
              <w:pStyle w:val="TAL"/>
              <w:rPr>
                <w:lang w:eastAsia="en-US"/>
              </w:rPr>
            </w:pPr>
            <w:r w:rsidRPr="00DD6CFB">
              <w:rPr>
                <w:lang w:eastAsia="en-US"/>
              </w:rPr>
              <w:t>1778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AAD5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E7BB5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CECE" w14:textId="77777777" w:rsidR="004335ED" w:rsidRPr="00DD6CFB" w:rsidRDefault="004335ED" w:rsidP="000D75B4">
            <w:pPr>
              <w:pStyle w:val="TAL"/>
              <w:rPr>
                <w:lang w:eastAsia="en-US"/>
              </w:rPr>
            </w:pPr>
            <w:r w:rsidRPr="00DD6CFB">
              <w:rPr>
                <w:lang w:eastAsia="en-US"/>
              </w:rPr>
              <w:t>Update of 4.3.1.4.1 for test frequencies for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99485" w14:textId="77777777" w:rsidR="004335ED" w:rsidRPr="00DD6CFB" w:rsidRDefault="004335ED" w:rsidP="000D75B4">
            <w:pPr>
              <w:pStyle w:val="TAL"/>
              <w:rPr>
                <w:lang w:eastAsia="en-US"/>
              </w:rPr>
            </w:pPr>
            <w:r w:rsidRPr="00DD6CFB">
              <w:rPr>
                <w:lang w:eastAsia="en-US"/>
              </w:rPr>
              <w:t>16.7.0</w:t>
            </w:r>
          </w:p>
        </w:tc>
      </w:tr>
      <w:tr w:rsidR="004335ED" w:rsidRPr="0031204F" w14:paraId="660277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356F0C"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206AF"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F753EC" w14:textId="77777777" w:rsidR="004335ED" w:rsidRPr="00DD6CFB" w:rsidRDefault="004335ED" w:rsidP="000D75B4">
            <w:pPr>
              <w:pStyle w:val="TAL"/>
              <w:rPr>
                <w:lang w:eastAsia="en-US"/>
              </w:rPr>
            </w:pPr>
            <w:r w:rsidRPr="00DD6CFB">
              <w:rPr>
                <w:lang w:eastAsia="en-US"/>
              </w:rPr>
              <w:t>R5-211763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B5163" w14:textId="77777777" w:rsidR="004335ED" w:rsidRPr="00DD6CFB" w:rsidRDefault="004335ED" w:rsidP="000D75B4">
            <w:pPr>
              <w:pStyle w:val="TAL"/>
              <w:rPr>
                <w:lang w:eastAsia="en-US"/>
              </w:rPr>
            </w:pPr>
            <w:r w:rsidRPr="00DD6CFB">
              <w:rPr>
                <w:lang w:eastAsia="en-US"/>
              </w:rPr>
              <w:t>1779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4E15D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A8888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AC8C8" w14:textId="77777777" w:rsidR="004335ED" w:rsidRPr="00DD6CFB" w:rsidRDefault="004335ED" w:rsidP="000D75B4">
            <w:pPr>
              <w:pStyle w:val="TAL"/>
              <w:rPr>
                <w:lang w:eastAsia="en-US"/>
              </w:rPr>
            </w:pPr>
            <w:r w:rsidRPr="00DD6CFB">
              <w:rPr>
                <w:lang w:eastAsia="en-US"/>
              </w:rPr>
              <w:t>Update of 4.3.1.5.1 for test frequencies for EN-DC band combinations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598C5" w14:textId="77777777" w:rsidR="004335ED" w:rsidRPr="00DD6CFB" w:rsidRDefault="004335ED" w:rsidP="000D75B4">
            <w:pPr>
              <w:pStyle w:val="TAL"/>
              <w:rPr>
                <w:lang w:eastAsia="en-US"/>
              </w:rPr>
            </w:pPr>
            <w:r w:rsidRPr="00DD6CFB">
              <w:rPr>
                <w:lang w:eastAsia="en-US"/>
              </w:rPr>
              <w:t>16.7.0</w:t>
            </w:r>
          </w:p>
        </w:tc>
      </w:tr>
      <w:tr w:rsidR="004335ED" w:rsidRPr="0031204F" w14:paraId="1337E5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B1996C"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77576"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4216AC" w14:textId="77777777" w:rsidR="004335ED" w:rsidRPr="00DD6CFB" w:rsidRDefault="004335ED" w:rsidP="000D75B4">
            <w:pPr>
              <w:pStyle w:val="TAL"/>
              <w:rPr>
                <w:lang w:eastAsia="en-US"/>
              </w:rPr>
            </w:pPr>
            <w:r w:rsidRPr="00DD6CFB">
              <w:rPr>
                <w:lang w:eastAsia="en-US"/>
              </w:rPr>
              <w:t>R5-211784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C800E" w14:textId="77777777" w:rsidR="004335ED" w:rsidRPr="00DD6CFB" w:rsidRDefault="004335ED" w:rsidP="000D75B4">
            <w:pPr>
              <w:pStyle w:val="TAL"/>
              <w:rPr>
                <w:lang w:eastAsia="en-US"/>
              </w:rPr>
            </w:pPr>
            <w:r w:rsidRPr="00DD6CFB">
              <w:rPr>
                <w:lang w:eastAsia="en-US"/>
              </w:rPr>
              <w:t>1776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95C1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CE073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7994F" w14:textId="77777777" w:rsidR="004335ED" w:rsidRPr="00DD6CFB" w:rsidRDefault="004335ED" w:rsidP="000D75B4">
            <w:pPr>
              <w:pStyle w:val="TAL"/>
              <w:rPr>
                <w:lang w:eastAsia="en-US"/>
              </w:rPr>
            </w:pPr>
            <w:r w:rsidRPr="00DD6CFB">
              <w:rPr>
                <w:lang w:eastAsia="en-US"/>
              </w:rPr>
              <w:t>Update of 4.3.1.0A for mid test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11463" w14:textId="77777777" w:rsidR="004335ED" w:rsidRPr="00DD6CFB" w:rsidRDefault="004335ED" w:rsidP="000D75B4">
            <w:pPr>
              <w:pStyle w:val="TAL"/>
              <w:rPr>
                <w:lang w:eastAsia="en-US"/>
              </w:rPr>
            </w:pPr>
            <w:r w:rsidRPr="00DD6CFB">
              <w:rPr>
                <w:lang w:eastAsia="en-US"/>
              </w:rPr>
              <w:t>16.7.0</w:t>
            </w:r>
          </w:p>
        </w:tc>
      </w:tr>
      <w:tr w:rsidR="004335ED" w:rsidRPr="0031204F" w14:paraId="02499A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71AFF3"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77E248"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30B84E" w14:textId="77777777" w:rsidR="004335ED" w:rsidRPr="00DD6CFB" w:rsidRDefault="004335ED" w:rsidP="000D75B4">
            <w:pPr>
              <w:pStyle w:val="TAL"/>
              <w:rPr>
                <w:lang w:eastAsia="en-US"/>
              </w:rPr>
            </w:pPr>
            <w:r w:rsidRPr="00DD6CFB">
              <w:rPr>
                <w:lang w:eastAsia="en-US"/>
              </w:rPr>
              <w:t>R5-211785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B3B24" w14:textId="77777777" w:rsidR="004335ED" w:rsidRPr="00DD6CFB" w:rsidRDefault="004335ED" w:rsidP="000D75B4">
            <w:pPr>
              <w:pStyle w:val="TAL"/>
              <w:rPr>
                <w:lang w:eastAsia="en-US"/>
              </w:rPr>
            </w:pPr>
            <w:r w:rsidRPr="00DD6CFB">
              <w:rPr>
                <w:lang w:eastAsia="en-US"/>
              </w:rPr>
              <w:t>1792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88D6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155A2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114D7" w14:textId="77777777" w:rsidR="004335ED" w:rsidRPr="00DD6CFB" w:rsidRDefault="004335ED" w:rsidP="000D75B4">
            <w:pPr>
              <w:pStyle w:val="TAL"/>
              <w:rPr>
                <w:lang w:eastAsia="en-US"/>
              </w:rPr>
            </w:pPr>
            <w:r w:rsidRPr="00DD6CFB">
              <w:rPr>
                <w:lang w:eastAsia="en-US"/>
              </w:rPr>
              <w:t>Correction of test frequencies for NR band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94143" w14:textId="77777777" w:rsidR="004335ED" w:rsidRPr="00DD6CFB" w:rsidRDefault="004335ED" w:rsidP="000D75B4">
            <w:pPr>
              <w:pStyle w:val="TAL"/>
              <w:rPr>
                <w:lang w:eastAsia="en-US"/>
              </w:rPr>
            </w:pPr>
            <w:r w:rsidRPr="00DD6CFB">
              <w:rPr>
                <w:lang w:eastAsia="en-US"/>
              </w:rPr>
              <w:t>16.7.0</w:t>
            </w:r>
          </w:p>
        </w:tc>
      </w:tr>
      <w:tr w:rsidR="004335ED" w:rsidRPr="0031204F" w14:paraId="43B5D0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B08835"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66411B"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C9036" w14:textId="77777777" w:rsidR="004335ED" w:rsidRPr="00DD6CFB" w:rsidRDefault="004335ED" w:rsidP="000D75B4">
            <w:pPr>
              <w:pStyle w:val="TAL"/>
              <w:rPr>
                <w:lang w:eastAsia="en-US"/>
              </w:rPr>
            </w:pPr>
            <w:r w:rsidRPr="00DD6CFB">
              <w:rPr>
                <w:lang w:eastAsia="en-US"/>
              </w:rPr>
              <w:t>R5-211855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3491" w14:textId="77777777" w:rsidR="004335ED" w:rsidRPr="00DD6CFB" w:rsidRDefault="004335ED" w:rsidP="000D75B4">
            <w:pPr>
              <w:pStyle w:val="TAL"/>
              <w:rPr>
                <w:lang w:eastAsia="en-US"/>
              </w:rPr>
            </w:pPr>
            <w:r w:rsidRPr="00DD6CFB">
              <w:rPr>
                <w:lang w:eastAsia="en-US"/>
              </w:rPr>
              <w:t>1758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0E8D6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542D8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640815" w14:textId="77777777" w:rsidR="004335ED" w:rsidRPr="00DD6CFB" w:rsidRDefault="004335ED" w:rsidP="000D75B4">
            <w:pPr>
              <w:pStyle w:val="TAL"/>
              <w:rPr>
                <w:lang w:eastAsia="en-US"/>
              </w:rPr>
            </w:pPr>
            <w:r w:rsidRPr="00DD6CFB">
              <w:rPr>
                <w:lang w:eastAsia="en-US"/>
              </w:rPr>
              <w:t>Updating the value of P-Max for EN-DC and NR SA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6FEB3" w14:textId="77777777" w:rsidR="004335ED" w:rsidRPr="00DD6CFB" w:rsidRDefault="004335ED" w:rsidP="000D75B4">
            <w:pPr>
              <w:pStyle w:val="TAL"/>
              <w:rPr>
                <w:lang w:eastAsia="en-US"/>
              </w:rPr>
            </w:pPr>
            <w:r w:rsidRPr="00DD6CFB">
              <w:rPr>
                <w:lang w:eastAsia="en-US"/>
              </w:rPr>
              <w:t>16.7.0</w:t>
            </w:r>
          </w:p>
        </w:tc>
      </w:tr>
      <w:tr w:rsidR="004335ED" w:rsidRPr="0031204F" w14:paraId="3EB405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001C33"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469FCD"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D5C0E" w14:textId="77777777" w:rsidR="004335ED" w:rsidRPr="00DD6CFB" w:rsidRDefault="004335ED" w:rsidP="000D75B4">
            <w:pPr>
              <w:pStyle w:val="TAL"/>
              <w:rPr>
                <w:lang w:eastAsia="en-US"/>
              </w:rPr>
            </w:pPr>
            <w:r w:rsidRPr="00DD6CFB">
              <w:rPr>
                <w:lang w:eastAsia="en-US"/>
              </w:rPr>
              <w:t>R5-211856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1642C" w14:textId="77777777" w:rsidR="004335ED" w:rsidRPr="00DD6CFB" w:rsidRDefault="004335ED" w:rsidP="000D75B4">
            <w:pPr>
              <w:pStyle w:val="TAL"/>
              <w:rPr>
                <w:lang w:eastAsia="en-US"/>
              </w:rPr>
            </w:pPr>
            <w:r w:rsidRPr="00DD6CFB">
              <w:rPr>
                <w:lang w:eastAsia="en-US"/>
              </w:rPr>
              <w:t>1768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1CB2C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03E22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89650" w14:textId="77777777" w:rsidR="004335ED" w:rsidRPr="00DD6CFB" w:rsidRDefault="004335ED" w:rsidP="000D75B4">
            <w:pPr>
              <w:pStyle w:val="TAL"/>
              <w:rPr>
                <w:lang w:eastAsia="en-US"/>
              </w:rPr>
            </w:pPr>
            <w:r w:rsidRPr="00DD6CFB">
              <w:rPr>
                <w:lang w:eastAsia="en-US"/>
              </w:rPr>
              <w:t>Correction to the message contents for CQI reporting tests in 5.4.2.4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B5D38" w14:textId="77777777" w:rsidR="004335ED" w:rsidRPr="00DD6CFB" w:rsidRDefault="004335ED" w:rsidP="000D75B4">
            <w:pPr>
              <w:pStyle w:val="TAL"/>
              <w:rPr>
                <w:lang w:eastAsia="en-US"/>
              </w:rPr>
            </w:pPr>
            <w:r w:rsidRPr="00DD6CFB">
              <w:rPr>
                <w:lang w:eastAsia="en-US"/>
              </w:rPr>
              <w:t>16.7.0</w:t>
            </w:r>
          </w:p>
        </w:tc>
      </w:tr>
      <w:tr w:rsidR="004335ED" w:rsidRPr="0031204F" w14:paraId="3F2921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39AB1C"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66229F"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4AF23E" w14:textId="77777777" w:rsidR="004335ED" w:rsidRPr="00DD6CFB" w:rsidRDefault="004335ED" w:rsidP="000D75B4">
            <w:pPr>
              <w:pStyle w:val="TAL"/>
              <w:rPr>
                <w:lang w:eastAsia="en-US"/>
              </w:rPr>
            </w:pPr>
            <w:r w:rsidRPr="00DD6CFB">
              <w:rPr>
                <w:lang w:eastAsia="en-US"/>
              </w:rPr>
              <w:t>R5-211857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3C3579" w14:textId="77777777" w:rsidR="004335ED" w:rsidRPr="00DD6CFB" w:rsidRDefault="004335ED" w:rsidP="000D75B4">
            <w:pPr>
              <w:pStyle w:val="TAL"/>
              <w:rPr>
                <w:lang w:eastAsia="en-US"/>
              </w:rPr>
            </w:pPr>
            <w:r w:rsidRPr="00DD6CFB">
              <w:rPr>
                <w:lang w:eastAsia="en-US"/>
              </w:rPr>
              <w:t>1769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DC540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9047C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DFF05" w14:textId="77777777" w:rsidR="004335ED" w:rsidRPr="00DD6CFB" w:rsidRDefault="004335ED" w:rsidP="000D75B4">
            <w:pPr>
              <w:pStyle w:val="TAL"/>
              <w:rPr>
                <w:lang w:eastAsia="en-US"/>
              </w:rPr>
            </w:pPr>
            <w:r w:rsidRPr="00DD6CFB">
              <w:rPr>
                <w:lang w:eastAsia="en-US"/>
              </w:rPr>
              <w:t>Correction to the message contents for PMI reporting tests in 5.4.2.5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D5455" w14:textId="77777777" w:rsidR="004335ED" w:rsidRPr="00DD6CFB" w:rsidRDefault="004335ED" w:rsidP="000D75B4">
            <w:pPr>
              <w:pStyle w:val="TAL"/>
              <w:rPr>
                <w:lang w:eastAsia="en-US"/>
              </w:rPr>
            </w:pPr>
            <w:r w:rsidRPr="00DD6CFB">
              <w:rPr>
                <w:lang w:eastAsia="en-US"/>
              </w:rPr>
              <w:t>16.7.0</w:t>
            </w:r>
          </w:p>
        </w:tc>
      </w:tr>
      <w:tr w:rsidR="004335ED" w:rsidRPr="0031204F" w14:paraId="1FBF33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06CA2D" w14:textId="77777777" w:rsidR="004335ED" w:rsidRPr="00DD6CFB" w:rsidRDefault="004335ED" w:rsidP="000D75B4">
            <w:pPr>
              <w:pStyle w:val="TAL"/>
              <w:rPr>
                <w:lang w:eastAsia="en-US"/>
              </w:rPr>
            </w:pPr>
            <w:bookmarkStart w:id="170" w:name="_Hlk68542997"/>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86F4B8"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66FE8C" w14:textId="77777777" w:rsidR="004335ED" w:rsidRPr="00DD6CFB" w:rsidRDefault="004335ED" w:rsidP="000D75B4">
            <w:pPr>
              <w:pStyle w:val="TAL"/>
              <w:rPr>
                <w:lang w:eastAsia="en-US"/>
              </w:rPr>
            </w:pPr>
            <w:r w:rsidRPr="00DD6CFB">
              <w:rPr>
                <w:lang w:eastAsia="en-US"/>
              </w:rPr>
              <w:t>R5-210927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03A8B" w14:textId="77777777" w:rsidR="004335ED" w:rsidRPr="00DD6CFB" w:rsidRDefault="004335ED" w:rsidP="000D75B4">
            <w:pPr>
              <w:pStyle w:val="TAL"/>
              <w:rPr>
                <w:lang w:eastAsia="en-US"/>
              </w:rPr>
            </w:pPr>
            <w:r w:rsidRPr="00DD6CFB">
              <w:rPr>
                <w:lang w:eastAsia="en-US"/>
              </w:rPr>
              <w:t>1755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2BFB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5275F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3BF46" w14:textId="77777777" w:rsidR="004335ED" w:rsidRPr="00DD6CFB" w:rsidRDefault="004335ED" w:rsidP="000D75B4">
            <w:pPr>
              <w:pStyle w:val="TAL"/>
              <w:rPr>
                <w:lang w:eastAsia="en-US"/>
              </w:rPr>
            </w:pPr>
            <w:r w:rsidRPr="00DD6CFB">
              <w:rPr>
                <w:lang w:eastAsia="en-US"/>
              </w:rPr>
              <w:t>Updating Rel-17 mid and highest channel bandwidth for n83 and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DABA8" w14:textId="77777777" w:rsidR="004335ED" w:rsidRPr="00DD6CFB" w:rsidRDefault="004335ED" w:rsidP="000D75B4">
            <w:pPr>
              <w:pStyle w:val="TAL"/>
              <w:rPr>
                <w:lang w:eastAsia="en-US"/>
              </w:rPr>
            </w:pPr>
            <w:r w:rsidRPr="00DD6CFB">
              <w:rPr>
                <w:lang w:eastAsia="en-US"/>
              </w:rPr>
              <w:t>17.0.0</w:t>
            </w:r>
          </w:p>
        </w:tc>
      </w:tr>
      <w:tr w:rsidR="004335ED" w:rsidRPr="0031204F" w14:paraId="312F63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391560"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F5AF68"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571713" w14:textId="77777777" w:rsidR="004335ED" w:rsidRPr="00DD6CFB" w:rsidRDefault="004335ED" w:rsidP="000D75B4">
            <w:pPr>
              <w:pStyle w:val="TAL"/>
              <w:rPr>
                <w:lang w:eastAsia="en-US"/>
              </w:rPr>
            </w:pPr>
            <w:r w:rsidRPr="00DD6CFB">
              <w:rPr>
                <w:lang w:eastAsia="en-US"/>
              </w:rPr>
              <w:t>R5-210928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D1C20" w14:textId="77777777" w:rsidR="004335ED" w:rsidRPr="00DD6CFB" w:rsidRDefault="004335ED" w:rsidP="000D75B4">
            <w:pPr>
              <w:pStyle w:val="TAL"/>
              <w:rPr>
                <w:lang w:eastAsia="en-US"/>
              </w:rPr>
            </w:pPr>
            <w:r w:rsidRPr="00DD6CFB">
              <w:rPr>
                <w:lang w:eastAsia="en-US"/>
              </w:rPr>
              <w:t>1756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CEAD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5B080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51173E" w14:textId="77777777" w:rsidR="004335ED" w:rsidRPr="00DD6CFB" w:rsidRDefault="004335ED" w:rsidP="000D75B4">
            <w:pPr>
              <w:pStyle w:val="TAL"/>
              <w:rPr>
                <w:lang w:eastAsia="en-US"/>
              </w:rPr>
            </w:pPr>
            <w:r w:rsidRPr="00DD6CFB">
              <w:rPr>
                <w:lang w:eastAsia="en-US"/>
              </w:rPr>
              <w:t>Adding Rel-17 CBW 30MHz test frequencies for n83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F57FAA" w14:textId="77777777" w:rsidR="004335ED" w:rsidRPr="00DD6CFB" w:rsidRDefault="004335ED" w:rsidP="000D75B4">
            <w:pPr>
              <w:pStyle w:val="TAL"/>
              <w:rPr>
                <w:lang w:eastAsia="en-US"/>
              </w:rPr>
            </w:pPr>
            <w:r w:rsidRPr="00DD6CFB">
              <w:rPr>
                <w:lang w:eastAsia="en-US"/>
              </w:rPr>
              <w:t>17.0.0</w:t>
            </w:r>
          </w:p>
        </w:tc>
      </w:tr>
      <w:tr w:rsidR="004335ED" w:rsidRPr="0031204F" w14:paraId="6EE16F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19DD76"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51A13B"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A3121B" w14:textId="77777777" w:rsidR="004335ED" w:rsidRPr="00DD6CFB" w:rsidRDefault="004335ED" w:rsidP="000D75B4">
            <w:pPr>
              <w:pStyle w:val="TAL"/>
              <w:rPr>
                <w:lang w:eastAsia="en-US"/>
              </w:rPr>
            </w:pPr>
            <w:r w:rsidRPr="00DD6CFB">
              <w:rPr>
                <w:lang w:eastAsia="en-US"/>
              </w:rPr>
              <w:t>R5-210929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A4CBB" w14:textId="77777777" w:rsidR="004335ED" w:rsidRPr="00DD6CFB" w:rsidRDefault="004335ED" w:rsidP="000D75B4">
            <w:pPr>
              <w:pStyle w:val="TAL"/>
              <w:rPr>
                <w:lang w:eastAsia="en-US"/>
              </w:rPr>
            </w:pPr>
            <w:r w:rsidRPr="00DD6CFB">
              <w:rPr>
                <w:lang w:eastAsia="en-US"/>
              </w:rPr>
              <w:t>1757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5E813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91032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331B5A" w14:textId="77777777" w:rsidR="004335ED" w:rsidRPr="00DD6CFB" w:rsidRDefault="004335ED" w:rsidP="000D75B4">
            <w:pPr>
              <w:pStyle w:val="TAL"/>
              <w:rPr>
                <w:lang w:eastAsia="en-US"/>
              </w:rPr>
            </w:pPr>
            <w:r w:rsidRPr="00DD6CFB">
              <w:rPr>
                <w:lang w:eastAsia="en-US"/>
              </w:rPr>
              <w:t>Updating test frequencies for Rel-17 new CBWs for band n84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AD3544" w14:textId="77777777" w:rsidR="004335ED" w:rsidRPr="00DD6CFB" w:rsidRDefault="004335ED" w:rsidP="000D75B4">
            <w:pPr>
              <w:pStyle w:val="TAL"/>
              <w:rPr>
                <w:lang w:eastAsia="en-US"/>
              </w:rPr>
            </w:pPr>
            <w:r w:rsidRPr="00DD6CFB">
              <w:rPr>
                <w:lang w:eastAsia="en-US"/>
              </w:rPr>
              <w:t>17.0.0</w:t>
            </w:r>
          </w:p>
        </w:tc>
      </w:tr>
      <w:tr w:rsidR="004335ED" w:rsidRPr="0031204F" w14:paraId="137322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77077A" w14:textId="77777777" w:rsidR="004335ED" w:rsidRPr="00DD6CFB" w:rsidRDefault="004335ED" w:rsidP="000D75B4">
            <w:pPr>
              <w:pStyle w:val="TAL"/>
              <w:rPr>
                <w:lang w:eastAsia="en-US"/>
              </w:rPr>
            </w:pPr>
            <w:r w:rsidRPr="00DD6CFB">
              <w:rPr>
                <w:lang w:eastAsia="en-US"/>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66C9EF" w14:textId="77777777" w:rsidR="004335ED" w:rsidRPr="00DD6CFB" w:rsidRDefault="004335ED" w:rsidP="000D75B4">
            <w:pPr>
              <w:pStyle w:val="TAL"/>
              <w:rPr>
                <w:lang w:eastAsia="en-US"/>
              </w:rPr>
            </w:pPr>
            <w:r w:rsidRPr="00DD6CFB">
              <w:rPr>
                <w:lang w:eastAsia="en-US"/>
              </w:rPr>
              <w:t>RAN#91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5D9DE7" w14:textId="77777777" w:rsidR="004335ED" w:rsidRPr="00DD6CFB" w:rsidRDefault="004335ED" w:rsidP="000D75B4">
            <w:pPr>
              <w:pStyle w:val="TAL"/>
              <w:rPr>
                <w:lang w:eastAsia="en-US"/>
              </w:rPr>
            </w:pPr>
            <w:r w:rsidRPr="00DD6CFB">
              <w:rPr>
                <w:lang w:eastAsia="en-US"/>
              </w:rPr>
              <w:t>R5-211836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F9D14" w14:textId="77777777" w:rsidR="004335ED" w:rsidRPr="00DD6CFB" w:rsidRDefault="004335ED" w:rsidP="000D75B4">
            <w:pPr>
              <w:pStyle w:val="TAL"/>
              <w:rPr>
                <w:lang w:eastAsia="en-US"/>
              </w:rPr>
            </w:pPr>
            <w:r w:rsidRPr="00DD6CFB">
              <w:rPr>
                <w:lang w:eastAsia="en-US"/>
              </w:rPr>
              <w:t>1766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B9F35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B919B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1D25EE" w14:textId="77777777" w:rsidR="004335ED" w:rsidRPr="00DD6CFB" w:rsidRDefault="004335ED" w:rsidP="000D75B4">
            <w:pPr>
              <w:pStyle w:val="TAL"/>
              <w:rPr>
                <w:lang w:eastAsia="en-US"/>
              </w:rPr>
            </w:pPr>
            <w:r w:rsidRPr="00DD6CFB">
              <w:rPr>
                <w:lang w:eastAsia="en-US"/>
              </w:rPr>
              <w:t>Introduction of test frequencies for n48 adding CBW 70 MHz - DL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4CCD7" w14:textId="77777777" w:rsidR="004335ED" w:rsidRPr="00DD6CFB" w:rsidRDefault="004335ED" w:rsidP="000D75B4">
            <w:pPr>
              <w:pStyle w:val="TAL"/>
              <w:rPr>
                <w:lang w:eastAsia="en-US"/>
              </w:rPr>
            </w:pPr>
            <w:r w:rsidRPr="00DD6CFB">
              <w:rPr>
                <w:lang w:eastAsia="en-US"/>
              </w:rPr>
              <w:t>17.0.0</w:t>
            </w:r>
          </w:p>
        </w:tc>
      </w:tr>
      <w:bookmarkEnd w:id="170"/>
      <w:tr w:rsidR="004335ED" w:rsidRPr="0031204F" w14:paraId="006DED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FEA25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A8009C"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2C424D" w14:textId="77777777" w:rsidR="004335ED" w:rsidRPr="00DD6CFB" w:rsidRDefault="004335ED" w:rsidP="000D75B4">
            <w:pPr>
              <w:pStyle w:val="TAL"/>
              <w:rPr>
                <w:lang w:eastAsia="en-US"/>
              </w:rPr>
            </w:pPr>
            <w:r w:rsidRPr="00DD6CFB">
              <w:rPr>
                <w:lang w:eastAsia="en-US"/>
              </w:rPr>
              <w:t>R5-212203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77D0" w14:textId="77777777" w:rsidR="004335ED" w:rsidRPr="00DD6CFB" w:rsidRDefault="004335ED" w:rsidP="000D75B4">
            <w:pPr>
              <w:pStyle w:val="TAL"/>
              <w:rPr>
                <w:lang w:eastAsia="en-US"/>
              </w:rPr>
            </w:pPr>
            <w:r w:rsidRPr="00DD6CFB">
              <w:rPr>
                <w:lang w:eastAsia="en-US"/>
              </w:rPr>
              <w:t>1804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9398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00CF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F1ACE" w14:textId="77777777" w:rsidR="004335ED" w:rsidRPr="00DD6CFB" w:rsidRDefault="004335ED" w:rsidP="000D75B4">
            <w:pPr>
              <w:pStyle w:val="TAL"/>
              <w:rPr>
                <w:lang w:eastAsia="en-US"/>
              </w:rPr>
            </w:pPr>
            <w:r w:rsidRPr="00DD6CFB">
              <w:rPr>
                <w:lang w:eastAsia="en-US"/>
              </w:rPr>
              <w:t>Resubmission of Addition of SI combination for NR 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422F6" w14:textId="77777777" w:rsidR="004335ED" w:rsidRPr="00DD6CFB" w:rsidRDefault="004335ED" w:rsidP="000D75B4">
            <w:pPr>
              <w:pStyle w:val="TAL"/>
              <w:rPr>
                <w:lang w:eastAsia="en-US"/>
              </w:rPr>
            </w:pPr>
            <w:r w:rsidRPr="00DD6CFB">
              <w:rPr>
                <w:lang w:eastAsia="en-US"/>
              </w:rPr>
              <w:t>17.1.0</w:t>
            </w:r>
          </w:p>
        </w:tc>
      </w:tr>
      <w:tr w:rsidR="004335ED" w:rsidRPr="0031204F" w14:paraId="0A9F63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4A2CF8"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ABF418"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0256E" w14:textId="77777777" w:rsidR="004335ED" w:rsidRPr="00DD6CFB" w:rsidRDefault="004335ED" w:rsidP="000D75B4">
            <w:pPr>
              <w:pStyle w:val="TAL"/>
              <w:rPr>
                <w:lang w:eastAsia="en-US"/>
              </w:rPr>
            </w:pPr>
            <w:r w:rsidRPr="00DD6CFB">
              <w:rPr>
                <w:lang w:eastAsia="en-US"/>
              </w:rPr>
              <w:t>R5-212213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D3FD" w14:textId="77777777" w:rsidR="004335ED" w:rsidRPr="00DD6CFB" w:rsidRDefault="004335ED" w:rsidP="000D75B4">
            <w:pPr>
              <w:pStyle w:val="TAL"/>
              <w:rPr>
                <w:lang w:eastAsia="en-US"/>
              </w:rPr>
            </w:pPr>
            <w:r w:rsidRPr="00DD6CFB">
              <w:rPr>
                <w:lang w:eastAsia="en-US"/>
              </w:rPr>
              <w:t>1807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99617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3CA97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3DD32F"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Phy-ParametersSharedSpectrumChAccess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B7834" w14:textId="77777777" w:rsidR="004335ED" w:rsidRPr="00DD6CFB" w:rsidRDefault="004335ED" w:rsidP="000D75B4">
            <w:pPr>
              <w:pStyle w:val="TAL"/>
              <w:rPr>
                <w:lang w:eastAsia="en-US"/>
              </w:rPr>
            </w:pPr>
            <w:r w:rsidRPr="00DD6CFB">
              <w:rPr>
                <w:lang w:eastAsia="en-US"/>
              </w:rPr>
              <w:t>17.1.0</w:t>
            </w:r>
          </w:p>
        </w:tc>
      </w:tr>
      <w:tr w:rsidR="004335ED" w:rsidRPr="0031204F" w14:paraId="009AF4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C0606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4041B7"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25D694" w14:textId="77777777" w:rsidR="004335ED" w:rsidRPr="00DD6CFB" w:rsidRDefault="004335ED" w:rsidP="000D75B4">
            <w:pPr>
              <w:pStyle w:val="TAL"/>
              <w:rPr>
                <w:lang w:eastAsia="en-US"/>
              </w:rPr>
            </w:pPr>
            <w:r w:rsidRPr="00DD6CFB">
              <w:rPr>
                <w:lang w:eastAsia="en-US"/>
              </w:rPr>
              <w:t>R5-212248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5E872" w14:textId="77777777" w:rsidR="004335ED" w:rsidRPr="00DD6CFB" w:rsidRDefault="004335ED" w:rsidP="000D75B4">
            <w:pPr>
              <w:pStyle w:val="TAL"/>
              <w:rPr>
                <w:lang w:eastAsia="en-US"/>
              </w:rPr>
            </w:pPr>
            <w:r w:rsidRPr="00DD6CFB">
              <w:rPr>
                <w:lang w:eastAsia="en-US"/>
              </w:rPr>
              <w:t>1811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340D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6B79B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9DE11" w14:textId="77777777" w:rsidR="004335ED" w:rsidRPr="00DD6CFB" w:rsidRDefault="004335ED" w:rsidP="000D75B4">
            <w:pPr>
              <w:pStyle w:val="TAL"/>
              <w:rPr>
                <w:lang w:eastAsia="en-US"/>
              </w:rPr>
            </w:pPr>
            <w:r w:rsidRPr="00DD6CFB">
              <w:rPr>
                <w:lang w:eastAsia="en-US"/>
              </w:rPr>
              <w:t>Correction to TCI stated of CSI-RS for TRS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8F1A5" w14:textId="77777777" w:rsidR="004335ED" w:rsidRPr="00DD6CFB" w:rsidRDefault="004335ED" w:rsidP="000D75B4">
            <w:pPr>
              <w:pStyle w:val="TAL"/>
              <w:rPr>
                <w:lang w:eastAsia="en-US"/>
              </w:rPr>
            </w:pPr>
            <w:r w:rsidRPr="00DD6CFB">
              <w:rPr>
                <w:lang w:eastAsia="en-US"/>
              </w:rPr>
              <w:t>17.1.0</w:t>
            </w:r>
          </w:p>
        </w:tc>
      </w:tr>
      <w:tr w:rsidR="004335ED" w:rsidRPr="0031204F" w14:paraId="00C4C2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A85680"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0B5BCD"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CDBD42" w14:textId="77777777" w:rsidR="004335ED" w:rsidRPr="00DD6CFB" w:rsidRDefault="004335ED" w:rsidP="000D75B4">
            <w:pPr>
              <w:pStyle w:val="TAL"/>
              <w:rPr>
                <w:lang w:eastAsia="en-US"/>
              </w:rPr>
            </w:pPr>
            <w:r w:rsidRPr="00DD6CFB">
              <w:rPr>
                <w:lang w:eastAsia="en-US"/>
              </w:rPr>
              <w:t>R5-212249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27B7F" w14:textId="77777777" w:rsidR="004335ED" w:rsidRPr="00DD6CFB" w:rsidRDefault="004335ED" w:rsidP="000D75B4">
            <w:pPr>
              <w:pStyle w:val="TAL"/>
              <w:rPr>
                <w:lang w:eastAsia="en-US"/>
              </w:rPr>
            </w:pPr>
            <w:r w:rsidRPr="00DD6CFB">
              <w:rPr>
                <w:lang w:eastAsia="en-US"/>
              </w:rPr>
              <w:t>1812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A88DE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8BDC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5FDA5" w14:textId="77777777" w:rsidR="004335ED" w:rsidRPr="00DD6CFB" w:rsidRDefault="004335ED" w:rsidP="000D75B4">
            <w:pPr>
              <w:pStyle w:val="TAL"/>
              <w:rPr>
                <w:lang w:eastAsia="en-US"/>
              </w:rPr>
            </w:pPr>
            <w:r w:rsidRPr="00DD6CFB">
              <w:rPr>
                <w:lang w:eastAsia="en-US"/>
              </w:rPr>
              <w:t>Correction to physical layer parameters for demodulation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0882B" w14:textId="77777777" w:rsidR="004335ED" w:rsidRPr="00DD6CFB" w:rsidRDefault="004335ED" w:rsidP="000D75B4">
            <w:pPr>
              <w:pStyle w:val="TAL"/>
              <w:rPr>
                <w:lang w:eastAsia="en-US"/>
              </w:rPr>
            </w:pPr>
            <w:r w:rsidRPr="00DD6CFB">
              <w:rPr>
                <w:lang w:eastAsia="en-US"/>
              </w:rPr>
              <w:t>17.1.0</w:t>
            </w:r>
          </w:p>
        </w:tc>
      </w:tr>
      <w:tr w:rsidR="004335ED" w:rsidRPr="0031204F" w14:paraId="2931EC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6FED29"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E9F438"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4AE1C6" w14:textId="77777777" w:rsidR="004335ED" w:rsidRPr="00DD6CFB" w:rsidRDefault="004335ED" w:rsidP="000D75B4">
            <w:pPr>
              <w:pStyle w:val="TAL"/>
              <w:rPr>
                <w:lang w:eastAsia="en-US"/>
              </w:rPr>
            </w:pPr>
            <w:r w:rsidRPr="00DD6CFB">
              <w:rPr>
                <w:lang w:eastAsia="en-US"/>
              </w:rPr>
              <w:t>R5-212250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4276B" w14:textId="77777777" w:rsidR="004335ED" w:rsidRPr="00DD6CFB" w:rsidRDefault="004335ED" w:rsidP="000D75B4">
            <w:pPr>
              <w:pStyle w:val="TAL"/>
              <w:rPr>
                <w:lang w:eastAsia="en-US"/>
              </w:rPr>
            </w:pPr>
            <w:r w:rsidRPr="00DD6CFB">
              <w:rPr>
                <w:lang w:eastAsia="en-US"/>
              </w:rPr>
              <w:t>1813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9207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CE707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D1770" w14:textId="77777777" w:rsidR="004335ED" w:rsidRPr="00DD6CFB" w:rsidRDefault="004335ED" w:rsidP="000D75B4">
            <w:pPr>
              <w:pStyle w:val="TAL"/>
              <w:rPr>
                <w:lang w:eastAsia="en-US"/>
              </w:rPr>
            </w:pPr>
            <w:r w:rsidRPr="00DD6CFB">
              <w:rPr>
                <w:lang w:eastAsia="en-US"/>
              </w:rPr>
              <w:t>Update of TE diagram for FR2 RRM tests with multiple NR cells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902EB" w14:textId="77777777" w:rsidR="004335ED" w:rsidRPr="00DD6CFB" w:rsidRDefault="004335ED" w:rsidP="000D75B4">
            <w:pPr>
              <w:pStyle w:val="TAL"/>
              <w:rPr>
                <w:lang w:eastAsia="en-US"/>
              </w:rPr>
            </w:pPr>
            <w:r w:rsidRPr="00DD6CFB">
              <w:rPr>
                <w:lang w:eastAsia="en-US"/>
              </w:rPr>
              <w:t>17.1.0</w:t>
            </w:r>
          </w:p>
        </w:tc>
      </w:tr>
      <w:tr w:rsidR="004335ED" w:rsidRPr="0031204F" w14:paraId="5BA9B7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470EF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1735D5"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792D7B" w14:textId="77777777" w:rsidR="004335ED" w:rsidRPr="00DD6CFB" w:rsidRDefault="004335ED" w:rsidP="000D75B4">
            <w:pPr>
              <w:pStyle w:val="TAL"/>
              <w:rPr>
                <w:lang w:eastAsia="en-US"/>
              </w:rPr>
            </w:pPr>
            <w:r w:rsidRPr="00DD6CFB">
              <w:rPr>
                <w:lang w:eastAsia="en-US"/>
              </w:rPr>
              <w:t>R5-212409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2A053" w14:textId="77777777" w:rsidR="004335ED" w:rsidRPr="00DD6CFB" w:rsidRDefault="004335ED" w:rsidP="000D75B4">
            <w:pPr>
              <w:pStyle w:val="TAL"/>
              <w:rPr>
                <w:lang w:eastAsia="en-US"/>
              </w:rPr>
            </w:pPr>
            <w:r w:rsidRPr="00DD6CFB">
              <w:rPr>
                <w:lang w:eastAsia="en-US"/>
              </w:rPr>
              <w:t>1817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5D656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08AED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280FF9" w14:textId="77777777" w:rsidR="004335ED" w:rsidRPr="00DD6CFB" w:rsidRDefault="004335ED" w:rsidP="000D75B4">
            <w:pPr>
              <w:pStyle w:val="TAL"/>
              <w:rPr>
                <w:lang w:eastAsia="en-US"/>
              </w:rPr>
            </w:pPr>
            <w:r w:rsidRPr="00DD6CFB">
              <w:rPr>
                <w:lang w:eastAsia="en-US"/>
              </w:rPr>
              <w:t>Correction to IE BWP-</w:t>
            </w:r>
            <w:proofErr w:type="spellStart"/>
            <w:r w:rsidRPr="00DD6CFB">
              <w:rPr>
                <w:lang w:eastAsia="en-US"/>
              </w:rPr>
              <w:t>DownlinkDedicated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9A131" w14:textId="77777777" w:rsidR="004335ED" w:rsidRPr="00DD6CFB" w:rsidRDefault="004335ED" w:rsidP="000D75B4">
            <w:pPr>
              <w:pStyle w:val="TAL"/>
              <w:rPr>
                <w:lang w:eastAsia="en-US"/>
              </w:rPr>
            </w:pPr>
            <w:r w:rsidRPr="00DD6CFB">
              <w:rPr>
                <w:lang w:eastAsia="en-US"/>
              </w:rPr>
              <w:t>17.1.0</w:t>
            </w:r>
          </w:p>
        </w:tc>
      </w:tr>
      <w:tr w:rsidR="004335ED" w:rsidRPr="0031204F" w14:paraId="5AE207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F3ABDD"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14F8A1"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930CEE" w14:textId="77777777" w:rsidR="004335ED" w:rsidRPr="00DD6CFB" w:rsidRDefault="004335ED" w:rsidP="000D75B4">
            <w:pPr>
              <w:pStyle w:val="TAL"/>
              <w:rPr>
                <w:lang w:eastAsia="en-US"/>
              </w:rPr>
            </w:pPr>
            <w:r w:rsidRPr="00DD6CFB">
              <w:rPr>
                <w:lang w:eastAsia="en-US"/>
              </w:rPr>
              <w:t>R5-212455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FB7F" w14:textId="77777777" w:rsidR="004335ED" w:rsidRPr="00DD6CFB" w:rsidRDefault="004335ED" w:rsidP="000D75B4">
            <w:pPr>
              <w:pStyle w:val="TAL"/>
              <w:rPr>
                <w:lang w:eastAsia="en-US"/>
              </w:rPr>
            </w:pPr>
            <w:r w:rsidRPr="00DD6CFB">
              <w:rPr>
                <w:lang w:eastAsia="en-US"/>
              </w:rPr>
              <w:t>1822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B42CB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23A8A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97EB6" w14:textId="77777777" w:rsidR="004335ED" w:rsidRPr="00DD6CFB" w:rsidRDefault="004335ED" w:rsidP="000D75B4">
            <w:pPr>
              <w:pStyle w:val="TAL"/>
              <w:rPr>
                <w:lang w:eastAsia="en-US"/>
              </w:rPr>
            </w:pPr>
            <w:r w:rsidRPr="00DD6CFB">
              <w:rPr>
                <w:lang w:eastAsia="en-US"/>
              </w:rPr>
              <w:t>Correction of NR SL IE SL-BWP-Config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ECB82" w14:textId="77777777" w:rsidR="004335ED" w:rsidRPr="00DD6CFB" w:rsidRDefault="004335ED" w:rsidP="000D75B4">
            <w:pPr>
              <w:pStyle w:val="TAL"/>
              <w:rPr>
                <w:lang w:eastAsia="en-US"/>
              </w:rPr>
            </w:pPr>
            <w:r w:rsidRPr="00DD6CFB">
              <w:rPr>
                <w:lang w:eastAsia="en-US"/>
              </w:rPr>
              <w:t>17.1.0</w:t>
            </w:r>
          </w:p>
        </w:tc>
      </w:tr>
      <w:tr w:rsidR="004335ED" w:rsidRPr="0031204F" w14:paraId="2CF72F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3FF7D6"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1389CF"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9AA576" w14:textId="77777777" w:rsidR="004335ED" w:rsidRPr="00DD6CFB" w:rsidRDefault="004335ED" w:rsidP="000D75B4">
            <w:pPr>
              <w:pStyle w:val="TAL"/>
              <w:rPr>
                <w:lang w:eastAsia="en-US"/>
              </w:rPr>
            </w:pPr>
            <w:r w:rsidRPr="00DD6CFB">
              <w:rPr>
                <w:lang w:eastAsia="en-US"/>
              </w:rPr>
              <w:t>R5-212456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A82DA" w14:textId="77777777" w:rsidR="004335ED" w:rsidRPr="00DD6CFB" w:rsidRDefault="004335ED" w:rsidP="000D75B4">
            <w:pPr>
              <w:pStyle w:val="TAL"/>
              <w:rPr>
                <w:lang w:eastAsia="en-US"/>
              </w:rPr>
            </w:pPr>
            <w:r w:rsidRPr="00DD6CFB">
              <w:rPr>
                <w:lang w:eastAsia="en-US"/>
              </w:rPr>
              <w:t>1823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0A96A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4233A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C43CDF" w14:textId="77777777" w:rsidR="004335ED" w:rsidRPr="00DD6CFB" w:rsidRDefault="004335ED" w:rsidP="000D75B4">
            <w:pPr>
              <w:pStyle w:val="TAL"/>
              <w:rPr>
                <w:lang w:eastAsia="en-US"/>
              </w:rPr>
            </w:pPr>
            <w:r w:rsidRPr="00DD6CFB">
              <w:rPr>
                <w:lang w:eastAsia="en-US"/>
              </w:rPr>
              <w:t>Correction of NR SL IE SL-BWP-</w:t>
            </w:r>
            <w:proofErr w:type="spellStart"/>
            <w:r w:rsidRPr="00DD6CFB">
              <w:rPr>
                <w:lang w:eastAsia="en-US"/>
              </w:rPr>
              <w:t>PoolConfig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021A3" w14:textId="77777777" w:rsidR="004335ED" w:rsidRPr="00DD6CFB" w:rsidRDefault="004335ED" w:rsidP="000D75B4">
            <w:pPr>
              <w:pStyle w:val="TAL"/>
              <w:rPr>
                <w:lang w:eastAsia="en-US"/>
              </w:rPr>
            </w:pPr>
            <w:r w:rsidRPr="00DD6CFB">
              <w:rPr>
                <w:lang w:eastAsia="en-US"/>
              </w:rPr>
              <w:t>17.1.0</w:t>
            </w:r>
          </w:p>
        </w:tc>
      </w:tr>
      <w:tr w:rsidR="004335ED" w:rsidRPr="0031204F" w14:paraId="7E42D0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F8416B"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F2772B"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D28989" w14:textId="77777777" w:rsidR="004335ED" w:rsidRPr="00DD6CFB" w:rsidRDefault="004335ED" w:rsidP="000D75B4">
            <w:pPr>
              <w:pStyle w:val="TAL"/>
              <w:rPr>
                <w:lang w:eastAsia="en-US"/>
              </w:rPr>
            </w:pPr>
            <w:r w:rsidRPr="00DD6CFB">
              <w:rPr>
                <w:lang w:eastAsia="en-US"/>
              </w:rPr>
              <w:t>R5-212457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3093D" w14:textId="77777777" w:rsidR="004335ED" w:rsidRPr="00DD6CFB" w:rsidRDefault="004335ED" w:rsidP="000D75B4">
            <w:pPr>
              <w:pStyle w:val="TAL"/>
              <w:rPr>
                <w:lang w:eastAsia="en-US"/>
              </w:rPr>
            </w:pPr>
            <w:r w:rsidRPr="00DD6CFB">
              <w:rPr>
                <w:lang w:eastAsia="en-US"/>
              </w:rPr>
              <w:t>1824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6330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D0E43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D00D2B" w14:textId="77777777" w:rsidR="004335ED" w:rsidRPr="00DD6CFB" w:rsidRDefault="004335ED" w:rsidP="000D75B4">
            <w:pPr>
              <w:pStyle w:val="TAL"/>
              <w:rPr>
                <w:lang w:eastAsia="en-US"/>
              </w:rPr>
            </w:pPr>
            <w:r w:rsidRPr="00DD6CFB">
              <w:rPr>
                <w:lang w:eastAsia="en-US"/>
              </w:rPr>
              <w:t>Correction of NR SL IE SL-CBR-</w:t>
            </w:r>
            <w:proofErr w:type="spellStart"/>
            <w:r w:rsidRPr="00DD6CFB">
              <w:rPr>
                <w:lang w:eastAsia="en-US"/>
              </w:rPr>
              <w:t>CommonTxConfigList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5CF6A" w14:textId="77777777" w:rsidR="004335ED" w:rsidRPr="00DD6CFB" w:rsidRDefault="004335ED" w:rsidP="000D75B4">
            <w:pPr>
              <w:pStyle w:val="TAL"/>
              <w:rPr>
                <w:lang w:eastAsia="en-US"/>
              </w:rPr>
            </w:pPr>
            <w:r w:rsidRPr="00DD6CFB">
              <w:rPr>
                <w:lang w:eastAsia="en-US"/>
              </w:rPr>
              <w:t>17.1.0</w:t>
            </w:r>
          </w:p>
        </w:tc>
      </w:tr>
      <w:tr w:rsidR="004335ED" w:rsidRPr="0031204F" w14:paraId="1184A5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3650EE"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CBB26D"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88ABA8" w14:textId="77777777" w:rsidR="004335ED" w:rsidRPr="00DD6CFB" w:rsidRDefault="004335ED" w:rsidP="000D75B4">
            <w:pPr>
              <w:pStyle w:val="TAL"/>
              <w:rPr>
                <w:lang w:eastAsia="en-US"/>
              </w:rPr>
            </w:pPr>
            <w:r w:rsidRPr="00DD6CFB">
              <w:rPr>
                <w:lang w:eastAsia="en-US"/>
              </w:rPr>
              <w:t>R5-212458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E1E61" w14:textId="77777777" w:rsidR="004335ED" w:rsidRPr="00DD6CFB" w:rsidRDefault="004335ED" w:rsidP="000D75B4">
            <w:pPr>
              <w:pStyle w:val="TAL"/>
              <w:rPr>
                <w:lang w:eastAsia="en-US"/>
              </w:rPr>
            </w:pPr>
            <w:r w:rsidRPr="00DD6CFB">
              <w:rPr>
                <w:lang w:eastAsia="en-US"/>
              </w:rPr>
              <w:t>1825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503A9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E58EE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7DCAE" w14:textId="77777777" w:rsidR="004335ED" w:rsidRPr="00DD6CFB" w:rsidRDefault="004335ED" w:rsidP="000D75B4">
            <w:pPr>
              <w:pStyle w:val="TAL"/>
              <w:rPr>
                <w:lang w:eastAsia="en-US"/>
              </w:rPr>
            </w:pPr>
            <w:r w:rsidRPr="00DD6CFB">
              <w:rPr>
                <w:lang w:eastAsia="en-US"/>
              </w:rPr>
              <w:t>Correction of NR SL IE SL-CBR-</w:t>
            </w:r>
            <w:proofErr w:type="spellStart"/>
            <w:r w:rsidRPr="00DD6CFB">
              <w:rPr>
                <w:lang w:eastAsia="en-US"/>
              </w:rPr>
              <w:t>PriorityTxConfigList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9D1DC" w14:textId="77777777" w:rsidR="004335ED" w:rsidRPr="00DD6CFB" w:rsidRDefault="004335ED" w:rsidP="000D75B4">
            <w:pPr>
              <w:pStyle w:val="TAL"/>
              <w:rPr>
                <w:lang w:eastAsia="en-US"/>
              </w:rPr>
            </w:pPr>
            <w:r w:rsidRPr="00DD6CFB">
              <w:rPr>
                <w:lang w:eastAsia="en-US"/>
              </w:rPr>
              <w:t>17.1.0</w:t>
            </w:r>
          </w:p>
        </w:tc>
      </w:tr>
      <w:tr w:rsidR="004335ED" w:rsidRPr="0031204F" w14:paraId="252CF6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D9DB94"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C98D63"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41F9E2" w14:textId="77777777" w:rsidR="004335ED" w:rsidRPr="00DD6CFB" w:rsidRDefault="004335ED" w:rsidP="000D75B4">
            <w:pPr>
              <w:pStyle w:val="TAL"/>
              <w:rPr>
                <w:lang w:eastAsia="en-US"/>
              </w:rPr>
            </w:pPr>
            <w:r w:rsidRPr="00DD6CFB">
              <w:rPr>
                <w:lang w:eastAsia="en-US"/>
              </w:rPr>
              <w:t>R5-212459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5B06" w14:textId="77777777" w:rsidR="004335ED" w:rsidRPr="00DD6CFB" w:rsidRDefault="004335ED" w:rsidP="000D75B4">
            <w:pPr>
              <w:pStyle w:val="TAL"/>
              <w:rPr>
                <w:lang w:eastAsia="en-US"/>
              </w:rPr>
            </w:pPr>
            <w:r w:rsidRPr="00DD6CFB">
              <w:rPr>
                <w:lang w:eastAsia="en-US"/>
              </w:rPr>
              <w:t>1826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DCBBD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1EE59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AE4CB" w14:textId="77777777" w:rsidR="004335ED" w:rsidRPr="00DD6CFB" w:rsidRDefault="004335ED" w:rsidP="000D75B4">
            <w:pPr>
              <w:pStyle w:val="TAL"/>
              <w:rPr>
                <w:lang w:eastAsia="en-US"/>
              </w:rPr>
            </w:pPr>
            <w:r w:rsidRPr="00DD6CFB">
              <w:rPr>
                <w:lang w:eastAsia="en-US"/>
              </w:rPr>
              <w:t>Correction of NR SL IE SL-ConfiguredGrantConfig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7FACA" w14:textId="77777777" w:rsidR="004335ED" w:rsidRPr="00DD6CFB" w:rsidRDefault="004335ED" w:rsidP="000D75B4">
            <w:pPr>
              <w:pStyle w:val="TAL"/>
              <w:rPr>
                <w:lang w:eastAsia="en-US"/>
              </w:rPr>
            </w:pPr>
            <w:r w:rsidRPr="00DD6CFB">
              <w:rPr>
                <w:lang w:eastAsia="en-US"/>
              </w:rPr>
              <w:t>17.1.0</w:t>
            </w:r>
          </w:p>
        </w:tc>
      </w:tr>
      <w:tr w:rsidR="004335ED" w:rsidRPr="0031204F" w14:paraId="78BE50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F26096"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702832"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C2C781" w14:textId="77777777" w:rsidR="004335ED" w:rsidRPr="00DD6CFB" w:rsidRDefault="004335ED" w:rsidP="000D75B4">
            <w:pPr>
              <w:pStyle w:val="TAL"/>
              <w:rPr>
                <w:lang w:eastAsia="en-US"/>
              </w:rPr>
            </w:pPr>
            <w:r w:rsidRPr="00DD6CFB">
              <w:rPr>
                <w:lang w:eastAsia="en-US"/>
              </w:rPr>
              <w:t>R5-212460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C6252" w14:textId="77777777" w:rsidR="004335ED" w:rsidRPr="00DD6CFB" w:rsidRDefault="004335ED" w:rsidP="000D75B4">
            <w:pPr>
              <w:pStyle w:val="TAL"/>
              <w:rPr>
                <w:lang w:eastAsia="en-US"/>
              </w:rPr>
            </w:pPr>
            <w:r w:rsidRPr="00DD6CFB">
              <w:rPr>
                <w:lang w:eastAsia="en-US"/>
              </w:rPr>
              <w:t>1827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4E86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54F17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03CAB"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DestinationIdentity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4F2D" w14:textId="77777777" w:rsidR="004335ED" w:rsidRPr="00DD6CFB" w:rsidRDefault="004335ED" w:rsidP="000D75B4">
            <w:pPr>
              <w:pStyle w:val="TAL"/>
              <w:rPr>
                <w:lang w:eastAsia="en-US"/>
              </w:rPr>
            </w:pPr>
            <w:r w:rsidRPr="00DD6CFB">
              <w:rPr>
                <w:lang w:eastAsia="en-US"/>
              </w:rPr>
              <w:t>17.1.0</w:t>
            </w:r>
          </w:p>
        </w:tc>
      </w:tr>
      <w:tr w:rsidR="004335ED" w:rsidRPr="0031204F" w14:paraId="7F3C46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1AB951"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442646"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D4110" w14:textId="77777777" w:rsidR="004335ED" w:rsidRPr="00DD6CFB" w:rsidRDefault="004335ED" w:rsidP="000D75B4">
            <w:pPr>
              <w:pStyle w:val="TAL"/>
              <w:rPr>
                <w:lang w:eastAsia="en-US"/>
              </w:rPr>
            </w:pPr>
            <w:r w:rsidRPr="00DD6CFB">
              <w:rPr>
                <w:lang w:eastAsia="en-US"/>
              </w:rPr>
              <w:t>R5-212461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609E8" w14:textId="77777777" w:rsidR="004335ED" w:rsidRPr="00DD6CFB" w:rsidRDefault="004335ED" w:rsidP="000D75B4">
            <w:pPr>
              <w:pStyle w:val="TAL"/>
              <w:rPr>
                <w:lang w:eastAsia="en-US"/>
              </w:rPr>
            </w:pPr>
            <w:r w:rsidRPr="00DD6CFB">
              <w:rPr>
                <w:lang w:eastAsia="en-US"/>
              </w:rPr>
              <w:t>1828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26F64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C3CCD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5A760"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FreqConfig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2D6EE" w14:textId="77777777" w:rsidR="004335ED" w:rsidRPr="00DD6CFB" w:rsidRDefault="004335ED" w:rsidP="000D75B4">
            <w:pPr>
              <w:pStyle w:val="TAL"/>
              <w:rPr>
                <w:lang w:eastAsia="en-US"/>
              </w:rPr>
            </w:pPr>
            <w:r w:rsidRPr="00DD6CFB">
              <w:rPr>
                <w:lang w:eastAsia="en-US"/>
              </w:rPr>
              <w:t>17.1.0</w:t>
            </w:r>
          </w:p>
        </w:tc>
      </w:tr>
      <w:tr w:rsidR="004335ED" w:rsidRPr="0031204F" w14:paraId="2C173F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5AEF0C"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918CD5"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D48951" w14:textId="77777777" w:rsidR="004335ED" w:rsidRPr="00DD6CFB" w:rsidRDefault="004335ED" w:rsidP="000D75B4">
            <w:pPr>
              <w:pStyle w:val="TAL"/>
              <w:rPr>
                <w:lang w:eastAsia="en-US"/>
              </w:rPr>
            </w:pPr>
            <w:r w:rsidRPr="00DD6CFB">
              <w:rPr>
                <w:lang w:eastAsia="en-US"/>
              </w:rPr>
              <w:t>R5-212462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4BC46" w14:textId="77777777" w:rsidR="004335ED" w:rsidRPr="00DD6CFB" w:rsidRDefault="004335ED" w:rsidP="000D75B4">
            <w:pPr>
              <w:pStyle w:val="TAL"/>
              <w:rPr>
                <w:lang w:eastAsia="en-US"/>
              </w:rPr>
            </w:pPr>
            <w:r w:rsidRPr="00DD6CFB">
              <w:rPr>
                <w:lang w:eastAsia="en-US"/>
              </w:rPr>
              <w:t>1829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D786B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8310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D16C9"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MeasConfigCommon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FD692" w14:textId="77777777" w:rsidR="004335ED" w:rsidRPr="00DD6CFB" w:rsidRDefault="004335ED" w:rsidP="000D75B4">
            <w:pPr>
              <w:pStyle w:val="TAL"/>
              <w:rPr>
                <w:lang w:eastAsia="en-US"/>
              </w:rPr>
            </w:pPr>
            <w:r w:rsidRPr="00DD6CFB">
              <w:rPr>
                <w:lang w:eastAsia="en-US"/>
              </w:rPr>
              <w:t>17.1.0</w:t>
            </w:r>
          </w:p>
        </w:tc>
      </w:tr>
      <w:tr w:rsidR="004335ED" w:rsidRPr="0031204F" w14:paraId="3F67A0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E584BD"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21F4E5"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BCAB70" w14:textId="77777777" w:rsidR="004335ED" w:rsidRPr="00DD6CFB" w:rsidRDefault="004335ED" w:rsidP="000D75B4">
            <w:pPr>
              <w:pStyle w:val="TAL"/>
              <w:rPr>
                <w:lang w:eastAsia="en-US"/>
              </w:rPr>
            </w:pPr>
            <w:r w:rsidRPr="00DD6CFB">
              <w:rPr>
                <w:lang w:eastAsia="en-US"/>
              </w:rPr>
              <w:t>R5-212463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9D503" w14:textId="77777777" w:rsidR="004335ED" w:rsidRPr="00DD6CFB" w:rsidRDefault="004335ED" w:rsidP="000D75B4">
            <w:pPr>
              <w:pStyle w:val="TAL"/>
              <w:rPr>
                <w:lang w:eastAsia="en-US"/>
              </w:rPr>
            </w:pPr>
            <w:r w:rsidRPr="00DD6CFB">
              <w:rPr>
                <w:lang w:eastAsia="en-US"/>
              </w:rPr>
              <w:t>1830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3D881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9AB67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F008"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MeasIdList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63AB8" w14:textId="77777777" w:rsidR="004335ED" w:rsidRPr="00DD6CFB" w:rsidRDefault="004335ED" w:rsidP="000D75B4">
            <w:pPr>
              <w:pStyle w:val="TAL"/>
              <w:rPr>
                <w:lang w:eastAsia="en-US"/>
              </w:rPr>
            </w:pPr>
            <w:r w:rsidRPr="00DD6CFB">
              <w:rPr>
                <w:lang w:eastAsia="en-US"/>
              </w:rPr>
              <w:t>17.1.0</w:t>
            </w:r>
          </w:p>
        </w:tc>
      </w:tr>
      <w:tr w:rsidR="004335ED" w:rsidRPr="0031204F" w14:paraId="47A2D8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8716D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850DBA"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6C728F" w14:textId="77777777" w:rsidR="004335ED" w:rsidRPr="00DD6CFB" w:rsidRDefault="004335ED" w:rsidP="000D75B4">
            <w:pPr>
              <w:pStyle w:val="TAL"/>
              <w:rPr>
                <w:lang w:eastAsia="en-US"/>
              </w:rPr>
            </w:pPr>
            <w:r w:rsidRPr="00DD6CFB">
              <w:rPr>
                <w:lang w:eastAsia="en-US"/>
              </w:rPr>
              <w:t>R5-212464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3B78F" w14:textId="77777777" w:rsidR="004335ED" w:rsidRPr="00DD6CFB" w:rsidRDefault="004335ED" w:rsidP="000D75B4">
            <w:pPr>
              <w:pStyle w:val="TAL"/>
              <w:rPr>
                <w:lang w:eastAsia="en-US"/>
              </w:rPr>
            </w:pPr>
            <w:r w:rsidRPr="00DD6CFB">
              <w:rPr>
                <w:lang w:eastAsia="en-US"/>
              </w:rPr>
              <w:t>1831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5BA1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D1200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7A44F"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MeasObjectList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741C4" w14:textId="77777777" w:rsidR="004335ED" w:rsidRPr="00DD6CFB" w:rsidRDefault="004335ED" w:rsidP="000D75B4">
            <w:pPr>
              <w:pStyle w:val="TAL"/>
              <w:rPr>
                <w:lang w:eastAsia="en-US"/>
              </w:rPr>
            </w:pPr>
            <w:r w:rsidRPr="00DD6CFB">
              <w:rPr>
                <w:lang w:eastAsia="en-US"/>
              </w:rPr>
              <w:t>17.1.0</w:t>
            </w:r>
          </w:p>
        </w:tc>
      </w:tr>
      <w:tr w:rsidR="004335ED" w:rsidRPr="0031204F" w14:paraId="48A188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5BF145"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3CACB"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C7A8B5" w14:textId="77777777" w:rsidR="004335ED" w:rsidRPr="00DD6CFB" w:rsidRDefault="004335ED" w:rsidP="000D75B4">
            <w:pPr>
              <w:pStyle w:val="TAL"/>
              <w:rPr>
                <w:lang w:eastAsia="en-US"/>
              </w:rPr>
            </w:pPr>
            <w:r w:rsidRPr="00DD6CFB">
              <w:rPr>
                <w:lang w:eastAsia="en-US"/>
              </w:rPr>
              <w:t>R5-212465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01539" w14:textId="77777777" w:rsidR="004335ED" w:rsidRPr="00DD6CFB" w:rsidRDefault="004335ED" w:rsidP="000D75B4">
            <w:pPr>
              <w:pStyle w:val="TAL"/>
              <w:rPr>
                <w:lang w:eastAsia="en-US"/>
              </w:rPr>
            </w:pPr>
            <w:r w:rsidRPr="00DD6CFB">
              <w:rPr>
                <w:lang w:eastAsia="en-US"/>
              </w:rPr>
              <w:t>1832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5B140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1B649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E18B2" w14:textId="77777777" w:rsidR="004335ED" w:rsidRPr="00DD6CFB" w:rsidRDefault="004335ED" w:rsidP="000D75B4">
            <w:pPr>
              <w:pStyle w:val="TAL"/>
              <w:rPr>
                <w:lang w:eastAsia="en-US"/>
              </w:rPr>
            </w:pPr>
            <w:r w:rsidRPr="00DD6CFB">
              <w:rPr>
                <w:lang w:eastAsia="en-US"/>
              </w:rPr>
              <w:t>Correction of NR SL IE SL-PSBCH-Config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62E78" w14:textId="77777777" w:rsidR="004335ED" w:rsidRPr="00DD6CFB" w:rsidRDefault="004335ED" w:rsidP="000D75B4">
            <w:pPr>
              <w:pStyle w:val="TAL"/>
              <w:rPr>
                <w:lang w:eastAsia="en-US"/>
              </w:rPr>
            </w:pPr>
            <w:r w:rsidRPr="00DD6CFB">
              <w:rPr>
                <w:lang w:eastAsia="en-US"/>
              </w:rPr>
              <w:t>17.1.0</w:t>
            </w:r>
          </w:p>
        </w:tc>
      </w:tr>
      <w:tr w:rsidR="004335ED" w:rsidRPr="0031204F" w14:paraId="480C79B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88E"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930BA"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F3434" w14:textId="77777777" w:rsidR="004335ED" w:rsidRPr="00DD6CFB" w:rsidRDefault="004335ED" w:rsidP="000D75B4">
            <w:pPr>
              <w:pStyle w:val="TAL"/>
              <w:rPr>
                <w:lang w:eastAsia="en-US"/>
              </w:rPr>
            </w:pPr>
            <w:r w:rsidRPr="00DD6CFB">
              <w:rPr>
                <w:lang w:eastAsia="en-US"/>
              </w:rPr>
              <w:t>R5-212468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26031" w14:textId="77777777" w:rsidR="004335ED" w:rsidRPr="00DD6CFB" w:rsidRDefault="004335ED" w:rsidP="000D75B4">
            <w:pPr>
              <w:pStyle w:val="TAL"/>
              <w:rPr>
                <w:lang w:eastAsia="en-US"/>
              </w:rPr>
            </w:pPr>
            <w:r w:rsidRPr="00DD6CFB">
              <w:rPr>
                <w:lang w:eastAsia="en-US"/>
              </w:rPr>
              <w:t>1835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21259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AB2FD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57818F" w14:textId="77777777" w:rsidR="004335ED" w:rsidRPr="00DD6CFB" w:rsidRDefault="004335ED" w:rsidP="000D75B4">
            <w:pPr>
              <w:pStyle w:val="TAL"/>
              <w:rPr>
                <w:lang w:eastAsia="en-US"/>
              </w:rPr>
            </w:pPr>
            <w:r w:rsidRPr="00DD6CFB">
              <w:rPr>
                <w:lang w:eastAsia="en-US"/>
              </w:rPr>
              <w:t>Correction of NR SL IE SL-QoS-Profile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209BD" w14:textId="77777777" w:rsidR="004335ED" w:rsidRPr="00DD6CFB" w:rsidRDefault="004335ED" w:rsidP="000D75B4">
            <w:pPr>
              <w:pStyle w:val="TAL"/>
              <w:rPr>
                <w:lang w:eastAsia="en-US"/>
              </w:rPr>
            </w:pPr>
            <w:r w:rsidRPr="00DD6CFB">
              <w:rPr>
                <w:lang w:eastAsia="en-US"/>
              </w:rPr>
              <w:t>17.1.0</w:t>
            </w:r>
          </w:p>
        </w:tc>
      </w:tr>
      <w:tr w:rsidR="004335ED" w:rsidRPr="0031204F" w14:paraId="2F2873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A73EF3"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26AA59"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61E967" w14:textId="77777777" w:rsidR="004335ED" w:rsidRPr="00DD6CFB" w:rsidRDefault="004335ED" w:rsidP="000D75B4">
            <w:pPr>
              <w:pStyle w:val="TAL"/>
              <w:rPr>
                <w:lang w:eastAsia="en-US"/>
              </w:rPr>
            </w:pPr>
            <w:r w:rsidRPr="00DD6CFB">
              <w:rPr>
                <w:lang w:eastAsia="en-US"/>
              </w:rPr>
              <w:t>R5-212469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402CA" w14:textId="77777777" w:rsidR="004335ED" w:rsidRPr="00DD6CFB" w:rsidRDefault="004335ED" w:rsidP="000D75B4">
            <w:pPr>
              <w:pStyle w:val="TAL"/>
              <w:rPr>
                <w:lang w:eastAsia="en-US"/>
              </w:rPr>
            </w:pPr>
            <w:r w:rsidRPr="00DD6CFB">
              <w:rPr>
                <w:lang w:eastAsia="en-US"/>
              </w:rPr>
              <w:t>1836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2BC84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AF8E9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EB457"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QuantityConfig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933E4" w14:textId="77777777" w:rsidR="004335ED" w:rsidRPr="00DD6CFB" w:rsidRDefault="004335ED" w:rsidP="000D75B4">
            <w:pPr>
              <w:pStyle w:val="TAL"/>
              <w:rPr>
                <w:lang w:eastAsia="en-US"/>
              </w:rPr>
            </w:pPr>
            <w:r w:rsidRPr="00DD6CFB">
              <w:rPr>
                <w:lang w:eastAsia="en-US"/>
              </w:rPr>
              <w:t>17.1.0</w:t>
            </w:r>
          </w:p>
        </w:tc>
      </w:tr>
      <w:tr w:rsidR="004335ED" w:rsidRPr="0031204F" w14:paraId="1709E7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F0D9EB"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E4EBE7"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3AED75" w14:textId="77777777" w:rsidR="004335ED" w:rsidRPr="00DD6CFB" w:rsidRDefault="004335ED" w:rsidP="000D75B4">
            <w:pPr>
              <w:pStyle w:val="TAL"/>
              <w:rPr>
                <w:lang w:eastAsia="en-US"/>
              </w:rPr>
            </w:pPr>
            <w:r w:rsidRPr="00DD6CFB">
              <w:rPr>
                <w:lang w:eastAsia="en-US"/>
              </w:rPr>
              <w:t>R5-212473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49AF7" w14:textId="77777777" w:rsidR="004335ED" w:rsidRPr="00DD6CFB" w:rsidRDefault="004335ED" w:rsidP="000D75B4">
            <w:pPr>
              <w:pStyle w:val="TAL"/>
              <w:rPr>
                <w:lang w:eastAsia="en-US"/>
              </w:rPr>
            </w:pPr>
            <w:r w:rsidRPr="00DD6CFB">
              <w:rPr>
                <w:lang w:eastAsia="en-US"/>
              </w:rPr>
              <w:t>1840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9BA2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56CAB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B03C7"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ScheduledConfig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BF76" w14:textId="77777777" w:rsidR="004335ED" w:rsidRPr="00DD6CFB" w:rsidRDefault="004335ED" w:rsidP="000D75B4">
            <w:pPr>
              <w:pStyle w:val="TAL"/>
              <w:rPr>
                <w:lang w:eastAsia="en-US"/>
              </w:rPr>
            </w:pPr>
            <w:r w:rsidRPr="00DD6CFB">
              <w:rPr>
                <w:lang w:eastAsia="en-US"/>
              </w:rPr>
              <w:t>17.1.0</w:t>
            </w:r>
          </w:p>
        </w:tc>
      </w:tr>
      <w:tr w:rsidR="004335ED" w:rsidRPr="0031204F" w14:paraId="62B950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FD97ED"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BA4155"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691274" w14:textId="77777777" w:rsidR="004335ED" w:rsidRPr="00DD6CFB" w:rsidRDefault="004335ED" w:rsidP="000D75B4">
            <w:pPr>
              <w:pStyle w:val="TAL"/>
              <w:rPr>
                <w:lang w:eastAsia="en-US"/>
              </w:rPr>
            </w:pPr>
            <w:r w:rsidRPr="00DD6CFB">
              <w:rPr>
                <w:lang w:eastAsia="en-US"/>
              </w:rPr>
              <w:t>R5-212476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5A4F0" w14:textId="77777777" w:rsidR="004335ED" w:rsidRPr="00DD6CFB" w:rsidRDefault="004335ED" w:rsidP="000D75B4">
            <w:pPr>
              <w:pStyle w:val="TAL"/>
              <w:rPr>
                <w:lang w:eastAsia="en-US"/>
              </w:rPr>
            </w:pPr>
            <w:r w:rsidRPr="00DD6CFB">
              <w:rPr>
                <w:lang w:eastAsia="en-US"/>
              </w:rPr>
              <w:t>1843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8E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EFE42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10816"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TxPower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FEBE3" w14:textId="77777777" w:rsidR="004335ED" w:rsidRPr="00DD6CFB" w:rsidRDefault="004335ED" w:rsidP="000D75B4">
            <w:pPr>
              <w:pStyle w:val="TAL"/>
              <w:rPr>
                <w:lang w:eastAsia="en-US"/>
              </w:rPr>
            </w:pPr>
            <w:r w:rsidRPr="00DD6CFB">
              <w:rPr>
                <w:lang w:eastAsia="en-US"/>
              </w:rPr>
              <w:t>17.1.0</w:t>
            </w:r>
          </w:p>
        </w:tc>
      </w:tr>
      <w:tr w:rsidR="004335ED" w:rsidRPr="0031204F" w14:paraId="71ED84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5749A3"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B0FCE9"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E33282" w14:textId="77777777" w:rsidR="004335ED" w:rsidRPr="00DD6CFB" w:rsidRDefault="004335ED" w:rsidP="000D75B4">
            <w:pPr>
              <w:pStyle w:val="TAL"/>
              <w:rPr>
                <w:lang w:eastAsia="en-US"/>
              </w:rPr>
            </w:pPr>
            <w:r w:rsidRPr="00DD6CFB">
              <w:rPr>
                <w:lang w:eastAsia="en-US"/>
              </w:rPr>
              <w:t>R5-212478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5AA74" w14:textId="77777777" w:rsidR="004335ED" w:rsidRPr="00DD6CFB" w:rsidRDefault="004335ED" w:rsidP="000D75B4">
            <w:pPr>
              <w:pStyle w:val="TAL"/>
              <w:rPr>
                <w:lang w:eastAsia="en-US"/>
              </w:rPr>
            </w:pPr>
            <w:r w:rsidRPr="00DD6CFB">
              <w:rPr>
                <w:lang w:eastAsia="en-US"/>
              </w:rPr>
              <w:t>1845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8ED0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EAB51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31CAA9" w14:textId="77777777" w:rsidR="004335ED" w:rsidRPr="00DD6CFB" w:rsidRDefault="004335ED" w:rsidP="000D75B4">
            <w:pPr>
              <w:pStyle w:val="TAL"/>
              <w:rPr>
                <w:lang w:eastAsia="en-US"/>
              </w:rPr>
            </w:pPr>
            <w:r w:rsidRPr="00DD6CFB">
              <w:rPr>
                <w:lang w:eastAsia="en-US"/>
              </w:rPr>
              <w:t>Correction of NR SL IE SL-UE-</w:t>
            </w:r>
            <w:proofErr w:type="spellStart"/>
            <w:r w:rsidRPr="00DD6CFB">
              <w:rPr>
                <w:lang w:eastAsia="en-US"/>
              </w:rPr>
              <w:t>SelectedConfig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87BAD" w14:textId="77777777" w:rsidR="004335ED" w:rsidRPr="00DD6CFB" w:rsidRDefault="004335ED" w:rsidP="000D75B4">
            <w:pPr>
              <w:pStyle w:val="TAL"/>
              <w:rPr>
                <w:lang w:eastAsia="en-US"/>
              </w:rPr>
            </w:pPr>
            <w:r w:rsidRPr="00DD6CFB">
              <w:rPr>
                <w:lang w:eastAsia="en-US"/>
              </w:rPr>
              <w:t>17.1.0</w:t>
            </w:r>
          </w:p>
        </w:tc>
      </w:tr>
      <w:tr w:rsidR="004335ED" w:rsidRPr="0031204F" w14:paraId="7C123F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F65985"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D522D9"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A6CF60" w14:textId="77777777" w:rsidR="004335ED" w:rsidRPr="00DD6CFB" w:rsidRDefault="004335ED" w:rsidP="000D75B4">
            <w:pPr>
              <w:pStyle w:val="TAL"/>
              <w:rPr>
                <w:lang w:eastAsia="en-US"/>
              </w:rPr>
            </w:pPr>
            <w:r w:rsidRPr="00DD6CFB">
              <w:rPr>
                <w:lang w:eastAsia="en-US"/>
              </w:rPr>
              <w:t>R5-212479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E68F9" w14:textId="77777777" w:rsidR="004335ED" w:rsidRPr="00DD6CFB" w:rsidRDefault="004335ED" w:rsidP="000D75B4">
            <w:pPr>
              <w:pStyle w:val="TAL"/>
              <w:rPr>
                <w:lang w:eastAsia="en-US"/>
              </w:rPr>
            </w:pPr>
            <w:r w:rsidRPr="00DD6CFB">
              <w:rPr>
                <w:lang w:eastAsia="en-US"/>
              </w:rPr>
              <w:t>1846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DDCC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CC246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D2FEC"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ZoneConfig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46CE5" w14:textId="77777777" w:rsidR="004335ED" w:rsidRPr="00DD6CFB" w:rsidRDefault="004335ED" w:rsidP="000D75B4">
            <w:pPr>
              <w:pStyle w:val="TAL"/>
              <w:rPr>
                <w:lang w:eastAsia="en-US"/>
              </w:rPr>
            </w:pPr>
            <w:r w:rsidRPr="00DD6CFB">
              <w:rPr>
                <w:lang w:eastAsia="en-US"/>
              </w:rPr>
              <w:t>17.1.0</w:t>
            </w:r>
          </w:p>
        </w:tc>
      </w:tr>
      <w:tr w:rsidR="004335ED" w:rsidRPr="0031204F" w14:paraId="34A453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281337"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76056B"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BA8495" w14:textId="77777777" w:rsidR="004335ED" w:rsidRPr="00DD6CFB" w:rsidRDefault="004335ED" w:rsidP="000D75B4">
            <w:pPr>
              <w:pStyle w:val="TAL"/>
              <w:rPr>
                <w:lang w:eastAsia="en-US"/>
              </w:rPr>
            </w:pPr>
            <w:r w:rsidRPr="00DD6CFB">
              <w:rPr>
                <w:lang w:eastAsia="en-US"/>
              </w:rPr>
              <w:t>R5-212616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D1022" w14:textId="77777777" w:rsidR="004335ED" w:rsidRPr="00DD6CFB" w:rsidRDefault="004335ED" w:rsidP="000D75B4">
            <w:pPr>
              <w:pStyle w:val="TAL"/>
              <w:rPr>
                <w:lang w:eastAsia="en-US"/>
              </w:rPr>
            </w:pPr>
            <w:r w:rsidRPr="00DD6CFB">
              <w:rPr>
                <w:lang w:eastAsia="en-US"/>
              </w:rPr>
              <w:t>1859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E0D78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B9DE9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E152F" w14:textId="77777777" w:rsidR="004335ED" w:rsidRPr="00DD6CFB" w:rsidRDefault="004335ED" w:rsidP="000D75B4">
            <w:pPr>
              <w:pStyle w:val="TAL"/>
              <w:rPr>
                <w:lang w:eastAsia="en-US"/>
              </w:rPr>
            </w:pPr>
            <w:r w:rsidRPr="00DD6CFB">
              <w:rPr>
                <w:lang w:eastAsia="en-US"/>
              </w:rPr>
              <w:t>Correction to PUCCH resource indicator value for PMI reporting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F9858" w14:textId="77777777" w:rsidR="004335ED" w:rsidRPr="00DD6CFB" w:rsidRDefault="004335ED" w:rsidP="000D75B4">
            <w:pPr>
              <w:pStyle w:val="TAL"/>
              <w:rPr>
                <w:lang w:eastAsia="en-US"/>
              </w:rPr>
            </w:pPr>
            <w:r w:rsidRPr="00DD6CFB">
              <w:rPr>
                <w:lang w:eastAsia="en-US"/>
              </w:rPr>
              <w:t>17.1.0</w:t>
            </w:r>
          </w:p>
        </w:tc>
      </w:tr>
      <w:tr w:rsidR="004335ED" w:rsidRPr="0031204F" w14:paraId="040A42C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3514A7"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604D0"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D3779B" w14:textId="77777777" w:rsidR="004335ED" w:rsidRPr="00DD6CFB" w:rsidRDefault="004335ED" w:rsidP="000D75B4">
            <w:pPr>
              <w:pStyle w:val="TAL"/>
              <w:rPr>
                <w:lang w:eastAsia="en-US"/>
              </w:rPr>
            </w:pPr>
            <w:r w:rsidRPr="00DD6CFB">
              <w:rPr>
                <w:lang w:eastAsia="en-US"/>
              </w:rPr>
              <w:t>R5-212642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03933" w14:textId="77777777" w:rsidR="004335ED" w:rsidRPr="00DD6CFB" w:rsidRDefault="004335ED" w:rsidP="000D75B4">
            <w:pPr>
              <w:pStyle w:val="TAL"/>
              <w:rPr>
                <w:lang w:eastAsia="en-US"/>
              </w:rPr>
            </w:pPr>
            <w:r w:rsidRPr="00DD6CFB">
              <w:rPr>
                <w:lang w:eastAsia="en-US"/>
              </w:rPr>
              <w:t>1861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BEFC5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E48D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EB778" w14:textId="77777777" w:rsidR="004335ED" w:rsidRPr="00DD6CFB" w:rsidRDefault="004335ED" w:rsidP="000D75B4">
            <w:pPr>
              <w:pStyle w:val="TAL"/>
              <w:rPr>
                <w:lang w:eastAsia="en-US"/>
              </w:rPr>
            </w:pPr>
            <w:r w:rsidRPr="00DD6CFB">
              <w:rPr>
                <w:lang w:eastAsia="en-US"/>
              </w:rPr>
              <w:t>Editorial correction of header level in clause 5.4.2.0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163B0" w14:textId="77777777" w:rsidR="004335ED" w:rsidRPr="00DD6CFB" w:rsidRDefault="004335ED" w:rsidP="000D75B4">
            <w:pPr>
              <w:pStyle w:val="TAL"/>
              <w:rPr>
                <w:lang w:eastAsia="en-US"/>
              </w:rPr>
            </w:pPr>
            <w:r w:rsidRPr="00DD6CFB">
              <w:rPr>
                <w:lang w:eastAsia="en-US"/>
              </w:rPr>
              <w:t>17.1.0</w:t>
            </w:r>
          </w:p>
        </w:tc>
      </w:tr>
      <w:tr w:rsidR="004335ED" w:rsidRPr="0031204F" w14:paraId="272C04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AFF4EE"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409E1"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BD828" w14:textId="77777777" w:rsidR="004335ED" w:rsidRPr="00DD6CFB" w:rsidRDefault="004335ED" w:rsidP="000D75B4">
            <w:pPr>
              <w:pStyle w:val="TAL"/>
              <w:rPr>
                <w:lang w:eastAsia="en-US"/>
              </w:rPr>
            </w:pPr>
            <w:r w:rsidRPr="00DD6CFB">
              <w:rPr>
                <w:lang w:eastAsia="en-US"/>
              </w:rPr>
              <w:t>R5-212688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01AB8" w14:textId="77777777" w:rsidR="004335ED" w:rsidRPr="00DD6CFB" w:rsidRDefault="004335ED" w:rsidP="000D75B4">
            <w:pPr>
              <w:pStyle w:val="TAL"/>
              <w:rPr>
                <w:lang w:eastAsia="en-US"/>
              </w:rPr>
            </w:pPr>
            <w:r w:rsidRPr="00DD6CFB">
              <w:rPr>
                <w:lang w:eastAsia="en-US"/>
              </w:rPr>
              <w:t>1865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DFAC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4AAE6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0DCBC" w14:textId="77777777" w:rsidR="004335ED" w:rsidRPr="00DD6CFB" w:rsidRDefault="004335ED" w:rsidP="000D75B4">
            <w:pPr>
              <w:pStyle w:val="TAL"/>
              <w:rPr>
                <w:lang w:eastAsia="en-US"/>
              </w:rPr>
            </w:pPr>
            <w:r w:rsidRPr="00DD6CFB">
              <w:rPr>
                <w:lang w:eastAsia="en-US"/>
              </w:rPr>
              <w:t xml:space="preserve">Correction of nominal channel spacing in test frequencies for </w:t>
            </w:r>
            <w:r w:rsidRPr="00DD6CFB">
              <w:rPr>
                <w:lang w:eastAsia="en-US"/>
              </w:rPr>
              <w:lastRenderedPageBreak/>
              <w:t>CA_n257x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11128" w14:textId="77777777" w:rsidR="004335ED" w:rsidRPr="00DD6CFB" w:rsidRDefault="004335ED" w:rsidP="000D75B4">
            <w:pPr>
              <w:pStyle w:val="TAL"/>
              <w:rPr>
                <w:lang w:eastAsia="en-US"/>
              </w:rPr>
            </w:pPr>
            <w:r w:rsidRPr="00DD6CFB">
              <w:rPr>
                <w:lang w:eastAsia="en-US"/>
              </w:rPr>
              <w:lastRenderedPageBreak/>
              <w:t>17.1.0</w:t>
            </w:r>
          </w:p>
        </w:tc>
      </w:tr>
      <w:tr w:rsidR="004335ED" w:rsidRPr="0031204F" w14:paraId="03FB91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C59FF5"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966C1E"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EAD3D" w14:textId="77777777" w:rsidR="004335ED" w:rsidRPr="00DD6CFB" w:rsidRDefault="004335ED" w:rsidP="000D75B4">
            <w:pPr>
              <w:pStyle w:val="TAL"/>
              <w:rPr>
                <w:lang w:eastAsia="en-US"/>
              </w:rPr>
            </w:pPr>
            <w:r w:rsidRPr="00DD6CFB">
              <w:rPr>
                <w:lang w:eastAsia="en-US"/>
              </w:rPr>
              <w:t>R5-212689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8DE0A" w14:textId="77777777" w:rsidR="004335ED" w:rsidRPr="00DD6CFB" w:rsidRDefault="004335ED" w:rsidP="000D75B4">
            <w:pPr>
              <w:pStyle w:val="TAL"/>
              <w:rPr>
                <w:lang w:eastAsia="en-US"/>
              </w:rPr>
            </w:pPr>
            <w:r w:rsidRPr="00DD6CFB">
              <w:rPr>
                <w:lang w:eastAsia="en-US"/>
              </w:rPr>
              <w:t>1866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B208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5B3D9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56E1A9" w14:textId="77777777" w:rsidR="004335ED" w:rsidRPr="00DD6CFB" w:rsidRDefault="004335ED" w:rsidP="000D75B4">
            <w:pPr>
              <w:pStyle w:val="TAL"/>
              <w:rPr>
                <w:lang w:eastAsia="en-US"/>
              </w:rPr>
            </w:pPr>
            <w:r w:rsidRPr="00DD6CFB">
              <w:rPr>
                <w:lang w:eastAsia="en-US"/>
              </w:rPr>
              <w:t>Correction of nominal channel spacing in test frequencies for CA_n258x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BEA63" w14:textId="77777777" w:rsidR="004335ED" w:rsidRPr="00DD6CFB" w:rsidRDefault="004335ED" w:rsidP="000D75B4">
            <w:pPr>
              <w:pStyle w:val="TAL"/>
              <w:rPr>
                <w:lang w:eastAsia="en-US"/>
              </w:rPr>
            </w:pPr>
            <w:r w:rsidRPr="00DD6CFB">
              <w:rPr>
                <w:lang w:eastAsia="en-US"/>
              </w:rPr>
              <w:t>17.1.0</w:t>
            </w:r>
          </w:p>
        </w:tc>
      </w:tr>
      <w:tr w:rsidR="004335ED" w:rsidRPr="0031204F" w14:paraId="1D6FE1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FE95C4"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C4662D"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078B5" w14:textId="77777777" w:rsidR="004335ED" w:rsidRPr="00DD6CFB" w:rsidRDefault="004335ED" w:rsidP="000D75B4">
            <w:pPr>
              <w:pStyle w:val="TAL"/>
              <w:rPr>
                <w:lang w:eastAsia="en-US"/>
              </w:rPr>
            </w:pPr>
            <w:r w:rsidRPr="00DD6CFB">
              <w:rPr>
                <w:lang w:eastAsia="en-US"/>
              </w:rPr>
              <w:t>R5-212690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37F9D" w14:textId="77777777" w:rsidR="004335ED" w:rsidRPr="00DD6CFB" w:rsidRDefault="004335ED" w:rsidP="000D75B4">
            <w:pPr>
              <w:pStyle w:val="TAL"/>
              <w:rPr>
                <w:lang w:eastAsia="en-US"/>
              </w:rPr>
            </w:pPr>
            <w:r w:rsidRPr="00DD6CFB">
              <w:rPr>
                <w:lang w:eastAsia="en-US"/>
              </w:rPr>
              <w:t>1867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F364E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73CF7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AA2E8" w14:textId="77777777" w:rsidR="004335ED" w:rsidRPr="00DD6CFB" w:rsidRDefault="004335ED" w:rsidP="000D75B4">
            <w:pPr>
              <w:pStyle w:val="TAL"/>
              <w:rPr>
                <w:lang w:eastAsia="en-US"/>
              </w:rPr>
            </w:pPr>
            <w:r w:rsidRPr="00DD6CFB">
              <w:rPr>
                <w:lang w:eastAsia="en-US"/>
              </w:rPr>
              <w:t>Correction of nominal channel spacing in test frequencies for CA_n260x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876BB" w14:textId="77777777" w:rsidR="004335ED" w:rsidRPr="00DD6CFB" w:rsidRDefault="004335ED" w:rsidP="000D75B4">
            <w:pPr>
              <w:pStyle w:val="TAL"/>
              <w:rPr>
                <w:lang w:eastAsia="en-US"/>
              </w:rPr>
            </w:pPr>
            <w:r w:rsidRPr="00DD6CFB">
              <w:rPr>
                <w:lang w:eastAsia="en-US"/>
              </w:rPr>
              <w:t>17.1.0</w:t>
            </w:r>
          </w:p>
        </w:tc>
      </w:tr>
      <w:tr w:rsidR="004335ED" w:rsidRPr="0031204F" w14:paraId="24CE06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258952"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11F525"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F64490" w14:textId="77777777" w:rsidR="004335ED" w:rsidRPr="00DD6CFB" w:rsidRDefault="004335ED" w:rsidP="000D75B4">
            <w:pPr>
              <w:pStyle w:val="TAL"/>
              <w:rPr>
                <w:lang w:eastAsia="en-US"/>
              </w:rPr>
            </w:pPr>
            <w:r w:rsidRPr="00DD6CFB">
              <w:rPr>
                <w:lang w:eastAsia="en-US"/>
              </w:rPr>
              <w:t>R5-212691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12408" w14:textId="77777777" w:rsidR="004335ED" w:rsidRPr="00DD6CFB" w:rsidRDefault="004335ED" w:rsidP="000D75B4">
            <w:pPr>
              <w:pStyle w:val="TAL"/>
              <w:rPr>
                <w:lang w:eastAsia="en-US"/>
              </w:rPr>
            </w:pPr>
            <w:r w:rsidRPr="00DD6CFB">
              <w:rPr>
                <w:lang w:eastAsia="en-US"/>
              </w:rPr>
              <w:t>1868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BFF79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8AF80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B2FDD" w14:textId="77777777" w:rsidR="004335ED" w:rsidRPr="00DD6CFB" w:rsidRDefault="004335ED" w:rsidP="000D75B4">
            <w:pPr>
              <w:pStyle w:val="TAL"/>
              <w:rPr>
                <w:lang w:eastAsia="en-US"/>
              </w:rPr>
            </w:pPr>
            <w:r w:rsidRPr="00DD6CFB">
              <w:rPr>
                <w:lang w:eastAsia="en-US"/>
              </w:rPr>
              <w:t>Correction of nominal channel spacing in test frequencies for CA_n261x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81802" w14:textId="77777777" w:rsidR="004335ED" w:rsidRPr="00DD6CFB" w:rsidRDefault="004335ED" w:rsidP="000D75B4">
            <w:pPr>
              <w:pStyle w:val="TAL"/>
              <w:rPr>
                <w:lang w:eastAsia="en-US"/>
              </w:rPr>
            </w:pPr>
            <w:r w:rsidRPr="00DD6CFB">
              <w:rPr>
                <w:lang w:eastAsia="en-US"/>
              </w:rPr>
              <w:t>17.1.0</w:t>
            </w:r>
          </w:p>
        </w:tc>
      </w:tr>
      <w:tr w:rsidR="004335ED" w:rsidRPr="0031204F" w14:paraId="2AF8D3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CB0E59"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F215D8"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CCB12" w14:textId="77777777" w:rsidR="004335ED" w:rsidRPr="00DD6CFB" w:rsidRDefault="004335ED" w:rsidP="000D75B4">
            <w:pPr>
              <w:pStyle w:val="TAL"/>
              <w:rPr>
                <w:lang w:eastAsia="en-US"/>
              </w:rPr>
            </w:pPr>
            <w:r w:rsidRPr="00DD6CFB">
              <w:rPr>
                <w:lang w:eastAsia="en-US"/>
              </w:rPr>
              <w:t>R5-212692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55F1" w14:textId="77777777" w:rsidR="004335ED" w:rsidRPr="00DD6CFB" w:rsidRDefault="004335ED" w:rsidP="000D75B4">
            <w:pPr>
              <w:pStyle w:val="TAL"/>
              <w:rPr>
                <w:lang w:eastAsia="en-US"/>
              </w:rPr>
            </w:pPr>
            <w:r w:rsidRPr="00DD6CFB">
              <w:rPr>
                <w:lang w:eastAsia="en-US"/>
              </w:rPr>
              <w:t>1869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8E7A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9CAB9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70A915" w14:textId="77777777" w:rsidR="004335ED" w:rsidRPr="00DD6CFB" w:rsidRDefault="004335ED" w:rsidP="000D75B4">
            <w:pPr>
              <w:pStyle w:val="TAL"/>
              <w:rPr>
                <w:lang w:eastAsia="en-US"/>
              </w:rPr>
            </w:pPr>
            <w:r w:rsidRPr="00DD6CFB">
              <w:rPr>
                <w:lang w:eastAsia="en-US"/>
              </w:rPr>
              <w:t>Correction of test frequencies for CA_n41C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37EEA" w14:textId="77777777" w:rsidR="004335ED" w:rsidRPr="00DD6CFB" w:rsidRDefault="004335ED" w:rsidP="000D75B4">
            <w:pPr>
              <w:pStyle w:val="TAL"/>
              <w:rPr>
                <w:lang w:eastAsia="en-US"/>
              </w:rPr>
            </w:pPr>
            <w:r w:rsidRPr="00DD6CFB">
              <w:rPr>
                <w:lang w:eastAsia="en-US"/>
              </w:rPr>
              <w:t>17.1.0</w:t>
            </w:r>
          </w:p>
        </w:tc>
      </w:tr>
      <w:tr w:rsidR="004335ED" w:rsidRPr="0031204F" w14:paraId="766009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DB0A93"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316964"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A4FFD0" w14:textId="77777777" w:rsidR="004335ED" w:rsidRPr="00DD6CFB" w:rsidRDefault="004335ED" w:rsidP="000D75B4">
            <w:pPr>
              <w:pStyle w:val="TAL"/>
              <w:rPr>
                <w:lang w:eastAsia="en-US"/>
              </w:rPr>
            </w:pPr>
            <w:r w:rsidRPr="00DD6CFB">
              <w:rPr>
                <w:lang w:eastAsia="en-US"/>
              </w:rPr>
              <w:t>R5-212693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AA47" w14:textId="77777777" w:rsidR="004335ED" w:rsidRPr="00DD6CFB" w:rsidRDefault="004335ED" w:rsidP="000D75B4">
            <w:pPr>
              <w:pStyle w:val="TAL"/>
              <w:rPr>
                <w:lang w:eastAsia="en-US"/>
              </w:rPr>
            </w:pPr>
            <w:r w:rsidRPr="00DD6CFB">
              <w:rPr>
                <w:lang w:eastAsia="en-US"/>
              </w:rPr>
              <w:t>1870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EF25D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8C280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7D2AE" w14:textId="77777777" w:rsidR="004335ED" w:rsidRPr="00DD6CFB" w:rsidRDefault="004335ED" w:rsidP="000D75B4">
            <w:pPr>
              <w:pStyle w:val="TAL"/>
              <w:rPr>
                <w:lang w:eastAsia="en-US"/>
              </w:rPr>
            </w:pPr>
            <w:r w:rsidRPr="00DD6CFB">
              <w:rPr>
                <w:lang w:eastAsia="en-US"/>
              </w:rPr>
              <w:t>Correction of test frequencies for CA_n78C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A4402" w14:textId="77777777" w:rsidR="004335ED" w:rsidRPr="00DD6CFB" w:rsidRDefault="004335ED" w:rsidP="000D75B4">
            <w:pPr>
              <w:pStyle w:val="TAL"/>
              <w:rPr>
                <w:lang w:eastAsia="en-US"/>
              </w:rPr>
            </w:pPr>
            <w:r w:rsidRPr="00DD6CFB">
              <w:rPr>
                <w:lang w:eastAsia="en-US"/>
              </w:rPr>
              <w:t>17.1.0</w:t>
            </w:r>
          </w:p>
        </w:tc>
      </w:tr>
      <w:tr w:rsidR="004335ED" w:rsidRPr="0031204F" w14:paraId="3A6CEE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46EE3D"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2E89E2"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C4FE8" w14:textId="77777777" w:rsidR="004335ED" w:rsidRPr="00DD6CFB" w:rsidRDefault="004335ED" w:rsidP="000D75B4">
            <w:pPr>
              <w:pStyle w:val="TAL"/>
              <w:rPr>
                <w:lang w:eastAsia="en-US"/>
              </w:rPr>
            </w:pPr>
            <w:r w:rsidRPr="00DD6CFB">
              <w:rPr>
                <w:lang w:eastAsia="en-US"/>
              </w:rPr>
              <w:t>R5-212694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268F4" w14:textId="77777777" w:rsidR="004335ED" w:rsidRPr="00DD6CFB" w:rsidRDefault="004335ED" w:rsidP="000D75B4">
            <w:pPr>
              <w:pStyle w:val="TAL"/>
              <w:rPr>
                <w:lang w:eastAsia="en-US"/>
              </w:rPr>
            </w:pPr>
            <w:r w:rsidRPr="00DD6CFB">
              <w:rPr>
                <w:lang w:eastAsia="en-US"/>
              </w:rPr>
              <w:t>1871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0FAD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62AA7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31A9B0" w14:textId="77777777" w:rsidR="004335ED" w:rsidRPr="00DD6CFB" w:rsidRDefault="004335ED" w:rsidP="000D75B4">
            <w:pPr>
              <w:pStyle w:val="TAL"/>
              <w:rPr>
                <w:lang w:eastAsia="en-US"/>
              </w:rPr>
            </w:pPr>
            <w:r w:rsidRPr="00DD6CFB">
              <w:rPr>
                <w:lang w:eastAsia="en-US"/>
              </w:rPr>
              <w:t>Correction of test frequencies for DC_(n)41AA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895A" w14:textId="77777777" w:rsidR="004335ED" w:rsidRPr="00DD6CFB" w:rsidRDefault="004335ED" w:rsidP="000D75B4">
            <w:pPr>
              <w:pStyle w:val="TAL"/>
              <w:rPr>
                <w:lang w:eastAsia="en-US"/>
              </w:rPr>
            </w:pPr>
            <w:r w:rsidRPr="00DD6CFB">
              <w:rPr>
                <w:lang w:eastAsia="en-US"/>
              </w:rPr>
              <w:t>17.1.0</w:t>
            </w:r>
          </w:p>
        </w:tc>
      </w:tr>
      <w:tr w:rsidR="004335ED" w:rsidRPr="0031204F" w14:paraId="753870A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17D565"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62337F"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E64A2" w14:textId="77777777" w:rsidR="004335ED" w:rsidRPr="00DD6CFB" w:rsidRDefault="004335ED" w:rsidP="000D75B4">
            <w:pPr>
              <w:pStyle w:val="TAL"/>
              <w:rPr>
                <w:lang w:eastAsia="en-US"/>
              </w:rPr>
            </w:pPr>
            <w:r w:rsidRPr="00DD6CFB">
              <w:rPr>
                <w:lang w:eastAsia="en-US"/>
              </w:rPr>
              <w:t>R5-212695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65A1" w14:textId="77777777" w:rsidR="004335ED" w:rsidRPr="00DD6CFB" w:rsidRDefault="004335ED" w:rsidP="000D75B4">
            <w:pPr>
              <w:pStyle w:val="TAL"/>
              <w:rPr>
                <w:lang w:eastAsia="en-US"/>
              </w:rPr>
            </w:pPr>
            <w:r w:rsidRPr="00DD6CFB">
              <w:rPr>
                <w:lang w:eastAsia="en-US"/>
              </w:rPr>
              <w:t>1872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12B5F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DBB4D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B4D24D" w14:textId="77777777" w:rsidR="004335ED" w:rsidRPr="00DD6CFB" w:rsidRDefault="004335ED" w:rsidP="000D75B4">
            <w:pPr>
              <w:pStyle w:val="TAL"/>
              <w:rPr>
                <w:lang w:eastAsia="en-US"/>
              </w:rPr>
            </w:pPr>
            <w:r w:rsidRPr="00DD6CFB">
              <w:rPr>
                <w:lang w:eastAsia="en-US"/>
              </w:rPr>
              <w:t>Editorial correction of test frequencies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4B108" w14:textId="77777777" w:rsidR="004335ED" w:rsidRPr="00DD6CFB" w:rsidRDefault="004335ED" w:rsidP="000D75B4">
            <w:pPr>
              <w:pStyle w:val="TAL"/>
              <w:rPr>
                <w:lang w:eastAsia="en-US"/>
              </w:rPr>
            </w:pPr>
            <w:r w:rsidRPr="00DD6CFB">
              <w:rPr>
                <w:lang w:eastAsia="en-US"/>
              </w:rPr>
              <w:t>17.1.0</w:t>
            </w:r>
          </w:p>
        </w:tc>
      </w:tr>
      <w:tr w:rsidR="004335ED" w:rsidRPr="0031204F" w14:paraId="582862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475E90"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37953"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525C23" w14:textId="77777777" w:rsidR="004335ED" w:rsidRPr="00DD6CFB" w:rsidRDefault="004335ED" w:rsidP="000D75B4">
            <w:pPr>
              <w:pStyle w:val="TAL"/>
              <w:rPr>
                <w:lang w:eastAsia="en-US"/>
              </w:rPr>
            </w:pPr>
            <w:r w:rsidRPr="00DD6CFB">
              <w:rPr>
                <w:lang w:eastAsia="en-US"/>
              </w:rPr>
              <w:t>R5-212698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5A3" w14:textId="77777777" w:rsidR="004335ED" w:rsidRPr="00DD6CFB" w:rsidRDefault="004335ED" w:rsidP="000D75B4">
            <w:pPr>
              <w:pStyle w:val="TAL"/>
              <w:rPr>
                <w:lang w:eastAsia="en-US"/>
              </w:rPr>
            </w:pPr>
            <w:r w:rsidRPr="00DD6CFB">
              <w:rPr>
                <w:lang w:eastAsia="en-US"/>
              </w:rPr>
              <w:t>1875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6A6FD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51A54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3F9A7F" w14:textId="77777777" w:rsidR="004335ED" w:rsidRPr="00DD6CFB" w:rsidRDefault="004335ED" w:rsidP="000D75B4">
            <w:pPr>
              <w:pStyle w:val="TAL"/>
              <w:rPr>
                <w:lang w:eastAsia="en-US"/>
              </w:rPr>
            </w:pPr>
            <w:r w:rsidRPr="00DD6CFB">
              <w:rPr>
                <w:lang w:eastAsia="en-US"/>
              </w:rPr>
              <w:t>Introduction of test frequencies for n41 adding CBW 70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6C8F5" w14:textId="77777777" w:rsidR="004335ED" w:rsidRPr="00DD6CFB" w:rsidRDefault="004335ED" w:rsidP="000D75B4">
            <w:pPr>
              <w:pStyle w:val="TAL"/>
              <w:rPr>
                <w:lang w:eastAsia="en-US"/>
              </w:rPr>
            </w:pPr>
            <w:r w:rsidRPr="00DD6CFB">
              <w:rPr>
                <w:lang w:eastAsia="en-US"/>
              </w:rPr>
              <w:t>17.1.0</w:t>
            </w:r>
          </w:p>
        </w:tc>
      </w:tr>
      <w:tr w:rsidR="004335ED" w:rsidRPr="0031204F" w14:paraId="43D3A4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57C050"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79818C"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BB273" w14:textId="77777777" w:rsidR="004335ED" w:rsidRPr="00DD6CFB" w:rsidRDefault="004335ED" w:rsidP="000D75B4">
            <w:pPr>
              <w:pStyle w:val="TAL"/>
              <w:rPr>
                <w:lang w:eastAsia="en-US"/>
              </w:rPr>
            </w:pPr>
            <w:r w:rsidRPr="00DD6CFB">
              <w:rPr>
                <w:lang w:eastAsia="en-US"/>
              </w:rPr>
              <w:t>R5-212699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9B067" w14:textId="77777777" w:rsidR="004335ED" w:rsidRPr="00DD6CFB" w:rsidRDefault="004335ED" w:rsidP="000D75B4">
            <w:pPr>
              <w:pStyle w:val="TAL"/>
              <w:rPr>
                <w:lang w:eastAsia="en-US"/>
              </w:rPr>
            </w:pPr>
            <w:r w:rsidRPr="00DD6CFB">
              <w:rPr>
                <w:lang w:eastAsia="en-US"/>
              </w:rPr>
              <w:t>1876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15C5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FAE3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EAB066" w14:textId="77777777" w:rsidR="004335ED" w:rsidRPr="00DD6CFB" w:rsidRDefault="004335ED" w:rsidP="000D75B4">
            <w:pPr>
              <w:pStyle w:val="TAL"/>
              <w:rPr>
                <w:lang w:eastAsia="en-US"/>
              </w:rPr>
            </w:pPr>
            <w:r w:rsidRPr="00DD6CFB">
              <w:rPr>
                <w:lang w:eastAsia="en-US"/>
              </w:rPr>
              <w:t>Introduction of test frequencies for n48 adding CBW 30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DF2AC" w14:textId="77777777" w:rsidR="004335ED" w:rsidRPr="00DD6CFB" w:rsidRDefault="004335ED" w:rsidP="000D75B4">
            <w:pPr>
              <w:pStyle w:val="TAL"/>
              <w:rPr>
                <w:lang w:eastAsia="en-US"/>
              </w:rPr>
            </w:pPr>
            <w:r w:rsidRPr="00DD6CFB">
              <w:rPr>
                <w:lang w:eastAsia="en-US"/>
              </w:rPr>
              <w:t>17.1.0</w:t>
            </w:r>
          </w:p>
        </w:tc>
      </w:tr>
      <w:tr w:rsidR="004335ED" w:rsidRPr="0031204F" w14:paraId="3C672C1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5996B1"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F6CAE1"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D21DFC" w14:textId="77777777" w:rsidR="004335ED" w:rsidRPr="00DD6CFB" w:rsidRDefault="004335ED" w:rsidP="000D75B4">
            <w:pPr>
              <w:pStyle w:val="TAL"/>
              <w:rPr>
                <w:lang w:eastAsia="en-US"/>
              </w:rPr>
            </w:pPr>
            <w:r w:rsidRPr="00DD6CFB">
              <w:rPr>
                <w:lang w:eastAsia="en-US"/>
              </w:rPr>
              <w:t>R5-212702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53D50" w14:textId="77777777" w:rsidR="004335ED" w:rsidRPr="00DD6CFB" w:rsidRDefault="004335ED" w:rsidP="000D75B4">
            <w:pPr>
              <w:pStyle w:val="TAL"/>
              <w:rPr>
                <w:lang w:eastAsia="en-US"/>
              </w:rPr>
            </w:pPr>
            <w:r w:rsidRPr="00DD6CFB">
              <w:rPr>
                <w:lang w:eastAsia="en-US"/>
              </w:rPr>
              <w:t>1879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9E0E1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8E5A2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53194" w14:textId="77777777" w:rsidR="004335ED" w:rsidRPr="00DD6CFB" w:rsidRDefault="004335ED" w:rsidP="000D75B4">
            <w:pPr>
              <w:pStyle w:val="TAL"/>
              <w:rPr>
                <w:lang w:eastAsia="en-US"/>
              </w:rPr>
            </w:pPr>
            <w:r w:rsidRPr="00DD6CFB">
              <w:rPr>
                <w:lang w:eastAsia="en-US"/>
              </w:rPr>
              <w:t>Introduction of principles for calculating test frequencies for NR Intra-band Contiguous CA for asymmetric bands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BE96F" w14:textId="77777777" w:rsidR="004335ED" w:rsidRPr="00DD6CFB" w:rsidRDefault="004335ED" w:rsidP="000D75B4">
            <w:pPr>
              <w:pStyle w:val="TAL"/>
              <w:rPr>
                <w:lang w:eastAsia="en-US"/>
              </w:rPr>
            </w:pPr>
            <w:r w:rsidRPr="00DD6CFB">
              <w:rPr>
                <w:lang w:eastAsia="en-US"/>
              </w:rPr>
              <w:t>17.1.0</w:t>
            </w:r>
          </w:p>
        </w:tc>
      </w:tr>
      <w:tr w:rsidR="004335ED" w:rsidRPr="0031204F" w14:paraId="1A2FF9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13C71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CADCC2"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83D8EB" w14:textId="77777777" w:rsidR="004335ED" w:rsidRPr="00DD6CFB" w:rsidRDefault="004335ED" w:rsidP="000D75B4">
            <w:pPr>
              <w:pStyle w:val="TAL"/>
              <w:rPr>
                <w:lang w:eastAsia="en-US"/>
              </w:rPr>
            </w:pPr>
            <w:r w:rsidRPr="00DD6CFB">
              <w:rPr>
                <w:lang w:eastAsia="en-US"/>
              </w:rPr>
              <w:t>R5-212703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6C10" w14:textId="77777777" w:rsidR="004335ED" w:rsidRPr="00DD6CFB" w:rsidRDefault="004335ED" w:rsidP="000D75B4">
            <w:pPr>
              <w:pStyle w:val="TAL"/>
              <w:rPr>
                <w:lang w:eastAsia="en-US"/>
              </w:rPr>
            </w:pPr>
            <w:r w:rsidRPr="00DD6CFB">
              <w:rPr>
                <w:lang w:eastAsia="en-US"/>
              </w:rPr>
              <w:t>1880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F809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E53EC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73AC8" w14:textId="77777777" w:rsidR="004335ED" w:rsidRPr="00DD6CFB" w:rsidRDefault="004335ED" w:rsidP="000D75B4">
            <w:pPr>
              <w:pStyle w:val="TAL"/>
              <w:rPr>
                <w:lang w:eastAsia="en-US"/>
              </w:rPr>
            </w:pPr>
            <w:r w:rsidRPr="00DD6CFB">
              <w:rPr>
                <w:lang w:eastAsia="en-US"/>
              </w:rPr>
              <w:t>Correction of test frequencies for CA_n66B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6CB3F" w14:textId="77777777" w:rsidR="004335ED" w:rsidRPr="00DD6CFB" w:rsidRDefault="004335ED" w:rsidP="000D75B4">
            <w:pPr>
              <w:pStyle w:val="TAL"/>
              <w:rPr>
                <w:lang w:eastAsia="en-US"/>
              </w:rPr>
            </w:pPr>
            <w:r w:rsidRPr="00DD6CFB">
              <w:rPr>
                <w:lang w:eastAsia="en-US"/>
              </w:rPr>
              <w:t>17.1.0</w:t>
            </w:r>
          </w:p>
        </w:tc>
      </w:tr>
      <w:tr w:rsidR="004335ED" w:rsidRPr="0031204F" w14:paraId="14AB64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7F5270"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8A55BF"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087008" w14:textId="77777777" w:rsidR="004335ED" w:rsidRPr="00DD6CFB" w:rsidRDefault="004335ED" w:rsidP="000D75B4">
            <w:pPr>
              <w:pStyle w:val="TAL"/>
              <w:rPr>
                <w:lang w:eastAsia="en-US"/>
              </w:rPr>
            </w:pPr>
            <w:r w:rsidRPr="00DD6CFB">
              <w:rPr>
                <w:lang w:eastAsia="en-US"/>
              </w:rPr>
              <w:t>R5-212705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AF1C" w14:textId="77777777" w:rsidR="004335ED" w:rsidRPr="00DD6CFB" w:rsidRDefault="004335ED" w:rsidP="000D75B4">
            <w:pPr>
              <w:pStyle w:val="TAL"/>
              <w:rPr>
                <w:lang w:eastAsia="en-US"/>
              </w:rPr>
            </w:pPr>
            <w:r w:rsidRPr="00DD6CFB">
              <w:rPr>
                <w:lang w:eastAsia="en-US"/>
              </w:rPr>
              <w:t>1881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50949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6179B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81E6E" w14:textId="77777777" w:rsidR="004335ED" w:rsidRPr="00DD6CFB" w:rsidRDefault="004335ED" w:rsidP="000D75B4">
            <w:pPr>
              <w:pStyle w:val="TAL"/>
              <w:rPr>
                <w:lang w:eastAsia="en-US"/>
              </w:rPr>
            </w:pPr>
            <w:r w:rsidRPr="00DD6CFB">
              <w:rPr>
                <w:lang w:eastAsia="en-US"/>
              </w:rPr>
              <w:t>Add message contents for RRM FR2 tests with reduced RB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04227A" w14:textId="77777777" w:rsidR="004335ED" w:rsidRPr="00DD6CFB" w:rsidRDefault="004335ED" w:rsidP="000D75B4">
            <w:pPr>
              <w:pStyle w:val="TAL"/>
              <w:rPr>
                <w:lang w:eastAsia="en-US"/>
              </w:rPr>
            </w:pPr>
            <w:r w:rsidRPr="00DD6CFB">
              <w:rPr>
                <w:lang w:eastAsia="en-US"/>
              </w:rPr>
              <w:t>17.1.0</w:t>
            </w:r>
          </w:p>
        </w:tc>
      </w:tr>
      <w:tr w:rsidR="004335ED" w:rsidRPr="0031204F" w14:paraId="1D0FE4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490ACA"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2FAA12"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9C4156" w14:textId="77777777" w:rsidR="004335ED" w:rsidRPr="00DD6CFB" w:rsidRDefault="004335ED" w:rsidP="000D75B4">
            <w:pPr>
              <w:pStyle w:val="TAL"/>
              <w:rPr>
                <w:lang w:eastAsia="en-US"/>
              </w:rPr>
            </w:pPr>
            <w:r w:rsidRPr="00DD6CFB">
              <w:rPr>
                <w:lang w:eastAsia="en-US"/>
              </w:rPr>
              <w:t>R5-212724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38769" w14:textId="77777777" w:rsidR="004335ED" w:rsidRPr="00DD6CFB" w:rsidRDefault="004335ED" w:rsidP="000D75B4">
            <w:pPr>
              <w:pStyle w:val="TAL"/>
              <w:rPr>
                <w:lang w:eastAsia="en-US"/>
              </w:rPr>
            </w:pPr>
            <w:r w:rsidRPr="00DD6CFB">
              <w:rPr>
                <w:lang w:eastAsia="en-US"/>
              </w:rPr>
              <w:t>1885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EEBB0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8B083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6F0AE" w14:textId="77777777" w:rsidR="004335ED" w:rsidRPr="00DD6CFB" w:rsidRDefault="004335ED" w:rsidP="000D75B4">
            <w:pPr>
              <w:pStyle w:val="TAL"/>
              <w:rPr>
                <w:lang w:eastAsia="en-US"/>
              </w:rPr>
            </w:pPr>
            <w:r w:rsidRPr="00DD6CFB">
              <w:rPr>
                <w:lang w:eastAsia="en-US"/>
              </w:rPr>
              <w:t>Correct number of HARQ processes for PDSCH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C4716" w14:textId="77777777" w:rsidR="004335ED" w:rsidRPr="00DD6CFB" w:rsidRDefault="004335ED" w:rsidP="000D75B4">
            <w:pPr>
              <w:pStyle w:val="TAL"/>
              <w:rPr>
                <w:lang w:eastAsia="en-US"/>
              </w:rPr>
            </w:pPr>
            <w:r w:rsidRPr="00DD6CFB">
              <w:rPr>
                <w:lang w:eastAsia="en-US"/>
              </w:rPr>
              <w:t>17.1.0</w:t>
            </w:r>
          </w:p>
        </w:tc>
      </w:tr>
      <w:tr w:rsidR="004335ED" w:rsidRPr="0031204F" w14:paraId="40B302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CB01B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0EB69B"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03751" w14:textId="77777777" w:rsidR="004335ED" w:rsidRPr="00DD6CFB" w:rsidRDefault="004335ED" w:rsidP="000D75B4">
            <w:pPr>
              <w:pStyle w:val="TAL"/>
              <w:rPr>
                <w:lang w:eastAsia="en-US"/>
              </w:rPr>
            </w:pPr>
            <w:r w:rsidRPr="00DD6CFB">
              <w:rPr>
                <w:lang w:eastAsia="en-US"/>
              </w:rPr>
              <w:t>R5-212819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7048E" w14:textId="77777777" w:rsidR="004335ED" w:rsidRPr="00DD6CFB" w:rsidRDefault="004335ED" w:rsidP="000D75B4">
            <w:pPr>
              <w:pStyle w:val="TAL"/>
              <w:rPr>
                <w:lang w:eastAsia="en-US"/>
              </w:rPr>
            </w:pPr>
            <w:r w:rsidRPr="00DD6CFB">
              <w:rPr>
                <w:lang w:eastAsia="en-US"/>
              </w:rPr>
              <w:t>1892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6852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BF845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449642" w14:textId="77777777" w:rsidR="004335ED" w:rsidRPr="00DD6CFB" w:rsidRDefault="004335ED" w:rsidP="000D75B4">
            <w:pPr>
              <w:pStyle w:val="TAL"/>
              <w:rPr>
                <w:lang w:eastAsia="en-US"/>
              </w:rPr>
            </w:pPr>
            <w:r w:rsidRPr="00DD6CFB">
              <w:rPr>
                <w:lang w:eastAsia="en-US"/>
              </w:rPr>
              <w:t>Correction of 4.3.1.0D for bandwidth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53299" w14:textId="77777777" w:rsidR="004335ED" w:rsidRPr="00DD6CFB" w:rsidRDefault="004335ED" w:rsidP="000D75B4">
            <w:pPr>
              <w:pStyle w:val="TAL"/>
              <w:rPr>
                <w:lang w:eastAsia="en-US"/>
              </w:rPr>
            </w:pPr>
            <w:r w:rsidRPr="00DD6CFB">
              <w:rPr>
                <w:lang w:eastAsia="en-US"/>
              </w:rPr>
              <w:t>17.1.0</w:t>
            </w:r>
          </w:p>
        </w:tc>
      </w:tr>
      <w:tr w:rsidR="004335ED" w:rsidRPr="0031204F" w14:paraId="099958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73F07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DE059D"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8A2AD5" w14:textId="77777777" w:rsidR="004335ED" w:rsidRPr="00DD6CFB" w:rsidRDefault="004335ED" w:rsidP="000D75B4">
            <w:pPr>
              <w:pStyle w:val="TAL"/>
              <w:rPr>
                <w:lang w:eastAsia="en-US"/>
              </w:rPr>
            </w:pPr>
            <w:r w:rsidRPr="00DD6CFB">
              <w:rPr>
                <w:lang w:eastAsia="en-US"/>
              </w:rPr>
              <w:t>R5-212820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9FC34" w14:textId="77777777" w:rsidR="004335ED" w:rsidRPr="00DD6CFB" w:rsidRDefault="004335ED" w:rsidP="000D75B4">
            <w:pPr>
              <w:pStyle w:val="TAL"/>
              <w:rPr>
                <w:lang w:eastAsia="en-US"/>
              </w:rPr>
            </w:pPr>
            <w:r w:rsidRPr="00DD6CFB">
              <w:rPr>
                <w:lang w:eastAsia="en-US"/>
              </w:rPr>
              <w:t>1893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6D340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71C1E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2911E3" w14:textId="77777777" w:rsidR="004335ED" w:rsidRPr="00DD6CFB" w:rsidRDefault="004335ED" w:rsidP="000D75B4">
            <w:pPr>
              <w:pStyle w:val="TAL"/>
              <w:rPr>
                <w:lang w:eastAsia="en-US"/>
              </w:rPr>
            </w:pPr>
            <w:r w:rsidRPr="00DD6CFB">
              <w:rPr>
                <w:lang w:eastAsia="en-US"/>
              </w:rPr>
              <w:t>Correction of 4.3.1.1.2 for test frequencies for NR FR1 inter-band CA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0102D" w14:textId="77777777" w:rsidR="004335ED" w:rsidRPr="00DD6CFB" w:rsidRDefault="004335ED" w:rsidP="000D75B4">
            <w:pPr>
              <w:pStyle w:val="TAL"/>
              <w:rPr>
                <w:lang w:eastAsia="en-US"/>
              </w:rPr>
            </w:pPr>
            <w:r w:rsidRPr="00DD6CFB">
              <w:rPr>
                <w:lang w:eastAsia="en-US"/>
              </w:rPr>
              <w:t>17.1.0</w:t>
            </w:r>
          </w:p>
        </w:tc>
      </w:tr>
      <w:tr w:rsidR="004335ED" w:rsidRPr="0031204F" w14:paraId="25F531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E8E602"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CCC14E"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09A5D" w14:textId="77777777" w:rsidR="004335ED" w:rsidRPr="00DD6CFB" w:rsidRDefault="004335ED" w:rsidP="000D75B4">
            <w:pPr>
              <w:pStyle w:val="TAL"/>
              <w:rPr>
                <w:lang w:eastAsia="en-US"/>
              </w:rPr>
            </w:pPr>
            <w:r w:rsidRPr="00DD6CFB">
              <w:rPr>
                <w:lang w:eastAsia="en-US"/>
              </w:rPr>
              <w:t>R5-212886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EB122" w14:textId="77777777" w:rsidR="004335ED" w:rsidRPr="00DD6CFB" w:rsidRDefault="004335ED" w:rsidP="000D75B4">
            <w:pPr>
              <w:pStyle w:val="TAL"/>
              <w:rPr>
                <w:lang w:eastAsia="en-US"/>
              </w:rPr>
            </w:pPr>
            <w:r w:rsidRPr="00DD6CFB">
              <w:rPr>
                <w:lang w:eastAsia="en-US"/>
              </w:rPr>
              <w:t>1897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6E4CE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8914F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F5C914" w14:textId="77777777" w:rsidR="004335ED" w:rsidRPr="00DD6CFB" w:rsidRDefault="004335ED" w:rsidP="000D75B4">
            <w:pPr>
              <w:pStyle w:val="TAL"/>
              <w:rPr>
                <w:lang w:eastAsia="en-US"/>
              </w:rPr>
            </w:pPr>
            <w:r w:rsidRPr="00DD6CFB">
              <w:rPr>
                <w:lang w:eastAsia="en-US"/>
              </w:rPr>
              <w:t>Update of default SCS for n48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FE873" w14:textId="77777777" w:rsidR="004335ED" w:rsidRPr="00DD6CFB" w:rsidRDefault="004335ED" w:rsidP="000D75B4">
            <w:pPr>
              <w:pStyle w:val="TAL"/>
              <w:rPr>
                <w:lang w:eastAsia="en-US"/>
              </w:rPr>
            </w:pPr>
            <w:r w:rsidRPr="00DD6CFB">
              <w:rPr>
                <w:lang w:eastAsia="en-US"/>
              </w:rPr>
              <w:t>17.1.0</w:t>
            </w:r>
          </w:p>
        </w:tc>
      </w:tr>
      <w:tr w:rsidR="004335ED" w:rsidRPr="0031204F" w14:paraId="0A7139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7DF3FC"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05F19C"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12D4C6" w14:textId="77777777" w:rsidR="004335ED" w:rsidRPr="00DD6CFB" w:rsidRDefault="004335ED" w:rsidP="000D75B4">
            <w:pPr>
              <w:pStyle w:val="TAL"/>
              <w:rPr>
                <w:lang w:eastAsia="en-US"/>
              </w:rPr>
            </w:pPr>
            <w:r w:rsidRPr="00DD6CFB">
              <w:rPr>
                <w:lang w:eastAsia="en-US"/>
              </w:rPr>
              <w:t>R5-212890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98760" w14:textId="77777777" w:rsidR="004335ED" w:rsidRPr="00DD6CFB" w:rsidRDefault="004335ED" w:rsidP="000D75B4">
            <w:pPr>
              <w:pStyle w:val="TAL"/>
              <w:rPr>
                <w:lang w:eastAsia="en-US"/>
              </w:rPr>
            </w:pPr>
            <w:r w:rsidRPr="00DD6CFB">
              <w:rPr>
                <w:lang w:eastAsia="en-US"/>
              </w:rPr>
              <w:t>1898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4B206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25ED0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3CE0A" w14:textId="77777777" w:rsidR="004335ED" w:rsidRPr="00DD6CFB" w:rsidRDefault="004335ED" w:rsidP="000D75B4">
            <w:pPr>
              <w:pStyle w:val="TAL"/>
              <w:rPr>
                <w:lang w:eastAsia="en-US"/>
              </w:rPr>
            </w:pPr>
            <w:r w:rsidRPr="00DD6CFB">
              <w:rPr>
                <w:lang w:eastAsia="en-US"/>
              </w:rPr>
              <w:t>Test frequencies definition for EN-DC band 41CA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3FF98" w14:textId="77777777" w:rsidR="004335ED" w:rsidRPr="00DD6CFB" w:rsidRDefault="004335ED" w:rsidP="000D75B4">
            <w:pPr>
              <w:pStyle w:val="TAL"/>
              <w:rPr>
                <w:lang w:eastAsia="en-US"/>
              </w:rPr>
            </w:pPr>
            <w:r w:rsidRPr="00DD6CFB">
              <w:rPr>
                <w:lang w:eastAsia="en-US"/>
              </w:rPr>
              <w:t>17.1.0</w:t>
            </w:r>
          </w:p>
        </w:tc>
      </w:tr>
      <w:tr w:rsidR="004335ED" w:rsidRPr="0031204F" w14:paraId="35049B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AED7B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977F66"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FF2AB1" w14:textId="77777777" w:rsidR="004335ED" w:rsidRPr="00DD6CFB" w:rsidRDefault="004335ED" w:rsidP="000D75B4">
            <w:pPr>
              <w:pStyle w:val="TAL"/>
              <w:rPr>
                <w:lang w:eastAsia="en-US"/>
              </w:rPr>
            </w:pPr>
            <w:r w:rsidRPr="00DD6CFB">
              <w:rPr>
                <w:lang w:eastAsia="en-US"/>
              </w:rPr>
              <w:t>R5-212892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5C2CE" w14:textId="77777777" w:rsidR="004335ED" w:rsidRPr="00DD6CFB" w:rsidRDefault="004335ED" w:rsidP="000D75B4">
            <w:pPr>
              <w:pStyle w:val="TAL"/>
              <w:rPr>
                <w:lang w:eastAsia="en-US"/>
              </w:rPr>
            </w:pPr>
            <w:r w:rsidRPr="00DD6CFB">
              <w:rPr>
                <w:lang w:eastAsia="en-US"/>
              </w:rPr>
              <w:t>1900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F587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50A76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36878" w14:textId="77777777" w:rsidR="004335ED" w:rsidRPr="00DD6CFB" w:rsidRDefault="004335ED" w:rsidP="000D75B4">
            <w:pPr>
              <w:pStyle w:val="TAL"/>
              <w:rPr>
                <w:lang w:eastAsia="en-US"/>
              </w:rPr>
            </w:pPr>
            <w:r w:rsidRPr="00DD6CFB">
              <w:rPr>
                <w:lang w:eastAsia="en-US"/>
              </w:rPr>
              <w:t>Correction to NZP CSI-RS default configuration for RRM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BB110" w14:textId="77777777" w:rsidR="004335ED" w:rsidRPr="00DD6CFB" w:rsidRDefault="004335ED" w:rsidP="000D75B4">
            <w:pPr>
              <w:pStyle w:val="TAL"/>
              <w:rPr>
                <w:lang w:eastAsia="en-US"/>
              </w:rPr>
            </w:pPr>
            <w:r w:rsidRPr="00DD6CFB">
              <w:rPr>
                <w:lang w:eastAsia="en-US"/>
              </w:rPr>
              <w:t>17.1.0</w:t>
            </w:r>
          </w:p>
        </w:tc>
      </w:tr>
      <w:tr w:rsidR="004335ED" w:rsidRPr="0031204F" w14:paraId="04FF31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BF7B62"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ED1BE5"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E9FF" w14:textId="77777777" w:rsidR="004335ED" w:rsidRPr="00DD6CFB" w:rsidRDefault="004335ED" w:rsidP="000D75B4">
            <w:pPr>
              <w:pStyle w:val="TAL"/>
              <w:rPr>
                <w:lang w:eastAsia="en-US"/>
              </w:rPr>
            </w:pPr>
            <w:r w:rsidRPr="00DD6CFB">
              <w:rPr>
                <w:lang w:eastAsia="en-US"/>
              </w:rPr>
              <w:t>R5-212921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4B241" w14:textId="77777777" w:rsidR="004335ED" w:rsidRPr="00DD6CFB" w:rsidRDefault="004335ED" w:rsidP="000D75B4">
            <w:pPr>
              <w:pStyle w:val="TAL"/>
              <w:rPr>
                <w:lang w:eastAsia="en-US"/>
              </w:rPr>
            </w:pPr>
            <w:r w:rsidRPr="00DD6CFB">
              <w:rPr>
                <w:lang w:eastAsia="en-US"/>
              </w:rPr>
              <w:t>1901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77408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F4525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89E44" w14:textId="77777777" w:rsidR="004335ED" w:rsidRPr="00DD6CFB" w:rsidRDefault="004335ED" w:rsidP="000D75B4">
            <w:pPr>
              <w:pStyle w:val="TAL"/>
              <w:rPr>
                <w:lang w:eastAsia="en-US"/>
              </w:rPr>
            </w:pPr>
            <w:r w:rsidRPr="00DD6CFB">
              <w:rPr>
                <w:lang w:eastAsia="en-US"/>
              </w:rPr>
              <w:t xml:space="preserve">Addition of GNSS requirements for NR </w:t>
            </w:r>
            <w:proofErr w:type="spellStart"/>
            <w:r w:rsidRPr="00DD6CFB">
              <w:rPr>
                <w:lang w:eastAsia="en-US"/>
              </w:rPr>
              <w:t>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83" w14:textId="77777777" w:rsidR="004335ED" w:rsidRPr="00DD6CFB" w:rsidRDefault="004335ED" w:rsidP="000D75B4">
            <w:pPr>
              <w:pStyle w:val="TAL"/>
              <w:rPr>
                <w:lang w:eastAsia="en-US"/>
              </w:rPr>
            </w:pPr>
            <w:r w:rsidRPr="00DD6CFB">
              <w:rPr>
                <w:lang w:eastAsia="en-US"/>
              </w:rPr>
              <w:t>17.1.0</w:t>
            </w:r>
          </w:p>
        </w:tc>
      </w:tr>
      <w:tr w:rsidR="004335ED" w:rsidRPr="0031204F" w14:paraId="7DCFDD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280468"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3DFAED"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D01436" w14:textId="77777777" w:rsidR="004335ED" w:rsidRPr="00DD6CFB" w:rsidRDefault="004335ED" w:rsidP="000D75B4">
            <w:pPr>
              <w:pStyle w:val="TAL"/>
              <w:rPr>
                <w:lang w:eastAsia="en-US"/>
              </w:rPr>
            </w:pPr>
            <w:r w:rsidRPr="00DD6CFB">
              <w:rPr>
                <w:lang w:eastAsia="en-US"/>
              </w:rPr>
              <w:t>R5-212924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44BB7" w14:textId="77777777" w:rsidR="004335ED" w:rsidRPr="00DD6CFB" w:rsidRDefault="004335ED" w:rsidP="000D75B4">
            <w:pPr>
              <w:pStyle w:val="TAL"/>
              <w:rPr>
                <w:lang w:eastAsia="en-US"/>
              </w:rPr>
            </w:pPr>
            <w:r w:rsidRPr="00DD6CFB">
              <w:rPr>
                <w:lang w:eastAsia="en-US"/>
              </w:rPr>
              <w:t>1904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954C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35C04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1DBB1C" w14:textId="77777777" w:rsidR="004335ED" w:rsidRPr="00DD6CFB" w:rsidRDefault="004335ED" w:rsidP="000D75B4">
            <w:pPr>
              <w:pStyle w:val="TAL"/>
              <w:rPr>
                <w:lang w:eastAsia="en-US"/>
              </w:rPr>
            </w:pPr>
            <w:r w:rsidRPr="00DD6CFB">
              <w:rPr>
                <w:lang w:eastAsia="en-US"/>
              </w:rPr>
              <w:t xml:space="preserve">Addition of connection diagram of NR </w:t>
            </w:r>
            <w:proofErr w:type="spellStart"/>
            <w:r w:rsidRPr="00DD6CFB">
              <w:rPr>
                <w:lang w:eastAsia="en-US"/>
              </w:rPr>
              <w:t>sidelink</w:t>
            </w:r>
            <w:proofErr w:type="spellEnd"/>
            <w:r w:rsidRPr="00DD6CFB">
              <w:rPr>
                <w:lang w:eastAsia="en-US"/>
              </w:rPr>
              <w:t xml:space="preserve">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FE2E2" w14:textId="77777777" w:rsidR="004335ED" w:rsidRPr="00DD6CFB" w:rsidRDefault="004335ED" w:rsidP="000D75B4">
            <w:pPr>
              <w:pStyle w:val="TAL"/>
              <w:rPr>
                <w:lang w:eastAsia="en-US"/>
              </w:rPr>
            </w:pPr>
            <w:r w:rsidRPr="00DD6CFB">
              <w:rPr>
                <w:lang w:eastAsia="en-US"/>
              </w:rPr>
              <w:t>17.1.0</w:t>
            </w:r>
          </w:p>
        </w:tc>
      </w:tr>
      <w:tr w:rsidR="004335ED" w:rsidRPr="0031204F" w14:paraId="6467A8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6DA870"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E39971"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826C33" w14:textId="77777777" w:rsidR="004335ED" w:rsidRPr="00DD6CFB" w:rsidRDefault="004335ED" w:rsidP="000D75B4">
            <w:pPr>
              <w:pStyle w:val="TAL"/>
              <w:rPr>
                <w:lang w:eastAsia="en-US"/>
              </w:rPr>
            </w:pPr>
            <w:r w:rsidRPr="00DD6CFB">
              <w:rPr>
                <w:lang w:eastAsia="en-US"/>
              </w:rPr>
              <w:t>R5-212946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DCCCD" w14:textId="77777777" w:rsidR="004335ED" w:rsidRPr="00DD6CFB" w:rsidRDefault="004335ED" w:rsidP="000D75B4">
            <w:pPr>
              <w:pStyle w:val="TAL"/>
              <w:rPr>
                <w:lang w:eastAsia="en-US"/>
              </w:rPr>
            </w:pPr>
            <w:r w:rsidRPr="00DD6CFB">
              <w:rPr>
                <w:lang w:eastAsia="en-US"/>
              </w:rPr>
              <w:t>1905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269A1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F1E7A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0CB34" w14:textId="77777777" w:rsidR="004335ED" w:rsidRPr="00DD6CFB" w:rsidRDefault="004335ED" w:rsidP="000D75B4">
            <w:pPr>
              <w:pStyle w:val="TAL"/>
              <w:rPr>
                <w:lang w:eastAsia="en-US"/>
              </w:rPr>
            </w:pPr>
            <w:r w:rsidRPr="00DD6CFB">
              <w:rPr>
                <w:lang w:eastAsia="en-US"/>
              </w:rPr>
              <w:t>Updating IEs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08C6B" w14:textId="77777777" w:rsidR="004335ED" w:rsidRPr="00DD6CFB" w:rsidRDefault="004335ED" w:rsidP="000D75B4">
            <w:pPr>
              <w:pStyle w:val="TAL"/>
              <w:rPr>
                <w:lang w:eastAsia="en-US"/>
              </w:rPr>
            </w:pPr>
            <w:r w:rsidRPr="00DD6CFB">
              <w:rPr>
                <w:lang w:eastAsia="en-US"/>
              </w:rPr>
              <w:t>17.1.0</w:t>
            </w:r>
          </w:p>
        </w:tc>
      </w:tr>
      <w:tr w:rsidR="004335ED" w:rsidRPr="0031204F" w14:paraId="169127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B94411"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753823"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F76936" w14:textId="77777777" w:rsidR="004335ED" w:rsidRPr="00DD6CFB" w:rsidRDefault="004335ED" w:rsidP="000D75B4">
            <w:pPr>
              <w:pStyle w:val="TAL"/>
              <w:rPr>
                <w:lang w:eastAsia="en-US"/>
              </w:rPr>
            </w:pPr>
            <w:r w:rsidRPr="00DD6CFB">
              <w:rPr>
                <w:lang w:eastAsia="en-US"/>
              </w:rPr>
              <w:t>R5-212986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C15EE" w14:textId="77777777" w:rsidR="004335ED" w:rsidRPr="00DD6CFB" w:rsidRDefault="004335ED" w:rsidP="000D75B4">
            <w:pPr>
              <w:pStyle w:val="TAL"/>
              <w:rPr>
                <w:lang w:eastAsia="en-US"/>
              </w:rPr>
            </w:pPr>
            <w:r w:rsidRPr="00DD6CFB">
              <w:rPr>
                <w:lang w:eastAsia="en-US"/>
              </w:rPr>
              <w:t>1906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32391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C4AA9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0C256" w14:textId="77777777" w:rsidR="004335ED" w:rsidRPr="00DD6CFB" w:rsidRDefault="004335ED" w:rsidP="000D75B4">
            <w:pPr>
              <w:pStyle w:val="TAL"/>
              <w:rPr>
                <w:lang w:eastAsia="en-US"/>
              </w:rPr>
            </w:pPr>
            <w:r w:rsidRPr="00DD6CFB">
              <w:rPr>
                <w:lang w:eastAsia="en-US"/>
              </w:rPr>
              <w:t>Introducing Rel-16 CA configuration CA_n28A-n41A to clause 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C3D86" w14:textId="77777777" w:rsidR="004335ED" w:rsidRPr="00DD6CFB" w:rsidRDefault="004335ED" w:rsidP="000D75B4">
            <w:pPr>
              <w:pStyle w:val="TAL"/>
              <w:rPr>
                <w:lang w:eastAsia="en-US"/>
              </w:rPr>
            </w:pPr>
            <w:r w:rsidRPr="00DD6CFB">
              <w:rPr>
                <w:lang w:eastAsia="en-US"/>
              </w:rPr>
              <w:t>17.1.0</w:t>
            </w:r>
          </w:p>
        </w:tc>
      </w:tr>
      <w:tr w:rsidR="004335ED" w:rsidRPr="0031204F" w14:paraId="2147B4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98DFF5"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D4A872"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4F1393" w14:textId="77777777" w:rsidR="004335ED" w:rsidRPr="00DD6CFB" w:rsidRDefault="004335ED" w:rsidP="000D75B4">
            <w:pPr>
              <w:pStyle w:val="TAL"/>
              <w:rPr>
                <w:lang w:eastAsia="en-US"/>
              </w:rPr>
            </w:pPr>
            <w:r w:rsidRPr="00DD6CFB">
              <w:rPr>
                <w:lang w:eastAsia="en-US"/>
              </w:rPr>
              <w:t>R5-213003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ED967" w14:textId="77777777" w:rsidR="004335ED" w:rsidRPr="00DD6CFB" w:rsidRDefault="004335ED" w:rsidP="000D75B4">
            <w:pPr>
              <w:pStyle w:val="TAL"/>
              <w:rPr>
                <w:lang w:eastAsia="en-US"/>
              </w:rPr>
            </w:pPr>
            <w:r w:rsidRPr="00DD6CFB">
              <w:rPr>
                <w:lang w:eastAsia="en-US"/>
              </w:rPr>
              <w:t>1907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7069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4448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56A3F" w14:textId="77777777" w:rsidR="004335ED" w:rsidRPr="00DD6CFB" w:rsidRDefault="004335ED" w:rsidP="000D75B4">
            <w:pPr>
              <w:pStyle w:val="TAL"/>
              <w:rPr>
                <w:lang w:eastAsia="en-US"/>
              </w:rPr>
            </w:pPr>
            <w:r w:rsidRPr="00DD6CFB">
              <w:rPr>
                <w:lang w:eastAsia="en-US"/>
              </w:rPr>
              <w:t>Adding test frequency description for SUL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9DB1D" w14:textId="77777777" w:rsidR="004335ED" w:rsidRPr="00DD6CFB" w:rsidRDefault="004335ED" w:rsidP="000D75B4">
            <w:pPr>
              <w:pStyle w:val="TAL"/>
              <w:rPr>
                <w:lang w:eastAsia="en-US"/>
              </w:rPr>
            </w:pPr>
            <w:r w:rsidRPr="00DD6CFB">
              <w:rPr>
                <w:lang w:eastAsia="en-US"/>
              </w:rPr>
              <w:t>17.1.0</w:t>
            </w:r>
          </w:p>
        </w:tc>
      </w:tr>
      <w:tr w:rsidR="004335ED" w:rsidRPr="0031204F" w14:paraId="048FA9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E107EB"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F9B22B"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34CF66" w14:textId="77777777" w:rsidR="004335ED" w:rsidRPr="00DD6CFB" w:rsidRDefault="004335ED" w:rsidP="000D75B4">
            <w:pPr>
              <w:pStyle w:val="TAL"/>
              <w:rPr>
                <w:lang w:eastAsia="en-US"/>
              </w:rPr>
            </w:pPr>
            <w:r w:rsidRPr="00DD6CFB">
              <w:rPr>
                <w:lang w:eastAsia="en-US"/>
              </w:rPr>
              <w:t>R5-213004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5433D" w14:textId="77777777" w:rsidR="004335ED" w:rsidRPr="00DD6CFB" w:rsidRDefault="004335ED" w:rsidP="000D75B4">
            <w:pPr>
              <w:pStyle w:val="TAL"/>
              <w:rPr>
                <w:lang w:eastAsia="en-US"/>
              </w:rPr>
            </w:pPr>
            <w:r w:rsidRPr="00DD6CFB">
              <w:rPr>
                <w:lang w:eastAsia="en-US"/>
              </w:rPr>
              <w:t>1908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F1441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CD0FE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CE96" w14:textId="77777777" w:rsidR="004335ED" w:rsidRPr="00DD6CFB" w:rsidRDefault="004335ED" w:rsidP="000D75B4">
            <w:pPr>
              <w:pStyle w:val="TAL"/>
              <w:rPr>
                <w:lang w:eastAsia="en-US"/>
              </w:rPr>
            </w:pPr>
            <w:r w:rsidRPr="00DD6CFB">
              <w:rPr>
                <w:lang w:eastAsia="en-US"/>
              </w:rPr>
              <w:t>Adding connection diagrams for SUL configuration with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D16C7" w14:textId="77777777" w:rsidR="004335ED" w:rsidRPr="00DD6CFB" w:rsidRDefault="004335ED" w:rsidP="000D75B4">
            <w:pPr>
              <w:pStyle w:val="TAL"/>
              <w:rPr>
                <w:lang w:eastAsia="en-US"/>
              </w:rPr>
            </w:pPr>
            <w:r w:rsidRPr="00DD6CFB">
              <w:rPr>
                <w:lang w:eastAsia="en-US"/>
              </w:rPr>
              <w:t>17.1.0</w:t>
            </w:r>
          </w:p>
        </w:tc>
      </w:tr>
      <w:tr w:rsidR="004335ED" w:rsidRPr="0031204F" w14:paraId="25CCCE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5F0D73"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93AEC5"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A4AC08" w14:textId="77777777" w:rsidR="004335ED" w:rsidRPr="00DD6CFB" w:rsidRDefault="004335ED" w:rsidP="000D75B4">
            <w:pPr>
              <w:pStyle w:val="TAL"/>
              <w:rPr>
                <w:lang w:eastAsia="en-US"/>
              </w:rPr>
            </w:pPr>
            <w:r w:rsidRPr="00DD6CFB">
              <w:rPr>
                <w:lang w:eastAsia="en-US"/>
              </w:rPr>
              <w:t>R5-213054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A165" w14:textId="77777777" w:rsidR="004335ED" w:rsidRPr="00DD6CFB" w:rsidRDefault="004335ED" w:rsidP="000D75B4">
            <w:pPr>
              <w:pStyle w:val="TAL"/>
              <w:rPr>
                <w:lang w:eastAsia="en-US"/>
              </w:rPr>
            </w:pPr>
            <w:r w:rsidRPr="00DD6CFB">
              <w:rPr>
                <w:lang w:eastAsia="en-US"/>
              </w:rPr>
              <w:t>1910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048E8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DC03D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8D320A" w14:textId="77777777" w:rsidR="004335ED" w:rsidRPr="00DD6CFB" w:rsidRDefault="004335ED" w:rsidP="000D75B4">
            <w:pPr>
              <w:pStyle w:val="TAL"/>
              <w:rPr>
                <w:lang w:eastAsia="en-US"/>
              </w:rPr>
            </w:pPr>
            <w:r w:rsidRPr="00DD6CFB">
              <w:rPr>
                <w:lang w:eastAsia="en-US"/>
              </w:rPr>
              <w:t>Correction to PDU Session Authentication Command, PDU Session Authentication Complete and PDU Session Authentication Result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59408" w14:textId="77777777" w:rsidR="004335ED" w:rsidRPr="00DD6CFB" w:rsidRDefault="004335ED" w:rsidP="000D75B4">
            <w:pPr>
              <w:pStyle w:val="TAL"/>
              <w:rPr>
                <w:lang w:eastAsia="en-US"/>
              </w:rPr>
            </w:pPr>
            <w:r w:rsidRPr="00DD6CFB">
              <w:rPr>
                <w:lang w:eastAsia="en-US"/>
              </w:rPr>
              <w:t>17.1.0</w:t>
            </w:r>
          </w:p>
        </w:tc>
      </w:tr>
      <w:tr w:rsidR="004335ED" w:rsidRPr="0031204F" w14:paraId="30E452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0985B7"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B91C7"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F44009" w14:textId="77777777" w:rsidR="004335ED" w:rsidRPr="00DD6CFB" w:rsidRDefault="004335ED" w:rsidP="000D75B4">
            <w:pPr>
              <w:pStyle w:val="TAL"/>
              <w:rPr>
                <w:lang w:eastAsia="en-US"/>
              </w:rPr>
            </w:pPr>
            <w:r w:rsidRPr="00DD6CFB">
              <w:rPr>
                <w:lang w:eastAsia="en-US"/>
              </w:rPr>
              <w:t>R5-213057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4A59" w14:textId="77777777" w:rsidR="004335ED" w:rsidRPr="00DD6CFB" w:rsidRDefault="004335ED" w:rsidP="000D75B4">
            <w:pPr>
              <w:pStyle w:val="TAL"/>
              <w:rPr>
                <w:lang w:eastAsia="en-US"/>
              </w:rPr>
            </w:pPr>
            <w:r w:rsidRPr="00DD6CFB">
              <w:rPr>
                <w:lang w:eastAsia="en-US"/>
              </w:rPr>
              <w:t>1912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6113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BE955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3ECEC" w14:textId="77777777" w:rsidR="004335ED" w:rsidRPr="00DD6CFB" w:rsidRDefault="004335ED" w:rsidP="000D75B4">
            <w:pPr>
              <w:pStyle w:val="TAL"/>
              <w:rPr>
                <w:lang w:eastAsia="en-US"/>
              </w:rPr>
            </w:pPr>
            <w:r w:rsidRPr="00DD6CFB">
              <w:rPr>
                <w:lang w:eastAsia="en-US"/>
              </w:rPr>
              <w:t>Introduction of test frequencies for CA_n48(2A)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4C3B2" w14:textId="77777777" w:rsidR="004335ED" w:rsidRPr="00DD6CFB" w:rsidRDefault="004335ED" w:rsidP="000D75B4">
            <w:pPr>
              <w:pStyle w:val="TAL"/>
              <w:rPr>
                <w:lang w:eastAsia="en-US"/>
              </w:rPr>
            </w:pPr>
            <w:r w:rsidRPr="00DD6CFB">
              <w:rPr>
                <w:lang w:eastAsia="en-US"/>
              </w:rPr>
              <w:t>17.1.0</w:t>
            </w:r>
          </w:p>
        </w:tc>
      </w:tr>
      <w:tr w:rsidR="004335ED" w:rsidRPr="0031204F" w14:paraId="5E6D67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460229"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CDA3E8"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5B9EB" w14:textId="77777777" w:rsidR="004335ED" w:rsidRPr="00DD6CFB" w:rsidRDefault="004335ED" w:rsidP="000D75B4">
            <w:pPr>
              <w:pStyle w:val="TAL"/>
              <w:rPr>
                <w:lang w:eastAsia="en-US"/>
              </w:rPr>
            </w:pPr>
            <w:r w:rsidRPr="00DD6CFB">
              <w:rPr>
                <w:lang w:eastAsia="en-US"/>
              </w:rPr>
              <w:t>R5-213150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A66E1" w14:textId="77777777" w:rsidR="004335ED" w:rsidRPr="00DD6CFB" w:rsidRDefault="004335ED" w:rsidP="000D75B4">
            <w:pPr>
              <w:pStyle w:val="TAL"/>
              <w:rPr>
                <w:lang w:eastAsia="en-US"/>
              </w:rPr>
            </w:pPr>
            <w:r w:rsidRPr="00DD6CFB">
              <w:rPr>
                <w:lang w:eastAsia="en-US"/>
              </w:rPr>
              <w:t>1917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999EF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74C37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7BCCF3" w14:textId="77777777" w:rsidR="004335ED" w:rsidRPr="00DD6CFB" w:rsidRDefault="004335ED" w:rsidP="000D75B4">
            <w:pPr>
              <w:pStyle w:val="TAL"/>
              <w:rPr>
                <w:lang w:eastAsia="en-US"/>
              </w:rPr>
            </w:pPr>
            <w:r w:rsidRPr="00DD6CFB">
              <w:rPr>
                <w:lang w:eastAsia="en-US"/>
              </w:rPr>
              <w:t>Updates to global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277DE" w14:textId="77777777" w:rsidR="004335ED" w:rsidRPr="00DD6CFB" w:rsidRDefault="004335ED" w:rsidP="000D75B4">
            <w:pPr>
              <w:pStyle w:val="TAL"/>
              <w:rPr>
                <w:lang w:eastAsia="en-US"/>
              </w:rPr>
            </w:pPr>
            <w:r w:rsidRPr="00DD6CFB">
              <w:rPr>
                <w:lang w:eastAsia="en-US"/>
              </w:rPr>
              <w:t>17.1.0</w:t>
            </w:r>
          </w:p>
        </w:tc>
      </w:tr>
      <w:tr w:rsidR="004335ED" w:rsidRPr="0031204F" w14:paraId="572E681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2B49C5"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B9DC76"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4B892A" w14:textId="77777777" w:rsidR="004335ED" w:rsidRPr="00DD6CFB" w:rsidRDefault="004335ED" w:rsidP="000D75B4">
            <w:pPr>
              <w:pStyle w:val="TAL"/>
              <w:rPr>
                <w:lang w:eastAsia="en-US"/>
              </w:rPr>
            </w:pPr>
            <w:r w:rsidRPr="00DD6CFB">
              <w:rPr>
                <w:lang w:eastAsia="en-US"/>
              </w:rPr>
              <w:t>R5-213153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9D21F" w14:textId="77777777" w:rsidR="004335ED" w:rsidRPr="00DD6CFB" w:rsidRDefault="004335ED" w:rsidP="000D75B4">
            <w:pPr>
              <w:pStyle w:val="TAL"/>
              <w:rPr>
                <w:lang w:eastAsia="en-US"/>
              </w:rPr>
            </w:pPr>
            <w:r w:rsidRPr="00DD6CFB">
              <w:rPr>
                <w:lang w:eastAsia="en-US"/>
              </w:rPr>
              <w:t>1920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EBC2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6472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91534" w14:textId="77777777" w:rsidR="004335ED" w:rsidRPr="00DD6CFB" w:rsidRDefault="004335ED" w:rsidP="000D75B4">
            <w:pPr>
              <w:pStyle w:val="TAL"/>
              <w:rPr>
                <w:lang w:eastAsia="en-US"/>
              </w:rPr>
            </w:pPr>
            <w:r w:rsidRPr="00DD6CFB">
              <w:rPr>
                <w:lang w:eastAsia="en-US"/>
              </w:rPr>
              <w:t>Updates to PDU SESSION ESTABLISHMENT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F4608" w14:textId="77777777" w:rsidR="004335ED" w:rsidRPr="00DD6CFB" w:rsidRDefault="004335ED" w:rsidP="000D75B4">
            <w:pPr>
              <w:pStyle w:val="TAL"/>
              <w:rPr>
                <w:lang w:eastAsia="en-US"/>
              </w:rPr>
            </w:pPr>
            <w:r w:rsidRPr="00DD6CFB">
              <w:rPr>
                <w:lang w:eastAsia="en-US"/>
              </w:rPr>
              <w:t>17.1.0</w:t>
            </w:r>
          </w:p>
        </w:tc>
      </w:tr>
      <w:tr w:rsidR="004335ED" w:rsidRPr="0031204F" w14:paraId="545CC9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5C0343"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F5F111"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2DD6D8" w14:textId="77777777" w:rsidR="004335ED" w:rsidRPr="00DD6CFB" w:rsidRDefault="004335ED" w:rsidP="000D75B4">
            <w:pPr>
              <w:pStyle w:val="TAL"/>
              <w:rPr>
                <w:lang w:eastAsia="en-US"/>
              </w:rPr>
            </w:pPr>
            <w:r w:rsidRPr="00DD6CFB">
              <w:rPr>
                <w:lang w:eastAsia="en-US"/>
              </w:rPr>
              <w:t>R5-213154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E2C1" w14:textId="77777777" w:rsidR="004335ED" w:rsidRPr="00DD6CFB" w:rsidRDefault="004335ED" w:rsidP="000D75B4">
            <w:pPr>
              <w:pStyle w:val="TAL"/>
              <w:rPr>
                <w:lang w:eastAsia="en-US"/>
              </w:rPr>
            </w:pPr>
            <w:r w:rsidRPr="00DD6CFB">
              <w:rPr>
                <w:lang w:eastAsia="en-US"/>
              </w:rPr>
              <w:t>1921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2C82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244E7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1FE38" w14:textId="77777777" w:rsidR="004335ED" w:rsidRPr="00DD6CFB" w:rsidRDefault="004335ED" w:rsidP="000D75B4">
            <w:pPr>
              <w:pStyle w:val="TAL"/>
              <w:rPr>
                <w:lang w:eastAsia="en-US"/>
              </w:rPr>
            </w:pPr>
            <w:r w:rsidRPr="00DD6CFB">
              <w:rPr>
                <w:lang w:eastAsia="en-US"/>
              </w:rPr>
              <w:t>Updates to PDU SESSION MODIFICATION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29AE4" w14:textId="77777777" w:rsidR="004335ED" w:rsidRPr="00DD6CFB" w:rsidRDefault="004335ED" w:rsidP="000D75B4">
            <w:pPr>
              <w:pStyle w:val="TAL"/>
              <w:rPr>
                <w:lang w:eastAsia="en-US"/>
              </w:rPr>
            </w:pPr>
            <w:r w:rsidRPr="00DD6CFB">
              <w:rPr>
                <w:lang w:eastAsia="en-US"/>
              </w:rPr>
              <w:t>17.1.0</w:t>
            </w:r>
          </w:p>
        </w:tc>
      </w:tr>
      <w:tr w:rsidR="004335ED" w:rsidRPr="0031204F" w14:paraId="6BB837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AD5DA7"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EE75F5"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00AE0" w14:textId="77777777" w:rsidR="004335ED" w:rsidRPr="00DD6CFB" w:rsidRDefault="004335ED" w:rsidP="000D75B4">
            <w:pPr>
              <w:pStyle w:val="TAL"/>
              <w:rPr>
                <w:lang w:eastAsia="en-US"/>
              </w:rPr>
            </w:pPr>
            <w:r w:rsidRPr="00DD6CFB">
              <w:rPr>
                <w:lang w:eastAsia="en-US"/>
              </w:rPr>
              <w:t>R5-213155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E092C" w14:textId="77777777" w:rsidR="004335ED" w:rsidRPr="00DD6CFB" w:rsidRDefault="004335ED" w:rsidP="000D75B4">
            <w:pPr>
              <w:pStyle w:val="TAL"/>
              <w:rPr>
                <w:lang w:eastAsia="en-US"/>
              </w:rPr>
            </w:pPr>
            <w:r w:rsidRPr="00DD6CFB">
              <w:rPr>
                <w:lang w:eastAsia="en-US"/>
              </w:rPr>
              <w:t>1922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28FA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5D31F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28ABA" w14:textId="77777777" w:rsidR="004335ED" w:rsidRPr="00DD6CFB" w:rsidRDefault="004335ED" w:rsidP="000D75B4">
            <w:pPr>
              <w:pStyle w:val="TAL"/>
              <w:rPr>
                <w:lang w:eastAsia="en-US"/>
              </w:rPr>
            </w:pPr>
            <w:r w:rsidRPr="00DD6CFB">
              <w:rPr>
                <w:lang w:eastAsia="en-US"/>
              </w:rPr>
              <w:t>Updates to QoS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0CBD4" w14:textId="77777777" w:rsidR="004335ED" w:rsidRPr="00DD6CFB" w:rsidRDefault="004335ED" w:rsidP="000D75B4">
            <w:pPr>
              <w:pStyle w:val="TAL"/>
              <w:rPr>
                <w:lang w:eastAsia="en-US"/>
              </w:rPr>
            </w:pPr>
            <w:r w:rsidRPr="00DD6CFB">
              <w:rPr>
                <w:lang w:eastAsia="en-US"/>
              </w:rPr>
              <w:t>17.1.0</w:t>
            </w:r>
          </w:p>
        </w:tc>
      </w:tr>
      <w:tr w:rsidR="004335ED" w:rsidRPr="0031204F" w14:paraId="5BD7B9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3E4E0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45628E"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E2918B" w14:textId="77777777" w:rsidR="004335ED" w:rsidRPr="00DD6CFB" w:rsidRDefault="004335ED" w:rsidP="000D75B4">
            <w:pPr>
              <w:pStyle w:val="TAL"/>
              <w:rPr>
                <w:lang w:eastAsia="en-US"/>
              </w:rPr>
            </w:pPr>
            <w:r w:rsidRPr="00DD6CFB">
              <w:rPr>
                <w:lang w:eastAsia="en-US"/>
              </w:rPr>
              <w:t>R5-213180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63E90" w14:textId="77777777" w:rsidR="004335ED" w:rsidRPr="00DD6CFB" w:rsidRDefault="004335ED" w:rsidP="000D75B4">
            <w:pPr>
              <w:pStyle w:val="TAL"/>
              <w:rPr>
                <w:lang w:eastAsia="en-US"/>
              </w:rPr>
            </w:pPr>
            <w:r w:rsidRPr="00DD6CFB">
              <w:rPr>
                <w:lang w:eastAsia="en-US"/>
              </w:rPr>
              <w:t>1939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AF59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3BEB6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C1E67F" w14:textId="77777777" w:rsidR="004335ED" w:rsidRPr="00DD6CFB" w:rsidRDefault="004335ED" w:rsidP="000D75B4">
            <w:pPr>
              <w:pStyle w:val="TAL"/>
              <w:rPr>
                <w:lang w:eastAsia="en-US"/>
              </w:rPr>
            </w:pPr>
            <w:r w:rsidRPr="00DD6CFB">
              <w:rPr>
                <w:lang w:eastAsia="en-US"/>
              </w:rPr>
              <w:t>Update chapter 4.5.2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C15" w14:textId="77777777" w:rsidR="004335ED" w:rsidRPr="00DD6CFB" w:rsidRDefault="004335ED" w:rsidP="000D75B4">
            <w:pPr>
              <w:pStyle w:val="TAL"/>
              <w:rPr>
                <w:lang w:eastAsia="en-US"/>
              </w:rPr>
            </w:pPr>
            <w:r w:rsidRPr="00DD6CFB">
              <w:rPr>
                <w:lang w:eastAsia="en-US"/>
              </w:rPr>
              <w:t>17.1.0</w:t>
            </w:r>
          </w:p>
        </w:tc>
      </w:tr>
      <w:tr w:rsidR="004335ED" w:rsidRPr="0031204F" w14:paraId="2E1411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F1E89B"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758A3B"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4C017" w14:textId="77777777" w:rsidR="004335ED" w:rsidRPr="00DD6CFB" w:rsidRDefault="004335ED" w:rsidP="000D75B4">
            <w:pPr>
              <w:pStyle w:val="TAL"/>
              <w:rPr>
                <w:lang w:eastAsia="en-US"/>
              </w:rPr>
            </w:pPr>
            <w:r w:rsidRPr="00DD6CFB">
              <w:rPr>
                <w:lang w:eastAsia="en-US"/>
              </w:rPr>
              <w:t>R5-213192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A1736" w14:textId="77777777" w:rsidR="004335ED" w:rsidRPr="00DD6CFB" w:rsidRDefault="004335ED" w:rsidP="000D75B4">
            <w:pPr>
              <w:pStyle w:val="TAL"/>
              <w:rPr>
                <w:lang w:eastAsia="en-US"/>
              </w:rPr>
            </w:pPr>
            <w:r w:rsidRPr="00DD6CFB">
              <w:rPr>
                <w:lang w:eastAsia="en-US"/>
              </w:rPr>
              <w:t>1940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A938F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FB97C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B6A2B" w14:textId="77777777" w:rsidR="004335ED" w:rsidRPr="00DD6CFB" w:rsidRDefault="004335ED" w:rsidP="000D75B4">
            <w:pPr>
              <w:pStyle w:val="TAL"/>
              <w:rPr>
                <w:lang w:eastAsia="en-US"/>
              </w:rPr>
            </w:pPr>
            <w:r w:rsidRPr="00DD6CFB">
              <w:rPr>
                <w:lang w:eastAsia="en-US"/>
              </w:rPr>
              <w:t>Update chapter 4.5.4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4AD2B" w14:textId="77777777" w:rsidR="004335ED" w:rsidRPr="00DD6CFB" w:rsidRDefault="004335ED" w:rsidP="000D75B4">
            <w:pPr>
              <w:pStyle w:val="TAL"/>
              <w:rPr>
                <w:lang w:eastAsia="en-US"/>
              </w:rPr>
            </w:pPr>
            <w:r w:rsidRPr="00DD6CFB">
              <w:rPr>
                <w:lang w:eastAsia="en-US"/>
              </w:rPr>
              <w:t>17.1.0</w:t>
            </w:r>
          </w:p>
        </w:tc>
      </w:tr>
      <w:tr w:rsidR="004335ED" w:rsidRPr="0031204F" w14:paraId="775FB8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E7B5A5"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306784"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FFEDFF" w14:textId="77777777" w:rsidR="004335ED" w:rsidRPr="00DD6CFB" w:rsidRDefault="004335ED" w:rsidP="000D75B4">
            <w:pPr>
              <w:pStyle w:val="TAL"/>
              <w:rPr>
                <w:lang w:eastAsia="en-US"/>
              </w:rPr>
            </w:pPr>
            <w:r w:rsidRPr="00DD6CFB">
              <w:rPr>
                <w:lang w:eastAsia="en-US"/>
              </w:rPr>
              <w:t>R5-213304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A2E93" w14:textId="77777777" w:rsidR="004335ED" w:rsidRPr="00DD6CFB" w:rsidRDefault="004335ED" w:rsidP="000D75B4">
            <w:pPr>
              <w:pStyle w:val="TAL"/>
              <w:rPr>
                <w:lang w:eastAsia="en-US"/>
              </w:rPr>
            </w:pPr>
            <w:r w:rsidRPr="00DD6CFB">
              <w:rPr>
                <w:lang w:eastAsia="en-US"/>
              </w:rPr>
              <w:t>1953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B9763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F8503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AA8C5" w14:textId="77777777" w:rsidR="004335ED" w:rsidRPr="00DD6CFB" w:rsidRDefault="004335ED" w:rsidP="000D75B4">
            <w:pPr>
              <w:pStyle w:val="TAL"/>
              <w:rPr>
                <w:lang w:eastAsia="en-US"/>
              </w:rPr>
            </w:pPr>
            <w:r w:rsidRPr="00DD6CFB">
              <w:rPr>
                <w:lang w:eastAsia="en-US"/>
              </w:rPr>
              <w:t>Correction of test frequencies for NR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97665" w14:textId="77777777" w:rsidR="004335ED" w:rsidRPr="00DD6CFB" w:rsidRDefault="004335ED" w:rsidP="000D75B4">
            <w:pPr>
              <w:pStyle w:val="TAL"/>
              <w:rPr>
                <w:lang w:eastAsia="en-US"/>
              </w:rPr>
            </w:pPr>
            <w:r w:rsidRPr="00DD6CFB">
              <w:rPr>
                <w:lang w:eastAsia="en-US"/>
              </w:rPr>
              <w:t>17.1.0</w:t>
            </w:r>
          </w:p>
        </w:tc>
      </w:tr>
      <w:tr w:rsidR="004335ED" w:rsidRPr="0031204F" w14:paraId="7211A8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393FAA"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4C34CC"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92605C" w14:textId="77777777" w:rsidR="004335ED" w:rsidRPr="00DD6CFB" w:rsidRDefault="004335ED" w:rsidP="000D75B4">
            <w:pPr>
              <w:pStyle w:val="TAL"/>
              <w:rPr>
                <w:lang w:eastAsia="en-US"/>
              </w:rPr>
            </w:pPr>
            <w:r w:rsidRPr="00DD6CFB">
              <w:rPr>
                <w:lang w:eastAsia="en-US"/>
              </w:rPr>
              <w:t>R5-213307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772A1" w14:textId="77777777" w:rsidR="004335ED" w:rsidRPr="00DD6CFB" w:rsidRDefault="004335ED" w:rsidP="000D75B4">
            <w:pPr>
              <w:pStyle w:val="TAL"/>
              <w:rPr>
                <w:lang w:eastAsia="en-US"/>
              </w:rPr>
            </w:pPr>
            <w:r w:rsidRPr="00DD6CFB">
              <w:rPr>
                <w:lang w:eastAsia="en-US"/>
              </w:rPr>
              <w:t>1954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454FB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103F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A96E5" w14:textId="77777777" w:rsidR="004335ED" w:rsidRPr="00DD6CFB" w:rsidRDefault="004335ED" w:rsidP="000D75B4">
            <w:pPr>
              <w:pStyle w:val="TAL"/>
              <w:rPr>
                <w:lang w:eastAsia="en-US"/>
              </w:rPr>
            </w:pPr>
            <w:r w:rsidRPr="00DD6CFB">
              <w:rPr>
                <w:lang w:eastAsia="en-US"/>
              </w:rPr>
              <w:t xml:space="preserve">Correction of common default messages for </w:t>
            </w:r>
            <w:proofErr w:type="spellStart"/>
            <w:r w:rsidRPr="00DD6CFB">
              <w:rPr>
                <w:lang w:eastAsia="en-US"/>
              </w:rPr>
              <w:t>demod</w:t>
            </w:r>
            <w:proofErr w:type="spellEnd"/>
            <w:r w:rsidRPr="00DD6CFB">
              <w:rPr>
                <w:lang w:eastAsia="en-US"/>
              </w:rPr>
              <w:t xml:space="preserve">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BA97B" w14:textId="77777777" w:rsidR="004335ED" w:rsidRPr="00DD6CFB" w:rsidRDefault="004335ED" w:rsidP="000D75B4">
            <w:pPr>
              <w:pStyle w:val="TAL"/>
              <w:rPr>
                <w:lang w:eastAsia="en-US"/>
              </w:rPr>
            </w:pPr>
            <w:r w:rsidRPr="00DD6CFB">
              <w:rPr>
                <w:lang w:eastAsia="en-US"/>
              </w:rPr>
              <w:t>17.1.0</w:t>
            </w:r>
          </w:p>
        </w:tc>
      </w:tr>
      <w:tr w:rsidR="004335ED" w:rsidRPr="0031204F" w14:paraId="4701FA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85A780"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77AA0C"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C37250" w14:textId="77777777" w:rsidR="004335ED" w:rsidRPr="00DD6CFB" w:rsidRDefault="004335ED" w:rsidP="000D75B4">
            <w:pPr>
              <w:pStyle w:val="TAL"/>
              <w:rPr>
                <w:lang w:eastAsia="en-US"/>
              </w:rPr>
            </w:pPr>
            <w:r w:rsidRPr="00DD6CFB">
              <w:rPr>
                <w:lang w:eastAsia="en-US"/>
              </w:rPr>
              <w:t>R5-213339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54CBE" w14:textId="77777777" w:rsidR="004335ED" w:rsidRPr="00DD6CFB" w:rsidRDefault="004335ED" w:rsidP="000D75B4">
            <w:pPr>
              <w:pStyle w:val="TAL"/>
              <w:rPr>
                <w:lang w:eastAsia="en-US"/>
              </w:rPr>
            </w:pPr>
            <w:r w:rsidRPr="00DD6CFB">
              <w:rPr>
                <w:lang w:eastAsia="en-US"/>
              </w:rPr>
              <w:t>1956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5DDB2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AD67F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A7826" w14:textId="77777777" w:rsidR="004335ED" w:rsidRPr="00DD6CFB" w:rsidRDefault="004335ED" w:rsidP="000D75B4">
            <w:pPr>
              <w:pStyle w:val="TAL"/>
              <w:rPr>
                <w:lang w:eastAsia="en-US"/>
              </w:rPr>
            </w:pPr>
            <w:r w:rsidRPr="00DD6CFB">
              <w:rPr>
                <w:lang w:eastAsia="en-US"/>
              </w:rPr>
              <w:t>Update PUCCH-</w:t>
            </w:r>
            <w:proofErr w:type="spellStart"/>
            <w:r w:rsidRPr="00DD6CFB">
              <w:rPr>
                <w:lang w:eastAsia="en-US"/>
              </w:rPr>
              <w:t>ConfigCommon</w:t>
            </w:r>
            <w:proofErr w:type="spellEnd"/>
            <w:r w:rsidRPr="00DD6CFB">
              <w:rPr>
                <w:lang w:eastAsia="en-US"/>
              </w:rPr>
              <w:t xml:space="preserve"> for </w:t>
            </w:r>
            <w:proofErr w:type="spellStart"/>
            <w:r w:rsidRPr="00DD6CFB">
              <w:rPr>
                <w:lang w:eastAsia="en-US"/>
              </w:rPr>
              <w:t>Demod</w:t>
            </w:r>
            <w:proofErr w:type="spellEnd"/>
            <w:r w:rsidRPr="00DD6CFB">
              <w:rPr>
                <w:lang w:eastAsia="en-US"/>
              </w:rPr>
              <w:t xml:space="preserve">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602897" w14:textId="77777777" w:rsidR="004335ED" w:rsidRPr="00DD6CFB" w:rsidRDefault="004335ED" w:rsidP="000D75B4">
            <w:pPr>
              <w:pStyle w:val="TAL"/>
              <w:rPr>
                <w:lang w:eastAsia="en-US"/>
              </w:rPr>
            </w:pPr>
            <w:r w:rsidRPr="00DD6CFB">
              <w:rPr>
                <w:lang w:eastAsia="en-US"/>
              </w:rPr>
              <w:t>17.1.0</w:t>
            </w:r>
          </w:p>
        </w:tc>
      </w:tr>
      <w:tr w:rsidR="004335ED" w:rsidRPr="0031204F" w14:paraId="351C7A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E3A736"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928336"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C051C2" w14:textId="77777777" w:rsidR="004335ED" w:rsidRPr="00DD6CFB" w:rsidRDefault="004335ED" w:rsidP="000D75B4">
            <w:pPr>
              <w:pStyle w:val="TAL"/>
              <w:rPr>
                <w:lang w:eastAsia="en-US"/>
              </w:rPr>
            </w:pPr>
            <w:r w:rsidRPr="00DD6CFB">
              <w:rPr>
                <w:lang w:eastAsia="en-US"/>
              </w:rPr>
              <w:t>R5-213340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6095" w14:textId="77777777" w:rsidR="004335ED" w:rsidRPr="00DD6CFB" w:rsidRDefault="004335ED" w:rsidP="000D75B4">
            <w:pPr>
              <w:pStyle w:val="TAL"/>
              <w:rPr>
                <w:lang w:eastAsia="en-US"/>
              </w:rPr>
            </w:pPr>
            <w:r w:rsidRPr="00DD6CFB">
              <w:rPr>
                <w:lang w:eastAsia="en-US"/>
              </w:rPr>
              <w:t>1957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3F1D8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5D99D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4A5D9" w14:textId="77777777" w:rsidR="004335ED" w:rsidRPr="00DD6CFB" w:rsidRDefault="004335ED" w:rsidP="000D75B4">
            <w:pPr>
              <w:pStyle w:val="TAL"/>
              <w:rPr>
                <w:lang w:eastAsia="en-US"/>
              </w:rPr>
            </w:pPr>
            <w:r w:rsidRPr="00DD6CFB">
              <w:rPr>
                <w:lang w:eastAsia="en-US"/>
              </w:rPr>
              <w:t xml:space="preserve">Update message content for </w:t>
            </w:r>
            <w:proofErr w:type="spellStart"/>
            <w:r w:rsidRPr="00DD6CFB">
              <w:rPr>
                <w:lang w:eastAsia="en-US"/>
              </w:rPr>
              <w:t>subband</w:t>
            </w:r>
            <w:proofErr w:type="spellEnd"/>
            <w:r w:rsidRPr="00DD6CFB">
              <w:rPr>
                <w:lang w:eastAsia="en-US"/>
              </w:rPr>
              <w:t xml:space="preserve"> CQI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6B9E" w14:textId="77777777" w:rsidR="004335ED" w:rsidRPr="00DD6CFB" w:rsidRDefault="004335ED" w:rsidP="000D75B4">
            <w:pPr>
              <w:pStyle w:val="TAL"/>
              <w:rPr>
                <w:lang w:eastAsia="en-US"/>
              </w:rPr>
            </w:pPr>
            <w:r w:rsidRPr="00DD6CFB">
              <w:rPr>
                <w:lang w:eastAsia="en-US"/>
              </w:rPr>
              <w:t>17.1.0</w:t>
            </w:r>
          </w:p>
        </w:tc>
      </w:tr>
      <w:tr w:rsidR="004335ED" w:rsidRPr="0031204F" w14:paraId="384E55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A46024"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090597"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85AC1" w14:textId="77777777" w:rsidR="004335ED" w:rsidRPr="00DD6CFB" w:rsidRDefault="004335ED" w:rsidP="000D75B4">
            <w:pPr>
              <w:pStyle w:val="TAL"/>
              <w:rPr>
                <w:lang w:eastAsia="en-US"/>
              </w:rPr>
            </w:pPr>
            <w:r w:rsidRPr="00DD6CFB">
              <w:rPr>
                <w:lang w:eastAsia="en-US"/>
              </w:rPr>
              <w:t>R5-213400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E8358" w14:textId="77777777" w:rsidR="004335ED" w:rsidRPr="00DD6CFB" w:rsidRDefault="004335ED" w:rsidP="000D75B4">
            <w:pPr>
              <w:pStyle w:val="TAL"/>
              <w:rPr>
                <w:lang w:eastAsia="en-US"/>
              </w:rPr>
            </w:pPr>
            <w:r w:rsidRPr="00DD6CFB">
              <w:rPr>
                <w:lang w:eastAsia="en-US"/>
              </w:rPr>
              <w:t>1961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189A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BABED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7D243" w14:textId="77777777" w:rsidR="004335ED" w:rsidRPr="00DD6CFB" w:rsidRDefault="004335ED" w:rsidP="000D75B4">
            <w:pPr>
              <w:pStyle w:val="TAL"/>
              <w:rPr>
                <w:lang w:eastAsia="en-US"/>
              </w:rPr>
            </w:pPr>
            <w:r w:rsidRPr="00DD6CFB">
              <w:rPr>
                <w:lang w:eastAsia="en-US"/>
              </w:rPr>
              <w:t>Inclusion of additional P-CSCF IP address in PDU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A28DB" w14:textId="77777777" w:rsidR="004335ED" w:rsidRPr="00DD6CFB" w:rsidRDefault="004335ED" w:rsidP="000D75B4">
            <w:pPr>
              <w:pStyle w:val="TAL"/>
              <w:rPr>
                <w:lang w:eastAsia="en-US"/>
              </w:rPr>
            </w:pPr>
            <w:r w:rsidRPr="00DD6CFB">
              <w:rPr>
                <w:lang w:eastAsia="en-US"/>
              </w:rPr>
              <w:t>17.1.0</w:t>
            </w:r>
          </w:p>
        </w:tc>
      </w:tr>
      <w:tr w:rsidR="004335ED" w:rsidRPr="0031204F" w14:paraId="0A951C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3566D5"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B6B3FA"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332F1" w14:textId="77777777" w:rsidR="004335ED" w:rsidRPr="00DD6CFB" w:rsidRDefault="004335ED" w:rsidP="000D75B4">
            <w:pPr>
              <w:pStyle w:val="TAL"/>
              <w:rPr>
                <w:lang w:eastAsia="en-US"/>
              </w:rPr>
            </w:pPr>
            <w:r w:rsidRPr="00DD6CFB">
              <w:rPr>
                <w:lang w:eastAsia="en-US"/>
              </w:rPr>
              <w:t>R5-213409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63F70" w14:textId="77777777" w:rsidR="004335ED" w:rsidRPr="00DD6CFB" w:rsidRDefault="004335ED" w:rsidP="000D75B4">
            <w:pPr>
              <w:pStyle w:val="TAL"/>
              <w:rPr>
                <w:lang w:eastAsia="en-US"/>
              </w:rPr>
            </w:pPr>
            <w:r w:rsidRPr="00DD6CFB">
              <w:rPr>
                <w:lang w:eastAsia="en-US"/>
              </w:rPr>
              <w:t>1955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9C772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93768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7A3DD" w14:textId="77777777" w:rsidR="004335ED" w:rsidRPr="00DD6CFB" w:rsidRDefault="004335ED" w:rsidP="000D75B4">
            <w:pPr>
              <w:pStyle w:val="TAL"/>
              <w:rPr>
                <w:lang w:eastAsia="en-US"/>
              </w:rPr>
            </w:pPr>
            <w:r w:rsidRPr="00DD6CFB">
              <w:rPr>
                <w:lang w:eastAsia="en-US"/>
              </w:rPr>
              <w:t>Editorial updates to test procedure titles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6284E" w14:textId="77777777" w:rsidR="004335ED" w:rsidRPr="00DD6CFB" w:rsidRDefault="004335ED" w:rsidP="000D75B4">
            <w:pPr>
              <w:pStyle w:val="TAL"/>
              <w:rPr>
                <w:lang w:eastAsia="en-US"/>
              </w:rPr>
            </w:pPr>
            <w:r w:rsidRPr="00DD6CFB">
              <w:rPr>
                <w:lang w:eastAsia="en-US"/>
              </w:rPr>
              <w:t>17.1.0</w:t>
            </w:r>
          </w:p>
        </w:tc>
      </w:tr>
      <w:tr w:rsidR="004335ED" w:rsidRPr="0031204F" w14:paraId="4058E25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6288F4"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2CA4C7"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A193E" w14:textId="77777777" w:rsidR="004335ED" w:rsidRPr="00DD6CFB" w:rsidRDefault="004335ED" w:rsidP="000D75B4">
            <w:pPr>
              <w:pStyle w:val="TAL"/>
              <w:rPr>
                <w:lang w:eastAsia="en-US"/>
              </w:rPr>
            </w:pPr>
            <w:r w:rsidRPr="00DD6CFB">
              <w:rPr>
                <w:lang w:eastAsia="en-US"/>
              </w:rPr>
              <w:t>R5-213416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4D25" w14:textId="77777777" w:rsidR="004335ED" w:rsidRPr="00DD6CFB" w:rsidRDefault="004335ED" w:rsidP="000D75B4">
            <w:pPr>
              <w:pStyle w:val="TAL"/>
              <w:rPr>
                <w:lang w:eastAsia="en-US"/>
              </w:rPr>
            </w:pPr>
            <w:r w:rsidRPr="00DD6CFB">
              <w:rPr>
                <w:lang w:eastAsia="en-US"/>
              </w:rPr>
              <w:t>1838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762B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9625A3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2B22F4"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ReportConfigList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8CEF9" w14:textId="77777777" w:rsidR="004335ED" w:rsidRPr="00DD6CFB" w:rsidRDefault="004335ED" w:rsidP="000D75B4">
            <w:pPr>
              <w:pStyle w:val="TAL"/>
              <w:rPr>
                <w:lang w:eastAsia="en-US"/>
              </w:rPr>
            </w:pPr>
            <w:r w:rsidRPr="00DD6CFB">
              <w:rPr>
                <w:lang w:eastAsia="en-US"/>
              </w:rPr>
              <w:t>17.1.0</w:t>
            </w:r>
          </w:p>
        </w:tc>
      </w:tr>
      <w:tr w:rsidR="004335ED" w:rsidRPr="0031204F" w14:paraId="192DBC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EF6903"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9C7047"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C4BFA" w14:textId="77777777" w:rsidR="004335ED" w:rsidRPr="00DD6CFB" w:rsidRDefault="004335ED" w:rsidP="000D75B4">
            <w:pPr>
              <w:pStyle w:val="TAL"/>
              <w:rPr>
                <w:lang w:eastAsia="en-US"/>
              </w:rPr>
            </w:pPr>
            <w:r w:rsidRPr="00DD6CFB">
              <w:rPr>
                <w:lang w:eastAsia="en-US"/>
              </w:rPr>
              <w:t>R5-213417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9D25" w14:textId="77777777" w:rsidR="004335ED" w:rsidRPr="00DD6CFB" w:rsidRDefault="004335ED" w:rsidP="000D75B4">
            <w:pPr>
              <w:pStyle w:val="TAL"/>
              <w:rPr>
                <w:lang w:eastAsia="en-US"/>
              </w:rPr>
            </w:pPr>
            <w:r w:rsidRPr="00DD6CFB">
              <w:rPr>
                <w:lang w:eastAsia="en-US"/>
              </w:rPr>
              <w:t>1841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D880C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D1920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C3624"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SyncConfig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5D8E0" w14:textId="77777777" w:rsidR="004335ED" w:rsidRPr="00DD6CFB" w:rsidRDefault="004335ED" w:rsidP="000D75B4">
            <w:pPr>
              <w:pStyle w:val="TAL"/>
              <w:rPr>
                <w:lang w:eastAsia="en-US"/>
              </w:rPr>
            </w:pPr>
            <w:r w:rsidRPr="00DD6CFB">
              <w:rPr>
                <w:lang w:eastAsia="en-US"/>
              </w:rPr>
              <w:t>17.1.0</w:t>
            </w:r>
          </w:p>
        </w:tc>
      </w:tr>
      <w:tr w:rsidR="004335ED" w:rsidRPr="0031204F" w14:paraId="620131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932A4B"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CA393E"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02C9A1" w14:textId="77777777" w:rsidR="004335ED" w:rsidRPr="00DD6CFB" w:rsidRDefault="004335ED" w:rsidP="000D75B4">
            <w:pPr>
              <w:pStyle w:val="TAL"/>
              <w:rPr>
                <w:lang w:eastAsia="en-US"/>
              </w:rPr>
            </w:pPr>
            <w:r w:rsidRPr="00DD6CFB">
              <w:rPr>
                <w:lang w:eastAsia="en-US"/>
              </w:rPr>
              <w:t>R5-213418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F19E" w14:textId="77777777" w:rsidR="004335ED" w:rsidRPr="00DD6CFB" w:rsidRDefault="004335ED" w:rsidP="000D75B4">
            <w:pPr>
              <w:pStyle w:val="TAL"/>
              <w:rPr>
                <w:lang w:eastAsia="en-US"/>
              </w:rPr>
            </w:pPr>
            <w:r w:rsidRPr="00DD6CFB">
              <w:rPr>
                <w:lang w:eastAsia="en-US"/>
              </w:rPr>
              <w:t>1848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B02D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1957D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B8323" w14:textId="77777777" w:rsidR="004335ED" w:rsidRPr="00DD6CFB" w:rsidRDefault="004335ED" w:rsidP="000D75B4">
            <w:pPr>
              <w:pStyle w:val="TAL"/>
              <w:rPr>
                <w:lang w:eastAsia="en-US"/>
              </w:rPr>
            </w:pPr>
            <w:r w:rsidRPr="00DD6CFB">
              <w:rPr>
                <w:lang w:eastAsia="en-US"/>
              </w:rPr>
              <w:t xml:space="preserve">Correction to PC5-RRC message </w:t>
            </w:r>
            <w:proofErr w:type="spellStart"/>
            <w:r w:rsidRPr="00DD6CFB">
              <w:rPr>
                <w:lang w:eastAsia="en-US"/>
              </w:rPr>
              <w:t>MeasurementReportSidelink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299C0" w14:textId="77777777" w:rsidR="004335ED" w:rsidRPr="00DD6CFB" w:rsidRDefault="004335ED" w:rsidP="000D75B4">
            <w:pPr>
              <w:pStyle w:val="TAL"/>
              <w:rPr>
                <w:lang w:eastAsia="en-US"/>
              </w:rPr>
            </w:pPr>
            <w:r w:rsidRPr="00DD6CFB">
              <w:rPr>
                <w:lang w:eastAsia="en-US"/>
              </w:rPr>
              <w:t>17.1.0</w:t>
            </w:r>
          </w:p>
        </w:tc>
      </w:tr>
      <w:tr w:rsidR="004335ED" w:rsidRPr="0031204F" w14:paraId="07C2E9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E3DB2E"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5C6E5E"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02F340" w14:textId="77777777" w:rsidR="004335ED" w:rsidRPr="00DD6CFB" w:rsidRDefault="004335ED" w:rsidP="000D75B4">
            <w:pPr>
              <w:pStyle w:val="TAL"/>
              <w:rPr>
                <w:lang w:eastAsia="en-US"/>
              </w:rPr>
            </w:pPr>
            <w:r w:rsidRPr="00DD6CFB">
              <w:rPr>
                <w:lang w:eastAsia="en-US"/>
              </w:rPr>
              <w:t>R5-213419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B5B1" w14:textId="77777777" w:rsidR="004335ED" w:rsidRPr="00DD6CFB" w:rsidRDefault="004335ED" w:rsidP="000D75B4">
            <w:pPr>
              <w:pStyle w:val="TAL"/>
              <w:rPr>
                <w:lang w:eastAsia="en-US"/>
              </w:rPr>
            </w:pPr>
            <w:r w:rsidRPr="00DD6CFB">
              <w:rPr>
                <w:lang w:eastAsia="en-US"/>
              </w:rPr>
              <w:t>1850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59202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33D56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FC590" w14:textId="77777777" w:rsidR="004335ED" w:rsidRPr="00DD6CFB" w:rsidRDefault="004335ED" w:rsidP="000D75B4">
            <w:pPr>
              <w:pStyle w:val="TAL"/>
              <w:rPr>
                <w:lang w:eastAsia="en-US"/>
              </w:rPr>
            </w:pPr>
            <w:r w:rsidRPr="00DD6CFB">
              <w:rPr>
                <w:lang w:eastAsia="en-US"/>
              </w:rPr>
              <w:t xml:space="preserve">Correction to PC5-RRC message </w:t>
            </w:r>
            <w:proofErr w:type="spellStart"/>
            <w:r w:rsidRPr="00DD6CFB">
              <w:rPr>
                <w:lang w:eastAsia="en-US"/>
              </w:rPr>
              <w:t>RRCReconfigurationFailureSidelink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AEEAB" w14:textId="77777777" w:rsidR="004335ED" w:rsidRPr="00DD6CFB" w:rsidRDefault="004335ED" w:rsidP="000D75B4">
            <w:pPr>
              <w:pStyle w:val="TAL"/>
              <w:rPr>
                <w:lang w:eastAsia="en-US"/>
              </w:rPr>
            </w:pPr>
            <w:r w:rsidRPr="00DD6CFB">
              <w:rPr>
                <w:lang w:eastAsia="en-US"/>
              </w:rPr>
              <w:t>17.1.0</w:t>
            </w:r>
          </w:p>
        </w:tc>
      </w:tr>
      <w:tr w:rsidR="004335ED" w:rsidRPr="0031204F" w14:paraId="5AB128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7CAD8C"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1AC2C1"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AE395B" w14:textId="77777777" w:rsidR="004335ED" w:rsidRPr="00DD6CFB" w:rsidRDefault="004335ED" w:rsidP="000D75B4">
            <w:pPr>
              <w:pStyle w:val="TAL"/>
              <w:rPr>
                <w:lang w:eastAsia="en-US"/>
              </w:rPr>
            </w:pPr>
            <w:r w:rsidRPr="00DD6CFB">
              <w:rPr>
                <w:lang w:eastAsia="en-US"/>
              </w:rPr>
              <w:t>R5-213423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B50B2" w14:textId="77777777" w:rsidR="004335ED" w:rsidRPr="00DD6CFB" w:rsidRDefault="004335ED" w:rsidP="000D75B4">
            <w:pPr>
              <w:pStyle w:val="TAL"/>
              <w:rPr>
                <w:lang w:eastAsia="en-US"/>
              </w:rPr>
            </w:pPr>
            <w:r w:rsidRPr="00DD6CFB">
              <w:rPr>
                <w:lang w:eastAsia="en-US"/>
              </w:rPr>
              <w:t>1857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3813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71494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47C36" w14:textId="77777777" w:rsidR="004335ED" w:rsidRPr="00DD6CFB" w:rsidRDefault="004335ED" w:rsidP="000D75B4">
            <w:pPr>
              <w:pStyle w:val="TAL"/>
              <w:rPr>
                <w:lang w:eastAsia="en-US"/>
              </w:rPr>
            </w:pPr>
            <w:r w:rsidRPr="00DD6CFB">
              <w:rPr>
                <w:lang w:eastAsia="en-US"/>
              </w:rPr>
              <w:t>Updates to NETWORK SLICE-SPECIFIC AUTHENTICATION COMMAND and NETWORK SLICE-SPECIFIC AUTHENTICATION COMPLETE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DFA8A" w14:textId="77777777" w:rsidR="004335ED" w:rsidRPr="00DD6CFB" w:rsidRDefault="004335ED" w:rsidP="000D75B4">
            <w:pPr>
              <w:pStyle w:val="TAL"/>
              <w:rPr>
                <w:lang w:eastAsia="en-US"/>
              </w:rPr>
            </w:pPr>
            <w:r w:rsidRPr="00DD6CFB">
              <w:rPr>
                <w:lang w:eastAsia="en-US"/>
              </w:rPr>
              <w:t>17.1.0</w:t>
            </w:r>
          </w:p>
        </w:tc>
      </w:tr>
      <w:tr w:rsidR="004335ED" w:rsidRPr="0031204F" w14:paraId="121C96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60CD00"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A55EFA"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397ED3" w14:textId="77777777" w:rsidR="004335ED" w:rsidRPr="00DD6CFB" w:rsidRDefault="004335ED" w:rsidP="000D75B4">
            <w:pPr>
              <w:pStyle w:val="TAL"/>
              <w:rPr>
                <w:lang w:eastAsia="en-US"/>
              </w:rPr>
            </w:pPr>
            <w:r w:rsidRPr="00DD6CFB">
              <w:rPr>
                <w:lang w:eastAsia="en-US"/>
              </w:rPr>
              <w:t>R5-213424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354F8" w14:textId="77777777" w:rsidR="004335ED" w:rsidRPr="00DD6CFB" w:rsidRDefault="004335ED" w:rsidP="000D75B4">
            <w:pPr>
              <w:pStyle w:val="TAL"/>
              <w:rPr>
                <w:lang w:eastAsia="en-US"/>
              </w:rPr>
            </w:pPr>
            <w:r w:rsidRPr="00DD6CFB">
              <w:rPr>
                <w:lang w:eastAsia="en-US"/>
              </w:rPr>
              <w:t>1858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9F92B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CC9AE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E4AC9" w14:textId="77777777" w:rsidR="004335ED" w:rsidRPr="00DD6CFB" w:rsidRDefault="004335ED" w:rsidP="000D75B4">
            <w:pPr>
              <w:pStyle w:val="TAL"/>
              <w:rPr>
                <w:lang w:eastAsia="en-US"/>
              </w:rPr>
            </w:pPr>
            <w:r w:rsidRPr="00DD6CFB">
              <w:rPr>
                <w:lang w:eastAsia="en-US"/>
              </w:rPr>
              <w:t>Updates to NETWORK SLICE-SPECIFIC AUTHENTICATION RESULT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7B877" w14:textId="77777777" w:rsidR="004335ED" w:rsidRPr="00DD6CFB" w:rsidRDefault="004335ED" w:rsidP="000D75B4">
            <w:pPr>
              <w:pStyle w:val="TAL"/>
              <w:rPr>
                <w:lang w:eastAsia="en-US"/>
              </w:rPr>
            </w:pPr>
            <w:r w:rsidRPr="00DD6CFB">
              <w:rPr>
                <w:lang w:eastAsia="en-US"/>
              </w:rPr>
              <w:t>17.1.0</w:t>
            </w:r>
          </w:p>
        </w:tc>
      </w:tr>
      <w:tr w:rsidR="004335ED" w:rsidRPr="0031204F" w14:paraId="43EB5D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D7F3CB" w14:textId="77777777" w:rsidR="004335ED" w:rsidRPr="00DD6CFB" w:rsidRDefault="004335ED" w:rsidP="000D75B4">
            <w:pPr>
              <w:pStyle w:val="TAL"/>
              <w:rPr>
                <w:lang w:eastAsia="en-US"/>
              </w:rPr>
            </w:pPr>
            <w:r w:rsidRPr="00DD6CFB">
              <w:rPr>
                <w:lang w:eastAsia="en-US"/>
              </w:rPr>
              <w:lastRenderedPageBreak/>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B094D5"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A5A03" w14:textId="77777777" w:rsidR="004335ED" w:rsidRPr="00DD6CFB" w:rsidRDefault="004335ED" w:rsidP="000D75B4">
            <w:pPr>
              <w:pStyle w:val="TAL"/>
              <w:rPr>
                <w:lang w:eastAsia="en-US"/>
              </w:rPr>
            </w:pPr>
            <w:r w:rsidRPr="00DD6CFB">
              <w:rPr>
                <w:lang w:eastAsia="en-US"/>
              </w:rPr>
              <w:t>R5-213425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C0C7D" w14:textId="77777777" w:rsidR="004335ED" w:rsidRPr="00DD6CFB" w:rsidRDefault="004335ED" w:rsidP="000D75B4">
            <w:pPr>
              <w:pStyle w:val="TAL"/>
              <w:rPr>
                <w:lang w:eastAsia="en-US"/>
              </w:rPr>
            </w:pPr>
            <w:r w:rsidRPr="00DD6CFB">
              <w:rPr>
                <w:lang w:eastAsia="en-US"/>
              </w:rPr>
              <w:t>1924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280AB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04A0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94BAD2" w14:textId="77777777" w:rsidR="004335ED" w:rsidRPr="00DD6CFB" w:rsidRDefault="004335ED" w:rsidP="000D75B4">
            <w:pPr>
              <w:pStyle w:val="TAL"/>
              <w:rPr>
                <w:lang w:eastAsia="en-US"/>
              </w:rPr>
            </w:pPr>
            <w:r w:rsidRPr="00DD6CFB">
              <w:rPr>
                <w:lang w:eastAsia="en-US"/>
              </w:rPr>
              <w:t>Introduction of Always-On indication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FE0AE" w14:textId="77777777" w:rsidR="004335ED" w:rsidRPr="00DD6CFB" w:rsidRDefault="004335ED" w:rsidP="000D75B4">
            <w:pPr>
              <w:pStyle w:val="TAL"/>
              <w:rPr>
                <w:lang w:eastAsia="en-US"/>
              </w:rPr>
            </w:pPr>
            <w:r w:rsidRPr="00DD6CFB">
              <w:rPr>
                <w:lang w:eastAsia="en-US"/>
              </w:rPr>
              <w:t>17.1.0</w:t>
            </w:r>
          </w:p>
        </w:tc>
      </w:tr>
      <w:tr w:rsidR="004335ED" w:rsidRPr="0031204F" w14:paraId="00D131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7300D0"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F30EEB"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9021AA" w14:textId="77777777" w:rsidR="004335ED" w:rsidRPr="00DD6CFB" w:rsidRDefault="004335ED" w:rsidP="000D75B4">
            <w:pPr>
              <w:pStyle w:val="TAL"/>
              <w:rPr>
                <w:lang w:eastAsia="en-US"/>
              </w:rPr>
            </w:pPr>
            <w:r w:rsidRPr="00DD6CFB">
              <w:rPr>
                <w:lang w:eastAsia="en-US"/>
              </w:rPr>
              <w:t>R5-213439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85DDC" w14:textId="77777777" w:rsidR="004335ED" w:rsidRPr="00DD6CFB" w:rsidRDefault="004335ED" w:rsidP="000D75B4">
            <w:pPr>
              <w:pStyle w:val="TAL"/>
              <w:rPr>
                <w:lang w:eastAsia="en-US"/>
              </w:rPr>
            </w:pPr>
            <w:r w:rsidRPr="00DD6CFB">
              <w:rPr>
                <w:lang w:eastAsia="en-US"/>
              </w:rPr>
              <w:t>1816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5985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1300A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CCA7A" w14:textId="77777777" w:rsidR="004335ED" w:rsidRPr="00DD6CFB" w:rsidRDefault="004335ED" w:rsidP="000D75B4">
            <w:pPr>
              <w:pStyle w:val="TAL"/>
              <w:rPr>
                <w:lang w:eastAsia="en-US"/>
              </w:rPr>
            </w:pPr>
            <w:r w:rsidRPr="00DD6CFB">
              <w:rPr>
                <w:lang w:eastAsia="en-US"/>
              </w:rPr>
              <w:t>Correction to IMS call release sequences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092EC" w14:textId="77777777" w:rsidR="004335ED" w:rsidRPr="00DD6CFB" w:rsidRDefault="004335ED" w:rsidP="000D75B4">
            <w:pPr>
              <w:pStyle w:val="TAL"/>
              <w:rPr>
                <w:lang w:eastAsia="en-US"/>
              </w:rPr>
            </w:pPr>
            <w:r w:rsidRPr="00DD6CFB">
              <w:rPr>
                <w:lang w:eastAsia="en-US"/>
              </w:rPr>
              <w:t>17.1.0</w:t>
            </w:r>
          </w:p>
        </w:tc>
      </w:tr>
      <w:tr w:rsidR="004335ED" w:rsidRPr="0031204F" w14:paraId="117F5B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551286"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B49058"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127A79" w14:textId="77777777" w:rsidR="004335ED" w:rsidRPr="00DD6CFB" w:rsidRDefault="004335ED" w:rsidP="000D75B4">
            <w:pPr>
              <w:pStyle w:val="TAL"/>
              <w:rPr>
                <w:lang w:eastAsia="en-US"/>
              </w:rPr>
            </w:pPr>
            <w:r w:rsidRPr="00DD6CFB">
              <w:rPr>
                <w:lang w:eastAsia="en-US"/>
              </w:rPr>
              <w:t>R5-213440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17390" w14:textId="77777777" w:rsidR="004335ED" w:rsidRPr="00DD6CFB" w:rsidRDefault="004335ED" w:rsidP="000D75B4">
            <w:pPr>
              <w:pStyle w:val="TAL"/>
              <w:rPr>
                <w:lang w:eastAsia="en-US"/>
              </w:rPr>
            </w:pPr>
            <w:r w:rsidRPr="00DD6CFB">
              <w:rPr>
                <w:lang w:eastAsia="en-US"/>
              </w:rPr>
              <w:t>1886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1BA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9196D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5370AB" w14:textId="77777777" w:rsidR="004335ED" w:rsidRPr="00DD6CFB" w:rsidRDefault="004335ED" w:rsidP="000D75B4">
            <w:pPr>
              <w:pStyle w:val="TAL"/>
              <w:rPr>
                <w:lang w:eastAsia="en-US"/>
              </w:rPr>
            </w:pPr>
            <w:r w:rsidRPr="00DD6CFB">
              <w:rPr>
                <w:lang w:eastAsia="en-US"/>
              </w:rPr>
              <w:t>Addition of Generic Test procedure for IMS MO Video call establishment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6386D" w14:textId="77777777" w:rsidR="004335ED" w:rsidRPr="00DD6CFB" w:rsidRDefault="004335ED" w:rsidP="000D75B4">
            <w:pPr>
              <w:pStyle w:val="TAL"/>
              <w:rPr>
                <w:lang w:eastAsia="en-US"/>
              </w:rPr>
            </w:pPr>
            <w:r w:rsidRPr="00DD6CFB">
              <w:rPr>
                <w:lang w:eastAsia="en-US"/>
              </w:rPr>
              <w:t>17.1.0</w:t>
            </w:r>
          </w:p>
        </w:tc>
      </w:tr>
      <w:tr w:rsidR="004335ED" w:rsidRPr="0031204F" w14:paraId="5B551C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D5F1EB"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EB489"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50E8C1" w14:textId="77777777" w:rsidR="004335ED" w:rsidRPr="00DD6CFB" w:rsidRDefault="004335ED" w:rsidP="000D75B4">
            <w:pPr>
              <w:pStyle w:val="TAL"/>
              <w:rPr>
                <w:lang w:eastAsia="en-US"/>
              </w:rPr>
            </w:pPr>
            <w:r w:rsidRPr="00DD6CFB">
              <w:rPr>
                <w:lang w:eastAsia="en-US"/>
              </w:rPr>
              <w:t>R5-213441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DE6B2" w14:textId="77777777" w:rsidR="004335ED" w:rsidRPr="00DD6CFB" w:rsidRDefault="004335ED" w:rsidP="000D75B4">
            <w:pPr>
              <w:pStyle w:val="TAL"/>
              <w:rPr>
                <w:lang w:eastAsia="en-US"/>
              </w:rPr>
            </w:pPr>
            <w:r w:rsidRPr="00DD6CFB">
              <w:rPr>
                <w:lang w:eastAsia="en-US"/>
              </w:rPr>
              <w:t>1913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87DF1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85E6B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1F71E" w14:textId="77777777" w:rsidR="004335ED" w:rsidRPr="00DD6CFB" w:rsidRDefault="004335ED" w:rsidP="000D75B4">
            <w:pPr>
              <w:pStyle w:val="TAL"/>
              <w:rPr>
                <w:lang w:eastAsia="en-US"/>
              </w:rPr>
            </w:pPr>
            <w:r w:rsidRPr="00DD6CFB">
              <w:rPr>
                <w:lang w:eastAsia="en-US"/>
              </w:rPr>
              <w:t>Correction to Table 4.9.12.2.2-1 for IMS Emergency call establishment in 5GC without IMS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2098C" w14:textId="77777777" w:rsidR="004335ED" w:rsidRPr="00DD6CFB" w:rsidRDefault="004335ED" w:rsidP="000D75B4">
            <w:pPr>
              <w:pStyle w:val="TAL"/>
              <w:rPr>
                <w:lang w:eastAsia="en-US"/>
              </w:rPr>
            </w:pPr>
            <w:r w:rsidRPr="00DD6CFB">
              <w:rPr>
                <w:lang w:eastAsia="en-US"/>
              </w:rPr>
              <w:t>17.1.0</w:t>
            </w:r>
          </w:p>
        </w:tc>
      </w:tr>
      <w:tr w:rsidR="004335ED" w:rsidRPr="0031204F" w14:paraId="0FCA81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435423"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FFAAB8"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0CD1" w14:textId="77777777" w:rsidR="004335ED" w:rsidRPr="00DD6CFB" w:rsidRDefault="004335ED" w:rsidP="000D75B4">
            <w:pPr>
              <w:pStyle w:val="TAL"/>
              <w:rPr>
                <w:lang w:eastAsia="en-US"/>
              </w:rPr>
            </w:pPr>
            <w:r w:rsidRPr="00DD6CFB">
              <w:rPr>
                <w:lang w:eastAsia="en-US"/>
              </w:rPr>
              <w:t>R5-213442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97BB3" w14:textId="77777777" w:rsidR="004335ED" w:rsidRPr="00DD6CFB" w:rsidRDefault="004335ED" w:rsidP="000D75B4">
            <w:pPr>
              <w:pStyle w:val="TAL"/>
              <w:rPr>
                <w:lang w:eastAsia="en-US"/>
              </w:rPr>
            </w:pPr>
            <w:r w:rsidRPr="00DD6CFB">
              <w:rPr>
                <w:lang w:eastAsia="en-US"/>
              </w:rPr>
              <w:t>1914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DB70B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7F415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B91C9" w14:textId="77777777" w:rsidR="004335ED" w:rsidRPr="00DD6CFB" w:rsidRDefault="004335ED" w:rsidP="000D75B4">
            <w:pPr>
              <w:pStyle w:val="TAL"/>
              <w:rPr>
                <w:lang w:eastAsia="en-US"/>
              </w:rPr>
            </w:pPr>
            <w:r w:rsidRPr="00DD6CFB">
              <w:rPr>
                <w:lang w:eastAsia="en-US"/>
              </w:rPr>
              <w:t>Correction to Procedure for UE-requested PDU session modification after the first S1 to N1 mode change / Single-registration mode with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48F4E" w14:textId="77777777" w:rsidR="004335ED" w:rsidRPr="00DD6CFB" w:rsidRDefault="004335ED" w:rsidP="000D75B4">
            <w:pPr>
              <w:pStyle w:val="TAL"/>
              <w:rPr>
                <w:lang w:eastAsia="en-US"/>
              </w:rPr>
            </w:pPr>
            <w:r w:rsidRPr="00DD6CFB">
              <w:rPr>
                <w:lang w:eastAsia="en-US"/>
              </w:rPr>
              <w:t>17.1.0</w:t>
            </w:r>
          </w:p>
        </w:tc>
      </w:tr>
      <w:tr w:rsidR="004335ED" w:rsidRPr="0031204F" w14:paraId="1D30A5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D7B184"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C20BDC"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4E013D" w14:textId="77777777" w:rsidR="004335ED" w:rsidRPr="00DD6CFB" w:rsidRDefault="004335ED" w:rsidP="000D75B4">
            <w:pPr>
              <w:pStyle w:val="TAL"/>
              <w:rPr>
                <w:lang w:eastAsia="en-US"/>
              </w:rPr>
            </w:pPr>
            <w:r w:rsidRPr="00DD6CFB">
              <w:rPr>
                <w:lang w:eastAsia="en-US"/>
              </w:rPr>
              <w:t>R5-213443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266FC" w14:textId="77777777" w:rsidR="004335ED" w:rsidRPr="00DD6CFB" w:rsidRDefault="004335ED" w:rsidP="000D75B4">
            <w:pPr>
              <w:pStyle w:val="TAL"/>
              <w:rPr>
                <w:lang w:eastAsia="en-US"/>
              </w:rPr>
            </w:pPr>
            <w:r w:rsidRPr="00DD6CFB">
              <w:rPr>
                <w:lang w:eastAsia="en-US"/>
              </w:rPr>
              <w:t>1941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85CBF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EF2E8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8E2C8" w14:textId="77777777" w:rsidR="004335ED" w:rsidRPr="00DD6CFB" w:rsidRDefault="004335ED" w:rsidP="000D75B4">
            <w:pPr>
              <w:pStyle w:val="TAL"/>
              <w:rPr>
                <w:lang w:eastAsia="en-US"/>
              </w:rPr>
            </w:pPr>
            <w:r w:rsidRPr="00DD6CFB">
              <w:rPr>
                <w:lang w:eastAsia="en-US"/>
              </w:rPr>
              <w:t>Update chapter 4.5.1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810885" w14:textId="77777777" w:rsidR="004335ED" w:rsidRPr="00DD6CFB" w:rsidRDefault="004335ED" w:rsidP="000D75B4">
            <w:pPr>
              <w:pStyle w:val="TAL"/>
              <w:rPr>
                <w:lang w:eastAsia="en-US"/>
              </w:rPr>
            </w:pPr>
            <w:r w:rsidRPr="00DD6CFB">
              <w:rPr>
                <w:lang w:eastAsia="en-US"/>
              </w:rPr>
              <w:t>17.1.0</w:t>
            </w:r>
          </w:p>
        </w:tc>
      </w:tr>
      <w:tr w:rsidR="004335ED" w:rsidRPr="0031204F" w14:paraId="065D6C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4A9291"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E5A7CE"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36FAA" w14:textId="77777777" w:rsidR="004335ED" w:rsidRPr="00DD6CFB" w:rsidRDefault="004335ED" w:rsidP="000D75B4">
            <w:pPr>
              <w:pStyle w:val="TAL"/>
              <w:rPr>
                <w:lang w:eastAsia="en-US"/>
              </w:rPr>
            </w:pPr>
            <w:r w:rsidRPr="00DD6CFB">
              <w:rPr>
                <w:lang w:eastAsia="en-US"/>
              </w:rPr>
              <w:t>R5-213444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FA0D4" w14:textId="77777777" w:rsidR="004335ED" w:rsidRPr="00DD6CFB" w:rsidRDefault="004335ED" w:rsidP="000D75B4">
            <w:pPr>
              <w:pStyle w:val="TAL"/>
              <w:rPr>
                <w:lang w:eastAsia="en-US"/>
              </w:rPr>
            </w:pPr>
            <w:r w:rsidRPr="00DD6CFB">
              <w:rPr>
                <w:lang w:eastAsia="en-US"/>
              </w:rPr>
              <w:t>1887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89B73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46766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39E4FA" w14:textId="77777777" w:rsidR="004335ED" w:rsidRPr="00DD6CFB" w:rsidRDefault="004335ED" w:rsidP="000D75B4">
            <w:pPr>
              <w:pStyle w:val="TAL"/>
              <w:rPr>
                <w:lang w:eastAsia="en-US"/>
              </w:rPr>
            </w:pPr>
            <w:r w:rsidRPr="00DD6CFB">
              <w:rPr>
                <w:lang w:eastAsia="en-US"/>
              </w:rPr>
              <w:t>Addition of default contents for RRCReconfiguration-Video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21932" w14:textId="77777777" w:rsidR="004335ED" w:rsidRPr="00DD6CFB" w:rsidRDefault="004335ED" w:rsidP="000D75B4">
            <w:pPr>
              <w:pStyle w:val="TAL"/>
              <w:rPr>
                <w:lang w:eastAsia="en-US"/>
              </w:rPr>
            </w:pPr>
            <w:r w:rsidRPr="00DD6CFB">
              <w:rPr>
                <w:lang w:eastAsia="en-US"/>
              </w:rPr>
              <w:t>17.1.0</w:t>
            </w:r>
          </w:p>
        </w:tc>
      </w:tr>
      <w:tr w:rsidR="004335ED" w:rsidRPr="0031204F" w14:paraId="23888D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25D14B"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DB0BE1"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638437" w14:textId="77777777" w:rsidR="004335ED" w:rsidRPr="00DD6CFB" w:rsidRDefault="004335ED" w:rsidP="000D75B4">
            <w:pPr>
              <w:pStyle w:val="TAL"/>
              <w:rPr>
                <w:lang w:eastAsia="en-US"/>
              </w:rPr>
            </w:pPr>
            <w:r w:rsidRPr="00DD6CFB">
              <w:rPr>
                <w:lang w:eastAsia="en-US"/>
              </w:rPr>
              <w:t>R5-213445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404C7" w14:textId="77777777" w:rsidR="004335ED" w:rsidRPr="00DD6CFB" w:rsidRDefault="004335ED" w:rsidP="000D75B4">
            <w:pPr>
              <w:pStyle w:val="TAL"/>
              <w:rPr>
                <w:lang w:eastAsia="en-US"/>
              </w:rPr>
            </w:pPr>
            <w:r w:rsidRPr="00DD6CFB">
              <w:rPr>
                <w:lang w:eastAsia="en-US"/>
              </w:rPr>
              <w:t>1888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C8151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DEFD0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9E13A4" w14:textId="77777777" w:rsidR="004335ED" w:rsidRPr="00DD6CFB" w:rsidRDefault="004335ED" w:rsidP="000D75B4">
            <w:pPr>
              <w:pStyle w:val="TAL"/>
              <w:rPr>
                <w:lang w:eastAsia="en-US"/>
              </w:rPr>
            </w:pPr>
            <w:r w:rsidRPr="00DD6CFB">
              <w:rPr>
                <w:lang w:eastAsia="en-US"/>
              </w:rPr>
              <w:t>Corrections to PDCP 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45E76" w14:textId="77777777" w:rsidR="004335ED" w:rsidRPr="00DD6CFB" w:rsidRDefault="004335ED" w:rsidP="000D75B4">
            <w:pPr>
              <w:pStyle w:val="TAL"/>
              <w:rPr>
                <w:lang w:eastAsia="en-US"/>
              </w:rPr>
            </w:pPr>
            <w:r w:rsidRPr="00DD6CFB">
              <w:rPr>
                <w:lang w:eastAsia="en-US"/>
              </w:rPr>
              <w:t>17.1.0</w:t>
            </w:r>
          </w:p>
        </w:tc>
      </w:tr>
      <w:tr w:rsidR="004335ED" w:rsidRPr="0031204F" w14:paraId="2000BF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9E413C"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3974DC"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50281" w14:textId="77777777" w:rsidR="004335ED" w:rsidRPr="00DD6CFB" w:rsidRDefault="004335ED" w:rsidP="000D75B4">
            <w:pPr>
              <w:pStyle w:val="TAL"/>
              <w:rPr>
                <w:lang w:eastAsia="en-US"/>
              </w:rPr>
            </w:pPr>
            <w:r w:rsidRPr="00DD6CFB">
              <w:rPr>
                <w:lang w:eastAsia="en-US"/>
              </w:rPr>
              <w:t>R5-213446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DB59A" w14:textId="77777777" w:rsidR="004335ED" w:rsidRPr="00DD6CFB" w:rsidRDefault="004335ED" w:rsidP="000D75B4">
            <w:pPr>
              <w:pStyle w:val="TAL"/>
              <w:rPr>
                <w:lang w:eastAsia="en-US"/>
              </w:rPr>
            </w:pPr>
            <w:r w:rsidRPr="00DD6CFB">
              <w:rPr>
                <w:lang w:eastAsia="en-US"/>
              </w:rPr>
              <w:t>1798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ACAB4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330CC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DBCE8" w14:textId="77777777" w:rsidR="004335ED" w:rsidRPr="00DD6CFB" w:rsidRDefault="004335ED" w:rsidP="000D75B4">
            <w:pPr>
              <w:pStyle w:val="TAL"/>
              <w:rPr>
                <w:lang w:eastAsia="en-US"/>
              </w:rPr>
            </w:pPr>
            <w:r w:rsidRPr="00DD6CFB">
              <w:rPr>
                <w:lang w:eastAsia="en-US"/>
              </w:rPr>
              <w:t>Update of USIM Configurations 4, 7, 8, 10, 12 and 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4D3DE" w14:textId="77777777" w:rsidR="004335ED" w:rsidRPr="00DD6CFB" w:rsidRDefault="004335ED" w:rsidP="000D75B4">
            <w:pPr>
              <w:pStyle w:val="TAL"/>
              <w:rPr>
                <w:lang w:eastAsia="en-US"/>
              </w:rPr>
            </w:pPr>
            <w:r w:rsidRPr="00DD6CFB">
              <w:rPr>
                <w:lang w:eastAsia="en-US"/>
              </w:rPr>
              <w:t>17.1.0</w:t>
            </w:r>
          </w:p>
        </w:tc>
      </w:tr>
      <w:tr w:rsidR="004335ED" w:rsidRPr="0031204F" w14:paraId="474501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B968B0"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1F9FB"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100E6B" w14:textId="77777777" w:rsidR="004335ED" w:rsidRPr="00DD6CFB" w:rsidRDefault="004335ED" w:rsidP="000D75B4">
            <w:pPr>
              <w:pStyle w:val="TAL"/>
              <w:rPr>
                <w:lang w:eastAsia="en-US"/>
              </w:rPr>
            </w:pPr>
            <w:r w:rsidRPr="00DD6CFB">
              <w:rPr>
                <w:lang w:eastAsia="en-US"/>
              </w:rPr>
              <w:t>R5-213447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D8A5" w14:textId="77777777" w:rsidR="004335ED" w:rsidRPr="00DD6CFB" w:rsidRDefault="004335ED" w:rsidP="000D75B4">
            <w:pPr>
              <w:pStyle w:val="TAL"/>
              <w:rPr>
                <w:lang w:eastAsia="en-US"/>
              </w:rPr>
            </w:pPr>
            <w:r w:rsidRPr="00DD6CFB">
              <w:rPr>
                <w:lang w:eastAsia="en-US"/>
              </w:rPr>
              <w:t>1854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54E72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34289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05305E" w14:textId="77777777" w:rsidR="004335ED" w:rsidRPr="00DD6CFB" w:rsidRDefault="004335ED" w:rsidP="000D75B4">
            <w:pPr>
              <w:pStyle w:val="TAL"/>
              <w:rPr>
                <w:lang w:eastAsia="en-US"/>
              </w:rPr>
            </w:pPr>
            <w:r w:rsidRPr="00DD6CFB">
              <w:rPr>
                <w:lang w:eastAsia="en-US"/>
              </w:rPr>
              <w:t>Correction to Table 6.4.1-12 USIM Configuration 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D835B" w14:textId="77777777" w:rsidR="004335ED" w:rsidRPr="00DD6CFB" w:rsidRDefault="004335ED" w:rsidP="000D75B4">
            <w:pPr>
              <w:pStyle w:val="TAL"/>
              <w:rPr>
                <w:lang w:eastAsia="en-US"/>
              </w:rPr>
            </w:pPr>
            <w:r w:rsidRPr="00DD6CFB">
              <w:rPr>
                <w:lang w:eastAsia="en-US"/>
              </w:rPr>
              <w:t>17.1.0</w:t>
            </w:r>
          </w:p>
        </w:tc>
      </w:tr>
      <w:tr w:rsidR="004335ED" w:rsidRPr="0031204F" w14:paraId="3CD321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5BCFC8"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3F0D24"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7DD9E" w14:textId="77777777" w:rsidR="004335ED" w:rsidRPr="00DD6CFB" w:rsidRDefault="004335ED" w:rsidP="000D75B4">
            <w:pPr>
              <w:pStyle w:val="TAL"/>
              <w:rPr>
                <w:lang w:eastAsia="en-US"/>
              </w:rPr>
            </w:pPr>
            <w:r w:rsidRPr="00DD6CFB">
              <w:rPr>
                <w:lang w:eastAsia="en-US"/>
              </w:rPr>
              <w:t>R5-213448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DD170" w14:textId="77777777" w:rsidR="004335ED" w:rsidRPr="00DD6CFB" w:rsidRDefault="004335ED" w:rsidP="000D75B4">
            <w:pPr>
              <w:pStyle w:val="TAL"/>
              <w:rPr>
                <w:lang w:eastAsia="en-US"/>
              </w:rPr>
            </w:pPr>
            <w:r w:rsidRPr="00DD6CFB">
              <w:rPr>
                <w:lang w:eastAsia="en-US"/>
              </w:rPr>
              <w:t>1873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C883C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73B40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DF81C" w14:textId="77777777" w:rsidR="004335ED" w:rsidRPr="00DD6CFB" w:rsidRDefault="004335ED" w:rsidP="000D75B4">
            <w:pPr>
              <w:pStyle w:val="TAL"/>
              <w:rPr>
                <w:lang w:eastAsia="en-US"/>
              </w:rPr>
            </w:pPr>
            <w:r w:rsidRPr="00DD6CFB">
              <w:rPr>
                <w:lang w:eastAsia="en-US"/>
              </w:rPr>
              <w:t>Update of default SCS for n38, n39, n40 and n50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43147" w14:textId="77777777" w:rsidR="004335ED" w:rsidRPr="00DD6CFB" w:rsidRDefault="004335ED" w:rsidP="000D75B4">
            <w:pPr>
              <w:pStyle w:val="TAL"/>
              <w:rPr>
                <w:lang w:eastAsia="en-US"/>
              </w:rPr>
            </w:pPr>
            <w:r w:rsidRPr="00DD6CFB">
              <w:rPr>
                <w:lang w:eastAsia="en-US"/>
              </w:rPr>
              <w:t>17.1.0</w:t>
            </w:r>
          </w:p>
        </w:tc>
      </w:tr>
      <w:tr w:rsidR="004335ED" w:rsidRPr="0031204F" w14:paraId="62FD73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C740E1"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0BB8D"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D276" w14:textId="77777777" w:rsidR="004335ED" w:rsidRPr="00DD6CFB" w:rsidRDefault="004335ED" w:rsidP="000D75B4">
            <w:pPr>
              <w:pStyle w:val="TAL"/>
              <w:rPr>
                <w:lang w:eastAsia="en-US"/>
              </w:rPr>
            </w:pPr>
            <w:r w:rsidRPr="00DD6CFB">
              <w:rPr>
                <w:lang w:eastAsia="en-US"/>
              </w:rPr>
              <w:t>R5-213449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1C23A" w14:textId="77777777" w:rsidR="004335ED" w:rsidRPr="00DD6CFB" w:rsidRDefault="004335ED" w:rsidP="000D75B4">
            <w:pPr>
              <w:pStyle w:val="TAL"/>
              <w:rPr>
                <w:lang w:eastAsia="en-US"/>
              </w:rPr>
            </w:pPr>
            <w:r w:rsidRPr="00DD6CFB">
              <w:rPr>
                <w:lang w:eastAsia="en-US"/>
              </w:rPr>
              <w:t>1942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94D7E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2A9E0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DD487" w14:textId="77777777" w:rsidR="004335ED" w:rsidRPr="00DD6CFB" w:rsidRDefault="004335ED" w:rsidP="000D75B4">
            <w:pPr>
              <w:pStyle w:val="TAL"/>
              <w:rPr>
                <w:lang w:eastAsia="en-US"/>
              </w:rPr>
            </w:pPr>
            <w:r w:rsidRPr="00DD6CFB">
              <w:rPr>
                <w:lang w:eastAsia="en-US"/>
              </w:rPr>
              <w:t>Update maximum number of simultaneous configured cells for FR1 and FR2 in 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F124A" w14:textId="77777777" w:rsidR="004335ED" w:rsidRPr="00DD6CFB" w:rsidRDefault="004335ED" w:rsidP="000D75B4">
            <w:pPr>
              <w:pStyle w:val="TAL"/>
              <w:rPr>
                <w:lang w:eastAsia="en-US"/>
              </w:rPr>
            </w:pPr>
            <w:r w:rsidRPr="00DD6CFB">
              <w:rPr>
                <w:lang w:eastAsia="en-US"/>
              </w:rPr>
              <w:t>17.1.0</w:t>
            </w:r>
          </w:p>
        </w:tc>
      </w:tr>
      <w:tr w:rsidR="004335ED" w:rsidRPr="0031204F" w14:paraId="60BC6CF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3789F1"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B3B62B"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084BC" w14:textId="77777777" w:rsidR="004335ED" w:rsidRPr="00DD6CFB" w:rsidRDefault="004335ED" w:rsidP="000D75B4">
            <w:pPr>
              <w:pStyle w:val="TAL"/>
              <w:rPr>
                <w:lang w:eastAsia="en-US"/>
              </w:rPr>
            </w:pPr>
            <w:r w:rsidRPr="00DD6CFB">
              <w:rPr>
                <w:lang w:eastAsia="en-US"/>
              </w:rPr>
              <w:t>R5-213450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0F677" w14:textId="77777777" w:rsidR="004335ED" w:rsidRPr="00DD6CFB" w:rsidRDefault="004335ED" w:rsidP="000D75B4">
            <w:pPr>
              <w:pStyle w:val="TAL"/>
              <w:rPr>
                <w:lang w:eastAsia="en-US"/>
              </w:rPr>
            </w:pPr>
            <w:r w:rsidRPr="00DD6CFB">
              <w:rPr>
                <w:lang w:eastAsia="en-US"/>
              </w:rPr>
              <w:t>1951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8C08B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3784B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EB1C5A" w14:textId="77777777" w:rsidR="004335ED" w:rsidRPr="00DD6CFB" w:rsidRDefault="004335ED" w:rsidP="000D75B4">
            <w:pPr>
              <w:pStyle w:val="TAL"/>
              <w:rPr>
                <w:lang w:eastAsia="en-US"/>
              </w:rPr>
            </w:pPr>
            <w:r w:rsidRPr="00DD6CFB">
              <w:rPr>
                <w:lang w:eastAsia="en-US"/>
              </w:rPr>
              <w:t xml:space="preserve">Updates to FR1 and E-UTRA OTA signal level testing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B6132" w14:textId="77777777" w:rsidR="004335ED" w:rsidRPr="00DD6CFB" w:rsidRDefault="004335ED" w:rsidP="000D75B4">
            <w:pPr>
              <w:pStyle w:val="TAL"/>
              <w:rPr>
                <w:lang w:eastAsia="en-US"/>
              </w:rPr>
            </w:pPr>
            <w:r w:rsidRPr="00DD6CFB">
              <w:rPr>
                <w:lang w:eastAsia="en-US"/>
              </w:rPr>
              <w:t>17.1.0</w:t>
            </w:r>
          </w:p>
        </w:tc>
      </w:tr>
      <w:tr w:rsidR="004335ED" w:rsidRPr="0031204F" w14:paraId="654092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AE1E19"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C5660C"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8A059" w14:textId="77777777" w:rsidR="004335ED" w:rsidRPr="00DD6CFB" w:rsidRDefault="004335ED" w:rsidP="000D75B4">
            <w:pPr>
              <w:pStyle w:val="TAL"/>
              <w:rPr>
                <w:lang w:eastAsia="en-US"/>
              </w:rPr>
            </w:pPr>
            <w:r w:rsidRPr="00DD6CFB">
              <w:rPr>
                <w:lang w:eastAsia="en-US"/>
              </w:rPr>
              <w:t>R5-213451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C1C78" w14:textId="77777777" w:rsidR="004335ED" w:rsidRPr="00DD6CFB" w:rsidRDefault="004335ED" w:rsidP="000D75B4">
            <w:pPr>
              <w:pStyle w:val="TAL"/>
              <w:rPr>
                <w:lang w:eastAsia="en-US"/>
              </w:rPr>
            </w:pPr>
            <w:r w:rsidRPr="00DD6CFB">
              <w:rPr>
                <w:lang w:eastAsia="en-US"/>
              </w:rPr>
              <w:t>1802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BD12E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8A92D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3100A1" w14:textId="77777777" w:rsidR="004335ED" w:rsidRPr="00DD6CFB" w:rsidRDefault="004335ED" w:rsidP="000D75B4">
            <w:pPr>
              <w:pStyle w:val="TAL"/>
              <w:rPr>
                <w:lang w:eastAsia="en-US"/>
              </w:rPr>
            </w:pPr>
            <w:r w:rsidRPr="00DD6CFB">
              <w:rPr>
                <w:lang w:eastAsia="en-US"/>
              </w:rPr>
              <w:t>Correction and editorials to default message content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1D9E1" w14:textId="77777777" w:rsidR="004335ED" w:rsidRPr="00DD6CFB" w:rsidRDefault="004335ED" w:rsidP="000D75B4">
            <w:pPr>
              <w:pStyle w:val="TAL"/>
              <w:rPr>
                <w:lang w:eastAsia="en-US"/>
              </w:rPr>
            </w:pPr>
            <w:r w:rsidRPr="00DD6CFB">
              <w:rPr>
                <w:lang w:eastAsia="en-US"/>
              </w:rPr>
              <w:t>17.1.0</w:t>
            </w:r>
          </w:p>
        </w:tc>
      </w:tr>
      <w:tr w:rsidR="004335ED" w:rsidRPr="0031204F" w14:paraId="7FFB58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35023E"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A3F751"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539C65" w14:textId="77777777" w:rsidR="004335ED" w:rsidRPr="00DD6CFB" w:rsidRDefault="004335ED" w:rsidP="000D75B4">
            <w:pPr>
              <w:pStyle w:val="TAL"/>
              <w:rPr>
                <w:lang w:eastAsia="en-US"/>
              </w:rPr>
            </w:pPr>
            <w:r w:rsidRPr="00DD6CFB">
              <w:rPr>
                <w:lang w:eastAsia="en-US"/>
              </w:rPr>
              <w:t>R5-213452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38A7C" w14:textId="77777777" w:rsidR="004335ED" w:rsidRPr="00DD6CFB" w:rsidRDefault="004335ED" w:rsidP="000D75B4">
            <w:pPr>
              <w:pStyle w:val="TAL"/>
              <w:rPr>
                <w:lang w:eastAsia="en-US"/>
              </w:rPr>
            </w:pPr>
            <w:r w:rsidRPr="00DD6CFB">
              <w:rPr>
                <w:lang w:eastAsia="en-US"/>
              </w:rPr>
              <w:t>1915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49A7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A5A5B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D21319" w14:textId="77777777" w:rsidR="004335ED" w:rsidRPr="00DD6CFB" w:rsidRDefault="004335ED" w:rsidP="000D75B4">
            <w:pPr>
              <w:pStyle w:val="TAL"/>
              <w:rPr>
                <w:lang w:eastAsia="en-US"/>
              </w:rPr>
            </w:pPr>
            <w:r w:rsidRPr="00DD6CFB">
              <w:rPr>
                <w:lang w:eastAsia="en-US"/>
              </w:rPr>
              <w:t>Correction to Combinations of system information blocks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8ED5" w14:textId="77777777" w:rsidR="004335ED" w:rsidRPr="00DD6CFB" w:rsidRDefault="004335ED" w:rsidP="000D75B4">
            <w:pPr>
              <w:pStyle w:val="TAL"/>
              <w:rPr>
                <w:lang w:eastAsia="en-US"/>
              </w:rPr>
            </w:pPr>
            <w:r w:rsidRPr="00DD6CFB">
              <w:rPr>
                <w:lang w:eastAsia="en-US"/>
              </w:rPr>
              <w:t>17.1.0</w:t>
            </w:r>
          </w:p>
        </w:tc>
      </w:tr>
      <w:tr w:rsidR="004335ED" w:rsidRPr="0031204F" w14:paraId="7439F6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858969"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F5738F"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5F1CCE" w14:textId="77777777" w:rsidR="004335ED" w:rsidRPr="00DD6CFB" w:rsidRDefault="004335ED" w:rsidP="000D75B4">
            <w:pPr>
              <w:pStyle w:val="TAL"/>
              <w:rPr>
                <w:lang w:eastAsia="en-US"/>
              </w:rPr>
            </w:pPr>
            <w:r w:rsidRPr="00DD6CFB">
              <w:rPr>
                <w:lang w:eastAsia="en-US"/>
              </w:rPr>
              <w:t>R5-213557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0B4DF" w14:textId="77777777" w:rsidR="004335ED" w:rsidRPr="00DD6CFB" w:rsidRDefault="004335ED" w:rsidP="000D75B4">
            <w:pPr>
              <w:pStyle w:val="TAL"/>
              <w:rPr>
                <w:lang w:eastAsia="en-US"/>
              </w:rPr>
            </w:pPr>
            <w:r w:rsidRPr="00DD6CFB">
              <w:rPr>
                <w:lang w:eastAsia="en-US"/>
              </w:rPr>
              <w:t>1819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7A50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D2EB7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9FF99E" w14:textId="77777777" w:rsidR="004335ED" w:rsidRPr="00DD6CFB" w:rsidRDefault="004335ED" w:rsidP="000D75B4">
            <w:pPr>
              <w:pStyle w:val="TAL"/>
              <w:rPr>
                <w:lang w:eastAsia="en-US"/>
              </w:rPr>
            </w:pPr>
            <w:r w:rsidRPr="00DD6CFB">
              <w:rPr>
                <w:lang w:eastAsia="en-US"/>
              </w:rPr>
              <w:t xml:space="preserve">Addition of general procedures for NR </w:t>
            </w:r>
            <w:proofErr w:type="spellStart"/>
            <w:r w:rsidRPr="00DD6CFB">
              <w:rPr>
                <w:lang w:eastAsia="en-US"/>
              </w:rPr>
              <w:t>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7DD84" w14:textId="77777777" w:rsidR="004335ED" w:rsidRPr="00DD6CFB" w:rsidRDefault="004335ED" w:rsidP="000D75B4">
            <w:pPr>
              <w:pStyle w:val="TAL"/>
              <w:rPr>
                <w:lang w:eastAsia="en-US"/>
              </w:rPr>
            </w:pPr>
            <w:r w:rsidRPr="00DD6CFB">
              <w:rPr>
                <w:lang w:eastAsia="en-US"/>
              </w:rPr>
              <w:t>17.1.0</w:t>
            </w:r>
          </w:p>
        </w:tc>
      </w:tr>
      <w:tr w:rsidR="004335ED" w:rsidRPr="0031204F" w14:paraId="146936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C00A98"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635DBB"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FBA27" w14:textId="77777777" w:rsidR="004335ED" w:rsidRPr="00DD6CFB" w:rsidRDefault="004335ED" w:rsidP="000D75B4">
            <w:pPr>
              <w:pStyle w:val="TAL"/>
              <w:rPr>
                <w:lang w:eastAsia="en-US"/>
              </w:rPr>
            </w:pPr>
            <w:r w:rsidRPr="00DD6CFB">
              <w:rPr>
                <w:lang w:eastAsia="en-US"/>
              </w:rPr>
              <w:t>R5-213558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56799" w14:textId="77777777" w:rsidR="004335ED" w:rsidRPr="00DD6CFB" w:rsidRDefault="004335ED" w:rsidP="000D75B4">
            <w:pPr>
              <w:pStyle w:val="TAL"/>
              <w:rPr>
                <w:lang w:eastAsia="en-US"/>
              </w:rPr>
            </w:pPr>
            <w:r w:rsidRPr="00DD6CFB">
              <w:rPr>
                <w:lang w:eastAsia="en-US"/>
              </w:rPr>
              <w:t>1820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44351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B6A64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14C3BD" w14:textId="77777777" w:rsidR="004335ED" w:rsidRPr="00DD6CFB" w:rsidRDefault="004335ED" w:rsidP="000D75B4">
            <w:pPr>
              <w:pStyle w:val="TAL"/>
              <w:rPr>
                <w:lang w:eastAsia="en-US"/>
              </w:rPr>
            </w:pPr>
            <w:r w:rsidRPr="00DD6CFB">
              <w:rPr>
                <w:lang w:eastAsia="en-US"/>
              </w:rPr>
              <w:t xml:space="preserve">Addition of test procedure to establish </w:t>
            </w:r>
            <w:proofErr w:type="spellStart"/>
            <w:r w:rsidRPr="00DD6CFB">
              <w:rPr>
                <w:lang w:eastAsia="en-US"/>
              </w:rPr>
              <w:t>sidelink</w:t>
            </w:r>
            <w:proofErr w:type="spellEnd"/>
            <w:r w:rsidRPr="00DD6CFB">
              <w:rPr>
                <w:lang w:eastAsia="en-US"/>
              </w:rPr>
              <w:t xml:space="preserve"> unicast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A5DF03" w14:textId="77777777" w:rsidR="004335ED" w:rsidRPr="00DD6CFB" w:rsidRDefault="004335ED" w:rsidP="000D75B4">
            <w:pPr>
              <w:pStyle w:val="TAL"/>
              <w:rPr>
                <w:lang w:eastAsia="en-US"/>
              </w:rPr>
            </w:pPr>
            <w:r w:rsidRPr="00DD6CFB">
              <w:rPr>
                <w:lang w:eastAsia="en-US"/>
              </w:rPr>
              <w:t>17.1.0</w:t>
            </w:r>
          </w:p>
        </w:tc>
      </w:tr>
      <w:tr w:rsidR="004335ED" w:rsidRPr="0031204F" w14:paraId="5D5EE8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4F5B9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ABA5B"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4BF580" w14:textId="77777777" w:rsidR="004335ED" w:rsidRPr="00DD6CFB" w:rsidRDefault="004335ED" w:rsidP="000D75B4">
            <w:pPr>
              <w:pStyle w:val="TAL"/>
              <w:rPr>
                <w:lang w:eastAsia="en-US"/>
              </w:rPr>
            </w:pPr>
            <w:r w:rsidRPr="00DD6CFB">
              <w:rPr>
                <w:lang w:eastAsia="en-US"/>
              </w:rPr>
              <w:t>R5-213559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5EB12" w14:textId="77777777" w:rsidR="004335ED" w:rsidRPr="00DD6CFB" w:rsidRDefault="004335ED" w:rsidP="000D75B4">
            <w:pPr>
              <w:pStyle w:val="TAL"/>
              <w:rPr>
                <w:lang w:eastAsia="en-US"/>
              </w:rPr>
            </w:pPr>
            <w:r w:rsidRPr="00DD6CFB">
              <w:rPr>
                <w:lang w:eastAsia="en-US"/>
              </w:rPr>
              <w:t>1821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7D48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1015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DD062" w14:textId="77777777" w:rsidR="004335ED" w:rsidRPr="00DD6CFB" w:rsidRDefault="004335ED" w:rsidP="000D75B4">
            <w:pPr>
              <w:pStyle w:val="TAL"/>
              <w:rPr>
                <w:lang w:eastAsia="en-US"/>
              </w:rPr>
            </w:pPr>
            <w:r w:rsidRPr="00DD6CFB">
              <w:rPr>
                <w:lang w:eastAsia="en-US"/>
              </w:rPr>
              <w:t xml:space="preserve">Addition of test state for NR </w:t>
            </w:r>
            <w:proofErr w:type="spellStart"/>
            <w:r w:rsidRPr="00DD6CFB">
              <w:rPr>
                <w:lang w:eastAsia="en-US"/>
              </w:rPr>
              <w:t>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00EA6" w14:textId="77777777" w:rsidR="004335ED" w:rsidRPr="00DD6CFB" w:rsidRDefault="004335ED" w:rsidP="000D75B4">
            <w:pPr>
              <w:pStyle w:val="TAL"/>
              <w:rPr>
                <w:lang w:eastAsia="en-US"/>
              </w:rPr>
            </w:pPr>
            <w:r w:rsidRPr="00DD6CFB">
              <w:rPr>
                <w:lang w:eastAsia="en-US"/>
              </w:rPr>
              <w:t>17.1.0</w:t>
            </w:r>
          </w:p>
        </w:tc>
      </w:tr>
      <w:tr w:rsidR="004335ED" w:rsidRPr="0031204F" w14:paraId="4DB008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04637E"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69A55A"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F9399A" w14:textId="77777777" w:rsidR="004335ED" w:rsidRPr="00DD6CFB" w:rsidRDefault="004335ED" w:rsidP="000D75B4">
            <w:pPr>
              <w:pStyle w:val="TAL"/>
              <w:rPr>
                <w:lang w:eastAsia="en-US"/>
              </w:rPr>
            </w:pPr>
            <w:r w:rsidRPr="00DD6CFB">
              <w:rPr>
                <w:lang w:eastAsia="en-US"/>
              </w:rPr>
              <w:t>R5-213560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37C7E" w14:textId="77777777" w:rsidR="004335ED" w:rsidRPr="00DD6CFB" w:rsidRDefault="004335ED" w:rsidP="000D75B4">
            <w:pPr>
              <w:pStyle w:val="TAL"/>
              <w:rPr>
                <w:lang w:eastAsia="en-US"/>
              </w:rPr>
            </w:pPr>
            <w:r w:rsidRPr="00DD6CFB">
              <w:rPr>
                <w:lang w:eastAsia="en-US"/>
              </w:rPr>
              <w:t>1833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6BECC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6763A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639C8" w14:textId="77777777" w:rsidR="004335ED" w:rsidRPr="00DD6CFB" w:rsidRDefault="004335ED" w:rsidP="000D75B4">
            <w:pPr>
              <w:pStyle w:val="TAL"/>
              <w:rPr>
                <w:lang w:eastAsia="en-US"/>
              </w:rPr>
            </w:pPr>
            <w:r w:rsidRPr="00DD6CFB">
              <w:rPr>
                <w:lang w:eastAsia="en-US"/>
              </w:rPr>
              <w:t>Correction of NR SL IE SL-PSSCH-</w:t>
            </w:r>
            <w:proofErr w:type="spellStart"/>
            <w:r w:rsidRPr="00DD6CFB">
              <w:rPr>
                <w:lang w:eastAsia="en-US"/>
              </w:rPr>
              <w:t>TxConfigList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39821" w14:textId="77777777" w:rsidR="004335ED" w:rsidRPr="00DD6CFB" w:rsidRDefault="004335ED" w:rsidP="000D75B4">
            <w:pPr>
              <w:pStyle w:val="TAL"/>
              <w:rPr>
                <w:lang w:eastAsia="en-US"/>
              </w:rPr>
            </w:pPr>
            <w:r w:rsidRPr="00DD6CFB">
              <w:rPr>
                <w:lang w:eastAsia="en-US"/>
              </w:rPr>
              <w:t>17.1.0</w:t>
            </w:r>
          </w:p>
        </w:tc>
      </w:tr>
      <w:tr w:rsidR="004335ED" w:rsidRPr="0031204F" w14:paraId="775327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36662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FB0FFC"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11A94" w14:textId="77777777" w:rsidR="004335ED" w:rsidRPr="00DD6CFB" w:rsidRDefault="004335ED" w:rsidP="000D75B4">
            <w:pPr>
              <w:pStyle w:val="TAL"/>
              <w:rPr>
                <w:lang w:eastAsia="en-US"/>
              </w:rPr>
            </w:pPr>
            <w:r w:rsidRPr="00DD6CFB">
              <w:rPr>
                <w:lang w:eastAsia="en-US"/>
              </w:rPr>
              <w:t>R5-213561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5660D" w14:textId="77777777" w:rsidR="004335ED" w:rsidRPr="00DD6CFB" w:rsidRDefault="004335ED" w:rsidP="000D75B4">
            <w:pPr>
              <w:pStyle w:val="TAL"/>
              <w:rPr>
                <w:lang w:eastAsia="en-US"/>
              </w:rPr>
            </w:pPr>
            <w:r w:rsidRPr="00DD6CFB">
              <w:rPr>
                <w:lang w:eastAsia="en-US"/>
              </w:rPr>
              <w:t>1834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A8C2B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43811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CEEB4" w14:textId="77777777" w:rsidR="004335ED" w:rsidRPr="00DD6CFB" w:rsidRDefault="004335ED" w:rsidP="000D75B4">
            <w:pPr>
              <w:pStyle w:val="TAL"/>
              <w:rPr>
                <w:lang w:eastAsia="en-US"/>
              </w:rPr>
            </w:pPr>
            <w:r w:rsidRPr="00DD6CFB">
              <w:rPr>
                <w:lang w:eastAsia="en-US"/>
              </w:rPr>
              <w:t>Correction of NR SL IE SL-QoS-</w:t>
            </w:r>
            <w:proofErr w:type="spellStart"/>
            <w:r w:rsidRPr="00DD6CFB">
              <w:rPr>
                <w:lang w:eastAsia="en-US"/>
              </w:rPr>
              <w:t>FlowIdentity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E5FEF" w14:textId="77777777" w:rsidR="004335ED" w:rsidRPr="00DD6CFB" w:rsidRDefault="004335ED" w:rsidP="000D75B4">
            <w:pPr>
              <w:pStyle w:val="TAL"/>
              <w:rPr>
                <w:lang w:eastAsia="en-US"/>
              </w:rPr>
            </w:pPr>
            <w:r w:rsidRPr="00DD6CFB">
              <w:rPr>
                <w:lang w:eastAsia="en-US"/>
              </w:rPr>
              <w:t>17.1.0</w:t>
            </w:r>
          </w:p>
        </w:tc>
      </w:tr>
      <w:tr w:rsidR="004335ED" w:rsidRPr="0031204F" w14:paraId="2737A0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0EAFC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7B831F"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621DD2" w14:textId="77777777" w:rsidR="004335ED" w:rsidRPr="00DD6CFB" w:rsidRDefault="004335ED" w:rsidP="000D75B4">
            <w:pPr>
              <w:pStyle w:val="TAL"/>
              <w:rPr>
                <w:lang w:eastAsia="en-US"/>
              </w:rPr>
            </w:pPr>
            <w:r w:rsidRPr="00DD6CFB">
              <w:rPr>
                <w:lang w:eastAsia="en-US"/>
              </w:rPr>
              <w:t>R5-213562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EC7CD" w14:textId="77777777" w:rsidR="004335ED" w:rsidRPr="00DD6CFB" w:rsidRDefault="004335ED" w:rsidP="000D75B4">
            <w:pPr>
              <w:pStyle w:val="TAL"/>
              <w:rPr>
                <w:lang w:eastAsia="en-US"/>
              </w:rPr>
            </w:pPr>
            <w:r w:rsidRPr="00DD6CFB">
              <w:rPr>
                <w:lang w:eastAsia="en-US"/>
              </w:rPr>
              <w:t>1837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E3B40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7E3EF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4376EF" w14:textId="77777777" w:rsidR="004335ED" w:rsidRPr="00DD6CFB" w:rsidRDefault="004335ED" w:rsidP="000D75B4">
            <w:pPr>
              <w:pStyle w:val="TAL"/>
              <w:rPr>
                <w:lang w:eastAsia="en-US"/>
              </w:rPr>
            </w:pPr>
            <w:r w:rsidRPr="00DD6CFB">
              <w:rPr>
                <w:lang w:eastAsia="en-US"/>
              </w:rPr>
              <w:t>Correction of NR SL IE SLRB-</w:t>
            </w:r>
            <w:proofErr w:type="spellStart"/>
            <w:r w:rsidRPr="00DD6CFB">
              <w:rPr>
                <w:lang w:eastAsia="en-US"/>
              </w:rPr>
              <w:t>Uu</w:t>
            </w:r>
            <w:proofErr w:type="spellEnd"/>
            <w:r w:rsidRPr="00DD6CFB">
              <w:rPr>
                <w:lang w:eastAsia="en-US"/>
              </w:rPr>
              <w:t>-</w:t>
            </w:r>
            <w:proofErr w:type="spellStart"/>
            <w:r w:rsidRPr="00DD6CFB">
              <w:rPr>
                <w:lang w:eastAsia="en-US"/>
              </w:rPr>
              <w:t>ConfigIndex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66E70" w14:textId="77777777" w:rsidR="004335ED" w:rsidRPr="00DD6CFB" w:rsidRDefault="004335ED" w:rsidP="000D75B4">
            <w:pPr>
              <w:pStyle w:val="TAL"/>
              <w:rPr>
                <w:lang w:eastAsia="en-US"/>
              </w:rPr>
            </w:pPr>
            <w:r w:rsidRPr="00DD6CFB">
              <w:rPr>
                <w:lang w:eastAsia="en-US"/>
              </w:rPr>
              <w:t>17.1.0</w:t>
            </w:r>
          </w:p>
        </w:tc>
      </w:tr>
      <w:tr w:rsidR="004335ED" w:rsidRPr="0031204F" w14:paraId="1D7706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1C969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CB0FF5"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2FD456" w14:textId="77777777" w:rsidR="004335ED" w:rsidRPr="00DD6CFB" w:rsidRDefault="004335ED" w:rsidP="000D75B4">
            <w:pPr>
              <w:pStyle w:val="TAL"/>
              <w:rPr>
                <w:lang w:eastAsia="en-US"/>
              </w:rPr>
            </w:pPr>
            <w:r w:rsidRPr="00DD6CFB">
              <w:rPr>
                <w:lang w:eastAsia="en-US"/>
              </w:rPr>
              <w:t>R5-213563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1D922" w14:textId="77777777" w:rsidR="004335ED" w:rsidRPr="00DD6CFB" w:rsidRDefault="004335ED" w:rsidP="000D75B4">
            <w:pPr>
              <w:pStyle w:val="TAL"/>
              <w:rPr>
                <w:lang w:eastAsia="en-US"/>
              </w:rPr>
            </w:pPr>
            <w:r w:rsidRPr="00DD6CFB">
              <w:rPr>
                <w:lang w:eastAsia="en-US"/>
              </w:rPr>
              <w:t>1839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23CAC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276E4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BDFA1A" w14:textId="77777777" w:rsidR="004335ED" w:rsidRPr="00DD6CFB" w:rsidRDefault="004335ED" w:rsidP="000D75B4">
            <w:pPr>
              <w:pStyle w:val="TAL"/>
              <w:rPr>
                <w:lang w:eastAsia="en-US"/>
              </w:rPr>
            </w:pPr>
            <w:r w:rsidRPr="00DD6CFB">
              <w:rPr>
                <w:lang w:eastAsia="en-US"/>
              </w:rPr>
              <w:t>Correction of NR SL IE SL-RLC-</w:t>
            </w:r>
            <w:proofErr w:type="spellStart"/>
            <w:r w:rsidRPr="00DD6CFB">
              <w:rPr>
                <w:lang w:eastAsia="en-US"/>
              </w:rPr>
              <w:t>BearerConfigIndex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0714A" w14:textId="77777777" w:rsidR="004335ED" w:rsidRPr="00DD6CFB" w:rsidRDefault="004335ED" w:rsidP="000D75B4">
            <w:pPr>
              <w:pStyle w:val="TAL"/>
              <w:rPr>
                <w:lang w:eastAsia="en-US"/>
              </w:rPr>
            </w:pPr>
            <w:r w:rsidRPr="00DD6CFB">
              <w:rPr>
                <w:lang w:eastAsia="en-US"/>
              </w:rPr>
              <w:t>17.1.0</w:t>
            </w:r>
          </w:p>
        </w:tc>
      </w:tr>
      <w:tr w:rsidR="004335ED" w:rsidRPr="0031204F" w14:paraId="588AC7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3DE4E0"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825372"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C80FD0" w14:textId="77777777" w:rsidR="004335ED" w:rsidRPr="00DD6CFB" w:rsidRDefault="004335ED" w:rsidP="000D75B4">
            <w:pPr>
              <w:pStyle w:val="TAL"/>
              <w:rPr>
                <w:lang w:eastAsia="en-US"/>
              </w:rPr>
            </w:pPr>
            <w:r w:rsidRPr="00DD6CFB">
              <w:rPr>
                <w:lang w:eastAsia="en-US"/>
              </w:rPr>
              <w:t>R5-213564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5867" w14:textId="77777777" w:rsidR="004335ED" w:rsidRPr="00DD6CFB" w:rsidRDefault="004335ED" w:rsidP="000D75B4">
            <w:pPr>
              <w:pStyle w:val="TAL"/>
              <w:rPr>
                <w:lang w:eastAsia="en-US"/>
              </w:rPr>
            </w:pPr>
            <w:r w:rsidRPr="00DD6CFB">
              <w:rPr>
                <w:lang w:eastAsia="en-US"/>
              </w:rPr>
              <w:t>1844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3705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68818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D26E8" w14:textId="77777777" w:rsidR="004335ED" w:rsidRPr="00DD6CFB" w:rsidRDefault="004335ED" w:rsidP="000D75B4">
            <w:pPr>
              <w:pStyle w:val="TAL"/>
              <w:rPr>
                <w:lang w:eastAsia="en-US"/>
              </w:rPr>
            </w:pPr>
            <w:r w:rsidRPr="00DD6CFB">
              <w:rPr>
                <w:lang w:eastAsia="en-US"/>
              </w:rPr>
              <w:t>Correction of NR SL IE SL-</w:t>
            </w:r>
            <w:proofErr w:type="spellStart"/>
            <w:r w:rsidRPr="00DD6CFB">
              <w:rPr>
                <w:lang w:eastAsia="en-US"/>
              </w:rPr>
              <w:t>TypeTxSync</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0A3B1E" w14:textId="77777777" w:rsidR="004335ED" w:rsidRPr="00DD6CFB" w:rsidRDefault="004335ED" w:rsidP="000D75B4">
            <w:pPr>
              <w:pStyle w:val="TAL"/>
              <w:rPr>
                <w:lang w:eastAsia="en-US"/>
              </w:rPr>
            </w:pPr>
            <w:r w:rsidRPr="00DD6CFB">
              <w:rPr>
                <w:lang w:eastAsia="en-US"/>
              </w:rPr>
              <w:t>17.1.0</w:t>
            </w:r>
          </w:p>
        </w:tc>
      </w:tr>
      <w:tr w:rsidR="004335ED" w:rsidRPr="0031204F" w14:paraId="5CC5AE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14CFB8"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71AB99"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0D9AE" w14:textId="77777777" w:rsidR="004335ED" w:rsidRPr="00DD6CFB" w:rsidRDefault="004335ED" w:rsidP="000D75B4">
            <w:pPr>
              <w:pStyle w:val="TAL"/>
              <w:rPr>
                <w:lang w:eastAsia="en-US"/>
              </w:rPr>
            </w:pPr>
            <w:r w:rsidRPr="00DD6CFB">
              <w:rPr>
                <w:lang w:eastAsia="en-US"/>
              </w:rPr>
              <w:t>R5-213565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BE4E4" w14:textId="77777777" w:rsidR="004335ED" w:rsidRPr="00DD6CFB" w:rsidRDefault="004335ED" w:rsidP="000D75B4">
            <w:pPr>
              <w:pStyle w:val="TAL"/>
              <w:rPr>
                <w:lang w:eastAsia="en-US"/>
              </w:rPr>
            </w:pPr>
            <w:r w:rsidRPr="00DD6CFB">
              <w:rPr>
                <w:lang w:eastAsia="en-US"/>
              </w:rPr>
              <w:t>1847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8E24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9CD93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6DC24" w14:textId="77777777" w:rsidR="004335ED" w:rsidRPr="00DD6CFB" w:rsidRDefault="004335ED" w:rsidP="000D75B4">
            <w:pPr>
              <w:pStyle w:val="TAL"/>
              <w:rPr>
                <w:lang w:eastAsia="en-US"/>
              </w:rPr>
            </w:pPr>
            <w:r w:rsidRPr="00DD6CFB">
              <w:rPr>
                <w:lang w:eastAsia="en-US"/>
              </w:rPr>
              <w:t xml:space="preserve">Correction to PC5-RRC message </w:t>
            </w:r>
            <w:proofErr w:type="spellStart"/>
            <w:r w:rsidRPr="00DD6CFB">
              <w:rPr>
                <w:lang w:eastAsia="en-US"/>
              </w:rPr>
              <w:t>MasterInformationBlockSidelink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828E5" w14:textId="77777777" w:rsidR="004335ED" w:rsidRPr="00DD6CFB" w:rsidRDefault="004335ED" w:rsidP="000D75B4">
            <w:pPr>
              <w:pStyle w:val="TAL"/>
              <w:rPr>
                <w:lang w:eastAsia="en-US"/>
              </w:rPr>
            </w:pPr>
            <w:r w:rsidRPr="00DD6CFB">
              <w:rPr>
                <w:lang w:eastAsia="en-US"/>
              </w:rPr>
              <w:t>17.1.0</w:t>
            </w:r>
          </w:p>
        </w:tc>
      </w:tr>
      <w:tr w:rsidR="004335ED" w:rsidRPr="0031204F" w14:paraId="1AD6DB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C59357"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B234B8"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9D2E97" w14:textId="77777777" w:rsidR="004335ED" w:rsidRPr="00DD6CFB" w:rsidRDefault="004335ED" w:rsidP="000D75B4">
            <w:pPr>
              <w:pStyle w:val="TAL"/>
              <w:rPr>
                <w:lang w:eastAsia="en-US"/>
              </w:rPr>
            </w:pPr>
            <w:r w:rsidRPr="00DD6CFB">
              <w:rPr>
                <w:lang w:eastAsia="en-US"/>
              </w:rPr>
              <w:t>R5-213566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13618" w14:textId="77777777" w:rsidR="004335ED" w:rsidRPr="00DD6CFB" w:rsidRDefault="004335ED" w:rsidP="000D75B4">
            <w:pPr>
              <w:pStyle w:val="TAL"/>
              <w:rPr>
                <w:lang w:eastAsia="en-US"/>
              </w:rPr>
            </w:pPr>
            <w:r w:rsidRPr="00DD6CFB">
              <w:rPr>
                <w:lang w:eastAsia="en-US"/>
              </w:rPr>
              <w:t>1849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54E50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E2FAC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ADB50" w14:textId="77777777" w:rsidR="004335ED" w:rsidRPr="00DD6CFB" w:rsidRDefault="004335ED" w:rsidP="000D75B4">
            <w:pPr>
              <w:pStyle w:val="TAL"/>
              <w:rPr>
                <w:lang w:eastAsia="en-US"/>
              </w:rPr>
            </w:pPr>
            <w:r w:rsidRPr="00DD6CFB">
              <w:rPr>
                <w:lang w:eastAsia="en-US"/>
              </w:rPr>
              <w:t xml:space="preserve">Correction to PC5-RRC message </w:t>
            </w:r>
            <w:proofErr w:type="spellStart"/>
            <w:r w:rsidRPr="00DD6CFB">
              <w:rPr>
                <w:lang w:eastAsia="en-US"/>
              </w:rPr>
              <w:t>RRCReconfigurationCompleteSidelink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C690D" w14:textId="77777777" w:rsidR="004335ED" w:rsidRPr="00DD6CFB" w:rsidRDefault="004335ED" w:rsidP="000D75B4">
            <w:pPr>
              <w:pStyle w:val="TAL"/>
              <w:rPr>
                <w:lang w:eastAsia="en-US"/>
              </w:rPr>
            </w:pPr>
            <w:r w:rsidRPr="00DD6CFB">
              <w:rPr>
                <w:lang w:eastAsia="en-US"/>
              </w:rPr>
              <w:t>17.1.0</w:t>
            </w:r>
          </w:p>
        </w:tc>
      </w:tr>
      <w:tr w:rsidR="004335ED" w:rsidRPr="0031204F" w14:paraId="23FAD5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A279A7"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21D9A1"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6C6C9" w14:textId="77777777" w:rsidR="004335ED" w:rsidRPr="00DD6CFB" w:rsidRDefault="004335ED" w:rsidP="000D75B4">
            <w:pPr>
              <w:pStyle w:val="TAL"/>
              <w:rPr>
                <w:lang w:eastAsia="en-US"/>
              </w:rPr>
            </w:pPr>
            <w:r w:rsidRPr="00DD6CFB">
              <w:rPr>
                <w:lang w:eastAsia="en-US"/>
              </w:rPr>
              <w:t>R5-213567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E9EE" w14:textId="77777777" w:rsidR="004335ED" w:rsidRPr="00DD6CFB" w:rsidRDefault="004335ED" w:rsidP="000D75B4">
            <w:pPr>
              <w:pStyle w:val="TAL"/>
              <w:rPr>
                <w:lang w:eastAsia="en-US"/>
              </w:rPr>
            </w:pPr>
            <w:r w:rsidRPr="00DD6CFB">
              <w:rPr>
                <w:lang w:eastAsia="en-US"/>
              </w:rPr>
              <w:t>1856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2F324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9311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CE7637" w14:textId="77777777" w:rsidR="004335ED" w:rsidRPr="00DD6CFB" w:rsidRDefault="004335ED" w:rsidP="000D75B4">
            <w:pPr>
              <w:pStyle w:val="TAL"/>
              <w:rPr>
                <w:lang w:eastAsia="en-US"/>
              </w:rPr>
            </w:pPr>
            <w:r w:rsidRPr="00DD6CFB">
              <w:rPr>
                <w:lang w:eastAsia="en-US"/>
              </w:rPr>
              <w:t>Update IE SL-</w:t>
            </w:r>
            <w:proofErr w:type="spellStart"/>
            <w:r w:rsidRPr="00DD6CFB">
              <w:rPr>
                <w:lang w:eastAsia="en-US"/>
              </w:rPr>
              <w:t>Thres</w:t>
            </w:r>
            <w:proofErr w:type="spellEnd"/>
            <w:r w:rsidRPr="00DD6CFB">
              <w:rPr>
                <w:lang w:eastAsia="en-US"/>
              </w:rPr>
              <w:t>-RSRP-List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99CA83" w14:textId="77777777" w:rsidR="004335ED" w:rsidRPr="00DD6CFB" w:rsidRDefault="004335ED" w:rsidP="000D75B4">
            <w:pPr>
              <w:pStyle w:val="TAL"/>
              <w:rPr>
                <w:lang w:eastAsia="en-US"/>
              </w:rPr>
            </w:pPr>
            <w:r w:rsidRPr="00DD6CFB">
              <w:rPr>
                <w:lang w:eastAsia="en-US"/>
              </w:rPr>
              <w:t>17.1.0</w:t>
            </w:r>
          </w:p>
        </w:tc>
      </w:tr>
      <w:tr w:rsidR="004335ED" w:rsidRPr="0031204F" w14:paraId="5D2CCE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E583F3"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040381"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0739DD" w14:textId="77777777" w:rsidR="004335ED" w:rsidRPr="00DD6CFB" w:rsidRDefault="004335ED" w:rsidP="000D75B4">
            <w:pPr>
              <w:pStyle w:val="TAL"/>
              <w:rPr>
                <w:lang w:eastAsia="en-US"/>
              </w:rPr>
            </w:pPr>
            <w:r w:rsidRPr="00DD6CFB">
              <w:rPr>
                <w:lang w:eastAsia="en-US"/>
              </w:rPr>
              <w:t>R5-213573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3B07E" w14:textId="77777777" w:rsidR="004335ED" w:rsidRPr="00DD6CFB" w:rsidRDefault="004335ED" w:rsidP="000D75B4">
            <w:pPr>
              <w:pStyle w:val="TAL"/>
              <w:rPr>
                <w:lang w:eastAsia="en-US"/>
              </w:rPr>
            </w:pPr>
            <w:r w:rsidRPr="00DD6CFB">
              <w:rPr>
                <w:lang w:eastAsia="en-US"/>
              </w:rPr>
              <w:t>1890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D6D07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08B82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D9638" w14:textId="77777777" w:rsidR="004335ED" w:rsidRPr="00DD6CFB" w:rsidRDefault="004335ED" w:rsidP="000D75B4">
            <w:pPr>
              <w:pStyle w:val="TAL"/>
              <w:rPr>
                <w:lang w:eastAsia="en-US"/>
              </w:rPr>
            </w:pPr>
            <w:r w:rsidRPr="00DD6CFB">
              <w:rPr>
                <w:lang w:eastAsia="en-US"/>
              </w:rPr>
              <w:t>Updates to NPN-Identity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8CB52" w14:textId="77777777" w:rsidR="004335ED" w:rsidRPr="00DD6CFB" w:rsidRDefault="004335ED" w:rsidP="000D75B4">
            <w:pPr>
              <w:pStyle w:val="TAL"/>
              <w:rPr>
                <w:lang w:eastAsia="en-US"/>
              </w:rPr>
            </w:pPr>
            <w:r w:rsidRPr="00DD6CFB">
              <w:rPr>
                <w:lang w:eastAsia="en-US"/>
              </w:rPr>
              <w:t>17.1.0</w:t>
            </w:r>
          </w:p>
        </w:tc>
      </w:tr>
      <w:tr w:rsidR="004335ED" w:rsidRPr="0031204F" w14:paraId="589226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FF8EB1"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11E97A"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36CA9C" w14:textId="77777777" w:rsidR="004335ED" w:rsidRPr="00DD6CFB" w:rsidRDefault="004335ED" w:rsidP="000D75B4">
            <w:pPr>
              <w:pStyle w:val="TAL"/>
              <w:rPr>
                <w:lang w:eastAsia="en-US"/>
              </w:rPr>
            </w:pPr>
            <w:r w:rsidRPr="00DD6CFB">
              <w:rPr>
                <w:lang w:eastAsia="en-US"/>
              </w:rPr>
              <w:t>R5-213574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77B9F" w14:textId="77777777" w:rsidR="004335ED" w:rsidRPr="00DD6CFB" w:rsidRDefault="004335ED" w:rsidP="000D75B4">
            <w:pPr>
              <w:pStyle w:val="TAL"/>
              <w:rPr>
                <w:lang w:eastAsia="en-US"/>
              </w:rPr>
            </w:pPr>
            <w:r w:rsidRPr="00DD6CFB">
              <w:rPr>
                <w:lang w:eastAsia="en-US"/>
              </w:rPr>
              <w:t>1891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1E380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890B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5194C" w14:textId="77777777" w:rsidR="004335ED" w:rsidRPr="00DD6CFB" w:rsidRDefault="004335ED" w:rsidP="000D75B4">
            <w:pPr>
              <w:pStyle w:val="TAL"/>
              <w:rPr>
                <w:lang w:eastAsia="en-US"/>
              </w:rPr>
            </w:pPr>
            <w:r w:rsidRPr="00DD6CFB">
              <w:rPr>
                <w:lang w:eastAsia="en-US"/>
              </w:rPr>
              <w:t>Addition of System information combination for Rel-16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83766" w14:textId="77777777" w:rsidR="004335ED" w:rsidRPr="00DD6CFB" w:rsidRDefault="004335ED" w:rsidP="000D75B4">
            <w:pPr>
              <w:pStyle w:val="TAL"/>
              <w:rPr>
                <w:lang w:eastAsia="en-US"/>
              </w:rPr>
            </w:pPr>
            <w:r w:rsidRPr="00DD6CFB">
              <w:rPr>
                <w:lang w:eastAsia="en-US"/>
              </w:rPr>
              <w:t>17.1.0</w:t>
            </w:r>
          </w:p>
        </w:tc>
      </w:tr>
      <w:tr w:rsidR="004335ED" w:rsidRPr="0031204F" w14:paraId="38DE6F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CDDDA2"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C96A5"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EC2F75" w14:textId="77777777" w:rsidR="004335ED" w:rsidRPr="00DD6CFB" w:rsidRDefault="004335ED" w:rsidP="000D75B4">
            <w:pPr>
              <w:pStyle w:val="TAL"/>
              <w:rPr>
                <w:lang w:eastAsia="en-US"/>
              </w:rPr>
            </w:pPr>
            <w:r w:rsidRPr="00DD6CFB">
              <w:rPr>
                <w:lang w:eastAsia="en-US"/>
              </w:rPr>
              <w:t>R5-213580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5441E" w14:textId="77777777" w:rsidR="004335ED" w:rsidRPr="00DD6CFB" w:rsidRDefault="004335ED" w:rsidP="000D75B4">
            <w:pPr>
              <w:pStyle w:val="TAL"/>
              <w:rPr>
                <w:lang w:eastAsia="en-US"/>
              </w:rPr>
            </w:pPr>
            <w:r w:rsidRPr="00DD6CFB">
              <w:rPr>
                <w:lang w:eastAsia="en-US"/>
              </w:rPr>
              <w:t>1889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72F79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91FBC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75E967" w14:textId="77777777" w:rsidR="004335ED" w:rsidRPr="00DD6CFB" w:rsidRDefault="004335ED" w:rsidP="000D75B4">
            <w:pPr>
              <w:pStyle w:val="TAL"/>
              <w:rPr>
                <w:lang w:eastAsia="en-US"/>
              </w:rPr>
            </w:pPr>
            <w:r w:rsidRPr="00DD6CFB">
              <w:rPr>
                <w:lang w:eastAsia="en-US"/>
              </w:rPr>
              <w:t xml:space="preserve">Updates to default contents of </w:t>
            </w:r>
            <w:proofErr w:type="spellStart"/>
            <w:r w:rsidRPr="00DD6CFB">
              <w:rPr>
                <w:lang w:eastAsia="en-US"/>
              </w:rPr>
              <w:t>UECapabilityEnquiry</w:t>
            </w:r>
            <w:proofErr w:type="spellEnd"/>
            <w:r w:rsidRPr="00DD6CFB">
              <w:rPr>
                <w:lang w:eastAsia="en-US"/>
              </w:rPr>
              <w:t xml:space="preserv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7C6B3" w14:textId="77777777" w:rsidR="004335ED" w:rsidRPr="00DD6CFB" w:rsidRDefault="004335ED" w:rsidP="000D75B4">
            <w:pPr>
              <w:pStyle w:val="TAL"/>
              <w:rPr>
                <w:lang w:eastAsia="en-US"/>
              </w:rPr>
            </w:pPr>
            <w:r w:rsidRPr="00DD6CFB">
              <w:rPr>
                <w:lang w:eastAsia="en-US"/>
              </w:rPr>
              <w:t>17.1.0</w:t>
            </w:r>
          </w:p>
        </w:tc>
      </w:tr>
      <w:tr w:rsidR="004335ED" w:rsidRPr="0031204F" w14:paraId="17D7F6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78F26C"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F907D4"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AE2DC1" w14:textId="77777777" w:rsidR="004335ED" w:rsidRPr="00DD6CFB" w:rsidRDefault="004335ED" w:rsidP="000D75B4">
            <w:pPr>
              <w:pStyle w:val="TAL"/>
              <w:rPr>
                <w:lang w:eastAsia="en-US"/>
              </w:rPr>
            </w:pPr>
            <w:r w:rsidRPr="00DD6CFB">
              <w:rPr>
                <w:lang w:eastAsia="en-US"/>
              </w:rPr>
              <w:t>R5-213601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0181" w14:textId="77777777" w:rsidR="004335ED" w:rsidRPr="00DD6CFB" w:rsidRDefault="004335ED" w:rsidP="000D75B4">
            <w:pPr>
              <w:pStyle w:val="TAL"/>
              <w:rPr>
                <w:lang w:eastAsia="en-US"/>
              </w:rPr>
            </w:pPr>
            <w:r w:rsidRPr="00DD6CFB">
              <w:rPr>
                <w:lang w:eastAsia="en-US"/>
              </w:rPr>
              <w:t>1855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2C9B2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486F6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756AE" w14:textId="77777777" w:rsidR="004335ED" w:rsidRPr="00DD6CFB" w:rsidRDefault="004335ED" w:rsidP="000D75B4">
            <w:pPr>
              <w:pStyle w:val="TAL"/>
              <w:rPr>
                <w:lang w:eastAsia="en-US"/>
              </w:rPr>
            </w:pPr>
            <w:r w:rsidRPr="00DD6CFB">
              <w:rPr>
                <w:lang w:eastAsia="en-US"/>
              </w:rPr>
              <w:t>Introduction of definition of common environment for R16 NR SON and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1FF6" w14:textId="77777777" w:rsidR="004335ED" w:rsidRPr="00DD6CFB" w:rsidRDefault="004335ED" w:rsidP="000D75B4">
            <w:pPr>
              <w:pStyle w:val="TAL"/>
              <w:rPr>
                <w:lang w:eastAsia="en-US"/>
              </w:rPr>
            </w:pPr>
            <w:r w:rsidRPr="00DD6CFB">
              <w:rPr>
                <w:lang w:eastAsia="en-US"/>
              </w:rPr>
              <w:t>17.1.0</w:t>
            </w:r>
          </w:p>
        </w:tc>
      </w:tr>
      <w:tr w:rsidR="004335ED" w:rsidRPr="0031204F" w14:paraId="6717D54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19BB43"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31DCD9"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F22CB4" w14:textId="77777777" w:rsidR="004335ED" w:rsidRPr="00DD6CFB" w:rsidRDefault="004335ED" w:rsidP="000D75B4">
            <w:pPr>
              <w:pStyle w:val="TAL"/>
              <w:rPr>
                <w:lang w:eastAsia="en-US"/>
              </w:rPr>
            </w:pPr>
            <w:r w:rsidRPr="00DD6CFB">
              <w:rPr>
                <w:lang w:eastAsia="en-US"/>
              </w:rPr>
              <w:t>R5-213643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9ADE4" w14:textId="77777777" w:rsidR="004335ED" w:rsidRPr="00DD6CFB" w:rsidRDefault="004335ED" w:rsidP="000D75B4">
            <w:pPr>
              <w:pStyle w:val="TAL"/>
              <w:rPr>
                <w:lang w:eastAsia="en-US"/>
              </w:rPr>
            </w:pPr>
            <w:r w:rsidRPr="00DD6CFB">
              <w:rPr>
                <w:lang w:eastAsia="en-US"/>
              </w:rPr>
              <w:t>1918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80B5A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C5BFD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DF586" w14:textId="77777777" w:rsidR="004335ED" w:rsidRPr="00DD6CFB" w:rsidRDefault="004335ED" w:rsidP="000D75B4">
            <w:pPr>
              <w:pStyle w:val="TAL"/>
              <w:rPr>
                <w:lang w:eastAsia="en-US"/>
              </w:rPr>
            </w:pPr>
            <w:r w:rsidRPr="00DD6CFB">
              <w:rPr>
                <w:lang w:eastAsia="en-US"/>
              </w:rPr>
              <w:t>Addition of DNN configurations for new SSTs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DBA9" w14:textId="77777777" w:rsidR="004335ED" w:rsidRPr="00DD6CFB" w:rsidRDefault="004335ED" w:rsidP="000D75B4">
            <w:pPr>
              <w:pStyle w:val="TAL"/>
              <w:rPr>
                <w:lang w:eastAsia="en-US"/>
              </w:rPr>
            </w:pPr>
            <w:r w:rsidRPr="00DD6CFB">
              <w:rPr>
                <w:lang w:eastAsia="en-US"/>
              </w:rPr>
              <w:t>17.1.0</w:t>
            </w:r>
          </w:p>
        </w:tc>
      </w:tr>
      <w:tr w:rsidR="004335ED" w:rsidRPr="0031204F" w14:paraId="04D1A4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5D3047"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1CB77"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B76C7F" w14:textId="77777777" w:rsidR="004335ED" w:rsidRPr="00DD6CFB" w:rsidRDefault="004335ED" w:rsidP="000D75B4">
            <w:pPr>
              <w:pStyle w:val="TAL"/>
              <w:rPr>
                <w:lang w:eastAsia="en-US"/>
              </w:rPr>
            </w:pPr>
            <w:r w:rsidRPr="00DD6CFB">
              <w:rPr>
                <w:lang w:eastAsia="en-US"/>
              </w:rPr>
              <w:t>R5-213644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A1CED" w14:textId="77777777" w:rsidR="004335ED" w:rsidRPr="00DD6CFB" w:rsidRDefault="004335ED" w:rsidP="000D75B4">
            <w:pPr>
              <w:pStyle w:val="TAL"/>
              <w:rPr>
                <w:lang w:eastAsia="en-US"/>
              </w:rPr>
            </w:pPr>
            <w:r w:rsidRPr="00DD6CFB">
              <w:rPr>
                <w:lang w:eastAsia="en-US"/>
              </w:rPr>
              <w:t>1919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C4934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53DDB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CBEA5" w14:textId="77777777" w:rsidR="004335ED" w:rsidRPr="00DD6CFB" w:rsidRDefault="004335ED" w:rsidP="000D75B4">
            <w:pPr>
              <w:pStyle w:val="TAL"/>
              <w:rPr>
                <w:lang w:eastAsia="en-US"/>
              </w:rPr>
            </w:pPr>
            <w:r w:rsidRPr="00DD6CFB">
              <w:rPr>
                <w:lang w:eastAsia="en-US"/>
              </w:rPr>
              <w:t>Updates to UE Policy Delivery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A96A2" w14:textId="77777777" w:rsidR="004335ED" w:rsidRPr="00DD6CFB" w:rsidRDefault="004335ED" w:rsidP="000D75B4">
            <w:pPr>
              <w:pStyle w:val="TAL"/>
              <w:rPr>
                <w:lang w:eastAsia="en-US"/>
              </w:rPr>
            </w:pPr>
            <w:r w:rsidRPr="00DD6CFB">
              <w:rPr>
                <w:lang w:eastAsia="en-US"/>
              </w:rPr>
              <w:t>17.1.0</w:t>
            </w:r>
          </w:p>
        </w:tc>
      </w:tr>
      <w:tr w:rsidR="004335ED" w:rsidRPr="0031204F" w14:paraId="0CC4FB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37E"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E953FE"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47FDA1" w14:textId="77777777" w:rsidR="004335ED" w:rsidRPr="00DD6CFB" w:rsidRDefault="004335ED" w:rsidP="000D75B4">
            <w:pPr>
              <w:pStyle w:val="TAL"/>
              <w:rPr>
                <w:lang w:eastAsia="en-US"/>
              </w:rPr>
            </w:pPr>
            <w:r w:rsidRPr="00DD6CFB">
              <w:rPr>
                <w:lang w:eastAsia="en-US"/>
              </w:rPr>
              <w:t>R5-213645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9F8D5" w14:textId="77777777" w:rsidR="004335ED" w:rsidRPr="00DD6CFB" w:rsidRDefault="004335ED" w:rsidP="000D75B4">
            <w:pPr>
              <w:pStyle w:val="TAL"/>
              <w:rPr>
                <w:lang w:eastAsia="en-US"/>
              </w:rPr>
            </w:pPr>
            <w:r w:rsidRPr="00DD6CFB">
              <w:rPr>
                <w:lang w:eastAsia="en-US"/>
              </w:rPr>
              <w:t>1923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2BDA1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59C47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2366F" w14:textId="77777777" w:rsidR="004335ED" w:rsidRPr="00DD6CFB" w:rsidRDefault="004335ED" w:rsidP="000D75B4">
            <w:pPr>
              <w:pStyle w:val="TAL"/>
              <w:rPr>
                <w:lang w:eastAsia="en-US"/>
              </w:rPr>
            </w:pPr>
            <w:r w:rsidRPr="00DD6CFB">
              <w:rPr>
                <w:lang w:eastAsia="en-US"/>
              </w:rPr>
              <w:t>Updates to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F2541" w14:textId="77777777" w:rsidR="004335ED" w:rsidRPr="00DD6CFB" w:rsidRDefault="004335ED" w:rsidP="000D75B4">
            <w:pPr>
              <w:pStyle w:val="TAL"/>
              <w:rPr>
                <w:lang w:eastAsia="en-US"/>
              </w:rPr>
            </w:pPr>
            <w:r w:rsidRPr="00DD6CFB">
              <w:rPr>
                <w:lang w:eastAsia="en-US"/>
              </w:rPr>
              <w:t>17.1.0</w:t>
            </w:r>
          </w:p>
        </w:tc>
      </w:tr>
      <w:tr w:rsidR="004335ED" w:rsidRPr="0031204F" w14:paraId="3EB7B9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3189"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1C5653"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2863E0" w14:textId="77777777" w:rsidR="004335ED" w:rsidRPr="00DD6CFB" w:rsidRDefault="004335ED" w:rsidP="000D75B4">
            <w:pPr>
              <w:pStyle w:val="TAL"/>
              <w:rPr>
                <w:lang w:eastAsia="en-US"/>
              </w:rPr>
            </w:pPr>
            <w:r w:rsidRPr="00DD6CFB">
              <w:rPr>
                <w:lang w:eastAsia="en-US"/>
              </w:rPr>
              <w:t>R5-213675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C6B48" w14:textId="77777777" w:rsidR="004335ED" w:rsidRPr="00DD6CFB" w:rsidRDefault="004335ED" w:rsidP="000D75B4">
            <w:pPr>
              <w:pStyle w:val="TAL"/>
              <w:rPr>
                <w:lang w:eastAsia="en-US"/>
              </w:rPr>
            </w:pPr>
            <w:r w:rsidRPr="00DD6CFB">
              <w:rPr>
                <w:lang w:eastAsia="en-US"/>
              </w:rPr>
              <w:t>1960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C7A0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E151D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D075C" w14:textId="77777777" w:rsidR="004335ED" w:rsidRPr="00DD6CFB" w:rsidRDefault="004335ED" w:rsidP="000D75B4">
            <w:pPr>
              <w:pStyle w:val="TAL"/>
              <w:rPr>
                <w:lang w:eastAsia="en-US"/>
              </w:rPr>
            </w:pPr>
            <w:r w:rsidRPr="00DD6CFB">
              <w:rPr>
                <w:lang w:eastAsia="en-US"/>
              </w:rPr>
              <w:t>Correction to procedure 4.9.9 Tracking area updating / Inter-system change from S1 mode to N1 mode in 5GMM/EMM-IDLE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029FD" w14:textId="77777777" w:rsidR="004335ED" w:rsidRPr="00DD6CFB" w:rsidRDefault="004335ED" w:rsidP="000D75B4">
            <w:pPr>
              <w:pStyle w:val="TAL"/>
              <w:rPr>
                <w:lang w:eastAsia="en-US"/>
              </w:rPr>
            </w:pPr>
            <w:r w:rsidRPr="00DD6CFB">
              <w:rPr>
                <w:lang w:eastAsia="en-US"/>
              </w:rPr>
              <w:t>17.1.0</w:t>
            </w:r>
          </w:p>
        </w:tc>
      </w:tr>
      <w:tr w:rsidR="004335ED" w:rsidRPr="0031204F" w14:paraId="6D895C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4FC2CA"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07F38"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D7E41" w14:textId="77777777" w:rsidR="004335ED" w:rsidRPr="00DD6CFB" w:rsidRDefault="004335ED" w:rsidP="000D75B4">
            <w:pPr>
              <w:pStyle w:val="TAL"/>
              <w:rPr>
                <w:lang w:eastAsia="en-US"/>
              </w:rPr>
            </w:pPr>
            <w:r w:rsidRPr="00DD6CFB">
              <w:rPr>
                <w:lang w:eastAsia="en-US"/>
              </w:rPr>
              <w:t>R5-213833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167A4" w14:textId="77777777" w:rsidR="004335ED" w:rsidRPr="00DD6CFB" w:rsidRDefault="004335ED" w:rsidP="000D75B4">
            <w:pPr>
              <w:pStyle w:val="TAL"/>
              <w:rPr>
                <w:lang w:eastAsia="en-US"/>
              </w:rPr>
            </w:pPr>
            <w:r w:rsidRPr="00DD6CFB">
              <w:rPr>
                <w:lang w:eastAsia="en-US"/>
              </w:rPr>
              <w:t>1926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1EB4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4CB20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569434" w14:textId="77777777" w:rsidR="004335ED" w:rsidRPr="00DD6CFB" w:rsidRDefault="004335ED" w:rsidP="000D75B4">
            <w:pPr>
              <w:pStyle w:val="TAL"/>
              <w:rPr>
                <w:lang w:eastAsia="en-US"/>
              </w:rPr>
            </w:pPr>
            <w:r w:rsidRPr="00DD6CFB">
              <w:rPr>
                <w:lang w:eastAsia="en-US"/>
              </w:rPr>
              <w:t>Testing frequencies update for band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6AAE" w14:textId="77777777" w:rsidR="004335ED" w:rsidRPr="00DD6CFB" w:rsidRDefault="004335ED" w:rsidP="000D75B4">
            <w:pPr>
              <w:pStyle w:val="TAL"/>
              <w:rPr>
                <w:lang w:eastAsia="en-US"/>
              </w:rPr>
            </w:pPr>
            <w:r w:rsidRPr="00DD6CFB">
              <w:rPr>
                <w:lang w:eastAsia="en-US"/>
              </w:rPr>
              <w:t>17.1.0</w:t>
            </w:r>
          </w:p>
        </w:tc>
      </w:tr>
      <w:tr w:rsidR="004335ED" w:rsidRPr="0031204F" w14:paraId="5E7BCF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A497DB"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628499"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85CBD5" w14:textId="77777777" w:rsidR="004335ED" w:rsidRPr="00DD6CFB" w:rsidRDefault="004335ED" w:rsidP="000D75B4">
            <w:pPr>
              <w:pStyle w:val="TAL"/>
              <w:rPr>
                <w:lang w:eastAsia="en-US"/>
              </w:rPr>
            </w:pPr>
            <w:r w:rsidRPr="00DD6CFB">
              <w:rPr>
                <w:lang w:eastAsia="en-US"/>
              </w:rPr>
              <w:t>R5-213834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97395" w14:textId="77777777" w:rsidR="004335ED" w:rsidRPr="00DD6CFB" w:rsidRDefault="004335ED" w:rsidP="000D75B4">
            <w:pPr>
              <w:pStyle w:val="TAL"/>
              <w:rPr>
                <w:lang w:eastAsia="en-US"/>
              </w:rPr>
            </w:pPr>
            <w:r w:rsidRPr="00DD6CFB">
              <w:rPr>
                <w:lang w:eastAsia="en-US"/>
              </w:rPr>
              <w:t>1950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406B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82E11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0303B0" w14:textId="77777777" w:rsidR="004335ED" w:rsidRPr="00DD6CFB" w:rsidRDefault="004335ED" w:rsidP="000D75B4">
            <w:pPr>
              <w:pStyle w:val="TAL"/>
              <w:rPr>
                <w:lang w:eastAsia="en-US"/>
              </w:rPr>
            </w:pPr>
            <w:r w:rsidRPr="00DD6CFB">
              <w:rPr>
                <w:lang w:eastAsia="en-US"/>
              </w:rPr>
              <w:t>CR to 38.508-1 on larger quiet zone with grey-box approach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11B95" w14:textId="77777777" w:rsidR="004335ED" w:rsidRPr="00DD6CFB" w:rsidRDefault="004335ED" w:rsidP="000D75B4">
            <w:pPr>
              <w:pStyle w:val="TAL"/>
              <w:rPr>
                <w:lang w:eastAsia="en-US"/>
              </w:rPr>
            </w:pPr>
            <w:r w:rsidRPr="00DD6CFB">
              <w:rPr>
                <w:lang w:eastAsia="en-US"/>
              </w:rPr>
              <w:t>17.1.0</w:t>
            </w:r>
          </w:p>
        </w:tc>
      </w:tr>
      <w:tr w:rsidR="004335ED" w:rsidRPr="0031204F" w14:paraId="48C977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DF35C0"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1DD785"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E2022C" w14:textId="77777777" w:rsidR="004335ED" w:rsidRPr="00DD6CFB" w:rsidRDefault="004335ED" w:rsidP="000D75B4">
            <w:pPr>
              <w:pStyle w:val="TAL"/>
              <w:rPr>
                <w:lang w:eastAsia="en-US"/>
              </w:rPr>
            </w:pPr>
            <w:r w:rsidRPr="00DD6CFB">
              <w:rPr>
                <w:lang w:eastAsia="en-US"/>
              </w:rPr>
              <w:t>R5-213853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A51A9" w14:textId="77777777" w:rsidR="004335ED" w:rsidRPr="00DD6CFB" w:rsidRDefault="004335ED" w:rsidP="000D75B4">
            <w:pPr>
              <w:pStyle w:val="TAL"/>
              <w:rPr>
                <w:lang w:eastAsia="en-US"/>
              </w:rPr>
            </w:pPr>
            <w:r w:rsidRPr="00DD6CFB">
              <w:rPr>
                <w:lang w:eastAsia="en-US"/>
              </w:rPr>
              <w:t>1864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9BAE0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6F9F5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0251E" w14:textId="77777777" w:rsidR="004335ED" w:rsidRPr="00DD6CFB" w:rsidRDefault="004335ED" w:rsidP="000D75B4">
            <w:pPr>
              <w:pStyle w:val="TAL"/>
              <w:rPr>
                <w:lang w:eastAsia="en-US"/>
              </w:rPr>
            </w:pPr>
            <w:r w:rsidRPr="00DD6CFB">
              <w:rPr>
                <w:lang w:eastAsia="en-US"/>
              </w:rPr>
              <w:t>Correction of test frequencies for CA_n260(A-I)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CD44E" w14:textId="77777777" w:rsidR="004335ED" w:rsidRPr="00DD6CFB" w:rsidRDefault="004335ED" w:rsidP="000D75B4">
            <w:pPr>
              <w:pStyle w:val="TAL"/>
              <w:rPr>
                <w:lang w:eastAsia="en-US"/>
              </w:rPr>
            </w:pPr>
            <w:r w:rsidRPr="00DD6CFB">
              <w:rPr>
                <w:lang w:eastAsia="en-US"/>
              </w:rPr>
              <w:t>17.1.0</w:t>
            </w:r>
          </w:p>
        </w:tc>
      </w:tr>
      <w:tr w:rsidR="004335ED" w:rsidRPr="0031204F" w14:paraId="7E4536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EACDD9"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E800E2"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76AC1B" w14:textId="77777777" w:rsidR="004335ED" w:rsidRPr="00DD6CFB" w:rsidRDefault="004335ED" w:rsidP="000D75B4">
            <w:pPr>
              <w:pStyle w:val="TAL"/>
              <w:rPr>
                <w:lang w:eastAsia="en-US"/>
              </w:rPr>
            </w:pPr>
            <w:r w:rsidRPr="00DD6CFB">
              <w:rPr>
                <w:lang w:eastAsia="en-US"/>
              </w:rPr>
              <w:t>R5-213854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53EA8" w14:textId="77777777" w:rsidR="004335ED" w:rsidRPr="00DD6CFB" w:rsidRDefault="004335ED" w:rsidP="000D75B4">
            <w:pPr>
              <w:pStyle w:val="TAL"/>
              <w:rPr>
                <w:lang w:eastAsia="en-US"/>
              </w:rPr>
            </w:pPr>
            <w:r w:rsidRPr="00DD6CFB">
              <w:rPr>
                <w:lang w:eastAsia="en-US"/>
              </w:rPr>
              <w:t>1862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318B6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BC9B4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D8527" w14:textId="77777777" w:rsidR="004335ED" w:rsidRPr="00DD6CFB" w:rsidRDefault="004335ED" w:rsidP="000D75B4">
            <w:pPr>
              <w:pStyle w:val="TAL"/>
              <w:rPr>
                <w:lang w:eastAsia="en-US"/>
              </w:rPr>
            </w:pPr>
            <w:r w:rsidRPr="00DD6CFB">
              <w:rPr>
                <w:lang w:eastAsia="en-US"/>
              </w:rPr>
              <w:t>Introduction of principles for calculating test frequencies for NR Intra-band Non-Contiguous CA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9EFE7" w14:textId="77777777" w:rsidR="004335ED" w:rsidRPr="00DD6CFB" w:rsidRDefault="004335ED" w:rsidP="000D75B4">
            <w:pPr>
              <w:pStyle w:val="TAL"/>
              <w:rPr>
                <w:lang w:eastAsia="en-US"/>
              </w:rPr>
            </w:pPr>
            <w:r w:rsidRPr="00DD6CFB">
              <w:rPr>
                <w:lang w:eastAsia="en-US"/>
              </w:rPr>
              <w:t>17.1.0</w:t>
            </w:r>
          </w:p>
        </w:tc>
      </w:tr>
      <w:tr w:rsidR="004335ED" w:rsidRPr="0031204F" w14:paraId="70C334F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43E953"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5AF716"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C5C9FB" w14:textId="77777777" w:rsidR="004335ED" w:rsidRPr="00DD6CFB" w:rsidRDefault="004335ED" w:rsidP="000D75B4">
            <w:pPr>
              <w:pStyle w:val="TAL"/>
              <w:rPr>
                <w:lang w:eastAsia="en-US"/>
              </w:rPr>
            </w:pPr>
            <w:r w:rsidRPr="00DD6CFB">
              <w:rPr>
                <w:lang w:eastAsia="en-US"/>
              </w:rPr>
              <w:t>R5-213858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2647F" w14:textId="77777777" w:rsidR="004335ED" w:rsidRPr="00DD6CFB" w:rsidRDefault="004335ED" w:rsidP="000D75B4">
            <w:pPr>
              <w:pStyle w:val="TAL"/>
              <w:rPr>
                <w:lang w:eastAsia="en-US"/>
              </w:rPr>
            </w:pPr>
            <w:r w:rsidRPr="00DD6CFB">
              <w:rPr>
                <w:lang w:eastAsia="en-US"/>
              </w:rPr>
              <w:t>1896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362C7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5479E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D5F80C" w14:textId="77777777" w:rsidR="004335ED" w:rsidRPr="00DD6CFB" w:rsidRDefault="004335ED" w:rsidP="000D75B4">
            <w:pPr>
              <w:pStyle w:val="TAL"/>
              <w:rPr>
                <w:lang w:eastAsia="en-US"/>
              </w:rPr>
            </w:pPr>
            <w:r w:rsidRPr="00DD6CFB">
              <w:rPr>
                <w:lang w:eastAsia="en-US"/>
              </w:rPr>
              <w:t xml:space="preserve">Update Note about n28 Test frequency </w:t>
            </w:r>
            <w:proofErr w:type="spellStart"/>
            <w:r w:rsidRPr="00DD6CFB">
              <w:rPr>
                <w:lang w:eastAsia="en-US"/>
              </w:rPr>
              <w:t>Mid range</w:t>
            </w:r>
            <w:proofErr w:type="spellEnd"/>
            <w:r w:rsidRPr="00DD6CFB">
              <w:rPr>
                <w:lang w:eastAsia="en-US"/>
              </w:rPr>
              <w:t xml:space="preserve"> and CBW 30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9CFBC" w14:textId="77777777" w:rsidR="004335ED" w:rsidRPr="00DD6CFB" w:rsidRDefault="004335ED" w:rsidP="000D75B4">
            <w:pPr>
              <w:pStyle w:val="TAL"/>
              <w:rPr>
                <w:lang w:eastAsia="en-US"/>
              </w:rPr>
            </w:pPr>
            <w:r w:rsidRPr="00DD6CFB">
              <w:rPr>
                <w:lang w:eastAsia="en-US"/>
              </w:rPr>
              <w:t>17.1.0</w:t>
            </w:r>
          </w:p>
        </w:tc>
      </w:tr>
      <w:tr w:rsidR="004335ED" w:rsidRPr="0031204F" w14:paraId="7F29AD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D2CCA2"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0116A1"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CDE5AC" w14:textId="77777777" w:rsidR="004335ED" w:rsidRPr="00DD6CFB" w:rsidRDefault="004335ED" w:rsidP="000D75B4">
            <w:pPr>
              <w:pStyle w:val="TAL"/>
              <w:rPr>
                <w:lang w:eastAsia="en-US"/>
              </w:rPr>
            </w:pPr>
            <w:r w:rsidRPr="00DD6CFB">
              <w:rPr>
                <w:lang w:eastAsia="en-US"/>
              </w:rPr>
              <w:t>R5-213859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0C064" w14:textId="77777777" w:rsidR="004335ED" w:rsidRPr="00DD6CFB" w:rsidRDefault="004335ED" w:rsidP="000D75B4">
            <w:pPr>
              <w:pStyle w:val="TAL"/>
              <w:rPr>
                <w:lang w:eastAsia="en-US"/>
              </w:rPr>
            </w:pPr>
            <w:r w:rsidRPr="00DD6CFB">
              <w:rPr>
                <w:lang w:eastAsia="en-US"/>
              </w:rPr>
              <w:t>1925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118C0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36B2C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745C66" w14:textId="77777777" w:rsidR="004335ED" w:rsidRPr="00DD6CFB" w:rsidRDefault="004335ED" w:rsidP="000D75B4">
            <w:pPr>
              <w:pStyle w:val="TAL"/>
              <w:rPr>
                <w:lang w:eastAsia="en-US"/>
              </w:rPr>
            </w:pPr>
            <w:proofErr w:type="spellStart"/>
            <w:r w:rsidRPr="00DD6CFB">
              <w:rPr>
                <w:lang w:eastAsia="en-US"/>
              </w:rPr>
              <w:t>Mid range</w:t>
            </w:r>
            <w:proofErr w:type="spellEnd"/>
            <w:r w:rsidRPr="00DD6CFB">
              <w:rPr>
                <w:lang w:eastAsia="en-US"/>
              </w:rPr>
              <w:t xml:space="preserve"> test frequencies update in case asymmetric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97711" w14:textId="77777777" w:rsidR="004335ED" w:rsidRPr="00DD6CFB" w:rsidRDefault="004335ED" w:rsidP="000D75B4">
            <w:pPr>
              <w:pStyle w:val="TAL"/>
              <w:rPr>
                <w:lang w:eastAsia="en-US"/>
              </w:rPr>
            </w:pPr>
            <w:r w:rsidRPr="00DD6CFB">
              <w:rPr>
                <w:lang w:eastAsia="en-US"/>
              </w:rPr>
              <w:t>17.1.0</w:t>
            </w:r>
          </w:p>
        </w:tc>
      </w:tr>
      <w:tr w:rsidR="004335ED" w:rsidRPr="0031204F" w14:paraId="33F426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F1828D"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2A5C06"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19354F" w14:textId="77777777" w:rsidR="004335ED" w:rsidRPr="00DD6CFB" w:rsidRDefault="004335ED" w:rsidP="000D75B4">
            <w:pPr>
              <w:pStyle w:val="TAL"/>
              <w:rPr>
                <w:lang w:eastAsia="en-US"/>
              </w:rPr>
            </w:pPr>
            <w:r w:rsidRPr="00DD6CFB">
              <w:rPr>
                <w:lang w:eastAsia="en-US"/>
              </w:rPr>
              <w:t>R5-213860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EFD74" w14:textId="77777777" w:rsidR="004335ED" w:rsidRPr="00DD6CFB" w:rsidRDefault="004335ED" w:rsidP="000D75B4">
            <w:pPr>
              <w:pStyle w:val="TAL"/>
              <w:rPr>
                <w:lang w:eastAsia="en-US"/>
              </w:rPr>
            </w:pPr>
            <w:r w:rsidRPr="00DD6CFB">
              <w:rPr>
                <w:lang w:eastAsia="en-US"/>
              </w:rPr>
              <w:t>1927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EE186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2A989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C6752" w14:textId="77777777" w:rsidR="004335ED" w:rsidRPr="00DD6CFB" w:rsidRDefault="004335ED" w:rsidP="000D75B4">
            <w:pPr>
              <w:pStyle w:val="TAL"/>
              <w:rPr>
                <w:lang w:eastAsia="en-US"/>
              </w:rPr>
            </w:pPr>
            <w:r w:rsidRPr="00DD6CFB">
              <w:rPr>
                <w:lang w:eastAsia="en-US"/>
              </w:rPr>
              <w:t>Testing frequencies update for band n34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6A70" w14:textId="77777777" w:rsidR="004335ED" w:rsidRPr="00DD6CFB" w:rsidRDefault="004335ED" w:rsidP="000D75B4">
            <w:pPr>
              <w:pStyle w:val="TAL"/>
              <w:rPr>
                <w:lang w:eastAsia="en-US"/>
              </w:rPr>
            </w:pPr>
            <w:r w:rsidRPr="00DD6CFB">
              <w:rPr>
                <w:lang w:eastAsia="en-US"/>
              </w:rPr>
              <w:t>17.1.0</w:t>
            </w:r>
          </w:p>
        </w:tc>
      </w:tr>
      <w:tr w:rsidR="004335ED" w:rsidRPr="0031204F" w14:paraId="7AB450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7A9D18"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E97ACF"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192FEA" w14:textId="77777777" w:rsidR="004335ED" w:rsidRPr="00DD6CFB" w:rsidRDefault="004335ED" w:rsidP="000D75B4">
            <w:pPr>
              <w:pStyle w:val="TAL"/>
              <w:rPr>
                <w:lang w:eastAsia="en-US"/>
              </w:rPr>
            </w:pPr>
            <w:r w:rsidRPr="00DD6CFB">
              <w:rPr>
                <w:lang w:eastAsia="en-US"/>
              </w:rPr>
              <w:t>R5-213861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0003E" w14:textId="77777777" w:rsidR="004335ED" w:rsidRPr="00DD6CFB" w:rsidRDefault="004335ED" w:rsidP="000D75B4">
            <w:pPr>
              <w:pStyle w:val="TAL"/>
              <w:rPr>
                <w:lang w:eastAsia="en-US"/>
              </w:rPr>
            </w:pPr>
            <w:r w:rsidRPr="00DD6CFB">
              <w:rPr>
                <w:lang w:eastAsia="en-US"/>
              </w:rPr>
              <w:t>1928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263B5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C04DE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97F12" w14:textId="77777777" w:rsidR="004335ED" w:rsidRPr="00DD6CFB" w:rsidRDefault="004335ED" w:rsidP="000D75B4">
            <w:pPr>
              <w:pStyle w:val="TAL"/>
              <w:rPr>
                <w:lang w:eastAsia="en-US"/>
              </w:rPr>
            </w:pPr>
            <w:r w:rsidRPr="00DD6CFB">
              <w:rPr>
                <w:lang w:eastAsia="en-US"/>
              </w:rPr>
              <w:t>Testing frequencies update for band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C9B73" w14:textId="77777777" w:rsidR="004335ED" w:rsidRPr="00DD6CFB" w:rsidRDefault="004335ED" w:rsidP="000D75B4">
            <w:pPr>
              <w:pStyle w:val="TAL"/>
              <w:rPr>
                <w:lang w:eastAsia="en-US"/>
              </w:rPr>
            </w:pPr>
            <w:r w:rsidRPr="00DD6CFB">
              <w:rPr>
                <w:lang w:eastAsia="en-US"/>
              </w:rPr>
              <w:t>17.1.0</w:t>
            </w:r>
          </w:p>
        </w:tc>
      </w:tr>
      <w:tr w:rsidR="004335ED" w:rsidRPr="0031204F" w14:paraId="70366C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79D61D"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181AA2"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C29BB0" w14:textId="77777777" w:rsidR="004335ED" w:rsidRPr="00DD6CFB" w:rsidRDefault="004335ED" w:rsidP="000D75B4">
            <w:pPr>
              <w:pStyle w:val="TAL"/>
              <w:rPr>
                <w:lang w:eastAsia="en-US"/>
              </w:rPr>
            </w:pPr>
            <w:r w:rsidRPr="00DD6CFB">
              <w:rPr>
                <w:lang w:eastAsia="en-US"/>
              </w:rPr>
              <w:t>R5-213862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B5273" w14:textId="77777777" w:rsidR="004335ED" w:rsidRPr="00DD6CFB" w:rsidRDefault="004335ED" w:rsidP="000D75B4">
            <w:pPr>
              <w:pStyle w:val="TAL"/>
              <w:rPr>
                <w:lang w:eastAsia="en-US"/>
              </w:rPr>
            </w:pPr>
            <w:r w:rsidRPr="00DD6CFB">
              <w:rPr>
                <w:lang w:eastAsia="en-US"/>
              </w:rPr>
              <w:t>1929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F709B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3D106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AAB4C8" w14:textId="77777777" w:rsidR="004335ED" w:rsidRPr="00DD6CFB" w:rsidRDefault="004335ED" w:rsidP="000D75B4">
            <w:pPr>
              <w:pStyle w:val="TAL"/>
              <w:rPr>
                <w:lang w:eastAsia="en-US"/>
              </w:rPr>
            </w:pPr>
            <w:r w:rsidRPr="00DD6CFB">
              <w:rPr>
                <w:lang w:eastAsia="en-US"/>
              </w:rPr>
              <w:t>Testing frequencies update for band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61814" w14:textId="77777777" w:rsidR="004335ED" w:rsidRPr="00DD6CFB" w:rsidRDefault="004335ED" w:rsidP="000D75B4">
            <w:pPr>
              <w:pStyle w:val="TAL"/>
              <w:rPr>
                <w:lang w:eastAsia="en-US"/>
              </w:rPr>
            </w:pPr>
            <w:r w:rsidRPr="00DD6CFB">
              <w:rPr>
                <w:lang w:eastAsia="en-US"/>
              </w:rPr>
              <w:t>17.1.0</w:t>
            </w:r>
          </w:p>
        </w:tc>
      </w:tr>
      <w:tr w:rsidR="004335ED" w:rsidRPr="0031204F" w14:paraId="64C9BC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E629FA"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E551D6"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13584" w14:textId="77777777" w:rsidR="004335ED" w:rsidRPr="00DD6CFB" w:rsidRDefault="004335ED" w:rsidP="000D75B4">
            <w:pPr>
              <w:pStyle w:val="TAL"/>
              <w:rPr>
                <w:lang w:eastAsia="en-US"/>
              </w:rPr>
            </w:pPr>
            <w:r w:rsidRPr="00DD6CFB">
              <w:rPr>
                <w:lang w:eastAsia="en-US"/>
              </w:rPr>
              <w:t>R5-213863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DA54" w14:textId="77777777" w:rsidR="004335ED" w:rsidRPr="00DD6CFB" w:rsidRDefault="004335ED" w:rsidP="000D75B4">
            <w:pPr>
              <w:pStyle w:val="TAL"/>
              <w:rPr>
                <w:lang w:eastAsia="en-US"/>
              </w:rPr>
            </w:pPr>
            <w:r w:rsidRPr="00DD6CFB">
              <w:rPr>
                <w:lang w:eastAsia="en-US"/>
              </w:rPr>
              <w:t>1930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A9D0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A737E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8D716" w14:textId="77777777" w:rsidR="004335ED" w:rsidRPr="00DD6CFB" w:rsidRDefault="004335ED" w:rsidP="000D75B4">
            <w:pPr>
              <w:pStyle w:val="TAL"/>
              <w:rPr>
                <w:lang w:eastAsia="en-US"/>
              </w:rPr>
            </w:pPr>
            <w:r w:rsidRPr="00DD6CFB">
              <w:rPr>
                <w:lang w:eastAsia="en-US"/>
              </w:rPr>
              <w:t>Testing frequencies update for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040FB" w14:textId="77777777" w:rsidR="004335ED" w:rsidRPr="00DD6CFB" w:rsidRDefault="004335ED" w:rsidP="000D75B4">
            <w:pPr>
              <w:pStyle w:val="TAL"/>
              <w:rPr>
                <w:lang w:eastAsia="en-US"/>
              </w:rPr>
            </w:pPr>
            <w:r w:rsidRPr="00DD6CFB">
              <w:rPr>
                <w:lang w:eastAsia="en-US"/>
              </w:rPr>
              <w:t>17.1.0</w:t>
            </w:r>
          </w:p>
        </w:tc>
      </w:tr>
      <w:tr w:rsidR="004335ED" w:rsidRPr="0031204F" w14:paraId="6BDE8F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5C88E5"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FC882B"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09E56" w14:textId="77777777" w:rsidR="004335ED" w:rsidRPr="00DD6CFB" w:rsidRDefault="004335ED" w:rsidP="000D75B4">
            <w:pPr>
              <w:pStyle w:val="TAL"/>
              <w:rPr>
                <w:lang w:eastAsia="en-US"/>
              </w:rPr>
            </w:pPr>
            <w:r w:rsidRPr="00DD6CFB">
              <w:rPr>
                <w:lang w:eastAsia="en-US"/>
              </w:rPr>
              <w:t>R5-213864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6EC03" w14:textId="77777777" w:rsidR="004335ED" w:rsidRPr="00DD6CFB" w:rsidRDefault="004335ED" w:rsidP="000D75B4">
            <w:pPr>
              <w:pStyle w:val="TAL"/>
              <w:rPr>
                <w:lang w:eastAsia="en-US"/>
              </w:rPr>
            </w:pPr>
            <w:r w:rsidRPr="00DD6CFB">
              <w:rPr>
                <w:lang w:eastAsia="en-US"/>
              </w:rPr>
              <w:t>1931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58ED5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9693B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E0DFA" w14:textId="77777777" w:rsidR="004335ED" w:rsidRPr="00DD6CFB" w:rsidRDefault="004335ED" w:rsidP="000D75B4">
            <w:pPr>
              <w:pStyle w:val="TAL"/>
              <w:rPr>
                <w:lang w:eastAsia="en-US"/>
              </w:rPr>
            </w:pPr>
            <w:r w:rsidRPr="00DD6CFB">
              <w:rPr>
                <w:lang w:eastAsia="en-US"/>
              </w:rPr>
              <w:t>Testing frequencies update for band n70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B1919" w14:textId="77777777" w:rsidR="004335ED" w:rsidRPr="00DD6CFB" w:rsidRDefault="004335ED" w:rsidP="000D75B4">
            <w:pPr>
              <w:pStyle w:val="TAL"/>
              <w:rPr>
                <w:lang w:eastAsia="en-US"/>
              </w:rPr>
            </w:pPr>
            <w:r w:rsidRPr="00DD6CFB">
              <w:rPr>
                <w:lang w:eastAsia="en-US"/>
              </w:rPr>
              <w:t>17.1.0</w:t>
            </w:r>
          </w:p>
        </w:tc>
      </w:tr>
      <w:tr w:rsidR="004335ED" w:rsidRPr="0031204F" w14:paraId="48C0C7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311D0A"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33FDBE"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9A5E8F" w14:textId="77777777" w:rsidR="004335ED" w:rsidRPr="00DD6CFB" w:rsidRDefault="004335ED" w:rsidP="000D75B4">
            <w:pPr>
              <w:pStyle w:val="TAL"/>
              <w:rPr>
                <w:lang w:eastAsia="en-US"/>
              </w:rPr>
            </w:pPr>
            <w:r w:rsidRPr="00DD6CFB">
              <w:rPr>
                <w:lang w:eastAsia="en-US"/>
              </w:rPr>
              <w:t>R5-213865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433C" w14:textId="77777777" w:rsidR="004335ED" w:rsidRPr="00DD6CFB" w:rsidRDefault="004335ED" w:rsidP="000D75B4">
            <w:pPr>
              <w:pStyle w:val="TAL"/>
              <w:rPr>
                <w:lang w:eastAsia="en-US"/>
              </w:rPr>
            </w:pPr>
            <w:r w:rsidRPr="00DD6CFB">
              <w:rPr>
                <w:lang w:eastAsia="en-US"/>
              </w:rPr>
              <w:t>1932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61F98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ADF09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F348D7" w14:textId="77777777" w:rsidR="004335ED" w:rsidRPr="00DD6CFB" w:rsidRDefault="004335ED" w:rsidP="000D75B4">
            <w:pPr>
              <w:pStyle w:val="TAL"/>
              <w:rPr>
                <w:lang w:eastAsia="en-US"/>
              </w:rPr>
            </w:pPr>
            <w:r w:rsidRPr="00DD6CFB">
              <w:rPr>
                <w:lang w:eastAsia="en-US"/>
              </w:rPr>
              <w:t>Testing frequencies update for band n80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E293D" w14:textId="77777777" w:rsidR="004335ED" w:rsidRPr="00DD6CFB" w:rsidRDefault="004335ED" w:rsidP="000D75B4">
            <w:pPr>
              <w:pStyle w:val="TAL"/>
              <w:rPr>
                <w:lang w:eastAsia="en-US"/>
              </w:rPr>
            </w:pPr>
            <w:r w:rsidRPr="00DD6CFB">
              <w:rPr>
                <w:lang w:eastAsia="en-US"/>
              </w:rPr>
              <w:t>17.1.0</w:t>
            </w:r>
          </w:p>
        </w:tc>
      </w:tr>
      <w:tr w:rsidR="004335ED" w:rsidRPr="0031204F" w14:paraId="0C8075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AF7844"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A59B93"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4E2C32" w14:textId="77777777" w:rsidR="004335ED" w:rsidRPr="00DD6CFB" w:rsidRDefault="004335ED" w:rsidP="000D75B4">
            <w:pPr>
              <w:pStyle w:val="TAL"/>
              <w:rPr>
                <w:lang w:eastAsia="en-US"/>
              </w:rPr>
            </w:pPr>
            <w:r w:rsidRPr="00DD6CFB">
              <w:rPr>
                <w:lang w:eastAsia="en-US"/>
              </w:rPr>
              <w:t>R5-213866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2532D" w14:textId="77777777" w:rsidR="004335ED" w:rsidRPr="00DD6CFB" w:rsidRDefault="004335ED" w:rsidP="000D75B4">
            <w:pPr>
              <w:pStyle w:val="TAL"/>
              <w:rPr>
                <w:lang w:eastAsia="en-US"/>
              </w:rPr>
            </w:pPr>
            <w:r w:rsidRPr="00DD6CFB">
              <w:rPr>
                <w:lang w:eastAsia="en-US"/>
              </w:rPr>
              <w:t>1933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3DDD7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5B1D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53564" w14:textId="77777777" w:rsidR="004335ED" w:rsidRPr="00DD6CFB" w:rsidRDefault="004335ED" w:rsidP="000D75B4">
            <w:pPr>
              <w:pStyle w:val="TAL"/>
              <w:rPr>
                <w:lang w:eastAsia="en-US"/>
              </w:rPr>
            </w:pPr>
            <w:r w:rsidRPr="00DD6CFB">
              <w:rPr>
                <w:lang w:eastAsia="en-US"/>
              </w:rPr>
              <w:t>Testing frequencies update for band n81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E0987" w14:textId="77777777" w:rsidR="004335ED" w:rsidRPr="00DD6CFB" w:rsidRDefault="004335ED" w:rsidP="000D75B4">
            <w:pPr>
              <w:pStyle w:val="TAL"/>
              <w:rPr>
                <w:lang w:eastAsia="en-US"/>
              </w:rPr>
            </w:pPr>
            <w:r w:rsidRPr="00DD6CFB">
              <w:rPr>
                <w:lang w:eastAsia="en-US"/>
              </w:rPr>
              <w:t>17.1.0</w:t>
            </w:r>
          </w:p>
        </w:tc>
      </w:tr>
      <w:tr w:rsidR="004335ED" w:rsidRPr="0031204F" w14:paraId="58EBA5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353489"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2D428A"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5E68A5" w14:textId="77777777" w:rsidR="004335ED" w:rsidRPr="00DD6CFB" w:rsidRDefault="004335ED" w:rsidP="000D75B4">
            <w:pPr>
              <w:pStyle w:val="TAL"/>
              <w:rPr>
                <w:lang w:eastAsia="en-US"/>
              </w:rPr>
            </w:pPr>
            <w:r w:rsidRPr="00DD6CFB">
              <w:rPr>
                <w:lang w:eastAsia="en-US"/>
              </w:rPr>
              <w:t>R5-213867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16AD6" w14:textId="77777777" w:rsidR="004335ED" w:rsidRPr="00DD6CFB" w:rsidRDefault="004335ED" w:rsidP="000D75B4">
            <w:pPr>
              <w:pStyle w:val="TAL"/>
              <w:rPr>
                <w:lang w:eastAsia="en-US"/>
              </w:rPr>
            </w:pPr>
            <w:r w:rsidRPr="00DD6CFB">
              <w:rPr>
                <w:lang w:eastAsia="en-US"/>
              </w:rPr>
              <w:t>1934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CC9F5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09690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E1F21" w14:textId="77777777" w:rsidR="004335ED" w:rsidRPr="00DD6CFB" w:rsidRDefault="004335ED" w:rsidP="000D75B4">
            <w:pPr>
              <w:pStyle w:val="TAL"/>
              <w:rPr>
                <w:lang w:eastAsia="en-US"/>
              </w:rPr>
            </w:pPr>
            <w:r w:rsidRPr="00DD6CFB">
              <w:rPr>
                <w:lang w:eastAsia="en-US"/>
              </w:rPr>
              <w:t>Testing frequencies update for band n82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D380A" w14:textId="77777777" w:rsidR="004335ED" w:rsidRPr="00DD6CFB" w:rsidRDefault="004335ED" w:rsidP="000D75B4">
            <w:pPr>
              <w:pStyle w:val="TAL"/>
              <w:rPr>
                <w:lang w:eastAsia="en-US"/>
              </w:rPr>
            </w:pPr>
            <w:r w:rsidRPr="00DD6CFB">
              <w:rPr>
                <w:lang w:eastAsia="en-US"/>
              </w:rPr>
              <w:t>17.1.0</w:t>
            </w:r>
          </w:p>
        </w:tc>
      </w:tr>
      <w:tr w:rsidR="004335ED" w:rsidRPr="0031204F" w14:paraId="03250B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3E150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BADF27"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FBAEE" w14:textId="77777777" w:rsidR="004335ED" w:rsidRPr="00DD6CFB" w:rsidRDefault="004335ED" w:rsidP="000D75B4">
            <w:pPr>
              <w:pStyle w:val="TAL"/>
              <w:rPr>
                <w:lang w:eastAsia="en-US"/>
              </w:rPr>
            </w:pPr>
            <w:r w:rsidRPr="00DD6CFB">
              <w:rPr>
                <w:lang w:eastAsia="en-US"/>
              </w:rPr>
              <w:t>R5-213868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F52F" w14:textId="77777777" w:rsidR="004335ED" w:rsidRPr="00DD6CFB" w:rsidRDefault="004335ED" w:rsidP="000D75B4">
            <w:pPr>
              <w:pStyle w:val="TAL"/>
              <w:rPr>
                <w:lang w:eastAsia="en-US"/>
              </w:rPr>
            </w:pPr>
            <w:r w:rsidRPr="00DD6CFB">
              <w:rPr>
                <w:lang w:eastAsia="en-US"/>
              </w:rPr>
              <w:t>1935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04D2C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1814A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DD598F" w14:textId="77777777" w:rsidR="004335ED" w:rsidRPr="00DD6CFB" w:rsidRDefault="004335ED" w:rsidP="000D75B4">
            <w:pPr>
              <w:pStyle w:val="TAL"/>
              <w:rPr>
                <w:lang w:eastAsia="en-US"/>
              </w:rPr>
            </w:pPr>
            <w:r w:rsidRPr="00DD6CFB">
              <w:rPr>
                <w:lang w:eastAsia="en-US"/>
              </w:rPr>
              <w:t>Testing frequencies update for band n86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18557" w14:textId="77777777" w:rsidR="004335ED" w:rsidRPr="00DD6CFB" w:rsidRDefault="004335ED" w:rsidP="000D75B4">
            <w:pPr>
              <w:pStyle w:val="TAL"/>
              <w:rPr>
                <w:lang w:eastAsia="en-US"/>
              </w:rPr>
            </w:pPr>
            <w:r w:rsidRPr="00DD6CFB">
              <w:rPr>
                <w:lang w:eastAsia="en-US"/>
              </w:rPr>
              <w:t>17.1.0</w:t>
            </w:r>
          </w:p>
        </w:tc>
      </w:tr>
      <w:tr w:rsidR="004335ED" w:rsidRPr="0031204F" w14:paraId="0F110A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3851B3"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A30C14"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135A20" w14:textId="77777777" w:rsidR="004335ED" w:rsidRPr="00DD6CFB" w:rsidRDefault="004335ED" w:rsidP="000D75B4">
            <w:pPr>
              <w:pStyle w:val="TAL"/>
              <w:rPr>
                <w:lang w:eastAsia="en-US"/>
              </w:rPr>
            </w:pPr>
            <w:r w:rsidRPr="00DD6CFB">
              <w:rPr>
                <w:lang w:eastAsia="en-US"/>
              </w:rPr>
              <w:t>R5-213869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51EAC" w14:textId="77777777" w:rsidR="004335ED" w:rsidRPr="00DD6CFB" w:rsidRDefault="004335ED" w:rsidP="000D75B4">
            <w:pPr>
              <w:pStyle w:val="TAL"/>
              <w:rPr>
                <w:lang w:eastAsia="en-US"/>
              </w:rPr>
            </w:pPr>
            <w:r w:rsidRPr="00DD6CFB">
              <w:rPr>
                <w:lang w:eastAsia="en-US"/>
              </w:rPr>
              <w:t>1937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2663F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D498D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84428" w14:textId="77777777" w:rsidR="004335ED" w:rsidRPr="00DD6CFB" w:rsidRDefault="004335ED" w:rsidP="000D75B4">
            <w:pPr>
              <w:pStyle w:val="TAL"/>
              <w:rPr>
                <w:lang w:eastAsia="en-US"/>
              </w:rPr>
            </w:pPr>
            <w:proofErr w:type="spellStart"/>
            <w:r w:rsidRPr="00DD6CFB">
              <w:rPr>
                <w:lang w:eastAsia="en-US"/>
              </w:rPr>
              <w:t>OffsetToCarrier</w:t>
            </w:r>
            <w:proofErr w:type="spellEnd"/>
            <w:r w:rsidRPr="00DD6CFB">
              <w:rPr>
                <w:lang w:eastAsia="en-US"/>
              </w:rPr>
              <w:t xml:space="preserve"> alignment for cases with equal low, </w:t>
            </w:r>
            <w:proofErr w:type="gramStart"/>
            <w:r w:rsidRPr="00DD6CFB">
              <w:rPr>
                <w:lang w:eastAsia="en-US"/>
              </w:rPr>
              <w:t>mid</w:t>
            </w:r>
            <w:proofErr w:type="gramEnd"/>
            <w:r w:rsidRPr="00DD6CFB">
              <w:rPr>
                <w:lang w:eastAsia="en-US"/>
              </w:rPr>
              <w:t xml:space="preserve"> and </w:t>
            </w:r>
            <w:r w:rsidRPr="00DD6CFB">
              <w:rPr>
                <w:lang w:eastAsia="en-US"/>
              </w:rPr>
              <w:lastRenderedPageBreak/>
              <w:t>high frequency range (n30, n39, n51, n70) and editorial corrections in annex C.3.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BBA90" w14:textId="77777777" w:rsidR="004335ED" w:rsidRPr="00DD6CFB" w:rsidRDefault="004335ED" w:rsidP="000D75B4">
            <w:pPr>
              <w:pStyle w:val="TAL"/>
              <w:rPr>
                <w:lang w:eastAsia="en-US"/>
              </w:rPr>
            </w:pPr>
            <w:r w:rsidRPr="00DD6CFB">
              <w:rPr>
                <w:lang w:eastAsia="en-US"/>
              </w:rPr>
              <w:lastRenderedPageBreak/>
              <w:t>17.1.0</w:t>
            </w:r>
          </w:p>
        </w:tc>
      </w:tr>
      <w:tr w:rsidR="004335ED" w:rsidRPr="0031204F" w14:paraId="43F189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CC57FF"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588B69"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E8F058" w14:textId="77777777" w:rsidR="004335ED" w:rsidRPr="00DD6CFB" w:rsidRDefault="004335ED" w:rsidP="000D75B4">
            <w:pPr>
              <w:pStyle w:val="TAL"/>
              <w:rPr>
                <w:lang w:eastAsia="en-US"/>
              </w:rPr>
            </w:pPr>
            <w:r w:rsidRPr="00DD6CFB">
              <w:rPr>
                <w:lang w:eastAsia="en-US"/>
              </w:rPr>
              <w:t>R5-213870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3876" w14:textId="77777777" w:rsidR="004335ED" w:rsidRPr="00DD6CFB" w:rsidRDefault="004335ED" w:rsidP="000D75B4">
            <w:pPr>
              <w:pStyle w:val="TAL"/>
              <w:rPr>
                <w:lang w:eastAsia="en-US"/>
              </w:rPr>
            </w:pPr>
            <w:r w:rsidRPr="00DD6CFB">
              <w:rPr>
                <w:lang w:eastAsia="en-US"/>
              </w:rPr>
              <w:t>1884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7CE3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0E515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470FF" w14:textId="77777777" w:rsidR="004335ED" w:rsidRPr="00DD6CFB" w:rsidRDefault="004335ED" w:rsidP="000D75B4">
            <w:pPr>
              <w:pStyle w:val="TAL"/>
              <w:rPr>
                <w:lang w:eastAsia="en-US"/>
              </w:rPr>
            </w:pPr>
            <w:r w:rsidRPr="00DD6CFB">
              <w:rPr>
                <w:lang w:eastAsia="en-US"/>
              </w:rPr>
              <w:t>Align Chapter 7 of TS 38.508-1 with Annex H of TS 38.533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FA534" w14:textId="77777777" w:rsidR="004335ED" w:rsidRPr="00DD6CFB" w:rsidRDefault="004335ED" w:rsidP="000D75B4">
            <w:pPr>
              <w:pStyle w:val="TAL"/>
              <w:rPr>
                <w:lang w:eastAsia="en-US"/>
              </w:rPr>
            </w:pPr>
            <w:r w:rsidRPr="00DD6CFB">
              <w:rPr>
                <w:lang w:eastAsia="en-US"/>
              </w:rPr>
              <w:t>17.1.0</w:t>
            </w:r>
          </w:p>
        </w:tc>
      </w:tr>
      <w:tr w:rsidR="004335ED" w:rsidRPr="0031204F" w14:paraId="7E2A7C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242E77"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17442E"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9F4DFC" w14:textId="77777777" w:rsidR="004335ED" w:rsidRPr="00DD6CFB" w:rsidRDefault="004335ED" w:rsidP="000D75B4">
            <w:pPr>
              <w:pStyle w:val="TAL"/>
              <w:rPr>
                <w:lang w:eastAsia="en-US"/>
              </w:rPr>
            </w:pPr>
            <w:r w:rsidRPr="00DD6CFB">
              <w:rPr>
                <w:lang w:eastAsia="en-US"/>
              </w:rPr>
              <w:t>R5-213871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F9C02" w14:textId="77777777" w:rsidR="004335ED" w:rsidRPr="00DD6CFB" w:rsidRDefault="004335ED" w:rsidP="000D75B4">
            <w:pPr>
              <w:pStyle w:val="TAL"/>
              <w:rPr>
                <w:lang w:eastAsia="en-US"/>
              </w:rPr>
            </w:pPr>
            <w:r w:rsidRPr="00DD6CFB">
              <w:rPr>
                <w:lang w:eastAsia="en-US"/>
              </w:rPr>
              <w:t>1944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90BBF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6BD6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1D02BE" w14:textId="77777777" w:rsidR="004335ED" w:rsidRPr="00DD6CFB" w:rsidRDefault="004335ED" w:rsidP="000D75B4">
            <w:pPr>
              <w:pStyle w:val="TAL"/>
              <w:rPr>
                <w:lang w:eastAsia="en-US"/>
              </w:rPr>
            </w:pPr>
            <w:r w:rsidRPr="00DD6CFB">
              <w:rPr>
                <w:lang w:eastAsia="en-US"/>
              </w:rPr>
              <w:t>Introduction of test frequencies for n257 for RRM Inter-</w:t>
            </w:r>
            <w:proofErr w:type="spellStart"/>
            <w:r w:rsidRPr="00DD6CFB">
              <w:rPr>
                <w:lang w:eastAsia="en-US"/>
              </w:rPr>
              <w:t>freq</w:t>
            </w:r>
            <w:proofErr w:type="spellEnd"/>
            <w:r w:rsidRPr="00DD6CFB">
              <w:rPr>
                <w:lang w:eastAsia="en-US"/>
              </w:rPr>
              <w:t xml:space="preserve"> adjacent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F0333" w14:textId="77777777" w:rsidR="004335ED" w:rsidRPr="00DD6CFB" w:rsidRDefault="004335ED" w:rsidP="000D75B4">
            <w:pPr>
              <w:pStyle w:val="TAL"/>
              <w:rPr>
                <w:lang w:eastAsia="en-US"/>
              </w:rPr>
            </w:pPr>
            <w:r w:rsidRPr="00DD6CFB">
              <w:rPr>
                <w:lang w:eastAsia="en-US"/>
              </w:rPr>
              <w:t>17.1.0</w:t>
            </w:r>
          </w:p>
        </w:tc>
      </w:tr>
      <w:tr w:rsidR="004335ED" w:rsidRPr="0031204F" w14:paraId="4A51D0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FC7380"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E7B9C2"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CE3386" w14:textId="77777777" w:rsidR="004335ED" w:rsidRPr="00DD6CFB" w:rsidRDefault="004335ED" w:rsidP="000D75B4">
            <w:pPr>
              <w:pStyle w:val="TAL"/>
              <w:rPr>
                <w:lang w:eastAsia="en-US"/>
              </w:rPr>
            </w:pPr>
            <w:r w:rsidRPr="00DD6CFB">
              <w:rPr>
                <w:lang w:eastAsia="en-US"/>
              </w:rPr>
              <w:t>R5-213872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B72D2" w14:textId="77777777" w:rsidR="004335ED" w:rsidRPr="00DD6CFB" w:rsidRDefault="004335ED" w:rsidP="000D75B4">
            <w:pPr>
              <w:pStyle w:val="TAL"/>
              <w:rPr>
                <w:lang w:eastAsia="en-US"/>
              </w:rPr>
            </w:pPr>
            <w:r w:rsidRPr="00DD6CFB">
              <w:rPr>
                <w:lang w:eastAsia="en-US"/>
              </w:rPr>
              <w:t>1945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90C5A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FB1F3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A27E6" w14:textId="77777777" w:rsidR="004335ED" w:rsidRPr="00DD6CFB" w:rsidRDefault="004335ED" w:rsidP="000D75B4">
            <w:pPr>
              <w:pStyle w:val="TAL"/>
              <w:rPr>
                <w:lang w:eastAsia="en-US"/>
              </w:rPr>
            </w:pPr>
            <w:r w:rsidRPr="00DD6CFB">
              <w:rPr>
                <w:lang w:eastAsia="en-US"/>
              </w:rPr>
              <w:t>Introduction of test frequencies for n258 for RRM Inter-</w:t>
            </w:r>
            <w:proofErr w:type="spellStart"/>
            <w:r w:rsidRPr="00DD6CFB">
              <w:rPr>
                <w:lang w:eastAsia="en-US"/>
              </w:rPr>
              <w:t>freq</w:t>
            </w:r>
            <w:proofErr w:type="spellEnd"/>
            <w:r w:rsidRPr="00DD6CFB">
              <w:rPr>
                <w:lang w:eastAsia="en-US"/>
              </w:rPr>
              <w:t xml:space="preserve"> adjacent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98576" w14:textId="77777777" w:rsidR="004335ED" w:rsidRPr="00DD6CFB" w:rsidRDefault="004335ED" w:rsidP="000D75B4">
            <w:pPr>
              <w:pStyle w:val="TAL"/>
              <w:rPr>
                <w:lang w:eastAsia="en-US"/>
              </w:rPr>
            </w:pPr>
            <w:r w:rsidRPr="00DD6CFB">
              <w:rPr>
                <w:lang w:eastAsia="en-US"/>
              </w:rPr>
              <w:t>17.1.0</w:t>
            </w:r>
          </w:p>
        </w:tc>
      </w:tr>
      <w:tr w:rsidR="004335ED" w:rsidRPr="0031204F" w14:paraId="31D841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C0D5F2"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DC7A1B"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454BCE" w14:textId="77777777" w:rsidR="004335ED" w:rsidRPr="00DD6CFB" w:rsidRDefault="004335ED" w:rsidP="000D75B4">
            <w:pPr>
              <w:pStyle w:val="TAL"/>
              <w:rPr>
                <w:lang w:eastAsia="en-US"/>
              </w:rPr>
            </w:pPr>
            <w:r w:rsidRPr="00DD6CFB">
              <w:rPr>
                <w:lang w:eastAsia="en-US"/>
              </w:rPr>
              <w:t>R5-213873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EA31" w14:textId="77777777" w:rsidR="004335ED" w:rsidRPr="00DD6CFB" w:rsidRDefault="004335ED" w:rsidP="000D75B4">
            <w:pPr>
              <w:pStyle w:val="TAL"/>
              <w:rPr>
                <w:lang w:eastAsia="en-US"/>
              </w:rPr>
            </w:pPr>
            <w:r w:rsidRPr="00DD6CFB">
              <w:rPr>
                <w:lang w:eastAsia="en-US"/>
              </w:rPr>
              <w:t>1947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A10C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03486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FCD57B" w14:textId="77777777" w:rsidR="004335ED" w:rsidRPr="00DD6CFB" w:rsidRDefault="004335ED" w:rsidP="000D75B4">
            <w:pPr>
              <w:pStyle w:val="TAL"/>
              <w:rPr>
                <w:lang w:eastAsia="en-US"/>
              </w:rPr>
            </w:pPr>
            <w:r w:rsidRPr="00DD6CFB">
              <w:rPr>
                <w:lang w:eastAsia="en-US"/>
              </w:rPr>
              <w:t>Introduction of test frequencies for n260 for RRM Inter-</w:t>
            </w:r>
            <w:proofErr w:type="spellStart"/>
            <w:r w:rsidRPr="00DD6CFB">
              <w:rPr>
                <w:lang w:eastAsia="en-US"/>
              </w:rPr>
              <w:t>freq</w:t>
            </w:r>
            <w:proofErr w:type="spellEnd"/>
            <w:r w:rsidRPr="00DD6CFB">
              <w:rPr>
                <w:lang w:eastAsia="en-US"/>
              </w:rPr>
              <w:t xml:space="preserve"> adjacent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6AF84" w14:textId="77777777" w:rsidR="004335ED" w:rsidRPr="00DD6CFB" w:rsidRDefault="004335ED" w:rsidP="000D75B4">
            <w:pPr>
              <w:pStyle w:val="TAL"/>
              <w:rPr>
                <w:lang w:eastAsia="en-US"/>
              </w:rPr>
            </w:pPr>
            <w:r w:rsidRPr="00DD6CFB">
              <w:rPr>
                <w:lang w:eastAsia="en-US"/>
              </w:rPr>
              <w:t>17.1.0</w:t>
            </w:r>
          </w:p>
        </w:tc>
      </w:tr>
      <w:tr w:rsidR="004335ED" w:rsidRPr="0031204F" w14:paraId="48F4D5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42AC56"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DA4B71"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8CEC9D" w14:textId="77777777" w:rsidR="004335ED" w:rsidRPr="00DD6CFB" w:rsidRDefault="004335ED" w:rsidP="000D75B4">
            <w:pPr>
              <w:pStyle w:val="TAL"/>
              <w:rPr>
                <w:lang w:eastAsia="en-US"/>
              </w:rPr>
            </w:pPr>
            <w:r w:rsidRPr="00DD6CFB">
              <w:rPr>
                <w:lang w:eastAsia="en-US"/>
              </w:rPr>
              <w:t>R5-213874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E3694" w14:textId="77777777" w:rsidR="004335ED" w:rsidRPr="00DD6CFB" w:rsidRDefault="004335ED" w:rsidP="000D75B4">
            <w:pPr>
              <w:pStyle w:val="TAL"/>
              <w:rPr>
                <w:lang w:eastAsia="en-US"/>
              </w:rPr>
            </w:pPr>
            <w:r w:rsidRPr="00DD6CFB">
              <w:rPr>
                <w:lang w:eastAsia="en-US"/>
              </w:rPr>
              <w:t>1948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6082B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82793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724186" w14:textId="77777777" w:rsidR="004335ED" w:rsidRPr="00DD6CFB" w:rsidRDefault="004335ED" w:rsidP="000D75B4">
            <w:pPr>
              <w:pStyle w:val="TAL"/>
              <w:rPr>
                <w:lang w:eastAsia="en-US"/>
              </w:rPr>
            </w:pPr>
            <w:r w:rsidRPr="00DD6CFB">
              <w:rPr>
                <w:lang w:eastAsia="en-US"/>
              </w:rPr>
              <w:t>Introduction of test frequencies for n261 for RRM Inter-</w:t>
            </w:r>
            <w:proofErr w:type="spellStart"/>
            <w:r w:rsidRPr="00DD6CFB">
              <w:rPr>
                <w:lang w:eastAsia="en-US"/>
              </w:rPr>
              <w:t>freq</w:t>
            </w:r>
            <w:proofErr w:type="spellEnd"/>
            <w:r w:rsidRPr="00DD6CFB">
              <w:rPr>
                <w:lang w:eastAsia="en-US"/>
              </w:rPr>
              <w:t xml:space="preserve"> adjacent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89124" w14:textId="77777777" w:rsidR="004335ED" w:rsidRPr="00DD6CFB" w:rsidRDefault="004335ED" w:rsidP="000D75B4">
            <w:pPr>
              <w:pStyle w:val="TAL"/>
              <w:rPr>
                <w:lang w:eastAsia="en-US"/>
              </w:rPr>
            </w:pPr>
            <w:r w:rsidRPr="00DD6CFB">
              <w:rPr>
                <w:lang w:eastAsia="en-US"/>
              </w:rPr>
              <w:t>17.1.0</w:t>
            </w:r>
          </w:p>
        </w:tc>
      </w:tr>
      <w:tr w:rsidR="004335ED" w:rsidRPr="0031204F" w14:paraId="1651D9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A74F19"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925C67"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EFD208" w14:textId="77777777" w:rsidR="004335ED" w:rsidRPr="00DD6CFB" w:rsidRDefault="004335ED" w:rsidP="000D75B4">
            <w:pPr>
              <w:pStyle w:val="TAL"/>
              <w:rPr>
                <w:lang w:eastAsia="en-US"/>
              </w:rPr>
            </w:pPr>
            <w:r w:rsidRPr="00DD6CFB">
              <w:rPr>
                <w:lang w:eastAsia="en-US"/>
              </w:rPr>
              <w:t>R5-213875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9450F" w14:textId="77777777" w:rsidR="004335ED" w:rsidRPr="00DD6CFB" w:rsidRDefault="004335ED" w:rsidP="000D75B4">
            <w:pPr>
              <w:pStyle w:val="TAL"/>
              <w:rPr>
                <w:lang w:eastAsia="en-US"/>
              </w:rPr>
            </w:pPr>
            <w:r w:rsidRPr="00DD6CFB">
              <w:rPr>
                <w:lang w:eastAsia="en-US"/>
              </w:rPr>
              <w:t>1863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B4D9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9C0DA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C4357B" w14:textId="77777777" w:rsidR="004335ED" w:rsidRPr="00DD6CFB" w:rsidRDefault="004335ED" w:rsidP="000D75B4">
            <w:pPr>
              <w:pStyle w:val="TAL"/>
              <w:rPr>
                <w:lang w:eastAsia="en-US"/>
              </w:rPr>
            </w:pPr>
            <w:r w:rsidRPr="00DD6CFB">
              <w:rPr>
                <w:lang w:eastAsia="en-US"/>
              </w:rPr>
              <w:t>Introduction of principles for calculating test frequencies for EN-DC configurations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446E8D" w14:textId="77777777" w:rsidR="004335ED" w:rsidRPr="00DD6CFB" w:rsidRDefault="004335ED" w:rsidP="000D75B4">
            <w:pPr>
              <w:pStyle w:val="TAL"/>
              <w:rPr>
                <w:lang w:eastAsia="en-US"/>
              </w:rPr>
            </w:pPr>
            <w:r w:rsidRPr="00DD6CFB">
              <w:rPr>
                <w:lang w:eastAsia="en-US"/>
              </w:rPr>
              <w:t>17.1.0</w:t>
            </w:r>
          </w:p>
        </w:tc>
      </w:tr>
      <w:tr w:rsidR="004335ED" w:rsidRPr="0031204F" w14:paraId="05C4F5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2197F2"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CEF75D"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F4A837" w14:textId="77777777" w:rsidR="004335ED" w:rsidRPr="00DD6CFB" w:rsidRDefault="004335ED" w:rsidP="000D75B4">
            <w:pPr>
              <w:pStyle w:val="TAL"/>
              <w:rPr>
                <w:lang w:eastAsia="en-US"/>
              </w:rPr>
            </w:pPr>
            <w:r w:rsidRPr="00DD6CFB">
              <w:rPr>
                <w:lang w:eastAsia="en-US"/>
              </w:rPr>
              <w:t>R5-213876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2284" w14:textId="77777777" w:rsidR="004335ED" w:rsidRPr="00DD6CFB" w:rsidRDefault="004335ED" w:rsidP="000D75B4">
            <w:pPr>
              <w:pStyle w:val="TAL"/>
              <w:rPr>
                <w:lang w:eastAsia="en-US"/>
              </w:rPr>
            </w:pPr>
            <w:r w:rsidRPr="00DD6CFB">
              <w:rPr>
                <w:lang w:eastAsia="en-US"/>
              </w:rPr>
              <w:t>1882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C7084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9676F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EF1D0"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locationAndBandwidth</w:t>
            </w:r>
            <w:proofErr w:type="spellEnd"/>
            <w:r w:rsidRPr="00DD6CFB">
              <w:rPr>
                <w:lang w:eastAsia="en-US"/>
              </w:rPr>
              <w:t xml:space="preserve"> for RRM FR2 tests with reduced RB allocation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FC428" w14:textId="77777777" w:rsidR="004335ED" w:rsidRPr="00DD6CFB" w:rsidRDefault="004335ED" w:rsidP="000D75B4">
            <w:pPr>
              <w:pStyle w:val="TAL"/>
              <w:rPr>
                <w:lang w:eastAsia="en-US"/>
              </w:rPr>
            </w:pPr>
            <w:r w:rsidRPr="00DD6CFB">
              <w:rPr>
                <w:lang w:eastAsia="en-US"/>
              </w:rPr>
              <w:t>17.1.0</w:t>
            </w:r>
          </w:p>
        </w:tc>
      </w:tr>
      <w:tr w:rsidR="004335ED" w:rsidRPr="0031204F" w14:paraId="4BA584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031203"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D70024"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2D3315" w14:textId="77777777" w:rsidR="004335ED" w:rsidRPr="00DD6CFB" w:rsidRDefault="004335ED" w:rsidP="000D75B4">
            <w:pPr>
              <w:pStyle w:val="TAL"/>
              <w:rPr>
                <w:lang w:eastAsia="en-US"/>
              </w:rPr>
            </w:pPr>
            <w:r w:rsidRPr="00DD6CFB">
              <w:rPr>
                <w:lang w:eastAsia="en-US"/>
              </w:rPr>
              <w:t>R5-213877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D637A" w14:textId="77777777" w:rsidR="004335ED" w:rsidRPr="00DD6CFB" w:rsidRDefault="004335ED" w:rsidP="000D75B4">
            <w:pPr>
              <w:pStyle w:val="TAL"/>
              <w:rPr>
                <w:lang w:eastAsia="en-US"/>
              </w:rPr>
            </w:pPr>
            <w:r w:rsidRPr="00DD6CFB">
              <w:rPr>
                <w:lang w:eastAsia="en-US"/>
              </w:rPr>
              <w:t>1936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AE17A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CE8E2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04D41" w14:textId="77777777" w:rsidR="004335ED" w:rsidRPr="00DD6CFB" w:rsidRDefault="004335ED" w:rsidP="000D75B4">
            <w:pPr>
              <w:pStyle w:val="TAL"/>
              <w:rPr>
                <w:lang w:eastAsia="en-US"/>
              </w:rPr>
            </w:pPr>
            <w:r w:rsidRPr="00DD6CFB">
              <w:rPr>
                <w:lang w:eastAsia="en-US"/>
              </w:rPr>
              <w:t xml:space="preserve">Annex C: Clarifications to maximum and minimum </w:t>
            </w:r>
            <w:proofErr w:type="spellStart"/>
            <w:r w:rsidRPr="00DD6CFB">
              <w:rPr>
                <w:lang w:eastAsia="en-US"/>
              </w:rPr>
              <w:t>offsetRBs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07D59" w14:textId="77777777" w:rsidR="004335ED" w:rsidRPr="00DD6CFB" w:rsidRDefault="004335ED" w:rsidP="000D75B4">
            <w:pPr>
              <w:pStyle w:val="TAL"/>
              <w:rPr>
                <w:lang w:eastAsia="en-US"/>
              </w:rPr>
            </w:pPr>
            <w:r w:rsidRPr="00DD6CFB">
              <w:rPr>
                <w:lang w:eastAsia="en-US"/>
              </w:rPr>
              <w:t>17.1.0</w:t>
            </w:r>
          </w:p>
        </w:tc>
      </w:tr>
      <w:tr w:rsidR="004335ED" w:rsidRPr="0031204F" w14:paraId="1FEAB5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E421D6"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CA28"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42624E" w14:textId="77777777" w:rsidR="004335ED" w:rsidRPr="00DD6CFB" w:rsidRDefault="004335ED" w:rsidP="000D75B4">
            <w:pPr>
              <w:pStyle w:val="TAL"/>
              <w:rPr>
                <w:lang w:eastAsia="en-US"/>
              </w:rPr>
            </w:pPr>
            <w:r w:rsidRPr="00DD6CFB">
              <w:rPr>
                <w:lang w:eastAsia="en-US"/>
              </w:rPr>
              <w:t>R5-213878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23B41" w14:textId="77777777" w:rsidR="004335ED" w:rsidRPr="00DD6CFB" w:rsidRDefault="004335ED" w:rsidP="000D75B4">
            <w:pPr>
              <w:pStyle w:val="TAL"/>
              <w:rPr>
                <w:lang w:eastAsia="en-US"/>
              </w:rPr>
            </w:pPr>
            <w:r w:rsidRPr="00DD6CFB">
              <w:rPr>
                <w:lang w:eastAsia="en-US"/>
              </w:rPr>
              <w:t>1938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67FC4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45736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900D2" w14:textId="77777777" w:rsidR="004335ED" w:rsidRPr="00DD6CFB" w:rsidRDefault="004335ED" w:rsidP="000D75B4">
            <w:pPr>
              <w:pStyle w:val="TAL"/>
              <w:rPr>
                <w:lang w:eastAsia="en-US"/>
              </w:rPr>
            </w:pPr>
            <w:r w:rsidRPr="00DD6CFB">
              <w:rPr>
                <w:lang w:eastAsia="en-US"/>
              </w:rPr>
              <w:t>Annex C update to add SUL test frequencies calculation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1605D" w14:textId="77777777" w:rsidR="004335ED" w:rsidRPr="00DD6CFB" w:rsidRDefault="004335ED" w:rsidP="000D75B4">
            <w:pPr>
              <w:pStyle w:val="TAL"/>
              <w:rPr>
                <w:lang w:eastAsia="en-US"/>
              </w:rPr>
            </w:pPr>
            <w:r w:rsidRPr="00DD6CFB">
              <w:rPr>
                <w:lang w:eastAsia="en-US"/>
              </w:rPr>
              <w:t>17.1.0</w:t>
            </w:r>
          </w:p>
        </w:tc>
      </w:tr>
      <w:tr w:rsidR="004335ED" w:rsidRPr="0031204F" w14:paraId="64E00E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34DCF6"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0D6E89"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5634D9" w14:textId="77777777" w:rsidR="004335ED" w:rsidRPr="00DD6CFB" w:rsidRDefault="004335ED" w:rsidP="000D75B4">
            <w:pPr>
              <w:pStyle w:val="TAL"/>
              <w:rPr>
                <w:lang w:eastAsia="en-US"/>
              </w:rPr>
            </w:pPr>
            <w:r w:rsidRPr="00DD6CFB">
              <w:rPr>
                <w:lang w:eastAsia="en-US"/>
              </w:rPr>
              <w:t>R5-213879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095A" w14:textId="77777777" w:rsidR="004335ED" w:rsidRPr="00DD6CFB" w:rsidRDefault="004335ED" w:rsidP="000D75B4">
            <w:pPr>
              <w:pStyle w:val="TAL"/>
              <w:rPr>
                <w:lang w:eastAsia="en-US"/>
              </w:rPr>
            </w:pPr>
            <w:r w:rsidRPr="00DD6CFB">
              <w:rPr>
                <w:lang w:eastAsia="en-US"/>
              </w:rPr>
              <w:t>1949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1951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91739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B3DD7" w14:textId="77777777" w:rsidR="004335ED" w:rsidRPr="00DD6CFB" w:rsidRDefault="004335ED" w:rsidP="000D75B4">
            <w:pPr>
              <w:pStyle w:val="TAL"/>
              <w:rPr>
                <w:lang w:eastAsia="en-US"/>
              </w:rPr>
            </w:pPr>
            <w:r w:rsidRPr="00DD6CFB">
              <w:rPr>
                <w:lang w:eastAsia="en-US"/>
              </w:rPr>
              <w:t xml:space="preserve">Determination of test frequencies for a </w:t>
            </w:r>
            <w:proofErr w:type="spellStart"/>
            <w:r w:rsidRPr="00DD6CFB">
              <w:rPr>
                <w:lang w:eastAsia="en-US"/>
              </w:rPr>
              <w:t>Mid range</w:t>
            </w:r>
            <w:proofErr w:type="spellEnd"/>
            <w:r w:rsidRPr="00DD6CFB">
              <w:rPr>
                <w:lang w:eastAsia="en-US"/>
              </w:rPr>
              <w:t xml:space="preserve"> adjacent inter-frequency cell for FR2 RRM multicell testing in Annex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05BD6" w14:textId="77777777" w:rsidR="004335ED" w:rsidRPr="00DD6CFB" w:rsidRDefault="004335ED" w:rsidP="000D75B4">
            <w:pPr>
              <w:pStyle w:val="TAL"/>
              <w:rPr>
                <w:lang w:eastAsia="en-US"/>
              </w:rPr>
            </w:pPr>
            <w:r w:rsidRPr="00DD6CFB">
              <w:rPr>
                <w:lang w:eastAsia="en-US"/>
              </w:rPr>
              <w:t>17.1.0</w:t>
            </w:r>
          </w:p>
        </w:tc>
      </w:tr>
      <w:tr w:rsidR="004335ED" w:rsidRPr="0031204F" w14:paraId="01FCE7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AAD4A1"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ABCF1F"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5BFAA" w14:textId="77777777" w:rsidR="004335ED" w:rsidRPr="00DD6CFB" w:rsidRDefault="004335ED" w:rsidP="000D75B4">
            <w:pPr>
              <w:pStyle w:val="TAL"/>
              <w:rPr>
                <w:lang w:eastAsia="en-US"/>
              </w:rPr>
            </w:pPr>
            <w:r w:rsidRPr="00DD6CFB">
              <w:rPr>
                <w:lang w:eastAsia="en-US"/>
              </w:rPr>
              <w:t>R5-213964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6C0CA" w14:textId="77777777" w:rsidR="004335ED" w:rsidRPr="00DD6CFB" w:rsidRDefault="004335ED" w:rsidP="000D75B4">
            <w:pPr>
              <w:pStyle w:val="TAL"/>
              <w:rPr>
                <w:lang w:eastAsia="en-US"/>
              </w:rPr>
            </w:pPr>
            <w:r w:rsidRPr="00DD6CFB">
              <w:rPr>
                <w:lang w:eastAsia="en-US"/>
              </w:rPr>
              <w:t>1877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ECBA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78212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BF02B" w14:textId="77777777" w:rsidR="004335ED" w:rsidRPr="00DD6CFB" w:rsidRDefault="004335ED" w:rsidP="000D75B4">
            <w:pPr>
              <w:pStyle w:val="TAL"/>
              <w:rPr>
                <w:lang w:eastAsia="en-US"/>
              </w:rPr>
            </w:pPr>
            <w:r w:rsidRPr="00DD6CFB">
              <w:rPr>
                <w:lang w:eastAsia="en-US"/>
              </w:rPr>
              <w:t>Correction of test frequencies for CA_n66(2A)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95ACA" w14:textId="77777777" w:rsidR="004335ED" w:rsidRPr="00DD6CFB" w:rsidRDefault="004335ED" w:rsidP="000D75B4">
            <w:pPr>
              <w:pStyle w:val="TAL"/>
              <w:rPr>
                <w:lang w:eastAsia="en-US"/>
              </w:rPr>
            </w:pPr>
            <w:r w:rsidRPr="00DD6CFB">
              <w:rPr>
                <w:lang w:eastAsia="en-US"/>
              </w:rPr>
              <w:t>17.1.0</w:t>
            </w:r>
          </w:p>
        </w:tc>
      </w:tr>
      <w:tr w:rsidR="004335ED" w:rsidRPr="0031204F" w14:paraId="554D32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5A4231"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AA3C80"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DFDE27" w14:textId="77777777" w:rsidR="004335ED" w:rsidRPr="00DD6CFB" w:rsidRDefault="004335ED" w:rsidP="000D75B4">
            <w:pPr>
              <w:pStyle w:val="TAL"/>
              <w:rPr>
                <w:lang w:eastAsia="en-US"/>
              </w:rPr>
            </w:pPr>
            <w:r w:rsidRPr="00DD6CFB">
              <w:rPr>
                <w:lang w:eastAsia="en-US"/>
              </w:rPr>
              <w:t>R5-213977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A6E55" w14:textId="77777777" w:rsidR="004335ED" w:rsidRPr="00DD6CFB" w:rsidRDefault="004335ED" w:rsidP="000D75B4">
            <w:pPr>
              <w:pStyle w:val="TAL"/>
              <w:rPr>
                <w:lang w:eastAsia="en-US"/>
              </w:rPr>
            </w:pPr>
            <w:r w:rsidRPr="00DD6CFB">
              <w:rPr>
                <w:lang w:eastAsia="en-US"/>
              </w:rPr>
              <w:t>1946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47AFD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263D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DE024" w14:textId="77777777" w:rsidR="004335ED" w:rsidRPr="00DD6CFB" w:rsidRDefault="004335ED" w:rsidP="000D75B4">
            <w:pPr>
              <w:pStyle w:val="TAL"/>
              <w:rPr>
                <w:lang w:eastAsia="en-US"/>
              </w:rPr>
            </w:pPr>
            <w:r w:rsidRPr="00DD6CFB">
              <w:rPr>
                <w:lang w:eastAsia="en-US"/>
              </w:rPr>
              <w:t>Introduction of test frequencies for n259 for RRM Inter-</w:t>
            </w:r>
            <w:proofErr w:type="spellStart"/>
            <w:r w:rsidRPr="00DD6CFB">
              <w:rPr>
                <w:lang w:eastAsia="en-US"/>
              </w:rPr>
              <w:t>freq</w:t>
            </w:r>
            <w:proofErr w:type="spellEnd"/>
            <w:r w:rsidRPr="00DD6CFB">
              <w:rPr>
                <w:lang w:eastAsia="en-US"/>
              </w:rPr>
              <w:t xml:space="preserve"> adjacent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C8A29" w14:textId="77777777" w:rsidR="004335ED" w:rsidRPr="00DD6CFB" w:rsidRDefault="004335ED" w:rsidP="000D75B4">
            <w:pPr>
              <w:pStyle w:val="TAL"/>
              <w:rPr>
                <w:lang w:eastAsia="en-US"/>
              </w:rPr>
            </w:pPr>
            <w:r w:rsidRPr="00DD6CFB">
              <w:rPr>
                <w:lang w:eastAsia="en-US"/>
              </w:rPr>
              <w:t>17.1.0</w:t>
            </w:r>
          </w:p>
        </w:tc>
      </w:tr>
      <w:tr w:rsidR="004335ED" w:rsidRPr="0031204F" w14:paraId="57123B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A53EAD"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622607"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99058" w14:textId="77777777" w:rsidR="004335ED" w:rsidRPr="00DD6CFB" w:rsidRDefault="004335ED" w:rsidP="000D75B4">
            <w:pPr>
              <w:pStyle w:val="TAL"/>
              <w:rPr>
                <w:lang w:eastAsia="en-US"/>
              </w:rPr>
            </w:pPr>
            <w:r w:rsidRPr="00DD6CFB">
              <w:rPr>
                <w:lang w:eastAsia="en-US"/>
              </w:rPr>
              <w:t>R5-213996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3437B" w14:textId="77777777" w:rsidR="004335ED" w:rsidRPr="00DD6CFB" w:rsidRDefault="004335ED" w:rsidP="000D75B4">
            <w:pPr>
              <w:pStyle w:val="TAL"/>
              <w:rPr>
                <w:lang w:eastAsia="en-US"/>
              </w:rPr>
            </w:pPr>
            <w:r w:rsidRPr="00DD6CFB">
              <w:rPr>
                <w:lang w:eastAsia="en-US"/>
              </w:rPr>
              <w:t>1902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0926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3D9FF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5839" w14:textId="77777777" w:rsidR="004335ED" w:rsidRPr="00DD6CFB" w:rsidRDefault="004335ED" w:rsidP="000D75B4">
            <w:pPr>
              <w:pStyle w:val="TAL"/>
              <w:rPr>
                <w:lang w:eastAsia="en-US"/>
              </w:rPr>
            </w:pPr>
            <w:r w:rsidRPr="00DD6CFB">
              <w:rPr>
                <w:lang w:eastAsia="en-US"/>
              </w:rPr>
              <w:t xml:space="preserve">Addition of calculation method of NR </w:t>
            </w:r>
            <w:proofErr w:type="spellStart"/>
            <w:r w:rsidRPr="00DD6CFB">
              <w:rPr>
                <w:lang w:eastAsia="en-US"/>
              </w:rPr>
              <w:t>sidelink</w:t>
            </w:r>
            <w:proofErr w:type="spellEnd"/>
            <w:r w:rsidRPr="00DD6CFB">
              <w:rPr>
                <w:lang w:eastAsia="en-US"/>
              </w:rPr>
              <w:t xml:space="preserve">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835BB" w14:textId="77777777" w:rsidR="004335ED" w:rsidRPr="00DD6CFB" w:rsidRDefault="004335ED" w:rsidP="000D75B4">
            <w:pPr>
              <w:pStyle w:val="TAL"/>
              <w:rPr>
                <w:lang w:eastAsia="en-US"/>
              </w:rPr>
            </w:pPr>
            <w:r w:rsidRPr="00DD6CFB">
              <w:rPr>
                <w:lang w:eastAsia="en-US"/>
              </w:rPr>
              <w:t>17.1.0</w:t>
            </w:r>
          </w:p>
        </w:tc>
      </w:tr>
      <w:tr w:rsidR="004335ED" w:rsidRPr="0031204F" w14:paraId="001D8B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824F6E"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2E214E"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C06802" w14:textId="77777777" w:rsidR="004335ED" w:rsidRPr="00DD6CFB" w:rsidRDefault="004335ED" w:rsidP="000D75B4">
            <w:pPr>
              <w:pStyle w:val="TAL"/>
              <w:rPr>
                <w:lang w:eastAsia="en-US"/>
              </w:rPr>
            </w:pPr>
            <w:r w:rsidRPr="00DD6CFB">
              <w:rPr>
                <w:lang w:eastAsia="en-US"/>
              </w:rPr>
              <w:t>R5-213997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2D0D2" w14:textId="77777777" w:rsidR="004335ED" w:rsidRPr="00DD6CFB" w:rsidRDefault="004335ED" w:rsidP="000D75B4">
            <w:pPr>
              <w:pStyle w:val="TAL"/>
              <w:rPr>
                <w:lang w:eastAsia="en-US"/>
              </w:rPr>
            </w:pPr>
            <w:r w:rsidRPr="00DD6CFB">
              <w:rPr>
                <w:lang w:eastAsia="en-US"/>
              </w:rPr>
              <w:t>1903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F1D5B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9FB32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7CBEF" w14:textId="77777777" w:rsidR="004335ED" w:rsidRPr="00DD6CFB" w:rsidRDefault="004335ED" w:rsidP="000D75B4">
            <w:pPr>
              <w:pStyle w:val="TAL"/>
              <w:rPr>
                <w:lang w:eastAsia="en-US"/>
              </w:rPr>
            </w:pPr>
            <w:r w:rsidRPr="00DD6CFB">
              <w:rPr>
                <w:lang w:eastAsia="en-US"/>
              </w:rPr>
              <w:t>Addition of V2X test frequencies of band n47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76C95" w14:textId="77777777" w:rsidR="004335ED" w:rsidRPr="00DD6CFB" w:rsidRDefault="004335ED" w:rsidP="000D75B4">
            <w:pPr>
              <w:pStyle w:val="TAL"/>
              <w:rPr>
                <w:lang w:eastAsia="en-US"/>
              </w:rPr>
            </w:pPr>
            <w:r w:rsidRPr="00DD6CFB">
              <w:rPr>
                <w:lang w:eastAsia="en-US"/>
              </w:rPr>
              <w:t>17.1.0</w:t>
            </w:r>
          </w:p>
        </w:tc>
      </w:tr>
      <w:tr w:rsidR="004335ED" w:rsidRPr="0031204F" w14:paraId="5E13A7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792717"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DD53D5"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5D642" w14:textId="77777777" w:rsidR="004335ED" w:rsidRPr="00DD6CFB" w:rsidRDefault="004335ED" w:rsidP="000D75B4">
            <w:pPr>
              <w:pStyle w:val="TAL"/>
              <w:rPr>
                <w:lang w:eastAsia="en-US"/>
              </w:rPr>
            </w:pPr>
            <w:r w:rsidRPr="00DD6CFB">
              <w:rPr>
                <w:lang w:eastAsia="en-US"/>
              </w:rPr>
              <w:t>R5-214017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5BF0" w14:textId="77777777" w:rsidR="004335ED" w:rsidRPr="00DD6CFB" w:rsidRDefault="004335ED" w:rsidP="000D75B4">
            <w:pPr>
              <w:pStyle w:val="TAL"/>
              <w:rPr>
                <w:lang w:eastAsia="en-US"/>
              </w:rPr>
            </w:pPr>
            <w:r w:rsidRPr="00DD6CFB">
              <w:rPr>
                <w:lang w:eastAsia="en-US"/>
              </w:rPr>
              <w:t>1799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28B9A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6610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3A05E" w14:textId="77777777" w:rsidR="004335ED" w:rsidRPr="00DD6CFB" w:rsidRDefault="004335ED" w:rsidP="000D75B4">
            <w:pPr>
              <w:pStyle w:val="TAL"/>
              <w:rPr>
                <w:lang w:eastAsia="en-US"/>
              </w:rPr>
            </w:pPr>
            <w:r w:rsidRPr="00DD6CFB">
              <w:rPr>
                <w:lang w:eastAsia="en-US"/>
              </w:rPr>
              <w:t>Updating test frequencies for Rel-17 EN-DC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C13E3" w14:textId="77777777" w:rsidR="004335ED" w:rsidRPr="00DD6CFB" w:rsidRDefault="004335ED" w:rsidP="000D75B4">
            <w:pPr>
              <w:pStyle w:val="TAL"/>
              <w:rPr>
                <w:lang w:eastAsia="en-US"/>
              </w:rPr>
            </w:pPr>
            <w:r w:rsidRPr="00DD6CFB">
              <w:rPr>
                <w:lang w:eastAsia="en-US"/>
              </w:rPr>
              <w:t>17.1.0</w:t>
            </w:r>
          </w:p>
        </w:tc>
      </w:tr>
      <w:tr w:rsidR="004335ED" w:rsidRPr="0031204F" w14:paraId="215914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1B65D5"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1E7E16"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D7E66F" w14:textId="77777777" w:rsidR="004335ED" w:rsidRPr="00DD6CFB" w:rsidRDefault="004335ED" w:rsidP="000D75B4">
            <w:pPr>
              <w:pStyle w:val="TAL"/>
              <w:rPr>
                <w:lang w:eastAsia="en-US"/>
              </w:rPr>
            </w:pPr>
            <w:r w:rsidRPr="00DD6CFB">
              <w:rPr>
                <w:lang w:eastAsia="en-US"/>
              </w:rPr>
              <w:t>R5-214018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0255C" w14:textId="77777777" w:rsidR="004335ED" w:rsidRPr="00DD6CFB" w:rsidRDefault="004335ED" w:rsidP="000D75B4">
            <w:pPr>
              <w:pStyle w:val="TAL"/>
              <w:rPr>
                <w:lang w:eastAsia="en-US"/>
              </w:rPr>
            </w:pPr>
            <w:r w:rsidRPr="00DD6CFB">
              <w:rPr>
                <w:lang w:eastAsia="en-US"/>
              </w:rPr>
              <w:t>1801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962FF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BBB02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1F807" w14:textId="77777777" w:rsidR="004335ED" w:rsidRPr="00DD6CFB" w:rsidRDefault="004335ED" w:rsidP="000D75B4">
            <w:pPr>
              <w:pStyle w:val="TAL"/>
              <w:rPr>
                <w:lang w:eastAsia="en-US"/>
              </w:rPr>
            </w:pPr>
            <w:r w:rsidRPr="00DD6CFB">
              <w:rPr>
                <w:lang w:eastAsia="en-US"/>
              </w:rPr>
              <w:t>Add test frequencies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4E3EE" w14:textId="77777777" w:rsidR="004335ED" w:rsidRPr="00DD6CFB" w:rsidRDefault="004335ED" w:rsidP="000D75B4">
            <w:pPr>
              <w:pStyle w:val="TAL"/>
              <w:rPr>
                <w:lang w:eastAsia="en-US"/>
              </w:rPr>
            </w:pPr>
            <w:r w:rsidRPr="00DD6CFB">
              <w:rPr>
                <w:lang w:eastAsia="en-US"/>
              </w:rPr>
              <w:t>17.1.0</w:t>
            </w:r>
          </w:p>
        </w:tc>
      </w:tr>
      <w:tr w:rsidR="004335ED" w:rsidRPr="0031204F" w14:paraId="198DAC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849E6A"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BE2BF1"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A87187" w14:textId="77777777" w:rsidR="004335ED" w:rsidRPr="00DD6CFB" w:rsidRDefault="004335ED" w:rsidP="000D75B4">
            <w:pPr>
              <w:pStyle w:val="TAL"/>
              <w:rPr>
                <w:lang w:eastAsia="en-US"/>
              </w:rPr>
            </w:pPr>
            <w:r w:rsidRPr="00DD6CFB">
              <w:rPr>
                <w:lang w:eastAsia="en-US"/>
              </w:rPr>
              <w:t>R5-214019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80BA1" w14:textId="77777777" w:rsidR="004335ED" w:rsidRPr="00DD6CFB" w:rsidRDefault="004335ED" w:rsidP="000D75B4">
            <w:pPr>
              <w:pStyle w:val="TAL"/>
              <w:rPr>
                <w:lang w:eastAsia="en-US"/>
              </w:rPr>
            </w:pPr>
            <w:r w:rsidRPr="00DD6CFB">
              <w:rPr>
                <w:lang w:eastAsia="en-US"/>
              </w:rPr>
              <w:t>1909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82F33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B827C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DB68CB" w14:textId="77777777" w:rsidR="004335ED" w:rsidRPr="00DD6CFB" w:rsidRDefault="004335ED" w:rsidP="000D75B4">
            <w:pPr>
              <w:pStyle w:val="TAL"/>
              <w:rPr>
                <w:lang w:eastAsia="en-US"/>
              </w:rPr>
            </w:pPr>
            <w:r w:rsidRPr="00DD6CFB">
              <w:rPr>
                <w:lang w:eastAsia="en-US"/>
              </w:rPr>
              <w:t>Introducing Rel-17 CA configuration CA_n28A-n79A to clause 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0099E" w14:textId="77777777" w:rsidR="004335ED" w:rsidRPr="00DD6CFB" w:rsidRDefault="004335ED" w:rsidP="000D75B4">
            <w:pPr>
              <w:pStyle w:val="TAL"/>
              <w:rPr>
                <w:lang w:eastAsia="en-US"/>
              </w:rPr>
            </w:pPr>
            <w:r w:rsidRPr="00DD6CFB">
              <w:rPr>
                <w:lang w:eastAsia="en-US"/>
              </w:rPr>
              <w:t>17.1.0</w:t>
            </w:r>
          </w:p>
        </w:tc>
      </w:tr>
      <w:tr w:rsidR="004335ED" w:rsidRPr="0031204F" w14:paraId="67F60A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0D0971"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02326"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C158D3" w14:textId="77777777" w:rsidR="004335ED" w:rsidRPr="00DD6CFB" w:rsidRDefault="004335ED" w:rsidP="000D75B4">
            <w:pPr>
              <w:pStyle w:val="TAL"/>
              <w:rPr>
                <w:lang w:eastAsia="en-US"/>
              </w:rPr>
            </w:pPr>
            <w:r w:rsidRPr="00DD6CFB">
              <w:rPr>
                <w:lang w:eastAsia="en-US"/>
              </w:rPr>
              <w:t>R5-214026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95F68" w14:textId="77777777" w:rsidR="004335ED" w:rsidRPr="00DD6CFB" w:rsidRDefault="004335ED" w:rsidP="000D75B4">
            <w:pPr>
              <w:pStyle w:val="TAL"/>
              <w:rPr>
                <w:lang w:eastAsia="en-US"/>
              </w:rPr>
            </w:pPr>
            <w:r w:rsidRPr="00DD6CFB">
              <w:rPr>
                <w:lang w:eastAsia="en-US"/>
              </w:rPr>
              <w:t>1809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4E00E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8696B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16FD5" w14:textId="77777777" w:rsidR="004335ED" w:rsidRPr="00DD6CFB" w:rsidRDefault="004335ED" w:rsidP="000D75B4">
            <w:pPr>
              <w:pStyle w:val="TAL"/>
              <w:rPr>
                <w:lang w:eastAsia="en-US"/>
              </w:rPr>
            </w:pPr>
            <w:r w:rsidRPr="00DD6CFB">
              <w:rPr>
                <w:lang w:eastAsia="en-US"/>
              </w:rPr>
              <w:t>RRC signalling for UL power boosting via suspended IBE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C0770" w14:textId="77777777" w:rsidR="004335ED" w:rsidRPr="00DD6CFB" w:rsidRDefault="004335ED" w:rsidP="000D75B4">
            <w:pPr>
              <w:pStyle w:val="TAL"/>
              <w:rPr>
                <w:lang w:eastAsia="en-US"/>
              </w:rPr>
            </w:pPr>
            <w:r w:rsidRPr="00DD6CFB">
              <w:rPr>
                <w:lang w:eastAsia="en-US"/>
              </w:rPr>
              <w:t>17.1.0</w:t>
            </w:r>
          </w:p>
        </w:tc>
      </w:tr>
      <w:tr w:rsidR="004335ED" w:rsidRPr="0031204F" w14:paraId="329B60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155"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A74746"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6629C4" w14:textId="77777777" w:rsidR="004335ED" w:rsidRPr="00DD6CFB" w:rsidRDefault="004335ED" w:rsidP="000D75B4">
            <w:pPr>
              <w:pStyle w:val="TAL"/>
              <w:rPr>
                <w:lang w:eastAsia="en-US"/>
              </w:rPr>
            </w:pPr>
            <w:r w:rsidRPr="00DD6CFB">
              <w:rPr>
                <w:lang w:eastAsia="en-US"/>
              </w:rPr>
              <w:t>R5-214047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CF5CE" w14:textId="77777777" w:rsidR="004335ED" w:rsidRPr="00DD6CFB" w:rsidRDefault="004335ED" w:rsidP="000D75B4">
            <w:pPr>
              <w:pStyle w:val="TAL"/>
              <w:rPr>
                <w:lang w:eastAsia="en-US"/>
              </w:rPr>
            </w:pPr>
            <w:r w:rsidRPr="00DD6CFB">
              <w:rPr>
                <w:lang w:eastAsia="en-US"/>
              </w:rPr>
              <w:t>1959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4EC31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A0233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42CEF" w14:textId="77777777" w:rsidR="004335ED" w:rsidRPr="00DD6CFB" w:rsidRDefault="004335ED" w:rsidP="000D75B4">
            <w:pPr>
              <w:pStyle w:val="TAL"/>
              <w:rPr>
                <w:lang w:eastAsia="en-US"/>
              </w:rPr>
            </w:pPr>
            <w:r w:rsidRPr="00DD6CFB">
              <w:rPr>
                <w:lang w:eastAsia="en-US"/>
              </w:rPr>
              <w:t xml:space="preserve">Clarification on PDU configuration for RF, </w:t>
            </w:r>
            <w:proofErr w:type="spellStart"/>
            <w:r w:rsidRPr="00DD6CFB">
              <w:rPr>
                <w:lang w:eastAsia="en-US"/>
              </w:rPr>
              <w:t>Demod</w:t>
            </w:r>
            <w:proofErr w:type="spellEnd"/>
            <w:r w:rsidRPr="00DD6CFB">
              <w:rPr>
                <w:lang w:eastAsia="en-US"/>
              </w:rPr>
              <w:t xml:space="preserve"> and RRM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C7D9A" w14:textId="77777777" w:rsidR="004335ED" w:rsidRPr="00DD6CFB" w:rsidRDefault="004335ED" w:rsidP="000D75B4">
            <w:pPr>
              <w:pStyle w:val="TAL"/>
              <w:rPr>
                <w:lang w:eastAsia="en-US"/>
              </w:rPr>
            </w:pPr>
            <w:r w:rsidRPr="00DD6CFB">
              <w:rPr>
                <w:lang w:eastAsia="en-US"/>
              </w:rPr>
              <w:t>17.1.0</w:t>
            </w:r>
          </w:p>
        </w:tc>
      </w:tr>
      <w:tr w:rsidR="004335ED" w:rsidRPr="0031204F" w14:paraId="7BEC7D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CA3E45"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C39DCE"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89BF47" w14:textId="77777777" w:rsidR="004335ED" w:rsidRPr="00DD6CFB" w:rsidRDefault="004335ED" w:rsidP="000D75B4">
            <w:pPr>
              <w:pStyle w:val="TAL"/>
              <w:rPr>
                <w:lang w:eastAsia="en-US"/>
              </w:rPr>
            </w:pPr>
            <w:r w:rsidRPr="00DD6CFB">
              <w:rPr>
                <w:lang w:eastAsia="en-US"/>
              </w:rPr>
              <w:t>R5-214076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BDFA8" w14:textId="77777777" w:rsidR="004335ED" w:rsidRPr="00DD6CFB" w:rsidRDefault="004335ED" w:rsidP="000D75B4">
            <w:pPr>
              <w:pStyle w:val="TAL"/>
              <w:rPr>
                <w:lang w:eastAsia="en-US"/>
              </w:rPr>
            </w:pPr>
            <w:r w:rsidRPr="00DD6CFB">
              <w:rPr>
                <w:lang w:eastAsia="en-US"/>
              </w:rPr>
              <w:t>1860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01A3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3A25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BD1C21" w14:textId="77777777" w:rsidR="004335ED" w:rsidRPr="00DD6CFB" w:rsidRDefault="004335ED" w:rsidP="000D75B4">
            <w:pPr>
              <w:pStyle w:val="TAL"/>
              <w:rPr>
                <w:lang w:eastAsia="en-US"/>
              </w:rPr>
            </w:pPr>
            <w:r w:rsidRPr="00DD6CFB">
              <w:rPr>
                <w:lang w:eastAsia="en-US"/>
              </w:rPr>
              <w:t>Update IE PDCCH-</w:t>
            </w:r>
            <w:proofErr w:type="spellStart"/>
            <w:r w:rsidRPr="00DD6CFB">
              <w:rPr>
                <w:lang w:eastAsia="en-US"/>
              </w:rPr>
              <w:t>ConfigCommon</w:t>
            </w:r>
            <w:proofErr w:type="spellEnd"/>
            <w:r w:rsidRPr="00DD6CFB">
              <w:rPr>
                <w:lang w:eastAsia="en-US"/>
              </w:rPr>
              <w:t xml:space="preserve"> for additional BWP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CF128" w14:textId="77777777" w:rsidR="004335ED" w:rsidRPr="00DD6CFB" w:rsidRDefault="004335ED" w:rsidP="000D75B4">
            <w:pPr>
              <w:pStyle w:val="TAL"/>
              <w:rPr>
                <w:lang w:eastAsia="en-US"/>
              </w:rPr>
            </w:pPr>
            <w:r w:rsidRPr="00DD6CFB">
              <w:rPr>
                <w:lang w:eastAsia="en-US"/>
              </w:rPr>
              <w:t>17.1.0</w:t>
            </w:r>
          </w:p>
        </w:tc>
      </w:tr>
      <w:tr w:rsidR="004335ED" w:rsidRPr="0031204F" w14:paraId="0B26A5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8BD622" w14:textId="77777777" w:rsidR="004335ED" w:rsidRPr="00DD6CFB" w:rsidRDefault="004335ED" w:rsidP="000D75B4">
            <w:pPr>
              <w:pStyle w:val="TAL"/>
              <w:rPr>
                <w:lang w:eastAsia="en-US"/>
              </w:rPr>
            </w:pPr>
            <w:r w:rsidRPr="00DD6CFB">
              <w:rPr>
                <w:lang w:eastAsia="en-US"/>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A2B0A4" w14:textId="77777777" w:rsidR="004335ED" w:rsidRPr="00DD6CFB" w:rsidRDefault="004335ED" w:rsidP="000D75B4">
            <w:pPr>
              <w:pStyle w:val="TAL"/>
              <w:rPr>
                <w:lang w:eastAsia="en-US"/>
              </w:rPr>
            </w:pPr>
            <w:r w:rsidRPr="00DD6CFB">
              <w:rPr>
                <w:lang w:eastAsia="en-US"/>
              </w:rPr>
              <w:t>RAN#92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F58B2" w14:textId="77777777" w:rsidR="004335ED" w:rsidRPr="00DD6CFB" w:rsidRDefault="004335ED" w:rsidP="000D75B4">
            <w:pPr>
              <w:pStyle w:val="TAL"/>
              <w:rPr>
                <w:lang w:eastAsia="en-US"/>
              </w:rPr>
            </w:pPr>
            <w:r w:rsidRPr="00DD6CFB">
              <w:rPr>
                <w:lang w:eastAsia="en-US"/>
              </w:rPr>
              <w:t>R5-214107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8BB0" w14:textId="77777777" w:rsidR="004335ED" w:rsidRPr="00DD6CFB" w:rsidRDefault="004335ED" w:rsidP="000D75B4">
            <w:pPr>
              <w:pStyle w:val="TAL"/>
              <w:rPr>
                <w:lang w:eastAsia="en-US"/>
              </w:rPr>
            </w:pPr>
            <w:r w:rsidRPr="00DD6CFB">
              <w:rPr>
                <w:lang w:eastAsia="en-US"/>
              </w:rPr>
              <w:t>1883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2DD5D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71C9C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709B2" w14:textId="77777777" w:rsidR="004335ED" w:rsidRPr="00DD6CFB" w:rsidRDefault="004335ED" w:rsidP="000D75B4">
            <w:pPr>
              <w:pStyle w:val="TAL"/>
              <w:rPr>
                <w:lang w:eastAsia="en-US"/>
              </w:rPr>
            </w:pPr>
            <w:r w:rsidRPr="00DD6CFB">
              <w:rPr>
                <w:lang w:eastAsia="en-US"/>
              </w:rPr>
              <w:t>Align RRM CSI-</w:t>
            </w:r>
            <w:proofErr w:type="spellStart"/>
            <w:r w:rsidRPr="00DD6CFB">
              <w:rPr>
                <w:lang w:eastAsia="en-US"/>
              </w:rPr>
              <w:t>ResourcePeriodicityAndOffset</w:t>
            </w:r>
            <w:proofErr w:type="spellEnd"/>
            <w:r w:rsidRPr="00DD6CFB">
              <w:rPr>
                <w:lang w:eastAsia="en-US"/>
              </w:rPr>
              <w:t xml:space="preserve"> to TS 38.133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DE2A" w14:textId="77777777" w:rsidR="004335ED" w:rsidRPr="00DD6CFB" w:rsidRDefault="004335ED" w:rsidP="000D75B4">
            <w:pPr>
              <w:pStyle w:val="TAL"/>
              <w:rPr>
                <w:lang w:eastAsia="en-US"/>
              </w:rPr>
            </w:pPr>
            <w:r w:rsidRPr="00DD6CFB">
              <w:rPr>
                <w:lang w:eastAsia="en-US"/>
              </w:rPr>
              <w:t>17.1.0</w:t>
            </w:r>
          </w:p>
        </w:tc>
      </w:tr>
      <w:tr w:rsidR="004335ED" w:rsidRPr="0031204F" w14:paraId="345F9FA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A190EF"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41FF9C"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F7D4E4" w14:textId="77777777" w:rsidR="004335ED" w:rsidRPr="00DD6CFB" w:rsidRDefault="004335ED" w:rsidP="000D75B4">
            <w:pPr>
              <w:pStyle w:val="TAL"/>
              <w:rPr>
                <w:lang w:eastAsia="en-US"/>
              </w:rPr>
            </w:pPr>
            <w:r w:rsidRPr="00DD6CFB">
              <w:rPr>
                <w:lang w:eastAsia="en-US"/>
              </w:rPr>
              <w:t>R5-214381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F2B23" w14:textId="77777777" w:rsidR="004335ED" w:rsidRPr="00DD6CFB" w:rsidRDefault="004335ED" w:rsidP="000D75B4">
            <w:pPr>
              <w:pStyle w:val="TAL"/>
              <w:rPr>
                <w:lang w:eastAsia="en-US"/>
              </w:rPr>
            </w:pPr>
            <w:r w:rsidRPr="00DD6CFB">
              <w:rPr>
                <w:lang w:eastAsia="en-US"/>
              </w:rPr>
              <w:t>1963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169E6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C6BFB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5861A" w14:textId="77777777" w:rsidR="004335ED" w:rsidRPr="00DD6CFB" w:rsidRDefault="004335ED" w:rsidP="000D75B4">
            <w:pPr>
              <w:pStyle w:val="TAL"/>
              <w:rPr>
                <w:lang w:eastAsia="en-US"/>
              </w:rPr>
            </w:pPr>
            <w:r w:rsidRPr="00DD6CFB">
              <w:rPr>
                <w:lang w:eastAsia="en-US"/>
              </w:rPr>
              <w:t xml:space="preserve">Correct </w:t>
            </w:r>
            <w:proofErr w:type="spellStart"/>
            <w:r w:rsidRPr="00DD6CFB">
              <w:rPr>
                <w:lang w:eastAsia="en-US"/>
              </w:rPr>
              <w:t>dl_DataToUL_ACK</w:t>
            </w:r>
            <w:proofErr w:type="spellEnd"/>
            <w:r w:rsidRPr="00DD6CFB">
              <w:rPr>
                <w:lang w:eastAsia="en-US"/>
              </w:rPr>
              <w:t xml:space="preserve"> for short DCI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67D3E" w14:textId="77777777" w:rsidR="004335ED" w:rsidRPr="00DD6CFB" w:rsidRDefault="004335ED" w:rsidP="000D75B4">
            <w:pPr>
              <w:pStyle w:val="TAL"/>
              <w:rPr>
                <w:lang w:eastAsia="en-US"/>
              </w:rPr>
            </w:pPr>
            <w:r w:rsidRPr="00DD6CFB">
              <w:rPr>
                <w:lang w:eastAsia="en-US"/>
              </w:rPr>
              <w:t>17.2.0</w:t>
            </w:r>
          </w:p>
        </w:tc>
      </w:tr>
      <w:tr w:rsidR="004335ED" w:rsidRPr="0031204F" w14:paraId="77F377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7C5AE7"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B82137"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DF17E5" w14:textId="77777777" w:rsidR="004335ED" w:rsidRPr="00DD6CFB" w:rsidRDefault="004335ED" w:rsidP="000D75B4">
            <w:pPr>
              <w:pStyle w:val="TAL"/>
              <w:rPr>
                <w:lang w:eastAsia="en-US"/>
              </w:rPr>
            </w:pPr>
            <w:r w:rsidRPr="00DD6CFB">
              <w:rPr>
                <w:lang w:eastAsia="en-US"/>
              </w:rPr>
              <w:t>R5-214436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468A9" w14:textId="77777777" w:rsidR="004335ED" w:rsidRPr="00DD6CFB" w:rsidRDefault="004335ED" w:rsidP="000D75B4">
            <w:pPr>
              <w:pStyle w:val="TAL"/>
              <w:rPr>
                <w:lang w:eastAsia="en-US"/>
              </w:rPr>
            </w:pPr>
            <w:r w:rsidRPr="00DD6CFB">
              <w:rPr>
                <w:lang w:eastAsia="en-US"/>
              </w:rPr>
              <w:t>1967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FE54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1B8C0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D74A46" w14:textId="77777777" w:rsidR="004335ED" w:rsidRPr="00DD6CFB" w:rsidRDefault="004335ED" w:rsidP="000D75B4">
            <w:pPr>
              <w:pStyle w:val="TAL"/>
              <w:rPr>
                <w:lang w:eastAsia="en-US"/>
              </w:rPr>
            </w:pPr>
            <w:r w:rsidRPr="00DD6CFB">
              <w:rPr>
                <w:lang w:eastAsia="en-US"/>
              </w:rPr>
              <w:t>Correction to 38.508 Table 4.8.2.3-2: Reference QoS flow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92A96" w14:textId="77777777" w:rsidR="004335ED" w:rsidRPr="00DD6CFB" w:rsidRDefault="004335ED" w:rsidP="000D75B4">
            <w:pPr>
              <w:pStyle w:val="TAL"/>
              <w:rPr>
                <w:lang w:eastAsia="en-US"/>
              </w:rPr>
            </w:pPr>
            <w:r w:rsidRPr="00DD6CFB">
              <w:rPr>
                <w:lang w:eastAsia="en-US"/>
              </w:rPr>
              <w:t>17.2.0</w:t>
            </w:r>
          </w:p>
        </w:tc>
      </w:tr>
      <w:tr w:rsidR="004335ED" w:rsidRPr="0031204F" w14:paraId="5EFBF5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2C627B"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CADA49"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4CE95" w14:textId="77777777" w:rsidR="004335ED" w:rsidRPr="00DD6CFB" w:rsidRDefault="004335ED" w:rsidP="000D75B4">
            <w:pPr>
              <w:pStyle w:val="TAL"/>
              <w:rPr>
                <w:lang w:eastAsia="en-US"/>
              </w:rPr>
            </w:pPr>
            <w:r w:rsidRPr="00DD6CFB">
              <w:rPr>
                <w:lang w:eastAsia="en-US"/>
              </w:rPr>
              <w:t>R5-214554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5D61D" w14:textId="77777777" w:rsidR="004335ED" w:rsidRPr="00DD6CFB" w:rsidRDefault="004335ED" w:rsidP="000D75B4">
            <w:pPr>
              <w:pStyle w:val="TAL"/>
              <w:rPr>
                <w:lang w:eastAsia="en-US"/>
              </w:rPr>
            </w:pPr>
            <w:r w:rsidRPr="00DD6CFB">
              <w:rPr>
                <w:lang w:eastAsia="en-US"/>
              </w:rPr>
              <w:t>1968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C3E1E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EABE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53A86" w14:textId="77777777" w:rsidR="004335ED" w:rsidRPr="00DD6CFB" w:rsidRDefault="004335ED" w:rsidP="000D75B4">
            <w:pPr>
              <w:pStyle w:val="TAL"/>
              <w:rPr>
                <w:lang w:eastAsia="en-US"/>
              </w:rPr>
            </w:pPr>
            <w:r w:rsidRPr="00DD6CFB">
              <w:rPr>
                <w:lang w:eastAsia="en-US"/>
              </w:rPr>
              <w:t>Correction of default test frequencies for bands n38, n39, n40 and n50 and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2E158" w14:textId="77777777" w:rsidR="004335ED" w:rsidRPr="00DD6CFB" w:rsidRDefault="004335ED" w:rsidP="000D75B4">
            <w:pPr>
              <w:pStyle w:val="TAL"/>
              <w:rPr>
                <w:lang w:eastAsia="en-US"/>
              </w:rPr>
            </w:pPr>
            <w:r w:rsidRPr="00DD6CFB">
              <w:rPr>
                <w:lang w:eastAsia="en-US"/>
              </w:rPr>
              <w:t>17.2.0</w:t>
            </w:r>
          </w:p>
        </w:tc>
      </w:tr>
      <w:tr w:rsidR="004335ED" w:rsidRPr="0031204F" w14:paraId="20F025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1113F0"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369197"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7C188F" w14:textId="77777777" w:rsidR="004335ED" w:rsidRPr="00DD6CFB" w:rsidRDefault="004335ED" w:rsidP="000D75B4">
            <w:pPr>
              <w:pStyle w:val="TAL"/>
              <w:rPr>
                <w:lang w:eastAsia="en-US"/>
              </w:rPr>
            </w:pPr>
            <w:r w:rsidRPr="00DD6CFB">
              <w:rPr>
                <w:lang w:eastAsia="en-US"/>
              </w:rPr>
              <w:t>R5-214611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71A76" w14:textId="77777777" w:rsidR="004335ED" w:rsidRPr="00DD6CFB" w:rsidRDefault="004335ED" w:rsidP="000D75B4">
            <w:pPr>
              <w:pStyle w:val="TAL"/>
              <w:rPr>
                <w:lang w:eastAsia="en-US"/>
              </w:rPr>
            </w:pPr>
            <w:r w:rsidRPr="00DD6CFB">
              <w:rPr>
                <w:lang w:eastAsia="en-US"/>
              </w:rPr>
              <w:t>1970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4F0C0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8CC58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392BB" w14:textId="77777777" w:rsidR="004335ED" w:rsidRPr="00DD6CFB" w:rsidRDefault="004335ED" w:rsidP="000D75B4">
            <w:pPr>
              <w:pStyle w:val="TAL"/>
              <w:rPr>
                <w:lang w:eastAsia="en-US"/>
              </w:rPr>
            </w:pPr>
            <w:r w:rsidRPr="00DD6CFB">
              <w:rPr>
                <w:lang w:eastAsia="en-US"/>
              </w:rPr>
              <w:t>Correction of default test frequencies for band n48 and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0E7F9" w14:textId="77777777" w:rsidR="004335ED" w:rsidRPr="00DD6CFB" w:rsidRDefault="004335ED" w:rsidP="000D75B4">
            <w:pPr>
              <w:pStyle w:val="TAL"/>
              <w:rPr>
                <w:lang w:eastAsia="en-US"/>
              </w:rPr>
            </w:pPr>
            <w:r w:rsidRPr="00DD6CFB">
              <w:rPr>
                <w:lang w:eastAsia="en-US"/>
              </w:rPr>
              <w:t>17.2.0</w:t>
            </w:r>
          </w:p>
        </w:tc>
      </w:tr>
      <w:tr w:rsidR="004335ED" w:rsidRPr="0031204F" w14:paraId="599346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E35A1C"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04B758"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FA7645" w14:textId="77777777" w:rsidR="004335ED" w:rsidRPr="00DD6CFB" w:rsidRDefault="004335ED" w:rsidP="000D75B4">
            <w:pPr>
              <w:pStyle w:val="TAL"/>
              <w:rPr>
                <w:lang w:eastAsia="en-US"/>
              </w:rPr>
            </w:pPr>
            <w:r w:rsidRPr="00DD6CFB">
              <w:rPr>
                <w:lang w:eastAsia="en-US"/>
              </w:rPr>
              <w:t>R5-214622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823F6" w14:textId="77777777" w:rsidR="004335ED" w:rsidRPr="00DD6CFB" w:rsidRDefault="004335ED" w:rsidP="000D75B4">
            <w:pPr>
              <w:pStyle w:val="TAL"/>
              <w:rPr>
                <w:lang w:eastAsia="en-US"/>
              </w:rPr>
            </w:pPr>
            <w:r w:rsidRPr="00DD6CFB">
              <w:rPr>
                <w:lang w:eastAsia="en-US"/>
              </w:rPr>
              <w:t>1971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A8679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9BC44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6CF43" w14:textId="77777777" w:rsidR="004335ED" w:rsidRPr="00DD6CFB" w:rsidRDefault="004335ED" w:rsidP="000D75B4">
            <w:pPr>
              <w:pStyle w:val="TAL"/>
              <w:rPr>
                <w:lang w:eastAsia="en-US"/>
              </w:rPr>
            </w:pPr>
            <w:r w:rsidRPr="00DD6CFB">
              <w:rPr>
                <w:lang w:eastAsia="en-US"/>
              </w:rPr>
              <w:t>Editorial updates to test procedure titles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9F89C" w14:textId="77777777" w:rsidR="004335ED" w:rsidRPr="00DD6CFB" w:rsidRDefault="004335ED" w:rsidP="000D75B4">
            <w:pPr>
              <w:pStyle w:val="TAL"/>
              <w:rPr>
                <w:lang w:eastAsia="en-US"/>
              </w:rPr>
            </w:pPr>
            <w:r w:rsidRPr="00DD6CFB">
              <w:rPr>
                <w:lang w:eastAsia="en-US"/>
              </w:rPr>
              <w:t>17.2.0</w:t>
            </w:r>
          </w:p>
        </w:tc>
      </w:tr>
      <w:tr w:rsidR="004335ED" w:rsidRPr="0031204F" w14:paraId="32E3D8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F6F29B"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C5CCC4"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D7EB5" w14:textId="77777777" w:rsidR="004335ED" w:rsidRPr="00DD6CFB" w:rsidRDefault="004335ED" w:rsidP="000D75B4">
            <w:pPr>
              <w:pStyle w:val="TAL"/>
              <w:rPr>
                <w:lang w:eastAsia="en-US"/>
              </w:rPr>
            </w:pPr>
            <w:r w:rsidRPr="00DD6CFB">
              <w:rPr>
                <w:lang w:eastAsia="en-US"/>
              </w:rPr>
              <w:t>R5-214678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2A7C5" w14:textId="77777777" w:rsidR="004335ED" w:rsidRPr="00DD6CFB" w:rsidRDefault="004335ED" w:rsidP="000D75B4">
            <w:pPr>
              <w:pStyle w:val="TAL"/>
              <w:rPr>
                <w:lang w:eastAsia="en-US"/>
              </w:rPr>
            </w:pPr>
            <w:r w:rsidRPr="00DD6CFB">
              <w:rPr>
                <w:lang w:eastAsia="en-US"/>
              </w:rPr>
              <w:t>1972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EAE50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60A9F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61916" w14:textId="77777777" w:rsidR="004335ED" w:rsidRPr="00DD6CFB" w:rsidRDefault="004335ED" w:rsidP="000D75B4">
            <w:pPr>
              <w:pStyle w:val="TAL"/>
              <w:rPr>
                <w:lang w:eastAsia="en-US"/>
              </w:rPr>
            </w:pPr>
            <w:r w:rsidRPr="00DD6CFB">
              <w:rPr>
                <w:lang w:eastAsia="en-US"/>
              </w:rPr>
              <w:t>Correction to k1 setting for FR2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D5A73" w14:textId="77777777" w:rsidR="004335ED" w:rsidRPr="00DD6CFB" w:rsidRDefault="004335ED" w:rsidP="000D75B4">
            <w:pPr>
              <w:pStyle w:val="TAL"/>
              <w:rPr>
                <w:lang w:eastAsia="en-US"/>
              </w:rPr>
            </w:pPr>
            <w:r w:rsidRPr="00DD6CFB">
              <w:rPr>
                <w:lang w:eastAsia="en-US"/>
              </w:rPr>
              <w:t>17.2.0</w:t>
            </w:r>
          </w:p>
        </w:tc>
      </w:tr>
      <w:tr w:rsidR="004335ED" w:rsidRPr="0031204F" w14:paraId="547A6A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F76CD7"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176938"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2C5F83" w14:textId="77777777" w:rsidR="004335ED" w:rsidRPr="00DD6CFB" w:rsidRDefault="004335ED" w:rsidP="000D75B4">
            <w:pPr>
              <w:pStyle w:val="TAL"/>
              <w:rPr>
                <w:lang w:eastAsia="en-US"/>
              </w:rPr>
            </w:pPr>
            <w:r w:rsidRPr="00DD6CFB">
              <w:rPr>
                <w:lang w:eastAsia="en-US"/>
              </w:rPr>
              <w:t>R5-214727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8FA15" w14:textId="77777777" w:rsidR="004335ED" w:rsidRPr="00DD6CFB" w:rsidRDefault="004335ED" w:rsidP="000D75B4">
            <w:pPr>
              <w:pStyle w:val="TAL"/>
              <w:rPr>
                <w:lang w:eastAsia="en-US"/>
              </w:rPr>
            </w:pPr>
            <w:r w:rsidRPr="00DD6CFB">
              <w:rPr>
                <w:lang w:eastAsia="en-US"/>
              </w:rPr>
              <w:t>1974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7EDB2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A9899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FF810" w14:textId="77777777" w:rsidR="004335ED" w:rsidRPr="00DD6CFB" w:rsidRDefault="004335ED" w:rsidP="000D75B4">
            <w:pPr>
              <w:pStyle w:val="TAL"/>
              <w:rPr>
                <w:lang w:eastAsia="en-US"/>
              </w:rPr>
            </w:pPr>
            <w:r w:rsidRPr="00DD6CFB">
              <w:rPr>
                <w:lang w:eastAsia="en-US"/>
              </w:rPr>
              <w:t>Introduction of test frequencies for CA_n48B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C5D0C" w14:textId="77777777" w:rsidR="004335ED" w:rsidRPr="00DD6CFB" w:rsidRDefault="004335ED" w:rsidP="000D75B4">
            <w:pPr>
              <w:pStyle w:val="TAL"/>
              <w:rPr>
                <w:lang w:eastAsia="en-US"/>
              </w:rPr>
            </w:pPr>
            <w:r w:rsidRPr="00DD6CFB">
              <w:rPr>
                <w:lang w:eastAsia="en-US"/>
              </w:rPr>
              <w:t>17.2.0</w:t>
            </w:r>
          </w:p>
        </w:tc>
      </w:tr>
      <w:tr w:rsidR="004335ED" w:rsidRPr="0031204F" w14:paraId="7FD907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42721F"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20F876"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8A19B" w14:textId="77777777" w:rsidR="004335ED" w:rsidRPr="00DD6CFB" w:rsidRDefault="004335ED" w:rsidP="000D75B4">
            <w:pPr>
              <w:pStyle w:val="TAL"/>
              <w:rPr>
                <w:lang w:eastAsia="en-US"/>
              </w:rPr>
            </w:pPr>
            <w:r w:rsidRPr="00DD6CFB">
              <w:rPr>
                <w:lang w:eastAsia="en-US"/>
              </w:rPr>
              <w:t>R5-214728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C8FDF" w14:textId="77777777" w:rsidR="004335ED" w:rsidRPr="00DD6CFB" w:rsidRDefault="004335ED" w:rsidP="000D75B4">
            <w:pPr>
              <w:pStyle w:val="TAL"/>
              <w:rPr>
                <w:lang w:eastAsia="en-US"/>
              </w:rPr>
            </w:pPr>
            <w:r w:rsidRPr="00DD6CFB">
              <w:rPr>
                <w:lang w:eastAsia="en-US"/>
              </w:rPr>
              <w:t>1975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7852A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08899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6DE6" w14:textId="77777777" w:rsidR="004335ED" w:rsidRPr="00DD6CFB" w:rsidRDefault="004335ED" w:rsidP="000D75B4">
            <w:pPr>
              <w:pStyle w:val="TAL"/>
              <w:rPr>
                <w:lang w:eastAsia="en-US"/>
              </w:rPr>
            </w:pPr>
            <w:r w:rsidRPr="00DD6CFB">
              <w:rPr>
                <w:lang w:eastAsia="en-US"/>
              </w:rPr>
              <w:t xml:space="preserve">Corrections to </w:t>
            </w:r>
            <w:proofErr w:type="spellStart"/>
            <w:r w:rsidRPr="00DD6CFB">
              <w:rPr>
                <w:lang w:eastAsia="en-US"/>
              </w:rPr>
              <w:t>UEInformationRequest</w:t>
            </w:r>
            <w:proofErr w:type="spellEnd"/>
            <w:r w:rsidRPr="00DD6CFB">
              <w:rPr>
                <w:lang w:eastAsia="en-US"/>
              </w:rPr>
              <w:t xml:space="preserve"> and </w:t>
            </w:r>
            <w:proofErr w:type="spellStart"/>
            <w:r w:rsidRPr="00DD6CFB">
              <w:rPr>
                <w:lang w:eastAsia="en-US"/>
              </w:rPr>
              <w:t>UEInformationResponse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ED6F4" w14:textId="77777777" w:rsidR="004335ED" w:rsidRPr="00DD6CFB" w:rsidRDefault="004335ED" w:rsidP="000D75B4">
            <w:pPr>
              <w:pStyle w:val="TAL"/>
              <w:rPr>
                <w:lang w:eastAsia="en-US"/>
              </w:rPr>
            </w:pPr>
            <w:r w:rsidRPr="00DD6CFB">
              <w:rPr>
                <w:lang w:eastAsia="en-US"/>
              </w:rPr>
              <w:t>17.2.0</w:t>
            </w:r>
          </w:p>
        </w:tc>
      </w:tr>
      <w:tr w:rsidR="004335ED" w:rsidRPr="0031204F" w14:paraId="617EF0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11D08C"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7A6AFD"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676DD6" w14:textId="77777777" w:rsidR="004335ED" w:rsidRPr="00DD6CFB" w:rsidRDefault="004335ED" w:rsidP="000D75B4">
            <w:pPr>
              <w:pStyle w:val="TAL"/>
              <w:rPr>
                <w:lang w:eastAsia="en-US"/>
              </w:rPr>
            </w:pPr>
            <w:r w:rsidRPr="00DD6CFB">
              <w:rPr>
                <w:lang w:eastAsia="en-US"/>
              </w:rPr>
              <w:t>R5-214755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D8362" w14:textId="77777777" w:rsidR="004335ED" w:rsidRPr="00DD6CFB" w:rsidRDefault="004335ED" w:rsidP="000D75B4">
            <w:pPr>
              <w:pStyle w:val="TAL"/>
              <w:rPr>
                <w:lang w:eastAsia="en-US"/>
              </w:rPr>
            </w:pPr>
            <w:r w:rsidRPr="00DD6CFB">
              <w:rPr>
                <w:lang w:eastAsia="en-US"/>
              </w:rPr>
              <w:t>1976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D61BD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F8089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F3744" w14:textId="77777777" w:rsidR="004335ED" w:rsidRPr="00DD6CFB" w:rsidRDefault="004335ED" w:rsidP="000D75B4">
            <w:pPr>
              <w:pStyle w:val="TAL"/>
              <w:rPr>
                <w:lang w:eastAsia="en-US"/>
              </w:rPr>
            </w:pPr>
            <w:r w:rsidRPr="00DD6CFB">
              <w:rPr>
                <w:lang w:eastAsia="en-US"/>
              </w:rPr>
              <w:t>Updates to System information combination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8096F" w14:textId="77777777" w:rsidR="004335ED" w:rsidRPr="00DD6CFB" w:rsidRDefault="004335ED" w:rsidP="000D75B4">
            <w:pPr>
              <w:pStyle w:val="TAL"/>
              <w:rPr>
                <w:lang w:eastAsia="en-US"/>
              </w:rPr>
            </w:pPr>
            <w:r w:rsidRPr="00DD6CFB">
              <w:rPr>
                <w:lang w:eastAsia="en-US"/>
              </w:rPr>
              <w:t>17.2.0</w:t>
            </w:r>
          </w:p>
        </w:tc>
      </w:tr>
      <w:tr w:rsidR="004335ED" w:rsidRPr="0031204F" w14:paraId="258341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DB0879"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E0F99A"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45525" w14:textId="77777777" w:rsidR="004335ED" w:rsidRPr="00DD6CFB" w:rsidRDefault="004335ED" w:rsidP="000D75B4">
            <w:pPr>
              <w:pStyle w:val="TAL"/>
              <w:rPr>
                <w:lang w:eastAsia="en-US"/>
              </w:rPr>
            </w:pPr>
            <w:r w:rsidRPr="00DD6CFB">
              <w:rPr>
                <w:lang w:eastAsia="en-US"/>
              </w:rPr>
              <w:t>R5-214800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3623B" w14:textId="77777777" w:rsidR="004335ED" w:rsidRPr="00DD6CFB" w:rsidRDefault="004335ED" w:rsidP="000D75B4">
            <w:pPr>
              <w:pStyle w:val="TAL"/>
              <w:rPr>
                <w:lang w:eastAsia="en-US"/>
              </w:rPr>
            </w:pPr>
            <w:r w:rsidRPr="00DD6CFB">
              <w:rPr>
                <w:lang w:eastAsia="en-US"/>
              </w:rPr>
              <w:t>1979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6C399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EA2C9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BEB6A3" w14:textId="77777777" w:rsidR="004335ED" w:rsidRPr="00DD6CFB" w:rsidRDefault="004335ED" w:rsidP="000D75B4">
            <w:pPr>
              <w:pStyle w:val="TAL"/>
              <w:rPr>
                <w:lang w:eastAsia="en-US"/>
              </w:rPr>
            </w:pPr>
            <w:r w:rsidRPr="00DD6CFB">
              <w:rPr>
                <w:lang w:eastAsia="en-US"/>
              </w:rPr>
              <w:t>Correction to IEs for UE policy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17431" w14:textId="77777777" w:rsidR="004335ED" w:rsidRPr="00DD6CFB" w:rsidRDefault="004335ED" w:rsidP="000D75B4">
            <w:pPr>
              <w:pStyle w:val="TAL"/>
              <w:rPr>
                <w:lang w:eastAsia="en-US"/>
              </w:rPr>
            </w:pPr>
            <w:r w:rsidRPr="00DD6CFB">
              <w:rPr>
                <w:lang w:eastAsia="en-US"/>
              </w:rPr>
              <w:t>17.2.0</w:t>
            </w:r>
          </w:p>
        </w:tc>
      </w:tr>
      <w:tr w:rsidR="004335ED" w:rsidRPr="0031204F" w14:paraId="756A71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79C8C8"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186DD5"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3A61AB" w14:textId="77777777" w:rsidR="004335ED" w:rsidRPr="00DD6CFB" w:rsidRDefault="004335ED" w:rsidP="000D75B4">
            <w:pPr>
              <w:pStyle w:val="TAL"/>
              <w:rPr>
                <w:lang w:eastAsia="en-US"/>
              </w:rPr>
            </w:pPr>
            <w:r w:rsidRPr="00DD6CFB">
              <w:rPr>
                <w:lang w:eastAsia="en-US"/>
              </w:rPr>
              <w:t>R5-214808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9612" w14:textId="77777777" w:rsidR="004335ED" w:rsidRPr="00DD6CFB" w:rsidRDefault="004335ED" w:rsidP="000D75B4">
            <w:pPr>
              <w:pStyle w:val="TAL"/>
              <w:rPr>
                <w:lang w:eastAsia="en-US"/>
              </w:rPr>
            </w:pPr>
            <w:r w:rsidRPr="00DD6CFB">
              <w:rPr>
                <w:lang w:eastAsia="en-US"/>
              </w:rPr>
              <w:t>1987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A6E5D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CB530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CEDB0" w14:textId="77777777" w:rsidR="004335ED" w:rsidRPr="00DD6CFB" w:rsidRDefault="004335ED" w:rsidP="000D75B4">
            <w:pPr>
              <w:pStyle w:val="TAL"/>
              <w:rPr>
                <w:lang w:eastAsia="en-US"/>
              </w:rPr>
            </w:pPr>
            <w:r w:rsidRPr="00DD6CFB">
              <w:rPr>
                <w:lang w:eastAsia="en-US"/>
              </w:rPr>
              <w:t>Correction to NR V2X USIM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750FA" w14:textId="77777777" w:rsidR="004335ED" w:rsidRPr="00DD6CFB" w:rsidRDefault="004335ED" w:rsidP="000D75B4">
            <w:pPr>
              <w:pStyle w:val="TAL"/>
              <w:rPr>
                <w:lang w:eastAsia="en-US"/>
              </w:rPr>
            </w:pPr>
            <w:r w:rsidRPr="00DD6CFB">
              <w:rPr>
                <w:lang w:eastAsia="en-US"/>
              </w:rPr>
              <w:t>17.2.0</w:t>
            </w:r>
          </w:p>
        </w:tc>
      </w:tr>
      <w:tr w:rsidR="004335ED" w:rsidRPr="0031204F" w14:paraId="6B8E78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8BF"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0ACCB2"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5BA32E" w14:textId="77777777" w:rsidR="004335ED" w:rsidRPr="00DD6CFB" w:rsidRDefault="004335ED" w:rsidP="000D75B4">
            <w:pPr>
              <w:pStyle w:val="TAL"/>
              <w:rPr>
                <w:lang w:eastAsia="en-US"/>
              </w:rPr>
            </w:pPr>
            <w:r w:rsidRPr="00DD6CFB">
              <w:rPr>
                <w:lang w:eastAsia="en-US"/>
              </w:rPr>
              <w:t>R5-214853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FDF60" w14:textId="77777777" w:rsidR="004335ED" w:rsidRPr="00DD6CFB" w:rsidRDefault="004335ED" w:rsidP="000D75B4">
            <w:pPr>
              <w:pStyle w:val="TAL"/>
              <w:rPr>
                <w:lang w:eastAsia="en-US"/>
              </w:rPr>
            </w:pPr>
            <w:r w:rsidRPr="00DD6CFB">
              <w:rPr>
                <w:lang w:eastAsia="en-US"/>
              </w:rPr>
              <w:t>1989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91A2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EE01F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D7356" w14:textId="77777777" w:rsidR="004335ED" w:rsidRPr="00DD6CFB" w:rsidRDefault="004335ED" w:rsidP="000D75B4">
            <w:pPr>
              <w:pStyle w:val="TAL"/>
              <w:rPr>
                <w:lang w:eastAsia="en-US"/>
              </w:rPr>
            </w:pPr>
            <w:r w:rsidRPr="00DD6CFB">
              <w:rPr>
                <w:lang w:eastAsia="en-US"/>
              </w:rPr>
              <w:t>Introduction of test frequencies for CA_n48B and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E7C96" w14:textId="77777777" w:rsidR="004335ED" w:rsidRPr="00DD6CFB" w:rsidRDefault="004335ED" w:rsidP="000D75B4">
            <w:pPr>
              <w:pStyle w:val="TAL"/>
              <w:rPr>
                <w:lang w:eastAsia="en-US"/>
              </w:rPr>
            </w:pPr>
            <w:r w:rsidRPr="00DD6CFB">
              <w:rPr>
                <w:lang w:eastAsia="en-US"/>
              </w:rPr>
              <w:t>17.2.0</w:t>
            </w:r>
          </w:p>
        </w:tc>
      </w:tr>
      <w:tr w:rsidR="004335ED" w:rsidRPr="0031204F" w14:paraId="36EA1A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A76572"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EBA38C"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E2999" w14:textId="77777777" w:rsidR="004335ED" w:rsidRPr="00DD6CFB" w:rsidRDefault="004335ED" w:rsidP="000D75B4">
            <w:pPr>
              <w:pStyle w:val="TAL"/>
              <w:rPr>
                <w:lang w:eastAsia="en-US"/>
              </w:rPr>
            </w:pPr>
            <w:r w:rsidRPr="00DD6CFB">
              <w:rPr>
                <w:lang w:eastAsia="en-US"/>
              </w:rPr>
              <w:t>R5-214900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E901A" w14:textId="77777777" w:rsidR="004335ED" w:rsidRPr="00DD6CFB" w:rsidRDefault="004335ED" w:rsidP="000D75B4">
            <w:pPr>
              <w:pStyle w:val="TAL"/>
              <w:rPr>
                <w:lang w:eastAsia="en-US"/>
              </w:rPr>
            </w:pPr>
            <w:r w:rsidRPr="00DD6CFB">
              <w:rPr>
                <w:lang w:eastAsia="en-US"/>
              </w:rPr>
              <w:t>1992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AAEDC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9714F0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08D11" w14:textId="77777777" w:rsidR="004335ED" w:rsidRPr="00DD6CFB" w:rsidRDefault="004335ED" w:rsidP="000D75B4">
            <w:pPr>
              <w:pStyle w:val="TAL"/>
              <w:rPr>
                <w:lang w:eastAsia="en-US"/>
              </w:rPr>
            </w:pPr>
            <w:r w:rsidRPr="00DD6CFB">
              <w:rPr>
                <w:lang w:eastAsia="en-US"/>
              </w:rPr>
              <w:t>Editorial Updates to Clause. 4.4.3.1.2 for System information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08563" w14:textId="77777777" w:rsidR="004335ED" w:rsidRPr="00DD6CFB" w:rsidRDefault="004335ED" w:rsidP="000D75B4">
            <w:pPr>
              <w:pStyle w:val="TAL"/>
              <w:rPr>
                <w:lang w:eastAsia="en-US"/>
              </w:rPr>
            </w:pPr>
            <w:r w:rsidRPr="00DD6CFB">
              <w:rPr>
                <w:lang w:eastAsia="en-US"/>
              </w:rPr>
              <w:t>17.2.0</w:t>
            </w:r>
          </w:p>
        </w:tc>
      </w:tr>
      <w:tr w:rsidR="004335ED" w:rsidRPr="0031204F" w14:paraId="33FC67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01E468"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A45155"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104C4" w14:textId="77777777" w:rsidR="004335ED" w:rsidRPr="00DD6CFB" w:rsidRDefault="004335ED" w:rsidP="000D75B4">
            <w:pPr>
              <w:pStyle w:val="TAL"/>
              <w:rPr>
                <w:lang w:eastAsia="en-US"/>
              </w:rPr>
            </w:pPr>
            <w:r w:rsidRPr="00DD6CFB">
              <w:rPr>
                <w:lang w:eastAsia="en-US"/>
              </w:rPr>
              <w:t>R5-214929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B9B5" w14:textId="77777777" w:rsidR="004335ED" w:rsidRPr="00DD6CFB" w:rsidRDefault="004335ED" w:rsidP="000D75B4">
            <w:pPr>
              <w:pStyle w:val="TAL"/>
              <w:rPr>
                <w:lang w:eastAsia="en-US"/>
              </w:rPr>
            </w:pPr>
            <w:r w:rsidRPr="00DD6CFB">
              <w:rPr>
                <w:lang w:eastAsia="en-US"/>
              </w:rPr>
              <w:t>1994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D11AD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FE710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32714" w14:textId="77777777" w:rsidR="004335ED" w:rsidRPr="00DD6CFB" w:rsidRDefault="004335ED" w:rsidP="000D75B4">
            <w:pPr>
              <w:pStyle w:val="TAL"/>
              <w:rPr>
                <w:lang w:eastAsia="en-US"/>
              </w:rPr>
            </w:pPr>
            <w:r w:rsidRPr="00DD6CFB">
              <w:rPr>
                <w:lang w:eastAsia="en-US"/>
              </w:rPr>
              <w:t>Introduction of test frequencies for CA_n71(2A)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F2F0B" w14:textId="77777777" w:rsidR="004335ED" w:rsidRPr="00DD6CFB" w:rsidRDefault="004335ED" w:rsidP="000D75B4">
            <w:pPr>
              <w:pStyle w:val="TAL"/>
              <w:rPr>
                <w:lang w:eastAsia="en-US"/>
              </w:rPr>
            </w:pPr>
            <w:r w:rsidRPr="00DD6CFB">
              <w:rPr>
                <w:lang w:eastAsia="en-US"/>
              </w:rPr>
              <w:t>17.2.0</w:t>
            </w:r>
          </w:p>
        </w:tc>
      </w:tr>
      <w:tr w:rsidR="004335ED" w:rsidRPr="0031204F" w14:paraId="0B196E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16B86C"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ADEC51"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F9440" w14:textId="77777777" w:rsidR="004335ED" w:rsidRPr="00DD6CFB" w:rsidRDefault="004335ED" w:rsidP="000D75B4">
            <w:pPr>
              <w:pStyle w:val="TAL"/>
              <w:rPr>
                <w:lang w:eastAsia="en-US"/>
              </w:rPr>
            </w:pPr>
            <w:r w:rsidRPr="00DD6CFB">
              <w:rPr>
                <w:lang w:eastAsia="en-US"/>
              </w:rPr>
              <w:t>R5-214947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73744" w14:textId="77777777" w:rsidR="004335ED" w:rsidRPr="00DD6CFB" w:rsidRDefault="004335ED" w:rsidP="000D75B4">
            <w:pPr>
              <w:pStyle w:val="TAL"/>
              <w:rPr>
                <w:lang w:eastAsia="en-US"/>
              </w:rPr>
            </w:pPr>
            <w:r w:rsidRPr="00DD6CFB">
              <w:rPr>
                <w:lang w:eastAsia="en-US"/>
              </w:rPr>
              <w:t>1997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0FE14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4235C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69ED" w14:textId="77777777" w:rsidR="004335ED" w:rsidRPr="00DD6CFB" w:rsidRDefault="004335ED" w:rsidP="000D75B4">
            <w:pPr>
              <w:pStyle w:val="TAL"/>
              <w:rPr>
                <w:lang w:eastAsia="en-US"/>
              </w:rPr>
            </w:pPr>
            <w:r w:rsidRPr="00DD6CFB">
              <w:rPr>
                <w:lang w:eastAsia="en-US"/>
              </w:rPr>
              <w:t>Correction to Table 6.4.1-8 USIM Configuration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D699C" w14:textId="77777777" w:rsidR="004335ED" w:rsidRPr="00DD6CFB" w:rsidRDefault="004335ED" w:rsidP="000D75B4">
            <w:pPr>
              <w:pStyle w:val="TAL"/>
              <w:rPr>
                <w:lang w:eastAsia="en-US"/>
              </w:rPr>
            </w:pPr>
            <w:r w:rsidRPr="00DD6CFB">
              <w:rPr>
                <w:lang w:eastAsia="en-US"/>
              </w:rPr>
              <w:t>17.2.0</w:t>
            </w:r>
          </w:p>
        </w:tc>
      </w:tr>
      <w:tr w:rsidR="004335ED" w:rsidRPr="0031204F" w14:paraId="39AC4B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B3BC44"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4A65C1"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2E69EA" w14:textId="77777777" w:rsidR="004335ED" w:rsidRPr="00DD6CFB" w:rsidRDefault="004335ED" w:rsidP="000D75B4">
            <w:pPr>
              <w:pStyle w:val="TAL"/>
              <w:rPr>
                <w:lang w:eastAsia="en-US"/>
              </w:rPr>
            </w:pPr>
            <w:r w:rsidRPr="00DD6CFB">
              <w:rPr>
                <w:lang w:eastAsia="en-US"/>
              </w:rPr>
              <w:t>R5-214959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216D1" w14:textId="77777777" w:rsidR="004335ED" w:rsidRPr="00DD6CFB" w:rsidRDefault="004335ED" w:rsidP="000D75B4">
            <w:pPr>
              <w:pStyle w:val="TAL"/>
              <w:rPr>
                <w:lang w:eastAsia="en-US"/>
              </w:rPr>
            </w:pPr>
            <w:r w:rsidRPr="00DD6CFB">
              <w:rPr>
                <w:lang w:eastAsia="en-US"/>
              </w:rPr>
              <w:t>1998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21D7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41AB1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D35B2" w14:textId="77777777" w:rsidR="004335ED" w:rsidRPr="00DD6CFB" w:rsidRDefault="004335ED" w:rsidP="000D75B4">
            <w:pPr>
              <w:pStyle w:val="TAL"/>
              <w:rPr>
                <w:lang w:eastAsia="en-US"/>
              </w:rPr>
            </w:pPr>
            <w:r w:rsidRPr="00DD6CFB">
              <w:rPr>
                <w:lang w:eastAsia="en-US"/>
              </w:rPr>
              <w:t>Correction of test frequencies for CA_n66(2A)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1CB2E" w14:textId="77777777" w:rsidR="004335ED" w:rsidRPr="00DD6CFB" w:rsidRDefault="004335ED" w:rsidP="000D75B4">
            <w:pPr>
              <w:pStyle w:val="TAL"/>
              <w:rPr>
                <w:lang w:eastAsia="en-US"/>
              </w:rPr>
            </w:pPr>
            <w:r w:rsidRPr="00DD6CFB">
              <w:rPr>
                <w:lang w:eastAsia="en-US"/>
              </w:rPr>
              <w:t>17.2.0</w:t>
            </w:r>
          </w:p>
        </w:tc>
      </w:tr>
      <w:tr w:rsidR="004335ED" w:rsidRPr="0031204F" w14:paraId="14B99B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CDB2CE"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51430E"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64F19" w14:textId="77777777" w:rsidR="004335ED" w:rsidRPr="00DD6CFB" w:rsidRDefault="004335ED" w:rsidP="000D75B4">
            <w:pPr>
              <w:pStyle w:val="TAL"/>
              <w:rPr>
                <w:lang w:eastAsia="en-US"/>
              </w:rPr>
            </w:pPr>
            <w:r w:rsidRPr="00DD6CFB">
              <w:rPr>
                <w:lang w:eastAsia="en-US"/>
              </w:rPr>
              <w:t>R5-214962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31D8" w14:textId="77777777" w:rsidR="004335ED" w:rsidRPr="00DD6CFB" w:rsidRDefault="004335ED" w:rsidP="000D75B4">
            <w:pPr>
              <w:pStyle w:val="TAL"/>
              <w:rPr>
                <w:lang w:eastAsia="en-US"/>
              </w:rPr>
            </w:pPr>
            <w:r w:rsidRPr="00DD6CFB">
              <w:rPr>
                <w:lang w:eastAsia="en-US"/>
              </w:rPr>
              <w:t>1999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A61B6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6733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F10A6" w14:textId="77777777" w:rsidR="004335ED" w:rsidRPr="00DD6CFB" w:rsidRDefault="004335ED" w:rsidP="000D75B4">
            <w:pPr>
              <w:pStyle w:val="TAL"/>
              <w:rPr>
                <w:lang w:eastAsia="en-US"/>
              </w:rPr>
            </w:pPr>
            <w:r w:rsidRPr="00DD6CFB">
              <w:rPr>
                <w:lang w:eastAsia="en-US"/>
              </w:rPr>
              <w:t>Alignment of test frequency tables for CA_n48(2A), CA_n66(2A), CA_n77(2A) and CA_n78(2A)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E79F7" w14:textId="77777777" w:rsidR="004335ED" w:rsidRPr="00DD6CFB" w:rsidRDefault="004335ED" w:rsidP="000D75B4">
            <w:pPr>
              <w:pStyle w:val="TAL"/>
              <w:rPr>
                <w:lang w:eastAsia="en-US"/>
              </w:rPr>
            </w:pPr>
            <w:r w:rsidRPr="00DD6CFB">
              <w:rPr>
                <w:lang w:eastAsia="en-US"/>
              </w:rPr>
              <w:t>17.2.0</w:t>
            </w:r>
          </w:p>
        </w:tc>
      </w:tr>
      <w:tr w:rsidR="004335ED" w:rsidRPr="0031204F" w14:paraId="563C59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7DFC8C"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4E4188"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4BA80" w14:textId="77777777" w:rsidR="004335ED" w:rsidRPr="00DD6CFB" w:rsidRDefault="004335ED" w:rsidP="000D75B4">
            <w:pPr>
              <w:pStyle w:val="TAL"/>
              <w:rPr>
                <w:lang w:eastAsia="en-US"/>
              </w:rPr>
            </w:pPr>
            <w:r w:rsidRPr="00DD6CFB">
              <w:rPr>
                <w:lang w:eastAsia="en-US"/>
              </w:rPr>
              <w:t>R5-214977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38DE7" w14:textId="77777777" w:rsidR="004335ED" w:rsidRPr="00DD6CFB" w:rsidRDefault="004335ED" w:rsidP="000D75B4">
            <w:pPr>
              <w:pStyle w:val="TAL"/>
              <w:rPr>
                <w:lang w:eastAsia="en-US"/>
              </w:rPr>
            </w:pPr>
            <w:r w:rsidRPr="00DD6CFB">
              <w:rPr>
                <w:lang w:eastAsia="en-US"/>
              </w:rPr>
              <w:t>2003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C7A2C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BB4C5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C35A4" w14:textId="77777777" w:rsidR="004335ED" w:rsidRPr="00DD6CFB" w:rsidRDefault="004335ED" w:rsidP="000D75B4">
            <w:pPr>
              <w:pStyle w:val="TAL"/>
              <w:rPr>
                <w:lang w:eastAsia="en-US"/>
              </w:rPr>
            </w:pPr>
            <w:r w:rsidRPr="00DD6CFB">
              <w:rPr>
                <w:lang w:eastAsia="en-US"/>
              </w:rPr>
              <w:t>Correction to default configuration-</w:t>
            </w:r>
            <w:proofErr w:type="spellStart"/>
            <w:r w:rsidRPr="00DD6CFB">
              <w:rPr>
                <w:lang w:eastAsia="en-US"/>
              </w:rPr>
              <w:t>ControlResourceSet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2A979" w14:textId="77777777" w:rsidR="004335ED" w:rsidRPr="00DD6CFB" w:rsidRDefault="004335ED" w:rsidP="000D75B4">
            <w:pPr>
              <w:pStyle w:val="TAL"/>
              <w:rPr>
                <w:lang w:eastAsia="en-US"/>
              </w:rPr>
            </w:pPr>
            <w:r w:rsidRPr="00DD6CFB">
              <w:rPr>
                <w:lang w:eastAsia="en-US"/>
              </w:rPr>
              <w:t>17.2.0</w:t>
            </w:r>
          </w:p>
        </w:tc>
      </w:tr>
      <w:tr w:rsidR="004335ED" w:rsidRPr="0031204F" w14:paraId="1A1420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32311A"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928E4E"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6A3AB3" w14:textId="77777777" w:rsidR="004335ED" w:rsidRPr="00DD6CFB" w:rsidRDefault="004335ED" w:rsidP="000D75B4">
            <w:pPr>
              <w:pStyle w:val="TAL"/>
              <w:rPr>
                <w:lang w:eastAsia="en-US"/>
              </w:rPr>
            </w:pPr>
            <w:r w:rsidRPr="00DD6CFB">
              <w:rPr>
                <w:lang w:eastAsia="en-US"/>
              </w:rPr>
              <w:t>R5-214978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AC250" w14:textId="77777777" w:rsidR="004335ED" w:rsidRPr="00DD6CFB" w:rsidRDefault="004335ED" w:rsidP="000D75B4">
            <w:pPr>
              <w:pStyle w:val="TAL"/>
              <w:rPr>
                <w:lang w:eastAsia="en-US"/>
              </w:rPr>
            </w:pPr>
            <w:r w:rsidRPr="00DD6CFB">
              <w:rPr>
                <w:lang w:eastAsia="en-US"/>
              </w:rPr>
              <w:t>2004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D565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47562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0CF56" w14:textId="77777777" w:rsidR="004335ED" w:rsidRPr="00DD6CFB" w:rsidRDefault="004335ED" w:rsidP="000D75B4">
            <w:pPr>
              <w:pStyle w:val="TAL"/>
              <w:rPr>
                <w:lang w:eastAsia="en-US"/>
              </w:rPr>
            </w:pPr>
            <w:r w:rsidRPr="00DD6CFB">
              <w:rPr>
                <w:lang w:eastAsia="en-US"/>
              </w:rPr>
              <w:t>Correction to default configuration-</w:t>
            </w:r>
            <w:proofErr w:type="spellStart"/>
            <w:r w:rsidRPr="00DD6CFB">
              <w:rPr>
                <w:lang w:eastAsia="en-US"/>
              </w:rPr>
              <w:t>SCell</w:t>
            </w:r>
            <w:proofErr w:type="spellEnd"/>
            <w:r w:rsidRPr="00DD6CFB">
              <w:rPr>
                <w:lang w:eastAsia="en-US"/>
              </w:rPr>
              <w:t xml:space="preserve"> CSI on </w:t>
            </w:r>
            <w:proofErr w:type="spellStart"/>
            <w:r w:rsidRPr="00DD6CFB">
              <w:rPr>
                <w:lang w:eastAsia="en-US"/>
              </w:rPr>
              <w:t>PCell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F06C9" w14:textId="77777777" w:rsidR="004335ED" w:rsidRPr="00DD6CFB" w:rsidRDefault="004335ED" w:rsidP="000D75B4">
            <w:pPr>
              <w:pStyle w:val="TAL"/>
              <w:rPr>
                <w:lang w:eastAsia="en-US"/>
              </w:rPr>
            </w:pPr>
            <w:r w:rsidRPr="00DD6CFB">
              <w:rPr>
                <w:lang w:eastAsia="en-US"/>
              </w:rPr>
              <w:t>17.2.0</w:t>
            </w:r>
          </w:p>
        </w:tc>
      </w:tr>
      <w:tr w:rsidR="004335ED" w:rsidRPr="0031204F" w14:paraId="59EDA44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26A2FA"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47153C"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64C0E" w14:textId="77777777" w:rsidR="004335ED" w:rsidRPr="00DD6CFB" w:rsidRDefault="004335ED" w:rsidP="000D75B4">
            <w:pPr>
              <w:pStyle w:val="TAL"/>
              <w:rPr>
                <w:lang w:eastAsia="en-US"/>
              </w:rPr>
            </w:pPr>
            <w:r w:rsidRPr="00DD6CFB">
              <w:rPr>
                <w:lang w:eastAsia="en-US"/>
              </w:rPr>
              <w:t>R5-215071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083D6" w14:textId="77777777" w:rsidR="004335ED" w:rsidRPr="00DD6CFB" w:rsidRDefault="004335ED" w:rsidP="000D75B4">
            <w:pPr>
              <w:pStyle w:val="TAL"/>
              <w:rPr>
                <w:lang w:eastAsia="en-US"/>
              </w:rPr>
            </w:pPr>
            <w:r w:rsidRPr="00DD6CFB">
              <w:rPr>
                <w:lang w:eastAsia="en-US"/>
              </w:rPr>
              <w:t>2006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E7EE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87862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31D039" w14:textId="77777777" w:rsidR="004335ED" w:rsidRPr="00DD6CFB" w:rsidRDefault="004335ED" w:rsidP="000D75B4">
            <w:pPr>
              <w:pStyle w:val="TAL"/>
              <w:rPr>
                <w:lang w:eastAsia="en-US"/>
              </w:rPr>
            </w:pPr>
            <w:r w:rsidRPr="00DD6CFB">
              <w:rPr>
                <w:lang w:eastAsia="en-US"/>
              </w:rPr>
              <w:t xml:space="preserve">Update to Out of Coverage procedure to trigger SL-MIMO </w:t>
            </w:r>
            <w:r w:rsidRPr="00DD6CFB">
              <w:rPr>
                <w:lang w:eastAsia="en-US"/>
              </w:rPr>
              <w:lastRenderedPageBreak/>
              <w:t>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DD694" w14:textId="77777777" w:rsidR="004335ED" w:rsidRPr="00DD6CFB" w:rsidRDefault="004335ED" w:rsidP="000D75B4">
            <w:pPr>
              <w:pStyle w:val="TAL"/>
              <w:rPr>
                <w:lang w:eastAsia="en-US"/>
              </w:rPr>
            </w:pPr>
            <w:r w:rsidRPr="00DD6CFB">
              <w:rPr>
                <w:lang w:eastAsia="en-US"/>
              </w:rPr>
              <w:lastRenderedPageBreak/>
              <w:t>17.2.0</w:t>
            </w:r>
          </w:p>
        </w:tc>
      </w:tr>
      <w:tr w:rsidR="004335ED" w:rsidRPr="0031204F" w14:paraId="246269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C37689"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A7113A"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4CC566" w14:textId="77777777" w:rsidR="004335ED" w:rsidRPr="00DD6CFB" w:rsidRDefault="004335ED" w:rsidP="000D75B4">
            <w:pPr>
              <w:pStyle w:val="TAL"/>
              <w:rPr>
                <w:lang w:eastAsia="en-US"/>
              </w:rPr>
            </w:pPr>
            <w:r w:rsidRPr="00DD6CFB">
              <w:rPr>
                <w:lang w:eastAsia="en-US"/>
              </w:rPr>
              <w:t>R5-215308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DA00A" w14:textId="77777777" w:rsidR="004335ED" w:rsidRPr="00DD6CFB" w:rsidRDefault="004335ED" w:rsidP="000D75B4">
            <w:pPr>
              <w:pStyle w:val="TAL"/>
              <w:rPr>
                <w:lang w:eastAsia="en-US"/>
              </w:rPr>
            </w:pPr>
            <w:r w:rsidRPr="00DD6CFB">
              <w:rPr>
                <w:lang w:eastAsia="en-US"/>
              </w:rPr>
              <w:t>2012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316C2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0E3FA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CA157" w14:textId="77777777" w:rsidR="004335ED" w:rsidRPr="00DD6CFB" w:rsidRDefault="004335ED" w:rsidP="000D75B4">
            <w:pPr>
              <w:pStyle w:val="TAL"/>
              <w:rPr>
                <w:lang w:eastAsia="en-US"/>
              </w:rPr>
            </w:pPr>
            <w:r w:rsidRPr="00DD6CFB">
              <w:rPr>
                <w:lang w:eastAsia="en-US"/>
              </w:rPr>
              <w:t>Adding test frequencies for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65EDF" w14:textId="77777777" w:rsidR="004335ED" w:rsidRPr="00DD6CFB" w:rsidRDefault="004335ED" w:rsidP="000D75B4">
            <w:pPr>
              <w:pStyle w:val="TAL"/>
              <w:rPr>
                <w:lang w:eastAsia="en-US"/>
              </w:rPr>
            </w:pPr>
            <w:r w:rsidRPr="00DD6CFB">
              <w:rPr>
                <w:lang w:eastAsia="en-US"/>
              </w:rPr>
              <w:t>17.2.0</w:t>
            </w:r>
          </w:p>
        </w:tc>
      </w:tr>
      <w:tr w:rsidR="004335ED" w:rsidRPr="0031204F" w14:paraId="4C5D0F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81C0AD"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C99993"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153F19" w14:textId="77777777" w:rsidR="004335ED" w:rsidRPr="00DD6CFB" w:rsidRDefault="004335ED" w:rsidP="000D75B4">
            <w:pPr>
              <w:pStyle w:val="TAL"/>
              <w:rPr>
                <w:lang w:eastAsia="en-US"/>
              </w:rPr>
            </w:pPr>
            <w:r w:rsidRPr="00DD6CFB">
              <w:rPr>
                <w:lang w:eastAsia="en-US"/>
              </w:rPr>
              <w:t>R5-215341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25962" w14:textId="77777777" w:rsidR="004335ED" w:rsidRPr="00DD6CFB" w:rsidRDefault="004335ED" w:rsidP="000D75B4">
            <w:pPr>
              <w:pStyle w:val="TAL"/>
              <w:rPr>
                <w:lang w:eastAsia="en-US"/>
              </w:rPr>
            </w:pPr>
            <w:r w:rsidRPr="00DD6CFB">
              <w:rPr>
                <w:lang w:eastAsia="en-US"/>
              </w:rPr>
              <w:t>2015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CBD10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1E81D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68B4FB" w14:textId="77777777" w:rsidR="004335ED" w:rsidRPr="00DD6CFB" w:rsidRDefault="004335ED" w:rsidP="000D75B4">
            <w:pPr>
              <w:pStyle w:val="TAL"/>
              <w:rPr>
                <w:lang w:eastAsia="en-US"/>
              </w:rPr>
            </w:pPr>
            <w:r w:rsidRPr="00DD6CFB">
              <w:rPr>
                <w:lang w:eastAsia="en-US"/>
              </w:rPr>
              <w:t>Correction to TRS configuration for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3D5C7" w14:textId="77777777" w:rsidR="004335ED" w:rsidRPr="00DD6CFB" w:rsidRDefault="004335ED" w:rsidP="000D75B4">
            <w:pPr>
              <w:pStyle w:val="TAL"/>
              <w:rPr>
                <w:lang w:eastAsia="en-US"/>
              </w:rPr>
            </w:pPr>
            <w:r w:rsidRPr="00DD6CFB">
              <w:rPr>
                <w:lang w:eastAsia="en-US"/>
              </w:rPr>
              <w:t>17.2.0</w:t>
            </w:r>
          </w:p>
        </w:tc>
      </w:tr>
      <w:tr w:rsidR="004335ED" w:rsidRPr="0031204F" w14:paraId="3EA42F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37FE3D"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214486"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EA4C4" w14:textId="77777777" w:rsidR="004335ED" w:rsidRPr="00DD6CFB" w:rsidRDefault="004335ED" w:rsidP="000D75B4">
            <w:pPr>
              <w:pStyle w:val="TAL"/>
              <w:rPr>
                <w:lang w:eastAsia="en-US"/>
              </w:rPr>
            </w:pPr>
            <w:r w:rsidRPr="00DD6CFB">
              <w:rPr>
                <w:lang w:eastAsia="en-US"/>
              </w:rPr>
              <w:t>R5-215456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D61C" w14:textId="77777777" w:rsidR="004335ED" w:rsidRPr="00DD6CFB" w:rsidRDefault="004335ED" w:rsidP="000D75B4">
            <w:pPr>
              <w:pStyle w:val="TAL"/>
              <w:rPr>
                <w:lang w:eastAsia="en-US"/>
              </w:rPr>
            </w:pPr>
            <w:r w:rsidRPr="00DD6CFB">
              <w:rPr>
                <w:lang w:eastAsia="en-US"/>
              </w:rPr>
              <w:t>2019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09C10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3EB64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3BD80" w14:textId="77777777" w:rsidR="004335ED" w:rsidRPr="00DD6CFB" w:rsidRDefault="004335ED" w:rsidP="000D75B4">
            <w:pPr>
              <w:pStyle w:val="TAL"/>
              <w:rPr>
                <w:lang w:eastAsia="en-US"/>
              </w:rPr>
            </w:pPr>
            <w:r w:rsidRPr="00DD6CFB">
              <w:rPr>
                <w:lang w:eastAsia="en-US"/>
              </w:rPr>
              <w:t>Update of 4.3.1.4.1 for test frequencies for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9AD25" w14:textId="77777777" w:rsidR="004335ED" w:rsidRPr="00DD6CFB" w:rsidRDefault="004335ED" w:rsidP="000D75B4">
            <w:pPr>
              <w:pStyle w:val="TAL"/>
              <w:rPr>
                <w:lang w:eastAsia="en-US"/>
              </w:rPr>
            </w:pPr>
            <w:r w:rsidRPr="00DD6CFB">
              <w:rPr>
                <w:lang w:eastAsia="en-US"/>
              </w:rPr>
              <w:t>17.2.0</w:t>
            </w:r>
          </w:p>
        </w:tc>
      </w:tr>
      <w:tr w:rsidR="004335ED" w:rsidRPr="0031204F" w14:paraId="1F8B74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BFDB4E"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4D1EF2"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A8FB11" w14:textId="77777777" w:rsidR="004335ED" w:rsidRPr="00DD6CFB" w:rsidRDefault="004335ED" w:rsidP="000D75B4">
            <w:pPr>
              <w:pStyle w:val="TAL"/>
              <w:rPr>
                <w:lang w:eastAsia="en-US"/>
              </w:rPr>
            </w:pPr>
            <w:r w:rsidRPr="00DD6CFB">
              <w:rPr>
                <w:lang w:eastAsia="en-US"/>
              </w:rPr>
              <w:t>R5-215462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463C9" w14:textId="77777777" w:rsidR="004335ED" w:rsidRPr="00DD6CFB" w:rsidRDefault="004335ED" w:rsidP="000D75B4">
            <w:pPr>
              <w:pStyle w:val="TAL"/>
              <w:rPr>
                <w:lang w:eastAsia="en-US"/>
              </w:rPr>
            </w:pPr>
            <w:r w:rsidRPr="00DD6CFB">
              <w:rPr>
                <w:lang w:eastAsia="en-US"/>
              </w:rPr>
              <w:t>2021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65011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E7BEE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44F56" w14:textId="77777777" w:rsidR="004335ED" w:rsidRPr="00DD6CFB" w:rsidRDefault="004335ED" w:rsidP="000D75B4">
            <w:pPr>
              <w:pStyle w:val="TAL"/>
              <w:rPr>
                <w:lang w:eastAsia="en-US"/>
              </w:rPr>
            </w:pPr>
            <w:r w:rsidRPr="00DD6CFB">
              <w:rPr>
                <w:lang w:eastAsia="en-US"/>
              </w:rPr>
              <w:t xml:space="preserve">Correction of  4.3.1.0D for </w:t>
            </w:r>
            <w:proofErr w:type="spellStart"/>
            <w:r w:rsidRPr="00DD6CFB">
              <w:rPr>
                <w:lang w:eastAsia="en-US"/>
              </w:rPr>
              <w:t>locationAndBandwidth</w:t>
            </w:r>
            <w:proofErr w:type="spellEnd"/>
            <w:r w:rsidRPr="00DD6CFB">
              <w:rPr>
                <w:lang w:eastAsia="en-US"/>
              </w:rPr>
              <w:t xml:space="preserve"> in BWP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4436C" w14:textId="77777777" w:rsidR="004335ED" w:rsidRPr="00DD6CFB" w:rsidRDefault="004335ED" w:rsidP="000D75B4">
            <w:pPr>
              <w:pStyle w:val="TAL"/>
              <w:rPr>
                <w:lang w:eastAsia="en-US"/>
              </w:rPr>
            </w:pPr>
            <w:r w:rsidRPr="00DD6CFB">
              <w:rPr>
                <w:lang w:eastAsia="en-US"/>
              </w:rPr>
              <w:t>17.2.0</w:t>
            </w:r>
          </w:p>
        </w:tc>
      </w:tr>
      <w:tr w:rsidR="004335ED" w:rsidRPr="0031204F" w14:paraId="66AFC6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FC87AD"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EDDAE7"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F3AEB4" w14:textId="77777777" w:rsidR="004335ED" w:rsidRPr="00DD6CFB" w:rsidRDefault="004335ED" w:rsidP="000D75B4">
            <w:pPr>
              <w:pStyle w:val="TAL"/>
              <w:rPr>
                <w:lang w:eastAsia="en-US"/>
              </w:rPr>
            </w:pPr>
            <w:r w:rsidRPr="00DD6CFB">
              <w:rPr>
                <w:lang w:eastAsia="en-US"/>
              </w:rPr>
              <w:t>R5-215499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009D" w14:textId="77777777" w:rsidR="004335ED" w:rsidRPr="00DD6CFB" w:rsidRDefault="004335ED" w:rsidP="000D75B4">
            <w:pPr>
              <w:pStyle w:val="TAL"/>
              <w:rPr>
                <w:lang w:eastAsia="en-US"/>
              </w:rPr>
            </w:pPr>
            <w:r w:rsidRPr="00DD6CFB">
              <w:rPr>
                <w:lang w:eastAsia="en-US"/>
              </w:rPr>
              <w:t>2023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E5CF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1C9C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7A6E" w14:textId="77777777" w:rsidR="004335ED" w:rsidRPr="00DD6CFB" w:rsidRDefault="004335ED" w:rsidP="000D75B4">
            <w:pPr>
              <w:pStyle w:val="TAL"/>
              <w:rPr>
                <w:lang w:eastAsia="en-US"/>
              </w:rPr>
            </w:pPr>
            <w:r w:rsidRPr="00DD6CFB">
              <w:rPr>
                <w:lang w:eastAsia="en-US"/>
              </w:rPr>
              <w:t>Introduction of V2X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D56E" w14:textId="77777777" w:rsidR="004335ED" w:rsidRPr="00DD6CFB" w:rsidRDefault="004335ED" w:rsidP="000D75B4">
            <w:pPr>
              <w:pStyle w:val="TAL"/>
              <w:rPr>
                <w:lang w:eastAsia="en-US"/>
              </w:rPr>
            </w:pPr>
            <w:r w:rsidRPr="00DD6CFB">
              <w:rPr>
                <w:lang w:eastAsia="en-US"/>
              </w:rPr>
              <w:t>17.2.0</w:t>
            </w:r>
          </w:p>
        </w:tc>
      </w:tr>
      <w:tr w:rsidR="004335ED" w:rsidRPr="0031204F" w14:paraId="798D66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5A8D53"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EC55F6"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AA89AD" w14:textId="77777777" w:rsidR="004335ED" w:rsidRPr="00DD6CFB" w:rsidRDefault="004335ED" w:rsidP="000D75B4">
            <w:pPr>
              <w:pStyle w:val="TAL"/>
              <w:rPr>
                <w:lang w:eastAsia="en-US"/>
              </w:rPr>
            </w:pPr>
            <w:r w:rsidRPr="00DD6CFB">
              <w:rPr>
                <w:lang w:eastAsia="en-US"/>
              </w:rPr>
              <w:t>R5-215504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06268" w14:textId="77777777" w:rsidR="004335ED" w:rsidRPr="00DD6CFB" w:rsidRDefault="004335ED" w:rsidP="000D75B4">
            <w:pPr>
              <w:pStyle w:val="TAL"/>
              <w:rPr>
                <w:lang w:eastAsia="en-US"/>
              </w:rPr>
            </w:pPr>
            <w:r w:rsidRPr="00DD6CFB">
              <w:rPr>
                <w:lang w:eastAsia="en-US"/>
              </w:rPr>
              <w:t>2028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7BD7D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15574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C2F2A3" w14:textId="77777777" w:rsidR="004335ED" w:rsidRPr="00DD6CFB" w:rsidRDefault="004335ED" w:rsidP="000D75B4">
            <w:pPr>
              <w:pStyle w:val="TAL"/>
              <w:rPr>
                <w:lang w:eastAsia="en-US"/>
              </w:rPr>
            </w:pPr>
            <w:r w:rsidRPr="00DD6CFB">
              <w:rPr>
                <w:lang w:eastAsia="en-US"/>
              </w:rPr>
              <w:t>Updates to Table 4.4A.5-2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32849" w14:textId="77777777" w:rsidR="004335ED" w:rsidRPr="00DD6CFB" w:rsidRDefault="004335ED" w:rsidP="000D75B4">
            <w:pPr>
              <w:pStyle w:val="TAL"/>
              <w:rPr>
                <w:lang w:eastAsia="en-US"/>
              </w:rPr>
            </w:pPr>
            <w:r w:rsidRPr="00DD6CFB">
              <w:rPr>
                <w:lang w:eastAsia="en-US"/>
              </w:rPr>
              <w:t>17.2.0</w:t>
            </w:r>
          </w:p>
        </w:tc>
      </w:tr>
      <w:tr w:rsidR="004335ED" w:rsidRPr="0031204F" w14:paraId="1EF4420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B101A9"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997926"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98EF4" w14:textId="77777777" w:rsidR="004335ED" w:rsidRPr="00DD6CFB" w:rsidRDefault="004335ED" w:rsidP="000D75B4">
            <w:pPr>
              <w:pStyle w:val="TAL"/>
              <w:rPr>
                <w:lang w:eastAsia="en-US"/>
              </w:rPr>
            </w:pPr>
            <w:r w:rsidRPr="00DD6CFB">
              <w:rPr>
                <w:lang w:eastAsia="en-US"/>
              </w:rPr>
              <w:t>R5-215518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E12E9" w14:textId="77777777" w:rsidR="004335ED" w:rsidRPr="00DD6CFB" w:rsidRDefault="004335ED" w:rsidP="000D75B4">
            <w:pPr>
              <w:pStyle w:val="TAL"/>
              <w:rPr>
                <w:lang w:eastAsia="en-US"/>
              </w:rPr>
            </w:pPr>
            <w:r w:rsidRPr="00DD6CFB">
              <w:rPr>
                <w:lang w:eastAsia="en-US"/>
              </w:rPr>
              <w:t>2029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A8608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8C7D8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B967E3" w14:textId="77777777" w:rsidR="004335ED" w:rsidRPr="00DD6CFB" w:rsidRDefault="004335ED" w:rsidP="000D75B4">
            <w:pPr>
              <w:pStyle w:val="TAL"/>
              <w:rPr>
                <w:lang w:eastAsia="en-US"/>
              </w:rPr>
            </w:pPr>
            <w:r w:rsidRPr="00DD6CFB">
              <w:rPr>
                <w:lang w:eastAsia="en-US"/>
              </w:rPr>
              <w:t>Editorial correction: channel bandwidth and RB allocation revision in Test frequencies for CA_n260(A-I)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3063" w14:textId="77777777" w:rsidR="004335ED" w:rsidRPr="00DD6CFB" w:rsidRDefault="004335ED" w:rsidP="000D75B4">
            <w:pPr>
              <w:pStyle w:val="TAL"/>
              <w:rPr>
                <w:lang w:eastAsia="en-US"/>
              </w:rPr>
            </w:pPr>
            <w:r w:rsidRPr="00DD6CFB">
              <w:rPr>
                <w:lang w:eastAsia="en-US"/>
              </w:rPr>
              <w:t>17.2.0</w:t>
            </w:r>
          </w:p>
        </w:tc>
      </w:tr>
      <w:tr w:rsidR="004335ED" w:rsidRPr="0031204F" w14:paraId="122EBE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952883"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3FDEA4"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D0421" w14:textId="77777777" w:rsidR="004335ED" w:rsidRPr="00DD6CFB" w:rsidRDefault="004335ED" w:rsidP="000D75B4">
            <w:pPr>
              <w:pStyle w:val="TAL"/>
              <w:rPr>
                <w:lang w:eastAsia="en-US"/>
              </w:rPr>
            </w:pPr>
            <w:r w:rsidRPr="00DD6CFB">
              <w:rPr>
                <w:lang w:eastAsia="en-US"/>
              </w:rPr>
              <w:t>R5-215530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45BEC" w14:textId="77777777" w:rsidR="004335ED" w:rsidRPr="00DD6CFB" w:rsidRDefault="004335ED" w:rsidP="000D75B4">
            <w:pPr>
              <w:pStyle w:val="TAL"/>
              <w:rPr>
                <w:lang w:eastAsia="en-US"/>
              </w:rPr>
            </w:pPr>
            <w:r w:rsidRPr="00DD6CFB">
              <w:rPr>
                <w:lang w:eastAsia="en-US"/>
              </w:rPr>
              <w:t>2030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67693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3B4B5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596C6" w14:textId="77777777" w:rsidR="004335ED" w:rsidRPr="00DD6CFB" w:rsidRDefault="004335ED" w:rsidP="000D75B4">
            <w:pPr>
              <w:pStyle w:val="TAL"/>
              <w:rPr>
                <w:lang w:eastAsia="en-US"/>
              </w:rPr>
            </w:pPr>
            <w:r w:rsidRPr="00DD6CFB">
              <w:rPr>
                <w:lang w:eastAsia="en-US"/>
              </w:rPr>
              <w:t>Correction on Test frequencies for DC_(n)41CA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3226" w14:textId="77777777" w:rsidR="004335ED" w:rsidRPr="00DD6CFB" w:rsidRDefault="004335ED" w:rsidP="000D75B4">
            <w:pPr>
              <w:pStyle w:val="TAL"/>
              <w:rPr>
                <w:lang w:eastAsia="en-US"/>
              </w:rPr>
            </w:pPr>
            <w:r w:rsidRPr="00DD6CFB">
              <w:rPr>
                <w:lang w:eastAsia="en-US"/>
              </w:rPr>
              <w:t>17.2.0</w:t>
            </w:r>
          </w:p>
        </w:tc>
      </w:tr>
      <w:tr w:rsidR="004335ED" w:rsidRPr="0031204F" w14:paraId="5136A5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48BD9D"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9EF7BE"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930759" w14:textId="77777777" w:rsidR="004335ED" w:rsidRPr="00DD6CFB" w:rsidRDefault="004335ED" w:rsidP="000D75B4">
            <w:pPr>
              <w:pStyle w:val="TAL"/>
              <w:rPr>
                <w:lang w:eastAsia="en-US"/>
              </w:rPr>
            </w:pPr>
            <w:r w:rsidRPr="00DD6CFB">
              <w:rPr>
                <w:lang w:eastAsia="en-US"/>
              </w:rPr>
              <w:t>R5-215541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D9435" w14:textId="77777777" w:rsidR="004335ED" w:rsidRPr="00DD6CFB" w:rsidRDefault="004335ED" w:rsidP="000D75B4">
            <w:pPr>
              <w:pStyle w:val="TAL"/>
              <w:rPr>
                <w:lang w:eastAsia="en-US"/>
              </w:rPr>
            </w:pPr>
            <w:r w:rsidRPr="00DD6CFB">
              <w:rPr>
                <w:lang w:eastAsia="en-US"/>
              </w:rPr>
              <w:t>2031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7B9BE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18E74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6D5A06" w14:textId="77777777" w:rsidR="004335ED" w:rsidRPr="00DD6CFB" w:rsidRDefault="004335ED" w:rsidP="000D75B4">
            <w:pPr>
              <w:pStyle w:val="TAL"/>
              <w:rPr>
                <w:lang w:eastAsia="en-US"/>
              </w:rPr>
            </w:pPr>
            <w:r w:rsidRPr="00DD6CFB">
              <w:rPr>
                <w:lang w:eastAsia="en-US"/>
              </w:rPr>
              <w:t>Test frequencies update for CA_ n257G, CA_ n257H and CA_ n257I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359BD" w14:textId="77777777" w:rsidR="004335ED" w:rsidRPr="00DD6CFB" w:rsidRDefault="004335ED" w:rsidP="000D75B4">
            <w:pPr>
              <w:pStyle w:val="TAL"/>
              <w:rPr>
                <w:lang w:eastAsia="en-US"/>
              </w:rPr>
            </w:pPr>
            <w:r w:rsidRPr="00DD6CFB">
              <w:rPr>
                <w:lang w:eastAsia="en-US"/>
              </w:rPr>
              <w:t>17.2.0</w:t>
            </w:r>
          </w:p>
        </w:tc>
      </w:tr>
      <w:tr w:rsidR="004335ED" w:rsidRPr="0031204F" w14:paraId="2C1CF3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73BF60"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819BBE"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40A802" w14:textId="77777777" w:rsidR="004335ED" w:rsidRPr="00DD6CFB" w:rsidRDefault="004335ED" w:rsidP="000D75B4">
            <w:pPr>
              <w:pStyle w:val="TAL"/>
              <w:rPr>
                <w:lang w:eastAsia="en-US"/>
              </w:rPr>
            </w:pPr>
            <w:r w:rsidRPr="00DD6CFB">
              <w:rPr>
                <w:lang w:eastAsia="en-US"/>
              </w:rPr>
              <w:t>R5-215612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A225A" w14:textId="77777777" w:rsidR="004335ED" w:rsidRPr="00DD6CFB" w:rsidRDefault="004335ED" w:rsidP="000D75B4">
            <w:pPr>
              <w:pStyle w:val="TAL"/>
              <w:rPr>
                <w:lang w:eastAsia="en-US"/>
              </w:rPr>
            </w:pPr>
            <w:r w:rsidRPr="00DD6CFB">
              <w:rPr>
                <w:lang w:eastAsia="en-US"/>
              </w:rPr>
              <w:t>2032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84B76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BD8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DD5B61" w14:textId="77777777" w:rsidR="004335ED" w:rsidRPr="00DD6CFB" w:rsidRDefault="004335ED" w:rsidP="000D75B4">
            <w:pPr>
              <w:pStyle w:val="TAL"/>
              <w:rPr>
                <w:lang w:eastAsia="en-US"/>
              </w:rPr>
            </w:pPr>
            <w:r w:rsidRPr="00DD6CFB">
              <w:rPr>
                <w:lang w:eastAsia="en-US"/>
              </w:rPr>
              <w:t>Correction RF E-UTRA CONNECTED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788EF" w14:textId="77777777" w:rsidR="004335ED" w:rsidRPr="00DD6CFB" w:rsidRDefault="004335ED" w:rsidP="000D75B4">
            <w:pPr>
              <w:pStyle w:val="TAL"/>
              <w:rPr>
                <w:lang w:eastAsia="en-US"/>
              </w:rPr>
            </w:pPr>
            <w:r w:rsidRPr="00DD6CFB">
              <w:rPr>
                <w:lang w:eastAsia="en-US"/>
              </w:rPr>
              <w:t>17.2.0</w:t>
            </w:r>
          </w:p>
        </w:tc>
      </w:tr>
      <w:tr w:rsidR="004335ED" w:rsidRPr="0031204F" w14:paraId="20821E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B60B3A"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D9A3D5"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6F14A4" w14:textId="77777777" w:rsidR="004335ED" w:rsidRPr="00DD6CFB" w:rsidRDefault="004335ED" w:rsidP="000D75B4">
            <w:pPr>
              <w:pStyle w:val="TAL"/>
              <w:rPr>
                <w:lang w:eastAsia="en-US"/>
              </w:rPr>
            </w:pPr>
            <w:r w:rsidRPr="00DD6CFB">
              <w:rPr>
                <w:lang w:eastAsia="en-US"/>
              </w:rPr>
              <w:t>R5-215678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7D7EF" w14:textId="77777777" w:rsidR="004335ED" w:rsidRPr="00DD6CFB" w:rsidRDefault="004335ED" w:rsidP="000D75B4">
            <w:pPr>
              <w:pStyle w:val="TAL"/>
              <w:rPr>
                <w:lang w:eastAsia="en-US"/>
              </w:rPr>
            </w:pPr>
            <w:r w:rsidRPr="00DD6CFB">
              <w:rPr>
                <w:lang w:eastAsia="en-US"/>
              </w:rPr>
              <w:t>2034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A3A51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074B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952EA" w14:textId="77777777" w:rsidR="004335ED" w:rsidRPr="00DD6CFB" w:rsidRDefault="004335ED" w:rsidP="000D75B4">
            <w:pPr>
              <w:pStyle w:val="TAL"/>
              <w:rPr>
                <w:lang w:eastAsia="en-US"/>
              </w:rPr>
            </w:pPr>
            <w:r w:rsidRPr="00DD6CFB">
              <w:rPr>
                <w:lang w:eastAsia="en-US"/>
              </w:rPr>
              <w:t>RRC and NAS message handling in uplink in case of simultaneous RRC and NAS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E9FB7" w14:textId="77777777" w:rsidR="004335ED" w:rsidRPr="00DD6CFB" w:rsidRDefault="004335ED" w:rsidP="000D75B4">
            <w:pPr>
              <w:pStyle w:val="TAL"/>
              <w:rPr>
                <w:lang w:eastAsia="en-US"/>
              </w:rPr>
            </w:pPr>
            <w:r w:rsidRPr="00DD6CFB">
              <w:rPr>
                <w:lang w:eastAsia="en-US"/>
              </w:rPr>
              <w:t>17.2.0</w:t>
            </w:r>
          </w:p>
        </w:tc>
      </w:tr>
      <w:tr w:rsidR="004335ED" w:rsidRPr="0031204F" w14:paraId="6799B7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EB1B16"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AF2A8"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BC04CD" w14:textId="77777777" w:rsidR="004335ED" w:rsidRPr="00DD6CFB" w:rsidRDefault="004335ED" w:rsidP="000D75B4">
            <w:pPr>
              <w:pStyle w:val="TAL"/>
              <w:rPr>
                <w:lang w:eastAsia="en-US"/>
              </w:rPr>
            </w:pPr>
            <w:r w:rsidRPr="00DD6CFB">
              <w:rPr>
                <w:lang w:eastAsia="en-US"/>
              </w:rPr>
              <w:t>R5-215679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10A48" w14:textId="77777777" w:rsidR="004335ED" w:rsidRPr="00DD6CFB" w:rsidRDefault="004335ED" w:rsidP="000D75B4">
            <w:pPr>
              <w:pStyle w:val="TAL"/>
              <w:rPr>
                <w:lang w:eastAsia="en-US"/>
              </w:rPr>
            </w:pPr>
            <w:r w:rsidRPr="00DD6CFB">
              <w:rPr>
                <w:lang w:eastAsia="en-US"/>
              </w:rPr>
              <w:t>2035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C455E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1F7DF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055C8" w14:textId="77777777" w:rsidR="004335ED" w:rsidRPr="00DD6CFB" w:rsidRDefault="004335ED" w:rsidP="000D75B4">
            <w:pPr>
              <w:pStyle w:val="TAL"/>
              <w:rPr>
                <w:lang w:eastAsia="en-US"/>
              </w:rPr>
            </w:pPr>
            <w:r w:rsidRPr="00DD6CFB">
              <w:rPr>
                <w:lang w:eastAsia="en-US"/>
              </w:rPr>
              <w:t xml:space="preserve">Enquiry of Capability and checking of </w:t>
            </w:r>
            <w:proofErr w:type="spellStart"/>
            <w:r w:rsidRPr="00DD6CFB">
              <w:rPr>
                <w:lang w:eastAsia="en-US"/>
              </w:rPr>
              <w:t>UeCapabilityInformation</w:t>
            </w:r>
            <w:proofErr w:type="spellEnd"/>
            <w:r w:rsidRPr="00DD6CFB">
              <w:rPr>
                <w:lang w:eastAsia="en-US"/>
              </w:rPr>
              <w:t xml:space="preserve"> contents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7A675" w14:textId="77777777" w:rsidR="004335ED" w:rsidRPr="00DD6CFB" w:rsidRDefault="004335ED" w:rsidP="000D75B4">
            <w:pPr>
              <w:pStyle w:val="TAL"/>
              <w:rPr>
                <w:lang w:eastAsia="en-US"/>
              </w:rPr>
            </w:pPr>
            <w:r w:rsidRPr="00DD6CFB">
              <w:rPr>
                <w:lang w:eastAsia="en-US"/>
              </w:rPr>
              <w:t>17.2.0</w:t>
            </w:r>
          </w:p>
        </w:tc>
      </w:tr>
      <w:tr w:rsidR="004335ED" w:rsidRPr="0031204F" w14:paraId="41E53A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1A459E"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ED71CC"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33902E" w14:textId="77777777" w:rsidR="004335ED" w:rsidRPr="00DD6CFB" w:rsidRDefault="004335ED" w:rsidP="000D75B4">
            <w:pPr>
              <w:pStyle w:val="TAL"/>
              <w:rPr>
                <w:lang w:eastAsia="en-US"/>
              </w:rPr>
            </w:pPr>
            <w:r w:rsidRPr="00DD6CFB">
              <w:rPr>
                <w:lang w:eastAsia="en-US"/>
              </w:rPr>
              <w:t>R5-215689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EBEE" w14:textId="77777777" w:rsidR="004335ED" w:rsidRPr="00DD6CFB" w:rsidRDefault="004335ED" w:rsidP="000D75B4">
            <w:pPr>
              <w:pStyle w:val="TAL"/>
              <w:rPr>
                <w:lang w:eastAsia="en-US"/>
              </w:rPr>
            </w:pPr>
            <w:r w:rsidRPr="00DD6CFB">
              <w:rPr>
                <w:lang w:eastAsia="en-US"/>
              </w:rPr>
              <w:t>2039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1E04A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A4F91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F4EEAD" w14:textId="77777777" w:rsidR="004335ED" w:rsidRPr="00DD6CFB" w:rsidRDefault="004335ED" w:rsidP="000D75B4">
            <w:pPr>
              <w:pStyle w:val="TAL"/>
              <w:rPr>
                <w:lang w:eastAsia="en-US"/>
              </w:rPr>
            </w:pPr>
            <w:r w:rsidRPr="00DD6CFB">
              <w:rPr>
                <w:lang w:eastAsia="en-US"/>
              </w:rPr>
              <w:t>Correction to USIM Configuration 18 and 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53E56" w14:textId="77777777" w:rsidR="004335ED" w:rsidRPr="00DD6CFB" w:rsidRDefault="004335ED" w:rsidP="000D75B4">
            <w:pPr>
              <w:pStyle w:val="TAL"/>
              <w:rPr>
                <w:lang w:eastAsia="en-US"/>
              </w:rPr>
            </w:pPr>
            <w:r w:rsidRPr="00DD6CFB">
              <w:rPr>
                <w:lang w:eastAsia="en-US"/>
              </w:rPr>
              <w:t>17.2.0</w:t>
            </w:r>
          </w:p>
        </w:tc>
      </w:tr>
      <w:tr w:rsidR="004335ED" w:rsidRPr="0031204F" w14:paraId="15A428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0C3CA9"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7FCF7F"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482C82" w14:textId="77777777" w:rsidR="004335ED" w:rsidRPr="00DD6CFB" w:rsidRDefault="004335ED" w:rsidP="000D75B4">
            <w:pPr>
              <w:pStyle w:val="TAL"/>
              <w:rPr>
                <w:lang w:eastAsia="en-US"/>
              </w:rPr>
            </w:pPr>
            <w:r w:rsidRPr="00DD6CFB">
              <w:rPr>
                <w:lang w:eastAsia="en-US"/>
              </w:rPr>
              <w:t>R5-215691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023F6" w14:textId="77777777" w:rsidR="004335ED" w:rsidRPr="00DD6CFB" w:rsidRDefault="004335ED" w:rsidP="000D75B4">
            <w:pPr>
              <w:pStyle w:val="TAL"/>
              <w:rPr>
                <w:lang w:eastAsia="en-US"/>
              </w:rPr>
            </w:pPr>
            <w:r w:rsidRPr="00DD6CFB">
              <w:rPr>
                <w:lang w:eastAsia="en-US"/>
              </w:rPr>
              <w:t>2040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D058B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E7BE0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27EDD" w14:textId="77777777" w:rsidR="004335ED" w:rsidRPr="00DD6CFB" w:rsidRDefault="004335ED" w:rsidP="000D75B4">
            <w:pPr>
              <w:pStyle w:val="TAL"/>
              <w:rPr>
                <w:lang w:eastAsia="en-US"/>
              </w:rPr>
            </w:pPr>
            <w:r w:rsidRPr="00DD6CFB">
              <w:rPr>
                <w:lang w:eastAsia="en-US"/>
              </w:rPr>
              <w:t>Update chapter 4.5.4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9E072" w14:textId="77777777" w:rsidR="004335ED" w:rsidRPr="00DD6CFB" w:rsidRDefault="004335ED" w:rsidP="000D75B4">
            <w:pPr>
              <w:pStyle w:val="TAL"/>
              <w:rPr>
                <w:lang w:eastAsia="en-US"/>
              </w:rPr>
            </w:pPr>
            <w:r w:rsidRPr="00DD6CFB">
              <w:rPr>
                <w:lang w:eastAsia="en-US"/>
              </w:rPr>
              <w:t>17.2.0</w:t>
            </w:r>
          </w:p>
        </w:tc>
      </w:tr>
      <w:tr w:rsidR="004335ED" w:rsidRPr="0031204F" w14:paraId="613432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A1E5EC"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E6F18"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F8B5D3" w14:textId="77777777" w:rsidR="004335ED" w:rsidRPr="00DD6CFB" w:rsidRDefault="004335ED" w:rsidP="000D75B4">
            <w:pPr>
              <w:pStyle w:val="TAL"/>
              <w:rPr>
                <w:lang w:eastAsia="en-US"/>
              </w:rPr>
            </w:pPr>
            <w:r w:rsidRPr="00DD6CFB">
              <w:rPr>
                <w:lang w:eastAsia="en-US"/>
              </w:rPr>
              <w:t>R5-215835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42BC7" w14:textId="77777777" w:rsidR="004335ED" w:rsidRPr="00DD6CFB" w:rsidRDefault="004335ED" w:rsidP="000D75B4">
            <w:pPr>
              <w:pStyle w:val="TAL"/>
              <w:rPr>
                <w:lang w:eastAsia="en-US"/>
              </w:rPr>
            </w:pPr>
            <w:r w:rsidRPr="00DD6CFB">
              <w:rPr>
                <w:lang w:eastAsia="en-US"/>
              </w:rPr>
              <w:t>1964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F0601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A404E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5C55D4" w14:textId="77777777" w:rsidR="004335ED" w:rsidRPr="00DD6CFB" w:rsidRDefault="004335ED" w:rsidP="000D75B4">
            <w:pPr>
              <w:pStyle w:val="TAL"/>
              <w:rPr>
                <w:lang w:eastAsia="en-US"/>
              </w:rPr>
            </w:pPr>
            <w:r w:rsidRPr="00DD6CFB">
              <w:rPr>
                <w:lang w:eastAsia="en-US"/>
              </w:rPr>
              <w:t>Correct CSI-</w:t>
            </w:r>
            <w:proofErr w:type="spellStart"/>
            <w:r w:rsidRPr="00DD6CFB">
              <w:rPr>
                <w:lang w:eastAsia="en-US"/>
              </w:rPr>
              <w:t>MeasConfig</w:t>
            </w:r>
            <w:proofErr w:type="spellEnd"/>
            <w:r w:rsidRPr="00DD6CFB">
              <w:rPr>
                <w:lang w:eastAsia="en-US"/>
              </w:rPr>
              <w:t xml:space="preserve"> for test cases with 1SSB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565EE" w14:textId="77777777" w:rsidR="004335ED" w:rsidRPr="00DD6CFB" w:rsidRDefault="004335ED" w:rsidP="000D75B4">
            <w:pPr>
              <w:pStyle w:val="TAL"/>
              <w:rPr>
                <w:lang w:eastAsia="en-US"/>
              </w:rPr>
            </w:pPr>
            <w:r w:rsidRPr="00DD6CFB">
              <w:rPr>
                <w:lang w:eastAsia="en-US"/>
              </w:rPr>
              <w:t>17.2.0</w:t>
            </w:r>
          </w:p>
        </w:tc>
      </w:tr>
      <w:tr w:rsidR="004335ED" w:rsidRPr="0031204F" w14:paraId="35B350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9480A8"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186CB9"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0FB7D2" w14:textId="77777777" w:rsidR="004335ED" w:rsidRPr="00DD6CFB" w:rsidRDefault="004335ED" w:rsidP="000D75B4">
            <w:pPr>
              <w:pStyle w:val="TAL"/>
              <w:rPr>
                <w:lang w:eastAsia="en-US"/>
              </w:rPr>
            </w:pPr>
            <w:r w:rsidRPr="00DD6CFB">
              <w:rPr>
                <w:lang w:eastAsia="en-US"/>
              </w:rPr>
              <w:t>R5-215836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BB91F" w14:textId="77777777" w:rsidR="004335ED" w:rsidRPr="00DD6CFB" w:rsidRDefault="004335ED" w:rsidP="000D75B4">
            <w:pPr>
              <w:pStyle w:val="TAL"/>
              <w:rPr>
                <w:lang w:eastAsia="en-US"/>
              </w:rPr>
            </w:pPr>
            <w:r w:rsidRPr="00DD6CFB">
              <w:rPr>
                <w:lang w:eastAsia="en-US"/>
              </w:rPr>
              <w:t>1965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C9BF3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B887F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55F1B" w14:textId="77777777" w:rsidR="004335ED" w:rsidRPr="00DD6CFB" w:rsidRDefault="004335ED" w:rsidP="000D75B4">
            <w:pPr>
              <w:pStyle w:val="TAL"/>
              <w:rPr>
                <w:lang w:eastAsia="en-US"/>
              </w:rPr>
            </w:pPr>
            <w:r w:rsidRPr="00DD6CFB">
              <w:rPr>
                <w:lang w:eastAsia="en-US"/>
              </w:rPr>
              <w:t>Complete CSI-</w:t>
            </w:r>
            <w:proofErr w:type="spellStart"/>
            <w:r w:rsidRPr="00DD6CFB">
              <w:rPr>
                <w:lang w:eastAsia="en-US"/>
              </w:rPr>
              <w:t>ReportConfig</w:t>
            </w:r>
            <w:proofErr w:type="spellEnd"/>
            <w:r w:rsidRPr="00DD6CFB">
              <w:rPr>
                <w:lang w:eastAsia="en-US"/>
              </w:rPr>
              <w:t xml:space="preserve">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E6E1F" w14:textId="77777777" w:rsidR="004335ED" w:rsidRPr="00DD6CFB" w:rsidRDefault="004335ED" w:rsidP="000D75B4">
            <w:pPr>
              <w:pStyle w:val="TAL"/>
              <w:rPr>
                <w:lang w:eastAsia="en-US"/>
              </w:rPr>
            </w:pPr>
            <w:r w:rsidRPr="00DD6CFB">
              <w:rPr>
                <w:lang w:eastAsia="en-US"/>
              </w:rPr>
              <w:t>17.2.0</w:t>
            </w:r>
          </w:p>
        </w:tc>
      </w:tr>
      <w:tr w:rsidR="004335ED" w:rsidRPr="0031204F" w14:paraId="3EE62A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25773B"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5BD5A5"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FF229" w14:textId="77777777" w:rsidR="004335ED" w:rsidRPr="00DD6CFB" w:rsidRDefault="004335ED" w:rsidP="000D75B4">
            <w:pPr>
              <w:pStyle w:val="TAL"/>
              <w:rPr>
                <w:lang w:eastAsia="en-US"/>
              </w:rPr>
            </w:pPr>
            <w:r w:rsidRPr="00DD6CFB">
              <w:rPr>
                <w:lang w:eastAsia="en-US"/>
              </w:rPr>
              <w:t>R5-215837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9D2DB" w14:textId="77777777" w:rsidR="004335ED" w:rsidRPr="00DD6CFB" w:rsidRDefault="004335ED" w:rsidP="000D75B4">
            <w:pPr>
              <w:pStyle w:val="TAL"/>
              <w:rPr>
                <w:lang w:eastAsia="en-US"/>
              </w:rPr>
            </w:pPr>
            <w:r w:rsidRPr="00DD6CFB">
              <w:rPr>
                <w:lang w:eastAsia="en-US"/>
              </w:rPr>
              <w:t>2014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3AEBB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724C6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A2C10" w14:textId="77777777" w:rsidR="004335ED" w:rsidRPr="00DD6CFB" w:rsidRDefault="004335ED" w:rsidP="000D75B4">
            <w:pPr>
              <w:pStyle w:val="TAL"/>
              <w:rPr>
                <w:lang w:eastAsia="en-US"/>
              </w:rPr>
            </w:pPr>
            <w:r w:rsidRPr="00DD6CFB">
              <w:rPr>
                <w:lang w:eastAsia="en-US"/>
              </w:rPr>
              <w:t>Correction to CSI report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94C70" w14:textId="77777777" w:rsidR="004335ED" w:rsidRPr="00DD6CFB" w:rsidRDefault="004335ED" w:rsidP="000D75B4">
            <w:pPr>
              <w:pStyle w:val="TAL"/>
              <w:rPr>
                <w:lang w:eastAsia="en-US"/>
              </w:rPr>
            </w:pPr>
            <w:r w:rsidRPr="00DD6CFB">
              <w:rPr>
                <w:lang w:eastAsia="en-US"/>
              </w:rPr>
              <w:t>17.2.0</w:t>
            </w:r>
          </w:p>
        </w:tc>
      </w:tr>
      <w:tr w:rsidR="004335ED" w:rsidRPr="0031204F" w14:paraId="0FC228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F45581"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810B49"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9AA5B1" w14:textId="77777777" w:rsidR="004335ED" w:rsidRPr="00DD6CFB" w:rsidRDefault="004335ED" w:rsidP="000D75B4">
            <w:pPr>
              <w:pStyle w:val="TAL"/>
              <w:rPr>
                <w:lang w:eastAsia="en-US"/>
              </w:rPr>
            </w:pPr>
            <w:r w:rsidRPr="00DD6CFB">
              <w:rPr>
                <w:lang w:eastAsia="en-US"/>
              </w:rPr>
              <w:t>R5-215936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35DA7" w14:textId="77777777" w:rsidR="004335ED" w:rsidRPr="00DD6CFB" w:rsidRDefault="004335ED" w:rsidP="000D75B4">
            <w:pPr>
              <w:pStyle w:val="TAL"/>
              <w:rPr>
                <w:lang w:eastAsia="en-US"/>
              </w:rPr>
            </w:pPr>
            <w:r w:rsidRPr="00DD6CFB">
              <w:rPr>
                <w:lang w:eastAsia="en-US"/>
              </w:rPr>
              <w:t>2005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BCAE2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71E9E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26432B" w14:textId="77777777" w:rsidR="004335ED" w:rsidRPr="00DD6CFB" w:rsidRDefault="004335ED" w:rsidP="000D75B4">
            <w:pPr>
              <w:pStyle w:val="TAL"/>
              <w:rPr>
                <w:lang w:eastAsia="en-US"/>
              </w:rPr>
            </w:pPr>
            <w:r w:rsidRPr="00DD6CFB">
              <w:rPr>
                <w:lang w:eastAsia="en-US"/>
              </w:rPr>
              <w:t>Update of SIB2 to add messages for relaxed RRM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B87B6" w14:textId="77777777" w:rsidR="004335ED" w:rsidRPr="00DD6CFB" w:rsidRDefault="004335ED" w:rsidP="000D75B4">
            <w:pPr>
              <w:pStyle w:val="TAL"/>
              <w:rPr>
                <w:lang w:eastAsia="en-US"/>
              </w:rPr>
            </w:pPr>
            <w:r w:rsidRPr="00DD6CFB">
              <w:rPr>
                <w:lang w:eastAsia="en-US"/>
              </w:rPr>
              <w:t>17.2.0</w:t>
            </w:r>
          </w:p>
        </w:tc>
      </w:tr>
      <w:tr w:rsidR="004335ED" w:rsidRPr="0031204F" w14:paraId="12099F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A08E8F"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89BF84"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5144D" w14:textId="77777777" w:rsidR="004335ED" w:rsidRPr="00DD6CFB" w:rsidRDefault="004335ED" w:rsidP="000D75B4">
            <w:pPr>
              <w:pStyle w:val="TAL"/>
              <w:rPr>
                <w:lang w:eastAsia="en-US"/>
              </w:rPr>
            </w:pPr>
            <w:r w:rsidRPr="00DD6CFB">
              <w:rPr>
                <w:lang w:eastAsia="en-US"/>
              </w:rPr>
              <w:t>R5-215969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8B6CD" w14:textId="77777777" w:rsidR="004335ED" w:rsidRPr="00DD6CFB" w:rsidRDefault="004335ED" w:rsidP="000D75B4">
            <w:pPr>
              <w:pStyle w:val="TAL"/>
              <w:rPr>
                <w:lang w:eastAsia="en-US"/>
              </w:rPr>
            </w:pPr>
            <w:r w:rsidRPr="00DD6CFB">
              <w:rPr>
                <w:lang w:eastAsia="en-US"/>
              </w:rPr>
              <w:t>1962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98E5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17995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61AB4C" w14:textId="77777777" w:rsidR="004335ED" w:rsidRPr="00DD6CFB" w:rsidRDefault="004335ED" w:rsidP="000D75B4">
            <w:pPr>
              <w:pStyle w:val="TAL"/>
              <w:rPr>
                <w:lang w:eastAsia="en-US"/>
              </w:rPr>
            </w:pPr>
            <w:r w:rsidRPr="00DD6CFB">
              <w:rPr>
                <w:lang w:eastAsia="en-US"/>
              </w:rPr>
              <w:t>Updating Test Frequencies for Rel-17 CA,DC band combinations within FR1 into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52141" w14:textId="77777777" w:rsidR="004335ED" w:rsidRPr="00DD6CFB" w:rsidRDefault="004335ED" w:rsidP="000D75B4">
            <w:pPr>
              <w:pStyle w:val="TAL"/>
              <w:rPr>
                <w:lang w:eastAsia="en-US"/>
              </w:rPr>
            </w:pPr>
            <w:r w:rsidRPr="00DD6CFB">
              <w:rPr>
                <w:lang w:eastAsia="en-US"/>
              </w:rPr>
              <w:t>17.2.0</w:t>
            </w:r>
          </w:p>
        </w:tc>
      </w:tr>
      <w:tr w:rsidR="004335ED" w:rsidRPr="0031204F" w14:paraId="679F2D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3D5BA0"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F0B9D4"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15D668" w14:textId="77777777" w:rsidR="004335ED" w:rsidRPr="00DD6CFB" w:rsidRDefault="004335ED" w:rsidP="000D75B4">
            <w:pPr>
              <w:pStyle w:val="TAL"/>
              <w:rPr>
                <w:lang w:eastAsia="en-US"/>
              </w:rPr>
            </w:pPr>
            <w:r w:rsidRPr="00DD6CFB">
              <w:rPr>
                <w:lang w:eastAsia="en-US"/>
              </w:rPr>
              <w:t>R5-215970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F05D6" w14:textId="77777777" w:rsidR="004335ED" w:rsidRPr="00DD6CFB" w:rsidRDefault="004335ED" w:rsidP="000D75B4">
            <w:pPr>
              <w:pStyle w:val="TAL"/>
              <w:rPr>
                <w:lang w:eastAsia="en-US"/>
              </w:rPr>
            </w:pPr>
            <w:r w:rsidRPr="00DD6CFB">
              <w:rPr>
                <w:lang w:eastAsia="en-US"/>
              </w:rPr>
              <w:t>1993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FA31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C11DC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FFC09" w14:textId="77777777" w:rsidR="004335ED" w:rsidRPr="00DD6CFB" w:rsidRDefault="004335ED" w:rsidP="000D75B4">
            <w:pPr>
              <w:pStyle w:val="TAL"/>
              <w:rPr>
                <w:lang w:eastAsia="en-US"/>
              </w:rPr>
            </w:pPr>
            <w:r w:rsidRPr="00DD6CFB">
              <w:rPr>
                <w:lang w:eastAsia="en-US"/>
              </w:rPr>
              <w:t>Introduction of test frequencies for CA_n71(2A)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4CD93" w14:textId="77777777" w:rsidR="004335ED" w:rsidRPr="00DD6CFB" w:rsidRDefault="004335ED" w:rsidP="000D75B4">
            <w:pPr>
              <w:pStyle w:val="TAL"/>
              <w:rPr>
                <w:lang w:eastAsia="en-US"/>
              </w:rPr>
            </w:pPr>
            <w:r w:rsidRPr="00DD6CFB">
              <w:rPr>
                <w:lang w:eastAsia="en-US"/>
              </w:rPr>
              <w:t>17.2.0</w:t>
            </w:r>
          </w:p>
        </w:tc>
      </w:tr>
      <w:tr w:rsidR="004335ED" w:rsidRPr="0031204F" w14:paraId="0E4E88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B01AC1"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F59BE"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22C2FE" w14:textId="77777777" w:rsidR="004335ED" w:rsidRPr="00DD6CFB" w:rsidRDefault="004335ED" w:rsidP="000D75B4">
            <w:pPr>
              <w:pStyle w:val="TAL"/>
              <w:rPr>
                <w:lang w:eastAsia="en-US"/>
              </w:rPr>
            </w:pPr>
            <w:r w:rsidRPr="00DD6CFB">
              <w:rPr>
                <w:lang w:eastAsia="en-US"/>
              </w:rPr>
              <w:t>R5-215971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F2C25" w14:textId="77777777" w:rsidR="004335ED" w:rsidRPr="00DD6CFB" w:rsidRDefault="004335ED" w:rsidP="000D75B4">
            <w:pPr>
              <w:pStyle w:val="TAL"/>
              <w:rPr>
                <w:lang w:eastAsia="en-US"/>
              </w:rPr>
            </w:pPr>
            <w:r w:rsidRPr="00DD6CFB">
              <w:rPr>
                <w:lang w:eastAsia="en-US"/>
              </w:rPr>
              <w:t>2008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6D3ED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0F945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9D0DA" w14:textId="77777777" w:rsidR="004335ED" w:rsidRPr="00DD6CFB" w:rsidRDefault="004335ED" w:rsidP="000D75B4">
            <w:pPr>
              <w:pStyle w:val="TAL"/>
              <w:rPr>
                <w:lang w:eastAsia="en-US"/>
              </w:rPr>
            </w:pPr>
            <w:r w:rsidRPr="00DD6CFB">
              <w:rPr>
                <w:lang w:eastAsia="en-US"/>
              </w:rPr>
              <w:t>Addition of R17 CADC configuration into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E047A" w14:textId="77777777" w:rsidR="004335ED" w:rsidRPr="00DD6CFB" w:rsidRDefault="004335ED" w:rsidP="000D75B4">
            <w:pPr>
              <w:pStyle w:val="TAL"/>
              <w:rPr>
                <w:lang w:eastAsia="en-US"/>
              </w:rPr>
            </w:pPr>
            <w:r w:rsidRPr="00DD6CFB">
              <w:rPr>
                <w:lang w:eastAsia="en-US"/>
              </w:rPr>
              <w:t>17.2.0</w:t>
            </w:r>
          </w:p>
        </w:tc>
      </w:tr>
      <w:tr w:rsidR="004335ED" w:rsidRPr="0031204F" w14:paraId="03FA60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D84C1A"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EC6FF8"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902D92" w14:textId="77777777" w:rsidR="004335ED" w:rsidRPr="00DD6CFB" w:rsidRDefault="004335ED" w:rsidP="000D75B4">
            <w:pPr>
              <w:pStyle w:val="TAL"/>
              <w:rPr>
                <w:lang w:eastAsia="en-US"/>
              </w:rPr>
            </w:pPr>
            <w:r w:rsidRPr="00DD6CFB">
              <w:rPr>
                <w:lang w:eastAsia="en-US"/>
              </w:rPr>
              <w:t>R5-215972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127E2" w14:textId="77777777" w:rsidR="004335ED" w:rsidRPr="00DD6CFB" w:rsidRDefault="004335ED" w:rsidP="000D75B4">
            <w:pPr>
              <w:pStyle w:val="TAL"/>
              <w:rPr>
                <w:lang w:eastAsia="en-US"/>
              </w:rPr>
            </w:pPr>
            <w:r w:rsidRPr="00DD6CFB">
              <w:rPr>
                <w:lang w:eastAsia="en-US"/>
              </w:rPr>
              <w:t>2020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D3EDE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59B65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B50D23" w14:textId="77777777" w:rsidR="004335ED" w:rsidRPr="00DD6CFB" w:rsidRDefault="004335ED" w:rsidP="000D75B4">
            <w:pPr>
              <w:pStyle w:val="TAL"/>
              <w:rPr>
                <w:lang w:eastAsia="en-US"/>
              </w:rPr>
            </w:pPr>
            <w:r w:rsidRPr="00DD6CFB">
              <w:rPr>
                <w:lang w:eastAsia="en-US"/>
              </w:rPr>
              <w:t>Update of 4.3.1.1.2 for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5AFE9" w14:textId="77777777" w:rsidR="004335ED" w:rsidRPr="00DD6CFB" w:rsidRDefault="004335ED" w:rsidP="000D75B4">
            <w:pPr>
              <w:pStyle w:val="TAL"/>
              <w:rPr>
                <w:lang w:eastAsia="en-US"/>
              </w:rPr>
            </w:pPr>
            <w:r w:rsidRPr="00DD6CFB">
              <w:rPr>
                <w:lang w:eastAsia="en-US"/>
              </w:rPr>
              <w:t>17.2.0</w:t>
            </w:r>
          </w:p>
        </w:tc>
      </w:tr>
      <w:tr w:rsidR="004335ED" w:rsidRPr="0031204F" w14:paraId="4FDE13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4E3276"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F29855"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CAC8F2" w14:textId="77777777" w:rsidR="004335ED" w:rsidRPr="00DD6CFB" w:rsidRDefault="004335ED" w:rsidP="000D75B4">
            <w:pPr>
              <w:pStyle w:val="TAL"/>
              <w:rPr>
                <w:lang w:eastAsia="en-US"/>
              </w:rPr>
            </w:pPr>
            <w:r w:rsidRPr="00DD6CFB">
              <w:rPr>
                <w:lang w:eastAsia="en-US"/>
              </w:rPr>
              <w:t>R5-216027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BE479" w14:textId="77777777" w:rsidR="004335ED" w:rsidRPr="00DD6CFB" w:rsidRDefault="004335ED" w:rsidP="000D75B4">
            <w:pPr>
              <w:pStyle w:val="TAL"/>
              <w:rPr>
                <w:lang w:eastAsia="en-US"/>
              </w:rPr>
            </w:pPr>
            <w:r w:rsidRPr="00DD6CFB">
              <w:rPr>
                <w:lang w:eastAsia="en-US"/>
              </w:rPr>
              <w:t>2016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8D9D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59C58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B9D45" w14:textId="77777777" w:rsidR="004335ED" w:rsidRPr="00DD6CFB" w:rsidRDefault="004335ED" w:rsidP="000D75B4">
            <w:pPr>
              <w:pStyle w:val="TAL"/>
              <w:rPr>
                <w:lang w:eastAsia="en-US"/>
              </w:rPr>
            </w:pPr>
            <w:r w:rsidRPr="00DD6CFB">
              <w:rPr>
                <w:lang w:eastAsia="en-US"/>
              </w:rPr>
              <w:t>Addition of Perf RI FR2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D0FA5" w14:textId="77777777" w:rsidR="004335ED" w:rsidRPr="00DD6CFB" w:rsidRDefault="004335ED" w:rsidP="000D75B4">
            <w:pPr>
              <w:pStyle w:val="TAL"/>
              <w:rPr>
                <w:lang w:eastAsia="en-US"/>
              </w:rPr>
            </w:pPr>
            <w:r w:rsidRPr="00DD6CFB">
              <w:rPr>
                <w:lang w:eastAsia="en-US"/>
              </w:rPr>
              <w:t>17.2.0</w:t>
            </w:r>
          </w:p>
        </w:tc>
      </w:tr>
      <w:tr w:rsidR="004335ED" w:rsidRPr="0031204F" w14:paraId="6D672B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AE01B3"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83EAC5"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D270FE" w14:textId="77777777" w:rsidR="004335ED" w:rsidRPr="00DD6CFB" w:rsidRDefault="004335ED" w:rsidP="000D75B4">
            <w:pPr>
              <w:pStyle w:val="TAL"/>
              <w:rPr>
                <w:lang w:eastAsia="en-US"/>
              </w:rPr>
            </w:pPr>
            <w:r w:rsidRPr="00DD6CFB">
              <w:rPr>
                <w:lang w:eastAsia="en-US"/>
              </w:rPr>
              <w:t>R5-216070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5898E" w14:textId="77777777" w:rsidR="004335ED" w:rsidRPr="00DD6CFB" w:rsidRDefault="004335ED" w:rsidP="000D75B4">
            <w:pPr>
              <w:pStyle w:val="TAL"/>
              <w:rPr>
                <w:lang w:eastAsia="en-US"/>
              </w:rPr>
            </w:pPr>
            <w:r w:rsidRPr="00DD6CFB">
              <w:rPr>
                <w:lang w:eastAsia="en-US"/>
              </w:rPr>
              <w:t>2007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BAD8C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1B8CC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5A95B" w14:textId="77777777" w:rsidR="004335ED" w:rsidRPr="00DD6CFB" w:rsidRDefault="004335ED" w:rsidP="000D75B4">
            <w:pPr>
              <w:pStyle w:val="TAL"/>
              <w:rPr>
                <w:lang w:eastAsia="en-US"/>
              </w:rPr>
            </w:pPr>
            <w:r w:rsidRPr="00DD6CFB">
              <w:rPr>
                <w:lang w:eastAsia="en-US"/>
              </w:rPr>
              <w:t xml:space="preserve">Adding connection diagram for </w:t>
            </w:r>
            <w:proofErr w:type="spellStart"/>
            <w:r w:rsidRPr="00DD6CFB">
              <w:rPr>
                <w:lang w:eastAsia="en-US"/>
              </w:rPr>
              <w:t>eMIMO</w:t>
            </w:r>
            <w:proofErr w:type="spellEnd"/>
            <w:r w:rsidRPr="00DD6CFB">
              <w:rPr>
                <w:lang w:eastAsia="en-US"/>
              </w:rPr>
              <w:t xml:space="preserve"> multi-TRP </w:t>
            </w:r>
            <w:proofErr w:type="spellStart"/>
            <w:r w:rsidRPr="00DD6CFB">
              <w:rPr>
                <w:lang w:eastAsia="en-US"/>
              </w:rPr>
              <w:t>demod</w:t>
            </w:r>
            <w:proofErr w:type="spellEnd"/>
            <w:r w:rsidRPr="00DD6CFB">
              <w:rPr>
                <w:lang w:eastAsia="en-US"/>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EDED4" w14:textId="77777777" w:rsidR="004335ED" w:rsidRPr="00DD6CFB" w:rsidRDefault="004335ED" w:rsidP="000D75B4">
            <w:pPr>
              <w:pStyle w:val="TAL"/>
              <w:rPr>
                <w:lang w:eastAsia="en-US"/>
              </w:rPr>
            </w:pPr>
            <w:r w:rsidRPr="00DD6CFB">
              <w:rPr>
                <w:lang w:eastAsia="en-US"/>
              </w:rPr>
              <w:t>17.2.0</w:t>
            </w:r>
          </w:p>
        </w:tc>
      </w:tr>
      <w:tr w:rsidR="004335ED" w:rsidRPr="0031204F" w14:paraId="6EE202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FDC2F2"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2C7CC8"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BBC757" w14:textId="77777777" w:rsidR="004335ED" w:rsidRPr="00DD6CFB" w:rsidRDefault="004335ED" w:rsidP="000D75B4">
            <w:pPr>
              <w:pStyle w:val="TAL"/>
              <w:rPr>
                <w:lang w:eastAsia="en-US"/>
              </w:rPr>
            </w:pPr>
            <w:r w:rsidRPr="00DD6CFB">
              <w:rPr>
                <w:lang w:eastAsia="en-US"/>
              </w:rPr>
              <w:t>R5-216079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47C5" w14:textId="77777777" w:rsidR="004335ED" w:rsidRPr="00DD6CFB" w:rsidRDefault="004335ED" w:rsidP="000D75B4">
            <w:pPr>
              <w:pStyle w:val="TAL"/>
              <w:rPr>
                <w:lang w:eastAsia="en-US"/>
              </w:rPr>
            </w:pPr>
            <w:r w:rsidRPr="00DD6CFB">
              <w:rPr>
                <w:lang w:eastAsia="en-US"/>
              </w:rPr>
              <w:t>1973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D316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3BFD6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6185D" w14:textId="77777777" w:rsidR="004335ED" w:rsidRPr="00DD6CFB" w:rsidRDefault="004335ED" w:rsidP="000D75B4">
            <w:pPr>
              <w:pStyle w:val="TAL"/>
              <w:rPr>
                <w:lang w:eastAsia="en-US"/>
              </w:rPr>
            </w:pPr>
            <w:r w:rsidRPr="00DD6CFB">
              <w:rPr>
                <w:lang w:eastAsia="en-US"/>
              </w:rPr>
              <w:t xml:space="preserve">Updating  test frequencies for Rel-17 inter-band EN-DC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1727E" w14:textId="77777777" w:rsidR="004335ED" w:rsidRPr="00DD6CFB" w:rsidRDefault="004335ED" w:rsidP="000D75B4">
            <w:pPr>
              <w:pStyle w:val="TAL"/>
              <w:rPr>
                <w:lang w:eastAsia="en-US"/>
              </w:rPr>
            </w:pPr>
            <w:r w:rsidRPr="00DD6CFB">
              <w:rPr>
                <w:lang w:eastAsia="en-US"/>
              </w:rPr>
              <w:t>17.2.0</w:t>
            </w:r>
          </w:p>
        </w:tc>
      </w:tr>
      <w:tr w:rsidR="004335ED" w:rsidRPr="0031204F" w14:paraId="4CFC87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96E595"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F27AD8"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5F71BC" w14:textId="77777777" w:rsidR="004335ED" w:rsidRPr="00DD6CFB" w:rsidRDefault="004335ED" w:rsidP="000D75B4">
            <w:pPr>
              <w:pStyle w:val="TAL"/>
              <w:rPr>
                <w:lang w:eastAsia="en-US"/>
              </w:rPr>
            </w:pPr>
            <w:r w:rsidRPr="00DD6CFB">
              <w:rPr>
                <w:lang w:eastAsia="en-US"/>
              </w:rPr>
              <w:t>R5-216116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AF4CA" w14:textId="77777777" w:rsidR="004335ED" w:rsidRPr="00DD6CFB" w:rsidRDefault="004335ED" w:rsidP="000D75B4">
            <w:pPr>
              <w:pStyle w:val="TAL"/>
              <w:rPr>
                <w:lang w:eastAsia="en-US"/>
              </w:rPr>
            </w:pPr>
            <w:r w:rsidRPr="00DD6CFB">
              <w:rPr>
                <w:lang w:eastAsia="en-US"/>
              </w:rPr>
              <w:t>2009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ADCBC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6EE4A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6112A" w14:textId="77777777" w:rsidR="004335ED" w:rsidRPr="00DD6CFB" w:rsidRDefault="004335ED" w:rsidP="000D75B4">
            <w:pPr>
              <w:pStyle w:val="TAL"/>
              <w:rPr>
                <w:lang w:eastAsia="en-US"/>
              </w:rPr>
            </w:pPr>
            <w:r w:rsidRPr="00DD6CFB">
              <w:rPr>
                <w:lang w:eastAsia="en-US"/>
              </w:rPr>
              <w:t>Updates to Test Equipment connection for Demodulation Performance and CSI reporting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D4AD4" w14:textId="77777777" w:rsidR="004335ED" w:rsidRPr="00DD6CFB" w:rsidRDefault="004335ED" w:rsidP="000D75B4">
            <w:pPr>
              <w:pStyle w:val="TAL"/>
              <w:rPr>
                <w:lang w:eastAsia="en-US"/>
              </w:rPr>
            </w:pPr>
            <w:r w:rsidRPr="00DD6CFB">
              <w:rPr>
                <w:lang w:eastAsia="en-US"/>
              </w:rPr>
              <w:t>17.2.0</w:t>
            </w:r>
          </w:p>
        </w:tc>
      </w:tr>
      <w:tr w:rsidR="004335ED" w:rsidRPr="0031204F" w14:paraId="2E6AF8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DF581D"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43FA6C"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AC951" w14:textId="77777777" w:rsidR="004335ED" w:rsidRPr="00DD6CFB" w:rsidRDefault="004335ED" w:rsidP="000D75B4">
            <w:pPr>
              <w:pStyle w:val="TAL"/>
              <w:rPr>
                <w:lang w:eastAsia="en-US"/>
              </w:rPr>
            </w:pPr>
            <w:r w:rsidRPr="00DD6CFB">
              <w:rPr>
                <w:lang w:eastAsia="en-US"/>
              </w:rPr>
              <w:t>R5-216122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9F839" w14:textId="77777777" w:rsidR="004335ED" w:rsidRPr="00DD6CFB" w:rsidRDefault="004335ED" w:rsidP="000D75B4">
            <w:pPr>
              <w:pStyle w:val="TAL"/>
              <w:rPr>
                <w:lang w:eastAsia="en-US"/>
              </w:rPr>
            </w:pPr>
            <w:r w:rsidRPr="00DD6CFB">
              <w:rPr>
                <w:lang w:eastAsia="en-US"/>
              </w:rPr>
              <w:t>2010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F48DB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ED1AEB" w14:textId="77777777" w:rsidR="004335ED" w:rsidRPr="00DD6CFB" w:rsidRDefault="004335ED" w:rsidP="000D75B4">
            <w:pPr>
              <w:pStyle w:val="TAL"/>
              <w:rPr>
                <w:lang w:eastAsia="en-US"/>
              </w:rPr>
            </w:pPr>
            <w:r w:rsidRPr="00DD6CFB">
              <w:rPr>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6BC2" w14:textId="77777777" w:rsidR="004335ED" w:rsidRPr="00DD6CFB" w:rsidRDefault="004335ED" w:rsidP="000D75B4">
            <w:pPr>
              <w:pStyle w:val="TAL"/>
              <w:rPr>
                <w:lang w:eastAsia="en-US"/>
              </w:rPr>
            </w:pPr>
            <w:r w:rsidRPr="00DD6CFB">
              <w:rPr>
                <w:lang w:eastAsia="en-US"/>
              </w:rPr>
              <w:t>Introduction of test frequencies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8C8C4" w14:textId="77777777" w:rsidR="004335ED" w:rsidRPr="00DD6CFB" w:rsidRDefault="004335ED" w:rsidP="000D75B4">
            <w:pPr>
              <w:pStyle w:val="TAL"/>
              <w:rPr>
                <w:lang w:eastAsia="en-US"/>
              </w:rPr>
            </w:pPr>
            <w:r w:rsidRPr="00DD6CFB">
              <w:rPr>
                <w:lang w:eastAsia="en-US"/>
              </w:rPr>
              <w:t>17.2.0</w:t>
            </w:r>
          </w:p>
        </w:tc>
      </w:tr>
      <w:tr w:rsidR="004335ED" w:rsidRPr="0031204F" w14:paraId="0C62BF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CBEC30"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0D54A"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734848" w14:textId="77777777" w:rsidR="004335ED" w:rsidRPr="00DD6CFB" w:rsidRDefault="004335ED" w:rsidP="000D75B4">
            <w:pPr>
              <w:pStyle w:val="TAL"/>
              <w:rPr>
                <w:lang w:eastAsia="en-US"/>
              </w:rPr>
            </w:pPr>
            <w:r w:rsidRPr="00DD6CFB">
              <w:rPr>
                <w:lang w:eastAsia="en-US"/>
              </w:rPr>
              <w:t>R5-216150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8C82C" w14:textId="77777777" w:rsidR="004335ED" w:rsidRPr="00DD6CFB" w:rsidRDefault="004335ED" w:rsidP="000D75B4">
            <w:pPr>
              <w:pStyle w:val="TAL"/>
              <w:rPr>
                <w:lang w:eastAsia="en-US"/>
              </w:rPr>
            </w:pPr>
            <w:r w:rsidRPr="00DD6CFB">
              <w:rPr>
                <w:lang w:eastAsia="en-US"/>
              </w:rPr>
              <w:t>1977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42DE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31E2A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1753E" w14:textId="77777777" w:rsidR="004335ED" w:rsidRPr="00DD6CFB" w:rsidRDefault="004335ED" w:rsidP="000D75B4">
            <w:pPr>
              <w:pStyle w:val="TAL"/>
              <w:rPr>
                <w:lang w:eastAsia="en-US"/>
              </w:rPr>
            </w:pPr>
            <w:r w:rsidRPr="00DD6CFB">
              <w:rPr>
                <w:lang w:eastAsia="en-US"/>
              </w:rPr>
              <w:t>Correction to Test Procedure for IMS MO and MT call release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8B10" w14:textId="77777777" w:rsidR="004335ED" w:rsidRPr="00DD6CFB" w:rsidRDefault="004335ED" w:rsidP="000D75B4">
            <w:pPr>
              <w:pStyle w:val="TAL"/>
              <w:rPr>
                <w:lang w:eastAsia="en-US"/>
              </w:rPr>
            </w:pPr>
            <w:r w:rsidRPr="00DD6CFB">
              <w:rPr>
                <w:lang w:eastAsia="en-US"/>
              </w:rPr>
              <w:t>17.2.0</w:t>
            </w:r>
          </w:p>
        </w:tc>
      </w:tr>
      <w:tr w:rsidR="004335ED" w:rsidRPr="0031204F" w14:paraId="76B25B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66DC45"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1D273F"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77701B" w14:textId="77777777" w:rsidR="004335ED" w:rsidRPr="00DD6CFB" w:rsidRDefault="004335ED" w:rsidP="000D75B4">
            <w:pPr>
              <w:pStyle w:val="TAL"/>
              <w:rPr>
                <w:lang w:eastAsia="en-US"/>
              </w:rPr>
            </w:pPr>
            <w:r w:rsidRPr="00DD6CFB">
              <w:rPr>
                <w:lang w:eastAsia="en-US"/>
              </w:rPr>
              <w:t>R5-216151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49BF1" w14:textId="77777777" w:rsidR="004335ED" w:rsidRPr="00DD6CFB" w:rsidRDefault="004335ED" w:rsidP="000D75B4">
            <w:pPr>
              <w:pStyle w:val="TAL"/>
              <w:rPr>
                <w:lang w:eastAsia="en-US"/>
              </w:rPr>
            </w:pPr>
            <w:r w:rsidRPr="00DD6CFB">
              <w:rPr>
                <w:lang w:eastAsia="en-US"/>
              </w:rPr>
              <w:t>2017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AF481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6E590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A28E1" w14:textId="77777777" w:rsidR="004335ED" w:rsidRPr="00DD6CFB" w:rsidRDefault="004335ED" w:rsidP="000D75B4">
            <w:pPr>
              <w:pStyle w:val="TAL"/>
              <w:rPr>
                <w:lang w:eastAsia="en-US"/>
              </w:rPr>
            </w:pPr>
            <w:r w:rsidRPr="00DD6CFB">
              <w:rPr>
                <w:lang w:eastAsia="en-US"/>
              </w:rPr>
              <w:t>Correction to introduce Handling of PDU Session Release during switch off/Power off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EF038" w14:textId="77777777" w:rsidR="004335ED" w:rsidRPr="00DD6CFB" w:rsidRDefault="004335ED" w:rsidP="000D75B4">
            <w:pPr>
              <w:pStyle w:val="TAL"/>
              <w:rPr>
                <w:lang w:eastAsia="en-US"/>
              </w:rPr>
            </w:pPr>
            <w:r w:rsidRPr="00DD6CFB">
              <w:rPr>
                <w:lang w:eastAsia="en-US"/>
              </w:rPr>
              <w:t>17.2.0</w:t>
            </w:r>
          </w:p>
        </w:tc>
      </w:tr>
      <w:tr w:rsidR="004335ED" w:rsidRPr="0031204F" w14:paraId="64A406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79926F"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F36BA3"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7538B5" w14:textId="77777777" w:rsidR="004335ED" w:rsidRPr="00DD6CFB" w:rsidRDefault="004335ED" w:rsidP="000D75B4">
            <w:pPr>
              <w:pStyle w:val="TAL"/>
              <w:rPr>
                <w:lang w:eastAsia="en-US"/>
              </w:rPr>
            </w:pPr>
            <w:r w:rsidRPr="00DD6CFB">
              <w:rPr>
                <w:lang w:eastAsia="en-US"/>
              </w:rPr>
              <w:t>R5-216152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788F" w14:textId="77777777" w:rsidR="004335ED" w:rsidRPr="00DD6CFB" w:rsidRDefault="004335ED" w:rsidP="000D75B4">
            <w:pPr>
              <w:pStyle w:val="TAL"/>
              <w:rPr>
                <w:lang w:eastAsia="en-US"/>
              </w:rPr>
            </w:pPr>
            <w:r w:rsidRPr="00DD6CFB">
              <w:rPr>
                <w:lang w:eastAsia="en-US"/>
              </w:rPr>
              <w:t>2026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6C2A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5EC5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97D02" w14:textId="77777777" w:rsidR="004335ED" w:rsidRPr="00DD6CFB" w:rsidRDefault="004335ED" w:rsidP="000D75B4">
            <w:pPr>
              <w:pStyle w:val="TAL"/>
              <w:rPr>
                <w:lang w:eastAsia="en-US"/>
              </w:rPr>
            </w:pPr>
            <w:r w:rsidRPr="00DD6CFB">
              <w:rPr>
                <w:lang w:eastAsia="en-US"/>
              </w:rPr>
              <w:t>Addition of UE Configuration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D8BAB" w14:textId="77777777" w:rsidR="004335ED" w:rsidRPr="00DD6CFB" w:rsidRDefault="004335ED" w:rsidP="000D75B4">
            <w:pPr>
              <w:pStyle w:val="TAL"/>
              <w:rPr>
                <w:lang w:eastAsia="en-US"/>
              </w:rPr>
            </w:pPr>
            <w:r w:rsidRPr="00DD6CFB">
              <w:rPr>
                <w:lang w:eastAsia="en-US"/>
              </w:rPr>
              <w:t>17.2.0</w:t>
            </w:r>
          </w:p>
        </w:tc>
      </w:tr>
      <w:tr w:rsidR="004335ED" w:rsidRPr="0031204F" w14:paraId="65A00C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89D069"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0D06E3"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CE1BE3" w14:textId="77777777" w:rsidR="004335ED" w:rsidRPr="00DD6CFB" w:rsidRDefault="004335ED" w:rsidP="000D75B4">
            <w:pPr>
              <w:pStyle w:val="TAL"/>
              <w:rPr>
                <w:lang w:eastAsia="en-US"/>
              </w:rPr>
            </w:pPr>
            <w:r w:rsidRPr="00DD6CFB">
              <w:rPr>
                <w:lang w:eastAsia="en-US"/>
              </w:rPr>
              <w:t>R5-216153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0C31B" w14:textId="77777777" w:rsidR="004335ED" w:rsidRPr="00DD6CFB" w:rsidRDefault="004335ED" w:rsidP="000D75B4">
            <w:pPr>
              <w:pStyle w:val="TAL"/>
              <w:rPr>
                <w:lang w:eastAsia="en-US"/>
              </w:rPr>
            </w:pPr>
            <w:r w:rsidRPr="00DD6CFB">
              <w:rPr>
                <w:lang w:eastAsia="en-US"/>
              </w:rPr>
              <w:t>2037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19D56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1B936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F198FF" w14:textId="77777777" w:rsidR="004335ED" w:rsidRPr="00DD6CFB" w:rsidRDefault="004335ED" w:rsidP="000D75B4">
            <w:pPr>
              <w:pStyle w:val="TAL"/>
              <w:rPr>
                <w:lang w:eastAsia="en-US"/>
              </w:rPr>
            </w:pPr>
            <w:r w:rsidRPr="00DD6CFB">
              <w:rPr>
                <w:lang w:eastAsia="en-US"/>
              </w:rPr>
              <w:t>Corrections for IMS video call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67A6" w14:textId="77777777" w:rsidR="004335ED" w:rsidRPr="00DD6CFB" w:rsidRDefault="004335ED" w:rsidP="000D75B4">
            <w:pPr>
              <w:pStyle w:val="TAL"/>
              <w:rPr>
                <w:lang w:eastAsia="en-US"/>
              </w:rPr>
            </w:pPr>
            <w:r w:rsidRPr="00DD6CFB">
              <w:rPr>
                <w:lang w:eastAsia="en-US"/>
              </w:rPr>
              <w:t>17.2.0</w:t>
            </w:r>
          </w:p>
        </w:tc>
      </w:tr>
      <w:tr w:rsidR="004335ED" w:rsidRPr="0031204F" w14:paraId="33AD5F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00992E"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0155CC"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55605" w14:textId="77777777" w:rsidR="004335ED" w:rsidRPr="00DD6CFB" w:rsidRDefault="004335ED" w:rsidP="000D75B4">
            <w:pPr>
              <w:pStyle w:val="TAL"/>
              <w:rPr>
                <w:lang w:eastAsia="en-US"/>
              </w:rPr>
            </w:pPr>
            <w:r w:rsidRPr="00DD6CFB">
              <w:rPr>
                <w:lang w:eastAsia="en-US"/>
              </w:rPr>
              <w:t>R5-216154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01A84C" w14:textId="77777777" w:rsidR="004335ED" w:rsidRPr="00DD6CFB" w:rsidRDefault="004335ED" w:rsidP="000D75B4">
            <w:pPr>
              <w:pStyle w:val="TAL"/>
              <w:rPr>
                <w:lang w:eastAsia="en-US"/>
              </w:rPr>
            </w:pPr>
            <w:r w:rsidRPr="00DD6CFB">
              <w:rPr>
                <w:lang w:eastAsia="en-US"/>
              </w:rPr>
              <w:t>2041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A26B6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008B4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B98FA" w14:textId="77777777" w:rsidR="004335ED" w:rsidRPr="00DD6CFB" w:rsidRDefault="004335ED" w:rsidP="000D75B4">
            <w:pPr>
              <w:pStyle w:val="TAL"/>
              <w:rPr>
                <w:lang w:eastAsia="en-US"/>
              </w:rPr>
            </w:pPr>
            <w:r w:rsidRPr="00DD6CFB">
              <w:rPr>
                <w:lang w:eastAsia="en-US"/>
              </w:rPr>
              <w:t>Correction to Table 4.6.3-142 and Table 4.6.3-79 for SFTD measurement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89086" w14:textId="77777777" w:rsidR="004335ED" w:rsidRPr="00DD6CFB" w:rsidRDefault="004335ED" w:rsidP="000D75B4">
            <w:pPr>
              <w:pStyle w:val="TAL"/>
              <w:rPr>
                <w:lang w:eastAsia="en-US"/>
              </w:rPr>
            </w:pPr>
            <w:r w:rsidRPr="00DD6CFB">
              <w:rPr>
                <w:lang w:eastAsia="en-US"/>
              </w:rPr>
              <w:t>17.2.0</w:t>
            </w:r>
          </w:p>
        </w:tc>
      </w:tr>
      <w:tr w:rsidR="004335ED" w:rsidRPr="0031204F" w14:paraId="34BC7A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350D2A"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46B411"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769F4F" w14:textId="77777777" w:rsidR="004335ED" w:rsidRPr="00DD6CFB" w:rsidRDefault="004335ED" w:rsidP="000D75B4">
            <w:pPr>
              <w:pStyle w:val="TAL"/>
              <w:rPr>
                <w:lang w:eastAsia="en-US"/>
              </w:rPr>
            </w:pPr>
            <w:r w:rsidRPr="00DD6CFB">
              <w:rPr>
                <w:lang w:eastAsia="en-US"/>
              </w:rPr>
              <w:t>R5-216155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A56D6" w14:textId="77777777" w:rsidR="004335ED" w:rsidRPr="00DD6CFB" w:rsidRDefault="004335ED" w:rsidP="000D75B4">
            <w:pPr>
              <w:pStyle w:val="TAL"/>
              <w:rPr>
                <w:lang w:eastAsia="en-US"/>
              </w:rPr>
            </w:pPr>
            <w:r w:rsidRPr="00DD6CFB">
              <w:rPr>
                <w:lang w:eastAsia="en-US"/>
              </w:rPr>
              <w:t>2024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2585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B3BA2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2F82" w14:textId="77777777" w:rsidR="004335ED" w:rsidRPr="00DD6CFB" w:rsidRDefault="004335ED" w:rsidP="000D75B4">
            <w:pPr>
              <w:pStyle w:val="TAL"/>
              <w:rPr>
                <w:lang w:eastAsia="en-US"/>
              </w:rPr>
            </w:pPr>
            <w:r w:rsidRPr="00DD6CFB">
              <w:rPr>
                <w:lang w:eastAsia="en-US"/>
              </w:rPr>
              <w:t>Introduction of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D5BEE" w14:textId="77777777" w:rsidR="004335ED" w:rsidRPr="00DD6CFB" w:rsidRDefault="004335ED" w:rsidP="000D75B4">
            <w:pPr>
              <w:pStyle w:val="TAL"/>
              <w:rPr>
                <w:lang w:eastAsia="en-US"/>
              </w:rPr>
            </w:pPr>
            <w:r w:rsidRPr="00DD6CFB">
              <w:rPr>
                <w:lang w:eastAsia="en-US"/>
              </w:rPr>
              <w:t>17.2.0</w:t>
            </w:r>
          </w:p>
        </w:tc>
      </w:tr>
      <w:tr w:rsidR="004335ED" w:rsidRPr="0031204F" w14:paraId="0477E7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BFCCEF"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25CB17"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ECD1CC" w14:textId="77777777" w:rsidR="004335ED" w:rsidRPr="00DD6CFB" w:rsidRDefault="004335ED" w:rsidP="000D75B4">
            <w:pPr>
              <w:pStyle w:val="TAL"/>
              <w:rPr>
                <w:lang w:eastAsia="en-US"/>
              </w:rPr>
            </w:pPr>
            <w:r w:rsidRPr="00DD6CFB">
              <w:rPr>
                <w:lang w:eastAsia="en-US"/>
              </w:rPr>
              <w:t>R5-216156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971E6" w14:textId="77777777" w:rsidR="004335ED" w:rsidRPr="00DD6CFB" w:rsidRDefault="004335ED" w:rsidP="000D75B4">
            <w:pPr>
              <w:pStyle w:val="TAL"/>
              <w:rPr>
                <w:lang w:eastAsia="en-US"/>
              </w:rPr>
            </w:pPr>
            <w:r w:rsidRPr="00DD6CFB">
              <w:rPr>
                <w:lang w:eastAsia="en-US"/>
              </w:rPr>
              <w:t>2025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D37FF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E0E06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E8A32" w14:textId="77777777" w:rsidR="004335ED" w:rsidRPr="00DD6CFB" w:rsidRDefault="004335ED" w:rsidP="000D75B4">
            <w:pPr>
              <w:pStyle w:val="TAL"/>
              <w:rPr>
                <w:lang w:eastAsia="en-US"/>
              </w:rPr>
            </w:pPr>
            <w:r w:rsidRPr="00DD6CFB">
              <w:rPr>
                <w:lang w:eastAsia="en-US"/>
              </w:rPr>
              <w:t>Introduction of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8566A" w14:textId="77777777" w:rsidR="004335ED" w:rsidRPr="00DD6CFB" w:rsidRDefault="004335ED" w:rsidP="000D75B4">
            <w:pPr>
              <w:pStyle w:val="TAL"/>
              <w:rPr>
                <w:lang w:eastAsia="en-US"/>
              </w:rPr>
            </w:pPr>
            <w:r w:rsidRPr="00DD6CFB">
              <w:rPr>
                <w:lang w:eastAsia="en-US"/>
              </w:rPr>
              <w:t>17.2.0</w:t>
            </w:r>
          </w:p>
        </w:tc>
      </w:tr>
      <w:tr w:rsidR="004335ED" w:rsidRPr="0031204F" w14:paraId="2931D99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F79A99"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2954E"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56B43D" w14:textId="77777777" w:rsidR="004335ED" w:rsidRPr="00DD6CFB" w:rsidRDefault="004335ED" w:rsidP="000D75B4">
            <w:pPr>
              <w:pStyle w:val="TAL"/>
              <w:rPr>
                <w:lang w:eastAsia="en-US"/>
              </w:rPr>
            </w:pPr>
            <w:r w:rsidRPr="00DD6CFB">
              <w:rPr>
                <w:lang w:eastAsia="en-US"/>
              </w:rPr>
              <w:t>R5-216157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7F5F" w14:textId="77777777" w:rsidR="004335ED" w:rsidRPr="00DD6CFB" w:rsidRDefault="004335ED" w:rsidP="000D75B4">
            <w:pPr>
              <w:pStyle w:val="TAL"/>
              <w:rPr>
                <w:lang w:eastAsia="en-US"/>
              </w:rPr>
            </w:pPr>
            <w:r w:rsidRPr="00DD6CFB">
              <w:rPr>
                <w:lang w:eastAsia="en-US"/>
              </w:rPr>
              <w:t>2027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C390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C583E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15EFA" w14:textId="77777777" w:rsidR="004335ED" w:rsidRPr="00DD6CFB" w:rsidRDefault="004335ED" w:rsidP="000D75B4">
            <w:pPr>
              <w:pStyle w:val="TAL"/>
              <w:rPr>
                <w:lang w:eastAsia="en-US"/>
              </w:rPr>
            </w:pPr>
            <w:r w:rsidRPr="00DD6CFB">
              <w:rPr>
                <w:lang w:eastAsia="en-US"/>
              </w:rPr>
              <w:t>Updates to REGISTRATION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5699F" w14:textId="77777777" w:rsidR="004335ED" w:rsidRPr="00DD6CFB" w:rsidRDefault="004335ED" w:rsidP="000D75B4">
            <w:pPr>
              <w:pStyle w:val="TAL"/>
              <w:rPr>
                <w:lang w:eastAsia="en-US"/>
              </w:rPr>
            </w:pPr>
            <w:r w:rsidRPr="00DD6CFB">
              <w:rPr>
                <w:lang w:eastAsia="en-US"/>
              </w:rPr>
              <w:t>17.2.0</w:t>
            </w:r>
          </w:p>
        </w:tc>
      </w:tr>
      <w:tr w:rsidR="004335ED" w:rsidRPr="0031204F" w14:paraId="279E62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748396"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E9119F"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55CB9E" w14:textId="77777777" w:rsidR="004335ED" w:rsidRPr="00DD6CFB" w:rsidRDefault="004335ED" w:rsidP="000D75B4">
            <w:pPr>
              <w:pStyle w:val="TAL"/>
              <w:rPr>
                <w:lang w:eastAsia="en-US"/>
              </w:rPr>
            </w:pPr>
            <w:r w:rsidRPr="00DD6CFB">
              <w:rPr>
                <w:lang w:eastAsia="en-US"/>
              </w:rPr>
              <w:t>R5-216158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1317B" w14:textId="77777777" w:rsidR="004335ED" w:rsidRPr="00DD6CFB" w:rsidRDefault="004335ED" w:rsidP="000D75B4">
            <w:pPr>
              <w:pStyle w:val="TAL"/>
              <w:rPr>
                <w:lang w:eastAsia="en-US"/>
              </w:rPr>
            </w:pPr>
            <w:r w:rsidRPr="00DD6CFB">
              <w:rPr>
                <w:lang w:eastAsia="en-US"/>
              </w:rPr>
              <w:t>2036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8427A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F2280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F77AA0" w14:textId="77777777" w:rsidR="004335ED" w:rsidRPr="00DD6CFB" w:rsidRDefault="004335ED" w:rsidP="000D75B4">
            <w:pPr>
              <w:pStyle w:val="TAL"/>
              <w:rPr>
                <w:lang w:eastAsia="en-US"/>
              </w:rPr>
            </w:pPr>
            <w:r w:rsidRPr="00DD6CFB">
              <w:rPr>
                <w:lang w:eastAsia="en-US"/>
              </w:rPr>
              <w:t>Correction to Table 4.8.2.2-1 for default Packet filter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8284A" w14:textId="77777777" w:rsidR="004335ED" w:rsidRPr="00DD6CFB" w:rsidRDefault="004335ED" w:rsidP="000D75B4">
            <w:pPr>
              <w:pStyle w:val="TAL"/>
              <w:rPr>
                <w:lang w:eastAsia="en-US"/>
              </w:rPr>
            </w:pPr>
            <w:r w:rsidRPr="00DD6CFB">
              <w:rPr>
                <w:lang w:eastAsia="en-US"/>
              </w:rPr>
              <w:t>17.2.0</w:t>
            </w:r>
          </w:p>
        </w:tc>
      </w:tr>
      <w:tr w:rsidR="004335ED" w:rsidRPr="0031204F" w14:paraId="1EA655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31896C"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71A7B6"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3BC2CB" w14:textId="77777777" w:rsidR="004335ED" w:rsidRPr="00DD6CFB" w:rsidRDefault="004335ED" w:rsidP="000D75B4">
            <w:pPr>
              <w:pStyle w:val="TAL"/>
              <w:rPr>
                <w:lang w:eastAsia="en-US"/>
              </w:rPr>
            </w:pPr>
            <w:r w:rsidRPr="00DD6CFB">
              <w:rPr>
                <w:lang w:eastAsia="en-US"/>
              </w:rPr>
              <w:t>R5-216159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CAFC6" w14:textId="77777777" w:rsidR="004335ED" w:rsidRPr="00DD6CFB" w:rsidRDefault="004335ED" w:rsidP="000D75B4">
            <w:pPr>
              <w:pStyle w:val="TAL"/>
              <w:rPr>
                <w:lang w:eastAsia="en-US"/>
              </w:rPr>
            </w:pPr>
            <w:r w:rsidRPr="00DD6CFB">
              <w:rPr>
                <w:lang w:eastAsia="en-US"/>
              </w:rPr>
              <w:t>1969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E02A7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70B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F60EC0" w14:textId="77777777" w:rsidR="004335ED" w:rsidRPr="00DD6CFB" w:rsidRDefault="004335ED" w:rsidP="000D75B4">
            <w:pPr>
              <w:pStyle w:val="TAL"/>
              <w:rPr>
                <w:lang w:eastAsia="en-US"/>
              </w:rPr>
            </w:pPr>
            <w:r w:rsidRPr="00DD6CFB">
              <w:rPr>
                <w:lang w:eastAsia="en-US"/>
              </w:rPr>
              <w:t>Correction for USIM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08F4E" w14:textId="77777777" w:rsidR="004335ED" w:rsidRPr="00DD6CFB" w:rsidRDefault="004335ED" w:rsidP="000D75B4">
            <w:pPr>
              <w:pStyle w:val="TAL"/>
              <w:rPr>
                <w:lang w:eastAsia="en-US"/>
              </w:rPr>
            </w:pPr>
            <w:r w:rsidRPr="00DD6CFB">
              <w:rPr>
                <w:lang w:eastAsia="en-US"/>
              </w:rPr>
              <w:t>17.2.0</w:t>
            </w:r>
          </w:p>
        </w:tc>
      </w:tr>
      <w:tr w:rsidR="004335ED" w:rsidRPr="0031204F" w14:paraId="507C40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2F3D4D"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4FA7F0"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EA6A7D" w14:textId="77777777" w:rsidR="004335ED" w:rsidRPr="00DD6CFB" w:rsidRDefault="004335ED" w:rsidP="000D75B4">
            <w:pPr>
              <w:pStyle w:val="TAL"/>
              <w:rPr>
                <w:lang w:eastAsia="en-US"/>
              </w:rPr>
            </w:pPr>
            <w:r w:rsidRPr="00DD6CFB">
              <w:rPr>
                <w:lang w:eastAsia="en-US"/>
              </w:rPr>
              <w:t>R5-216160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4487A" w14:textId="77777777" w:rsidR="004335ED" w:rsidRPr="00DD6CFB" w:rsidRDefault="004335ED" w:rsidP="000D75B4">
            <w:pPr>
              <w:pStyle w:val="TAL"/>
              <w:rPr>
                <w:lang w:eastAsia="en-US"/>
              </w:rPr>
            </w:pPr>
            <w:r w:rsidRPr="00DD6CFB">
              <w:rPr>
                <w:lang w:eastAsia="en-US"/>
              </w:rPr>
              <w:t>2018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5D4EF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AAD05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864F0" w14:textId="77777777" w:rsidR="004335ED" w:rsidRPr="00DD6CFB" w:rsidRDefault="004335ED" w:rsidP="000D75B4">
            <w:pPr>
              <w:pStyle w:val="TAL"/>
              <w:rPr>
                <w:lang w:eastAsia="en-US"/>
              </w:rPr>
            </w:pPr>
            <w:r w:rsidRPr="00DD6CFB">
              <w:rPr>
                <w:lang w:eastAsia="en-US"/>
              </w:rPr>
              <w:t>Updates to NR cell configurations for SIG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52D6C" w14:textId="77777777" w:rsidR="004335ED" w:rsidRPr="00DD6CFB" w:rsidRDefault="004335ED" w:rsidP="000D75B4">
            <w:pPr>
              <w:pStyle w:val="TAL"/>
              <w:rPr>
                <w:lang w:eastAsia="en-US"/>
              </w:rPr>
            </w:pPr>
            <w:r w:rsidRPr="00DD6CFB">
              <w:rPr>
                <w:lang w:eastAsia="en-US"/>
              </w:rPr>
              <w:t>17.2.0</w:t>
            </w:r>
          </w:p>
        </w:tc>
      </w:tr>
      <w:tr w:rsidR="004335ED" w:rsidRPr="0031204F" w14:paraId="036060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CC1E20"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AC8373"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3B93BE" w14:textId="77777777" w:rsidR="004335ED" w:rsidRPr="00DD6CFB" w:rsidRDefault="004335ED" w:rsidP="000D75B4">
            <w:pPr>
              <w:pStyle w:val="TAL"/>
              <w:rPr>
                <w:lang w:eastAsia="en-US"/>
              </w:rPr>
            </w:pPr>
            <w:r w:rsidRPr="00DD6CFB">
              <w:rPr>
                <w:lang w:eastAsia="en-US"/>
              </w:rPr>
              <w:t>R5-216161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FA601" w14:textId="77777777" w:rsidR="004335ED" w:rsidRPr="00DD6CFB" w:rsidRDefault="004335ED" w:rsidP="000D75B4">
            <w:pPr>
              <w:pStyle w:val="TAL"/>
              <w:rPr>
                <w:lang w:eastAsia="en-US"/>
              </w:rPr>
            </w:pPr>
            <w:r w:rsidRPr="00DD6CFB">
              <w:rPr>
                <w:lang w:eastAsia="en-US"/>
              </w:rPr>
              <w:t>2038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B0673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75077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5F0D" w14:textId="77777777" w:rsidR="004335ED" w:rsidRPr="00DD6CFB" w:rsidRDefault="004335ED" w:rsidP="000D75B4">
            <w:pPr>
              <w:pStyle w:val="TAL"/>
              <w:rPr>
                <w:lang w:eastAsia="en-US"/>
              </w:rPr>
            </w:pPr>
            <w:r w:rsidRPr="00DD6CFB">
              <w:rPr>
                <w:lang w:eastAsia="en-US"/>
              </w:rPr>
              <w:t>Correction to reference configurations for IMS video call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A703A" w14:textId="77777777" w:rsidR="004335ED" w:rsidRPr="00DD6CFB" w:rsidRDefault="004335ED" w:rsidP="000D75B4">
            <w:pPr>
              <w:pStyle w:val="TAL"/>
              <w:rPr>
                <w:lang w:eastAsia="en-US"/>
              </w:rPr>
            </w:pPr>
            <w:r w:rsidRPr="00DD6CFB">
              <w:rPr>
                <w:lang w:eastAsia="en-US"/>
              </w:rPr>
              <w:t>17.2.0</w:t>
            </w:r>
          </w:p>
        </w:tc>
      </w:tr>
      <w:tr w:rsidR="004335ED" w:rsidRPr="0031204F" w14:paraId="1C7CB9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698D37"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B2B95"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A3BA3C" w14:textId="77777777" w:rsidR="004335ED" w:rsidRPr="00DD6CFB" w:rsidRDefault="004335ED" w:rsidP="000D75B4">
            <w:pPr>
              <w:pStyle w:val="TAL"/>
              <w:rPr>
                <w:lang w:eastAsia="en-US"/>
              </w:rPr>
            </w:pPr>
            <w:r w:rsidRPr="00DD6CFB">
              <w:rPr>
                <w:lang w:eastAsia="en-US"/>
              </w:rPr>
              <w:t>R5-216243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C7819" w14:textId="77777777" w:rsidR="004335ED" w:rsidRPr="00DD6CFB" w:rsidRDefault="004335ED" w:rsidP="000D75B4">
            <w:pPr>
              <w:pStyle w:val="TAL"/>
              <w:rPr>
                <w:lang w:eastAsia="en-US"/>
              </w:rPr>
            </w:pPr>
            <w:r w:rsidRPr="00DD6CFB">
              <w:rPr>
                <w:lang w:eastAsia="en-US"/>
              </w:rPr>
              <w:t>1991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82AE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63A9C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741B11" w14:textId="77777777" w:rsidR="004335ED" w:rsidRPr="00DD6CFB" w:rsidRDefault="004335ED" w:rsidP="000D75B4">
            <w:pPr>
              <w:pStyle w:val="TAL"/>
              <w:rPr>
                <w:lang w:eastAsia="en-US"/>
              </w:rPr>
            </w:pPr>
            <w:r w:rsidRPr="00DD6CFB">
              <w:rPr>
                <w:lang w:eastAsia="en-US"/>
              </w:rPr>
              <w:t>Correction of test frequencies for CA_n66B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F3FBB" w14:textId="77777777" w:rsidR="004335ED" w:rsidRPr="00DD6CFB" w:rsidRDefault="004335ED" w:rsidP="000D75B4">
            <w:pPr>
              <w:pStyle w:val="TAL"/>
              <w:rPr>
                <w:lang w:eastAsia="en-US"/>
              </w:rPr>
            </w:pPr>
            <w:r w:rsidRPr="00DD6CFB">
              <w:rPr>
                <w:lang w:eastAsia="en-US"/>
              </w:rPr>
              <w:t>17.2.0</w:t>
            </w:r>
          </w:p>
        </w:tc>
      </w:tr>
      <w:tr w:rsidR="004335ED" w:rsidRPr="0031204F" w14:paraId="4EB2FA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EA4760"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C131AC"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9B80CF" w14:textId="77777777" w:rsidR="004335ED" w:rsidRPr="00DD6CFB" w:rsidRDefault="004335ED" w:rsidP="000D75B4">
            <w:pPr>
              <w:pStyle w:val="TAL"/>
              <w:rPr>
                <w:lang w:eastAsia="en-US"/>
              </w:rPr>
            </w:pPr>
            <w:r w:rsidRPr="00DD6CFB">
              <w:rPr>
                <w:lang w:eastAsia="en-US"/>
              </w:rPr>
              <w:t>R5-216256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93946" w14:textId="77777777" w:rsidR="004335ED" w:rsidRPr="00DD6CFB" w:rsidRDefault="004335ED" w:rsidP="000D75B4">
            <w:pPr>
              <w:pStyle w:val="TAL"/>
              <w:rPr>
                <w:lang w:eastAsia="en-US"/>
              </w:rPr>
            </w:pPr>
            <w:r w:rsidRPr="00DD6CFB">
              <w:rPr>
                <w:lang w:eastAsia="en-US"/>
              </w:rPr>
              <w:t>2022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7157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014D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C00AE" w14:textId="77777777" w:rsidR="004335ED" w:rsidRPr="00DD6CFB" w:rsidRDefault="004335ED" w:rsidP="000D75B4">
            <w:pPr>
              <w:pStyle w:val="TAL"/>
              <w:rPr>
                <w:lang w:eastAsia="en-US"/>
              </w:rPr>
            </w:pPr>
            <w:r w:rsidRPr="00DD6CFB">
              <w:rPr>
                <w:lang w:eastAsia="en-US"/>
              </w:rPr>
              <w:t>Introduction of MIoT SST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2C9C3" w14:textId="77777777" w:rsidR="004335ED" w:rsidRPr="00DD6CFB" w:rsidRDefault="004335ED" w:rsidP="000D75B4">
            <w:pPr>
              <w:pStyle w:val="TAL"/>
              <w:rPr>
                <w:lang w:eastAsia="en-US"/>
              </w:rPr>
            </w:pPr>
            <w:r w:rsidRPr="00DD6CFB">
              <w:rPr>
                <w:lang w:eastAsia="en-US"/>
              </w:rPr>
              <w:t>17.2.0</w:t>
            </w:r>
          </w:p>
        </w:tc>
      </w:tr>
      <w:tr w:rsidR="004335ED" w:rsidRPr="0031204F" w14:paraId="6A6773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397294"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ED80D2"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739EBA" w14:textId="77777777" w:rsidR="004335ED" w:rsidRPr="00DD6CFB" w:rsidRDefault="004335ED" w:rsidP="000D75B4">
            <w:pPr>
              <w:pStyle w:val="TAL"/>
              <w:rPr>
                <w:lang w:eastAsia="en-US"/>
              </w:rPr>
            </w:pPr>
            <w:r w:rsidRPr="00DD6CFB">
              <w:rPr>
                <w:lang w:eastAsia="en-US"/>
              </w:rPr>
              <w:t>R5-216263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D2661" w14:textId="77777777" w:rsidR="004335ED" w:rsidRPr="00DD6CFB" w:rsidRDefault="004335ED" w:rsidP="000D75B4">
            <w:pPr>
              <w:pStyle w:val="TAL"/>
              <w:rPr>
                <w:lang w:eastAsia="en-US"/>
              </w:rPr>
            </w:pPr>
            <w:r w:rsidRPr="00DD6CFB">
              <w:rPr>
                <w:lang w:eastAsia="en-US"/>
              </w:rPr>
              <w:t>1980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624C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4E332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0D0383" w14:textId="77777777" w:rsidR="004335ED" w:rsidRPr="00DD6CFB" w:rsidRDefault="004335ED" w:rsidP="000D75B4">
            <w:pPr>
              <w:pStyle w:val="TAL"/>
              <w:rPr>
                <w:lang w:eastAsia="en-US"/>
              </w:rPr>
            </w:pPr>
            <w:r w:rsidRPr="00DD6CFB">
              <w:rPr>
                <w:lang w:eastAsia="en-US"/>
              </w:rPr>
              <w:t>Correction to IEs for V2XP 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C6FBD" w14:textId="77777777" w:rsidR="004335ED" w:rsidRPr="00DD6CFB" w:rsidRDefault="004335ED" w:rsidP="000D75B4">
            <w:pPr>
              <w:pStyle w:val="TAL"/>
              <w:rPr>
                <w:lang w:eastAsia="en-US"/>
              </w:rPr>
            </w:pPr>
            <w:r w:rsidRPr="00DD6CFB">
              <w:rPr>
                <w:lang w:eastAsia="en-US"/>
              </w:rPr>
              <w:t>17.2.0</w:t>
            </w:r>
          </w:p>
        </w:tc>
      </w:tr>
      <w:tr w:rsidR="004335ED" w:rsidRPr="0031204F" w14:paraId="477BCA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C737DE"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B6F9DD"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9C98A8" w14:textId="77777777" w:rsidR="004335ED" w:rsidRPr="00DD6CFB" w:rsidRDefault="004335ED" w:rsidP="000D75B4">
            <w:pPr>
              <w:pStyle w:val="TAL"/>
              <w:rPr>
                <w:lang w:eastAsia="en-US"/>
              </w:rPr>
            </w:pPr>
            <w:r w:rsidRPr="00DD6CFB">
              <w:rPr>
                <w:lang w:eastAsia="en-US"/>
              </w:rPr>
              <w:t>R5-216264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94B29" w14:textId="77777777" w:rsidR="004335ED" w:rsidRPr="00DD6CFB" w:rsidRDefault="004335ED" w:rsidP="000D75B4">
            <w:pPr>
              <w:pStyle w:val="TAL"/>
              <w:rPr>
                <w:lang w:eastAsia="en-US"/>
              </w:rPr>
            </w:pPr>
            <w:r w:rsidRPr="00DD6CFB">
              <w:rPr>
                <w:lang w:eastAsia="en-US"/>
              </w:rPr>
              <w:t>1981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E52D7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0E630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A0F35" w14:textId="77777777" w:rsidR="004335ED" w:rsidRPr="00DD6CFB" w:rsidRDefault="004335ED" w:rsidP="000D75B4">
            <w:pPr>
              <w:pStyle w:val="TAL"/>
              <w:rPr>
                <w:lang w:eastAsia="en-US"/>
              </w:rPr>
            </w:pPr>
            <w:r w:rsidRPr="00DD6CFB">
              <w:rPr>
                <w:lang w:eastAsia="en-US"/>
              </w:rPr>
              <w:t>Correction to IEs for Served by E-UTRA or served by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65446" w14:textId="77777777" w:rsidR="004335ED" w:rsidRPr="00DD6CFB" w:rsidRDefault="004335ED" w:rsidP="000D75B4">
            <w:pPr>
              <w:pStyle w:val="TAL"/>
              <w:rPr>
                <w:lang w:eastAsia="en-US"/>
              </w:rPr>
            </w:pPr>
            <w:r w:rsidRPr="00DD6CFB">
              <w:rPr>
                <w:lang w:eastAsia="en-US"/>
              </w:rPr>
              <w:t>17.2.0</w:t>
            </w:r>
          </w:p>
        </w:tc>
      </w:tr>
      <w:tr w:rsidR="004335ED" w:rsidRPr="0031204F" w14:paraId="417E63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05755A"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73EE17"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81AD85" w14:textId="77777777" w:rsidR="004335ED" w:rsidRPr="00DD6CFB" w:rsidRDefault="004335ED" w:rsidP="000D75B4">
            <w:pPr>
              <w:pStyle w:val="TAL"/>
              <w:rPr>
                <w:lang w:eastAsia="en-US"/>
              </w:rPr>
            </w:pPr>
            <w:r w:rsidRPr="00DD6CFB">
              <w:rPr>
                <w:lang w:eastAsia="en-US"/>
              </w:rPr>
              <w:t>R5-216265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6D87" w14:textId="77777777" w:rsidR="004335ED" w:rsidRPr="00DD6CFB" w:rsidRDefault="004335ED" w:rsidP="000D75B4">
            <w:pPr>
              <w:pStyle w:val="TAL"/>
              <w:rPr>
                <w:lang w:eastAsia="en-US"/>
              </w:rPr>
            </w:pPr>
            <w:r w:rsidRPr="00DD6CFB">
              <w:rPr>
                <w:lang w:eastAsia="en-US"/>
              </w:rPr>
              <w:t>1982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8C64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5CAA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F591E3" w14:textId="77777777" w:rsidR="004335ED" w:rsidRPr="00DD6CFB" w:rsidRDefault="004335ED" w:rsidP="000D75B4">
            <w:pPr>
              <w:pStyle w:val="TAL"/>
              <w:rPr>
                <w:lang w:eastAsia="en-US"/>
              </w:rPr>
            </w:pPr>
            <w:r w:rsidRPr="00DD6CFB">
              <w:rPr>
                <w:lang w:eastAsia="en-US"/>
              </w:rPr>
              <w:t>Correction to IEs for Not served by E-UTRA and not served by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A9C64" w14:textId="77777777" w:rsidR="004335ED" w:rsidRPr="00DD6CFB" w:rsidRDefault="004335ED" w:rsidP="000D75B4">
            <w:pPr>
              <w:pStyle w:val="TAL"/>
              <w:rPr>
                <w:lang w:eastAsia="en-US"/>
              </w:rPr>
            </w:pPr>
            <w:r w:rsidRPr="00DD6CFB">
              <w:rPr>
                <w:lang w:eastAsia="en-US"/>
              </w:rPr>
              <w:t>17.2.0</w:t>
            </w:r>
          </w:p>
        </w:tc>
      </w:tr>
      <w:tr w:rsidR="004335ED" w:rsidRPr="0031204F" w14:paraId="719961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BFB20F"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1EBC3E"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288BB5" w14:textId="77777777" w:rsidR="004335ED" w:rsidRPr="00DD6CFB" w:rsidRDefault="004335ED" w:rsidP="000D75B4">
            <w:pPr>
              <w:pStyle w:val="TAL"/>
              <w:rPr>
                <w:lang w:eastAsia="en-US"/>
              </w:rPr>
            </w:pPr>
            <w:r w:rsidRPr="00DD6CFB">
              <w:rPr>
                <w:lang w:eastAsia="en-US"/>
              </w:rPr>
              <w:t>R5-216266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4A241" w14:textId="77777777" w:rsidR="004335ED" w:rsidRPr="00DD6CFB" w:rsidRDefault="004335ED" w:rsidP="000D75B4">
            <w:pPr>
              <w:pStyle w:val="TAL"/>
              <w:rPr>
                <w:lang w:eastAsia="en-US"/>
              </w:rPr>
            </w:pPr>
            <w:r w:rsidRPr="00DD6CFB">
              <w:rPr>
                <w:lang w:eastAsia="en-US"/>
              </w:rPr>
              <w:t>1983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51690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384F4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46F134" w14:textId="77777777" w:rsidR="004335ED" w:rsidRPr="00DD6CFB" w:rsidRDefault="004335ED" w:rsidP="000D75B4">
            <w:pPr>
              <w:pStyle w:val="TAL"/>
              <w:rPr>
                <w:lang w:eastAsia="en-US"/>
              </w:rPr>
            </w:pPr>
            <w:r w:rsidRPr="00DD6CFB">
              <w:rPr>
                <w:lang w:eastAsia="en-US"/>
              </w:rPr>
              <w:t>Correction to IEs for V2X service identifier to PC5 RAT and Tx profiles mapping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FFC29" w14:textId="77777777" w:rsidR="004335ED" w:rsidRPr="00DD6CFB" w:rsidRDefault="004335ED" w:rsidP="000D75B4">
            <w:pPr>
              <w:pStyle w:val="TAL"/>
              <w:rPr>
                <w:lang w:eastAsia="en-US"/>
              </w:rPr>
            </w:pPr>
            <w:r w:rsidRPr="00DD6CFB">
              <w:rPr>
                <w:lang w:eastAsia="en-US"/>
              </w:rPr>
              <w:t>17.2.0</w:t>
            </w:r>
          </w:p>
        </w:tc>
      </w:tr>
      <w:tr w:rsidR="004335ED" w:rsidRPr="0031204F" w14:paraId="7598A04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2DE7E1"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2556D1"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04C9F" w14:textId="77777777" w:rsidR="004335ED" w:rsidRPr="00DD6CFB" w:rsidRDefault="004335ED" w:rsidP="000D75B4">
            <w:pPr>
              <w:pStyle w:val="TAL"/>
              <w:rPr>
                <w:lang w:eastAsia="en-US"/>
              </w:rPr>
            </w:pPr>
            <w:r w:rsidRPr="00DD6CFB">
              <w:rPr>
                <w:lang w:eastAsia="en-US"/>
              </w:rPr>
              <w:t>R5-216267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8282E" w14:textId="77777777" w:rsidR="004335ED" w:rsidRPr="00DD6CFB" w:rsidRDefault="004335ED" w:rsidP="000D75B4">
            <w:pPr>
              <w:pStyle w:val="TAL"/>
              <w:rPr>
                <w:lang w:eastAsia="en-US"/>
              </w:rPr>
            </w:pPr>
            <w:r w:rsidRPr="00DD6CFB">
              <w:rPr>
                <w:lang w:eastAsia="en-US"/>
              </w:rPr>
              <w:t>1984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FA644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E68D8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D1412D" w14:textId="77777777" w:rsidR="004335ED" w:rsidRPr="00DD6CFB" w:rsidRDefault="004335ED" w:rsidP="000D75B4">
            <w:pPr>
              <w:pStyle w:val="TAL"/>
              <w:rPr>
                <w:lang w:eastAsia="en-US"/>
              </w:rPr>
            </w:pPr>
            <w:r w:rsidRPr="00DD6CFB">
              <w:rPr>
                <w:lang w:eastAsia="en-US"/>
              </w:rPr>
              <w:t>Correction to IEs for Privacy 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E24DB" w14:textId="77777777" w:rsidR="004335ED" w:rsidRPr="00DD6CFB" w:rsidRDefault="004335ED" w:rsidP="000D75B4">
            <w:pPr>
              <w:pStyle w:val="TAL"/>
              <w:rPr>
                <w:lang w:eastAsia="en-US"/>
              </w:rPr>
            </w:pPr>
            <w:r w:rsidRPr="00DD6CFB">
              <w:rPr>
                <w:lang w:eastAsia="en-US"/>
              </w:rPr>
              <w:t>17.2.0</w:t>
            </w:r>
          </w:p>
        </w:tc>
      </w:tr>
      <w:tr w:rsidR="004335ED" w:rsidRPr="0031204F" w14:paraId="29567A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4A9365" w14:textId="77777777" w:rsidR="004335ED" w:rsidRPr="00DD6CFB" w:rsidRDefault="004335ED" w:rsidP="000D75B4">
            <w:pPr>
              <w:pStyle w:val="TAL"/>
              <w:rPr>
                <w:lang w:eastAsia="en-US"/>
              </w:rPr>
            </w:pPr>
            <w:r w:rsidRPr="00DD6CFB">
              <w:rPr>
                <w:lang w:eastAsia="en-US"/>
              </w:rPr>
              <w:lastRenderedPageBreak/>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057968"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0F8464" w14:textId="77777777" w:rsidR="004335ED" w:rsidRPr="00DD6CFB" w:rsidRDefault="004335ED" w:rsidP="000D75B4">
            <w:pPr>
              <w:pStyle w:val="TAL"/>
              <w:rPr>
                <w:lang w:eastAsia="en-US"/>
              </w:rPr>
            </w:pPr>
            <w:r w:rsidRPr="00DD6CFB">
              <w:rPr>
                <w:lang w:eastAsia="en-US"/>
              </w:rPr>
              <w:t>R5-216268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6C2AC" w14:textId="77777777" w:rsidR="004335ED" w:rsidRPr="00DD6CFB" w:rsidRDefault="004335ED" w:rsidP="000D75B4">
            <w:pPr>
              <w:pStyle w:val="TAL"/>
              <w:rPr>
                <w:lang w:eastAsia="en-US"/>
              </w:rPr>
            </w:pPr>
            <w:r w:rsidRPr="00DD6CFB">
              <w:rPr>
                <w:lang w:eastAsia="en-US"/>
              </w:rPr>
              <w:t>1985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77323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CEAAB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7831FB" w14:textId="77777777" w:rsidR="004335ED" w:rsidRPr="00DD6CFB" w:rsidRDefault="004335ED" w:rsidP="000D75B4">
            <w:pPr>
              <w:pStyle w:val="TAL"/>
              <w:rPr>
                <w:lang w:eastAsia="en-US"/>
              </w:rPr>
            </w:pPr>
            <w:r w:rsidRPr="00DD6CFB">
              <w:rPr>
                <w:lang w:eastAsia="en-US"/>
              </w:rPr>
              <w:t>Correction to IEs for V2X communication over PC5 in E-UTRA-PC5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23BA1" w14:textId="77777777" w:rsidR="004335ED" w:rsidRPr="00DD6CFB" w:rsidRDefault="004335ED" w:rsidP="000D75B4">
            <w:pPr>
              <w:pStyle w:val="TAL"/>
              <w:rPr>
                <w:lang w:eastAsia="en-US"/>
              </w:rPr>
            </w:pPr>
            <w:r w:rsidRPr="00DD6CFB">
              <w:rPr>
                <w:lang w:eastAsia="en-US"/>
              </w:rPr>
              <w:t>17.2.0</w:t>
            </w:r>
          </w:p>
        </w:tc>
      </w:tr>
      <w:tr w:rsidR="004335ED" w:rsidRPr="0031204F" w14:paraId="315BF2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A00FD4"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8C2903"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0E0845" w14:textId="77777777" w:rsidR="004335ED" w:rsidRPr="00DD6CFB" w:rsidRDefault="004335ED" w:rsidP="000D75B4">
            <w:pPr>
              <w:pStyle w:val="TAL"/>
              <w:rPr>
                <w:lang w:eastAsia="en-US"/>
              </w:rPr>
            </w:pPr>
            <w:r w:rsidRPr="00DD6CFB">
              <w:rPr>
                <w:lang w:eastAsia="en-US"/>
              </w:rPr>
              <w:t>R5-216269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0110A" w14:textId="77777777" w:rsidR="004335ED" w:rsidRPr="00DD6CFB" w:rsidRDefault="004335ED" w:rsidP="000D75B4">
            <w:pPr>
              <w:pStyle w:val="TAL"/>
              <w:rPr>
                <w:lang w:eastAsia="en-US"/>
              </w:rPr>
            </w:pPr>
            <w:r w:rsidRPr="00DD6CFB">
              <w:rPr>
                <w:lang w:eastAsia="en-US"/>
              </w:rPr>
              <w:t>1986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7A7B8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E1F48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E12D8" w14:textId="77777777" w:rsidR="004335ED" w:rsidRPr="00DD6CFB" w:rsidRDefault="004335ED" w:rsidP="000D75B4">
            <w:pPr>
              <w:pStyle w:val="TAL"/>
              <w:rPr>
                <w:lang w:eastAsia="en-US"/>
              </w:rPr>
            </w:pPr>
            <w:r w:rsidRPr="00DD6CFB">
              <w:rPr>
                <w:lang w:eastAsia="en-US"/>
              </w:rPr>
              <w:t>Correction to IEs for V2X communication over PC5 in NR-PC5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5A65C" w14:textId="77777777" w:rsidR="004335ED" w:rsidRPr="00DD6CFB" w:rsidRDefault="004335ED" w:rsidP="000D75B4">
            <w:pPr>
              <w:pStyle w:val="TAL"/>
              <w:rPr>
                <w:lang w:eastAsia="en-US"/>
              </w:rPr>
            </w:pPr>
            <w:r w:rsidRPr="00DD6CFB">
              <w:rPr>
                <w:lang w:eastAsia="en-US"/>
              </w:rPr>
              <w:t>17.2.0</w:t>
            </w:r>
          </w:p>
        </w:tc>
      </w:tr>
      <w:tr w:rsidR="004335ED" w:rsidRPr="0031204F" w14:paraId="1FD84A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7726AF"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13E384"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BED8F" w14:textId="77777777" w:rsidR="004335ED" w:rsidRPr="00DD6CFB" w:rsidRDefault="004335ED" w:rsidP="000D75B4">
            <w:pPr>
              <w:pStyle w:val="TAL"/>
              <w:rPr>
                <w:lang w:eastAsia="en-US"/>
              </w:rPr>
            </w:pPr>
            <w:r w:rsidRPr="00DD6CFB">
              <w:rPr>
                <w:lang w:eastAsia="en-US"/>
              </w:rPr>
              <w:t>R5-216270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56009" w14:textId="77777777" w:rsidR="004335ED" w:rsidRPr="00DD6CFB" w:rsidRDefault="004335ED" w:rsidP="000D75B4">
            <w:pPr>
              <w:pStyle w:val="TAL"/>
              <w:rPr>
                <w:lang w:eastAsia="en-US"/>
              </w:rPr>
            </w:pPr>
            <w:r w:rsidRPr="00DD6CFB">
              <w:rPr>
                <w:lang w:eastAsia="en-US"/>
              </w:rPr>
              <w:t>1988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62385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188A9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8CD84" w14:textId="77777777" w:rsidR="004335ED" w:rsidRPr="00DD6CFB" w:rsidRDefault="004335ED" w:rsidP="000D75B4">
            <w:pPr>
              <w:pStyle w:val="TAL"/>
              <w:rPr>
                <w:lang w:eastAsia="en-US"/>
              </w:rPr>
            </w:pPr>
            <w:r w:rsidRPr="00DD6CFB">
              <w:rPr>
                <w:lang w:eastAsia="en-US"/>
              </w:rPr>
              <w:t xml:space="preserve">Correction to UE Policy Delivery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12FEC" w14:textId="77777777" w:rsidR="004335ED" w:rsidRPr="00DD6CFB" w:rsidRDefault="004335ED" w:rsidP="000D75B4">
            <w:pPr>
              <w:pStyle w:val="TAL"/>
              <w:rPr>
                <w:lang w:eastAsia="en-US"/>
              </w:rPr>
            </w:pPr>
            <w:r w:rsidRPr="00DD6CFB">
              <w:rPr>
                <w:lang w:eastAsia="en-US"/>
              </w:rPr>
              <w:t>17.2.0</w:t>
            </w:r>
          </w:p>
        </w:tc>
      </w:tr>
      <w:tr w:rsidR="004335ED" w:rsidRPr="0031204F" w14:paraId="37DE04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C01A6D"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C2B2BF"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50197C" w14:textId="77777777" w:rsidR="004335ED" w:rsidRPr="00DD6CFB" w:rsidRDefault="004335ED" w:rsidP="000D75B4">
            <w:pPr>
              <w:pStyle w:val="TAL"/>
              <w:rPr>
                <w:lang w:eastAsia="en-US"/>
              </w:rPr>
            </w:pPr>
            <w:r w:rsidRPr="00DD6CFB">
              <w:rPr>
                <w:lang w:eastAsia="en-US"/>
              </w:rPr>
              <w:t>R5-216284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E8A8E" w14:textId="77777777" w:rsidR="004335ED" w:rsidRPr="00DD6CFB" w:rsidRDefault="004335ED" w:rsidP="000D75B4">
            <w:pPr>
              <w:pStyle w:val="TAL"/>
              <w:rPr>
                <w:lang w:eastAsia="en-US"/>
              </w:rPr>
            </w:pPr>
            <w:r w:rsidRPr="00DD6CFB">
              <w:rPr>
                <w:lang w:eastAsia="en-US"/>
              </w:rPr>
              <w:t>1990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4641A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50815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00916" w14:textId="77777777" w:rsidR="004335ED" w:rsidRPr="00DD6CFB" w:rsidRDefault="004335ED" w:rsidP="000D75B4">
            <w:pPr>
              <w:pStyle w:val="TAL"/>
              <w:rPr>
                <w:lang w:eastAsia="en-US"/>
              </w:rPr>
            </w:pPr>
            <w:r w:rsidRPr="00DD6CFB">
              <w:rPr>
                <w:lang w:eastAsia="en-US"/>
              </w:rPr>
              <w:t xml:space="preserve">Update default message contents  of </w:t>
            </w:r>
            <w:proofErr w:type="spellStart"/>
            <w:r w:rsidRPr="00DD6CFB">
              <w:rPr>
                <w:lang w:eastAsia="en-US"/>
              </w:rPr>
              <w:t>LoggedMeasurementConfiguration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92FDD" w14:textId="77777777" w:rsidR="004335ED" w:rsidRPr="00DD6CFB" w:rsidRDefault="004335ED" w:rsidP="000D75B4">
            <w:pPr>
              <w:pStyle w:val="TAL"/>
              <w:rPr>
                <w:lang w:eastAsia="en-US"/>
              </w:rPr>
            </w:pPr>
            <w:r w:rsidRPr="00DD6CFB">
              <w:rPr>
                <w:lang w:eastAsia="en-US"/>
              </w:rPr>
              <w:t>17.2.0</w:t>
            </w:r>
          </w:p>
        </w:tc>
      </w:tr>
      <w:tr w:rsidR="004335ED" w:rsidRPr="0031204F" w14:paraId="30919E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6C32A9"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E0664B"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C1307A" w14:textId="77777777" w:rsidR="004335ED" w:rsidRPr="00DD6CFB" w:rsidRDefault="004335ED" w:rsidP="000D75B4">
            <w:pPr>
              <w:pStyle w:val="TAL"/>
              <w:rPr>
                <w:lang w:eastAsia="en-US"/>
              </w:rPr>
            </w:pPr>
            <w:r w:rsidRPr="00DD6CFB">
              <w:rPr>
                <w:lang w:eastAsia="en-US"/>
              </w:rPr>
              <w:t>R5-216320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D7B01" w14:textId="77777777" w:rsidR="004335ED" w:rsidRPr="00DD6CFB" w:rsidRDefault="004335ED" w:rsidP="000D75B4">
            <w:pPr>
              <w:pStyle w:val="TAL"/>
              <w:rPr>
                <w:lang w:eastAsia="en-US"/>
              </w:rPr>
            </w:pPr>
            <w:r w:rsidRPr="00DD6CFB">
              <w:rPr>
                <w:lang w:eastAsia="en-US"/>
              </w:rPr>
              <w:t>2011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14C88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5DC3D9" w14:textId="77777777" w:rsidR="004335ED" w:rsidRPr="00DD6CFB" w:rsidRDefault="004335ED" w:rsidP="000D75B4">
            <w:pPr>
              <w:pStyle w:val="TAL"/>
              <w:rPr>
                <w:lang w:eastAsia="en-US"/>
              </w:rPr>
            </w:pPr>
            <w:r w:rsidRPr="00DD6CFB">
              <w:rPr>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2F4FBF" w14:textId="77777777" w:rsidR="004335ED" w:rsidRPr="00DD6CFB" w:rsidRDefault="004335ED" w:rsidP="000D75B4">
            <w:pPr>
              <w:pStyle w:val="TAL"/>
              <w:rPr>
                <w:lang w:eastAsia="en-US"/>
              </w:rPr>
            </w:pPr>
            <w:r w:rsidRPr="00DD6CFB">
              <w:rPr>
                <w:lang w:eastAsia="en-US"/>
              </w:rPr>
              <w:t>Introduction of signalling test frequencies for n24 and n99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2C27" w14:textId="77777777" w:rsidR="004335ED" w:rsidRPr="00DD6CFB" w:rsidRDefault="004335ED" w:rsidP="000D75B4">
            <w:pPr>
              <w:pStyle w:val="TAL"/>
              <w:rPr>
                <w:lang w:eastAsia="en-US"/>
              </w:rPr>
            </w:pPr>
            <w:r w:rsidRPr="00DD6CFB">
              <w:rPr>
                <w:lang w:eastAsia="en-US"/>
              </w:rPr>
              <w:t>17.2.0</w:t>
            </w:r>
          </w:p>
        </w:tc>
      </w:tr>
      <w:tr w:rsidR="004335ED" w:rsidRPr="0031204F" w14:paraId="57C925A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88AE85"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9C1887"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5E8AF" w14:textId="77777777" w:rsidR="004335ED" w:rsidRPr="00DD6CFB" w:rsidRDefault="004335ED" w:rsidP="000D75B4">
            <w:pPr>
              <w:pStyle w:val="TAL"/>
              <w:rPr>
                <w:lang w:eastAsia="en-US"/>
              </w:rPr>
            </w:pPr>
            <w:r w:rsidRPr="00DD6CFB">
              <w:rPr>
                <w:lang w:eastAsia="en-US"/>
              </w:rPr>
              <w:t>R5-216321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C3BCC" w14:textId="77777777" w:rsidR="004335ED" w:rsidRPr="00DD6CFB" w:rsidRDefault="004335ED" w:rsidP="000D75B4">
            <w:pPr>
              <w:pStyle w:val="TAL"/>
              <w:rPr>
                <w:lang w:eastAsia="en-US"/>
              </w:rPr>
            </w:pPr>
            <w:r w:rsidRPr="00DD6CFB">
              <w:rPr>
                <w:lang w:eastAsia="en-US"/>
              </w:rPr>
              <w:t>2013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AEB9C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191E3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AA178C" w14:textId="77777777" w:rsidR="004335ED" w:rsidRPr="00DD6CFB" w:rsidRDefault="004335ED" w:rsidP="000D75B4">
            <w:pPr>
              <w:pStyle w:val="TAL"/>
              <w:rPr>
                <w:lang w:eastAsia="en-US"/>
              </w:rPr>
            </w:pPr>
            <w:r w:rsidRPr="00DD6CFB">
              <w:rPr>
                <w:lang w:eastAsia="en-US"/>
              </w:rPr>
              <w:t>Adding signalling test frequencies for SUL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64CB3" w14:textId="77777777" w:rsidR="004335ED" w:rsidRPr="00DD6CFB" w:rsidRDefault="004335ED" w:rsidP="000D75B4">
            <w:pPr>
              <w:pStyle w:val="TAL"/>
              <w:rPr>
                <w:lang w:eastAsia="en-US"/>
              </w:rPr>
            </w:pPr>
            <w:r w:rsidRPr="00DD6CFB">
              <w:rPr>
                <w:lang w:eastAsia="en-US"/>
              </w:rPr>
              <w:t>17.2.0</w:t>
            </w:r>
          </w:p>
        </w:tc>
      </w:tr>
      <w:tr w:rsidR="004335ED" w:rsidRPr="0031204F" w14:paraId="5D71BB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B63B1A"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064092"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E7D8A3" w14:textId="77777777" w:rsidR="004335ED" w:rsidRPr="00DD6CFB" w:rsidRDefault="004335ED" w:rsidP="000D75B4">
            <w:pPr>
              <w:pStyle w:val="TAL"/>
              <w:rPr>
                <w:lang w:eastAsia="en-US"/>
              </w:rPr>
            </w:pPr>
            <w:r w:rsidRPr="00DD6CFB">
              <w:rPr>
                <w:lang w:eastAsia="en-US"/>
              </w:rPr>
              <w:t>R5-216327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EB682" w14:textId="77777777" w:rsidR="004335ED" w:rsidRPr="00DD6CFB" w:rsidRDefault="004335ED" w:rsidP="000D75B4">
            <w:pPr>
              <w:pStyle w:val="TAL"/>
              <w:rPr>
                <w:lang w:eastAsia="en-US"/>
              </w:rPr>
            </w:pPr>
            <w:r w:rsidRPr="00DD6CFB">
              <w:rPr>
                <w:lang w:eastAsia="en-US"/>
              </w:rPr>
              <w:t>2000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C9C8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ECBD5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82FD5" w14:textId="77777777" w:rsidR="004335ED" w:rsidRPr="00DD6CFB" w:rsidRDefault="004335ED" w:rsidP="000D75B4">
            <w:pPr>
              <w:pStyle w:val="TAL"/>
              <w:rPr>
                <w:lang w:eastAsia="en-US"/>
              </w:rPr>
            </w:pPr>
            <w:r w:rsidRPr="00DD6CFB">
              <w:rPr>
                <w:lang w:eastAsia="en-US"/>
              </w:rPr>
              <w:t>Default message content update for NR EIEI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FE2EE" w14:textId="77777777" w:rsidR="004335ED" w:rsidRPr="00DD6CFB" w:rsidRDefault="004335ED" w:rsidP="000D75B4">
            <w:pPr>
              <w:pStyle w:val="TAL"/>
              <w:rPr>
                <w:lang w:eastAsia="en-US"/>
              </w:rPr>
            </w:pPr>
            <w:r w:rsidRPr="00DD6CFB">
              <w:rPr>
                <w:lang w:eastAsia="en-US"/>
              </w:rPr>
              <w:t>17.2.0</w:t>
            </w:r>
          </w:p>
        </w:tc>
      </w:tr>
      <w:tr w:rsidR="004335ED" w:rsidRPr="0031204F" w14:paraId="371D79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33CF48"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A3E190"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111412" w14:textId="77777777" w:rsidR="004335ED" w:rsidRPr="00DD6CFB" w:rsidRDefault="004335ED" w:rsidP="000D75B4">
            <w:pPr>
              <w:pStyle w:val="TAL"/>
              <w:rPr>
                <w:lang w:eastAsia="en-US"/>
              </w:rPr>
            </w:pPr>
            <w:r w:rsidRPr="00DD6CFB">
              <w:rPr>
                <w:lang w:eastAsia="en-US"/>
              </w:rPr>
              <w:t>R5-216328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BF0AC" w14:textId="77777777" w:rsidR="004335ED" w:rsidRPr="00DD6CFB" w:rsidRDefault="004335ED" w:rsidP="000D75B4">
            <w:pPr>
              <w:pStyle w:val="TAL"/>
              <w:rPr>
                <w:lang w:eastAsia="en-US"/>
              </w:rPr>
            </w:pPr>
            <w:r w:rsidRPr="00DD6CFB">
              <w:rPr>
                <w:lang w:eastAsia="en-US"/>
              </w:rPr>
              <w:t>2001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CD35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93CCA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1EF0AB" w14:textId="77777777" w:rsidR="004335ED" w:rsidRPr="00DD6CFB" w:rsidRDefault="004335ED" w:rsidP="000D75B4">
            <w:pPr>
              <w:pStyle w:val="TAL"/>
              <w:rPr>
                <w:lang w:eastAsia="en-US"/>
              </w:rPr>
            </w:pPr>
            <w:r w:rsidRPr="00DD6CFB">
              <w:rPr>
                <w:lang w:eastAsia="en-US"/>
              </w:rPr>
              <w:t xml:space="preserve">Generic procedure for </w:t>
            </w:r>
            <w:proofErr w:type="spellStart"/>
            <w:r w:rsidRPr="00DD6CFB">
              <w:rPr>
                <w:lang w:eastAsia="en-US"/>
              </w:rPr>
              <w:t>eCall</w:t>
            </w:r>
            <w:proofErr w:type="spellEnd"/>
            <w:r w:rsidRPr="00DD6CFB">
              <w:rPr>
                <w:lang w:eastAsia="en-US"/>
              </w:rPr>
              <w:t xml:space="preserve"> over IMS establishment in 5GS Normal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3AD55" w14:textId="77777777" w:rsidR="004335ED" w:rsidRPr="00DD6CFB" w:rsidRDefault="004335ED" w:rsidP="000D75B4">
            <w:pPr>
              <w:pStyle w:val="TAL"/>
              <w:rPr>
                <w:lang w:eastAsia="en-US"/>
              </w:rPr>
            </w:pPr>
            <w:r w:rsidRPr="00DD6CFB">
              <w:rPr>
                <w:lang w:eastAsia="en-US"/>
              </w:rPr>
              <w:t>17.2.0</w:t>
            </w:r>
          </w:p>
        </w:tc>
      </w:tr>
      <w:tr w:rsidR="004335ED" w:rsidRPr="0031204F" w14:paraId="2E85AF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D20652" w14:textId="77777777" w:rsidR="004335ED" w:rsidRPr="00DD6CFB" w:rsidRDefault="004335ED" w:rsidP="000D75B4">
            <w:pPr>
              <w:pStyle w:val="TAL"/>
              <w:rPr>
                <w:lang w:eastAsia="en-US"/>
              </w:rPr>
            </w:pPr>
            <w:r w:rsidRPr="00DD6CFB">
              <w:rPr>
                <w:lang w:eastAsia="en-US"/>
              </w:rPr>
              <w:t>2021-09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491FCE" w14:textId="77777777" w:rsidR="004335ED" w:rsidRPr="00DD6CFB" w:rsidRDefault="004335ED" w:rsidP="000D75B4">
            <w:pPr>
              <w:pStyle w:val="TAL"/>
              <w:rPr>
                <w:lang w:eastAsia="en-US"/>
              </w:rPr>
            </w:pPr>
            <w:r w:rsidRPr="00DD6CFB">
              <w:rPr>
                <w:lang w:eastAsia="en-US"/>
              </w:rPr>
              <w:t>RAN#93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55D529" w14:textId="77777777" w:rsidR="004335ED" w:rsidRPr="00DD6CFB" w:rsidRDefault="004335ED" w:rsidP="000D75B4">
            <w:pPr>
              <w:pStyle w:val="TAL"/>
              <w:rPr>
                <w:lang w:eastAsia="en-US"/>
              </w:rPr>
            </w:pPr>
            <w:r w:rsidRPr="00DD6CFB">
              <w:rPr>
                <w:lang w:eastAsia="en-US"/>
              </w:rPr>
              <w:t>R5-216329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F7B7E" w14:textId="77777777" w:rsidR="004335ED" w:rsidRPr="00DD6CFB" w:rsidRDefault="004335ED" w:rsidP="000D75B4">
            <w:pPr>
              <w:pStyle w:val="TAL"/>
              <w:rPr>
                <w:lang w:eastAsia="en-US"/>
              </w:rPr>
            </w:pPr>
            <w:r w:rsidRPr="00DD6CFB">
              <w:rPr>
                <w:lang w:eastAsia="en-US"/>
              </w:rPr>
              <w:t>2002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91810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F543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D9831" w14:textId="77777777" w:rsidR="004335ED" w:rsidRPr="00DD6CFB" w:rsidRDefault="004335ED" w:rsidP="000D75B4">
            <w:pPr>
              <w:pStyle w:val="TAL"/>
              <w:rPr>
                <w:lang w:eastAsia="en-US"/>
              </w:rPr>
            </w:pPr>
            <w:r w:rsidRPr="00DD6CFB">
              <w:rPr>
                <w:lang w:eastAsia="en-US"/>
              </w:rPr>
              <w:t>USIM configuration for NR EIEI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47913" w14:textId="77777777" w:rsidR="004335ED" w:rsidRPr="00DD6CFB" w:rsidRDefault="004335ED" w:rsidP="000D75B4">
            <w:pPr>
              <w:pStyle w:val="TAL"/>
              <w:rPr>
                <w:lang w:eastAsia="en-US"/>
              </w:rPr>
            </w:pPr>
            <w:r w:rsidRPr="00DD6CFB">
              <w:rPr>
                <w:lang w:eastAsia="en-US"/>
              </w:rPr>
              <w:t>17.2.0</w:t>
            </w:r>
          </w:p>
        </w:tc>
      </w:tr>
      <w:tr w:rsidR="004335ED" w:rsidRPr="0031204F" w14:paraId="47CAEA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AEC81D"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3FF593"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BCD79A" w14:textId="77777777" w:rsidR="004335ED" w:rsidRPr="00DD6CFB" w:rsidRDefault="004335ED" w:rsidP="000D75B4">
            <w:pPr>
              <w:pStyle w:val="TAL"/>
              <w:rPr>
                <w:lang w:eastAsia="en-US"/>
              </w:rPr>
            </w:pPr>
            <w:r w:rsidRPr="00DD6CFB">
              <w:rPr>
                <w:lang w:eastAsia="en-US"/>
              </w:rPr>
              <w:t>R5-216510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088F" w14:textId="77777777" w:rsidR="004335ED" w:rsidRPr="00DD6CFB" w:rsidRDefault="004335ED" w:rsidP="000D75B4">
            <w:pPr>
              <w:pStyle w:val="TAL"/>
              <w:rPr>
                <w:lang w:eastAsia="en-US"/>
              </w:rPr>
            </w:pPr>
            <w:r w:rsidRPr="00DD6CFB">
              <w:rPr>
                <w:lang w:eastAsia="en-US"/>
              </w:rPr>
              <w:t>2047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5D391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639A0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87EEC" w14:textId="77777777" w:rsidR="004335ED" w:rsidRPr="00DD6CFB" w:rsidRDefault="004335ED" w:rsidP="000D75B4">
            <w:pPr>
              <w:pStyle w:val="TAL"/>
              <w:rPr>
                <w:lang w:eastAsia="en-US"/>
              </w:rPr>
            </w:pPr>
            <w:r w:rsidRPr="00DD6CFB">
              <w:rPr>
                <w:lang w:eastAsia="en-US"/>
              </w:rPr>
              <w:t>Updating Test Frequencies for Rel-16 CA,DC band combinations within FR1 into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9D3B0" w14:textId="77777777" w:rsidR="004335ED" w:rsidRPr="00DD6CFB" w:rsidRDefault="004335ED" w:rsidP="000D75B4">
            <w:pPr>
              <w:pStyle w:val="TAL"/>
              <w:rPr>
                <w:lang w:eastAsia="en-US"/>
              </w:rPr>
            </w:pPr>
            <w:r w:rsidRPr="00DD6CFB">
              <w:rPr>
                <w:lang w:eastAsia="en-US"/>
              </w:rPr>
              <w:t>17.3.0</w:t>
            </w:r>
          </w:p>
        </w:tc>
      </w:tr>
      <w:tr w:rsidR="004335ED" w:rsidRPr="0031204F" w14:paraId="7E62D9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8E010C"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CB0E97"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FB798A" w14:textId="77777777" w:rsidR="004335ED" w:rsidRPr="00DD6CFB" w:rsidRDefault="004335ED" w:rsidP="000D75B4">
            <w:pPr>
              <w:pStyle w:val="TAL"/>
              <w:rPr>
                <w:lang w:eastAsia="en-US"/>
              </w:rPr>
            </w:pPr>
            <w:r w:rsidRPr="00DD6CFB">
              <w:rPr>
                <w:lang w:eastAsia="en-US"/>
              </w:rPr>
              <w:t>R5-216530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2964D" w14:textId="77777777" w:rsidR="004335ED" w:rsidRPr="00DD6CFB" w:rsidRDefault="004335ED" w:rsidP="000D75B4">
            <w:pPr>
              <w:pStyle w:val="TAL"/>
              <w:rPr>
                <w:lang w:eastAsia="en-US"/>
              </w:rPr>
            </w:pPr>
            <w:r w:rsidRPr="00DD6CFB">
              <w:rPr>
                <w:lang w:eastAsia="en-US"/>
              </w:rPr>
              <w:t>2048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CC26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BB506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91900" w14:textId="77777777" w:rsidR="004335ED" w:rsidRPr="00DD6CFB" w:rsidRDefault="004335ED" w:rsidP="000D75B4">
            <w:pPr>
              <w:pStyle w:val="TAL"/>
              <w:rPr>
                <w:lang w:eastAsia="en-US"/>
              </w:rPr>
            </w:pPr>
            <w:r w:rsidRPr="00DD6CFB">
              <w:rPr>
                <w:lang w:eastAsia="en-US"/>
              </w:rPr>
              <w:t>Addition of test frequencies for asymmetric channel bandwidths for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0DFB5" w14:textId="77777777" w:rsidR="004335ED" w:rsidRPr="00DD6CFB" w:rsidRDefault="004335ED" w:rsidP="000D75B4">
            <w:pPr>
              <w:pStyle w:val="TAL"/>
              <w:rPr>
                <w:lang w:eastAsia="en-US"/>
              </w:rPr>
            </w:pPr>
            <w:r w:rsidRPr="00DD6CFB">
              <w:rPr>
                <w:lang w:eastAsia="en-US"/>
              </w:rPr>
              <w:t>17.3.0</w:t>
            </w:r>
          </w:p>
        </w:tc>
      </w:tr>
      <w:tr w:rsidR="004335ED" w:rsidRPr="0031204F" w14:paraId="461F9F1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4E40C5"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1794EB"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8BC8E" w14:textId="77777777" w:rsidR="004335ED" w:rsidRPr="00DD6CFB" w:rsidRDefault="004335ED" w:rsidP="000D75B4">
            <w:pPr>
              <w:pStyle w:val="TAL"/>
              <w:rPr>
                <w:lang w:eastAsia="en-US"/>
              </w:rPr>
            </w:pPr>
            <w:r w:rsidRPr="00DD6CFB">
              <w:rPr>
                <w:lang w:eastAsia="en-US"/>
              </w:rPr>
              <w:t>R5-216603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94D7" w14:textId="77777777" w:rsidR="004335ED" w:rsidRPr="00DD6CFB" w:rsidRDefault="004335ED" w:rsidP="000D75B4">
            <w:pPr>
              <w:pStyle w:val="TAL"/>
              <w:rPr>
                <w:lang w:eastAsia="en-US"/>
              </w:rPr>
            </w:pPr>
            <w:r w:rsidRPr="00DD6CFB">
              <w:rPr>
                <w:lang w:eastAsia="en-US"/>
              </w:rPr>
              <w:t>2051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28BC5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CD62D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4BB46" w14:textId="77777777" w:rsidR="004335ED" w:rsidRPr="00DD6CFB" w:rsidRDefault="004335ED" w:rsidP="000D75B4">
            <w:pPr>
              <w:pStyle w:val="TAL"/>
              <w:rPr>
                <w:lang w:eastAsia="en-US"/>
              </w:rPr>
            </w:pPr>
            <w:r w:rsidRPr="00DD6CFB">
              <w:rPr>
                <w:lang w:eastAsia="en-US"/>
              </w:rPr>
              <w:t>Addition of NR band n95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153FC" w14:textId="77777777" w:rsidR="004335ED" w:rsidRPr="00DD6CFB" w:rsidRDefault="004335ED" w:rsidP="000D75B4">
            <w:pPr>
              <w:pStyle w:val="TAL"/>
              <w:rPr>
                <w:lang w:eastAsia="en-US"/>
              </w:rPr>
            </w:pPr>
            <w:r w:rsidRPr="00DD6CFB">
              <w:rPr>
                <w:lang w:eastAsia="en-US"/>
              </w:rPr>
              <w:t>17.3.0</w:t>
            </w:r>
          </w:p>
        </w:tc>
      </w:tr>
      <w:tr w:rsidR="004335ED" w:rsidRPr="0031204F" w14:paraId="4C293C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C0A"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A5D80E"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5E648F" w14:textId="77777777" w:rsidR="004335ED" w:rsidRPr="00DD6CFB" w:rsidRDefault="004335ED" w:rsidP="000D75B4">
            <w:pPr>
              <w:pStyle w:val="TAL"/>
              <w:rPr>
                <w:lang w:eastAsia="en-US"/>
              </w:rPr>
            </w:pPr>
            <w:r w:rsidRPr="00DD6CFB">
              <w:rPr>
                <w:lang w:eastAsia="en-US"/>
              </w:rPr>
              <w:t>R5-216636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482C3" w14:textId="77777777" w:rsidR="004335ED" w:rsidRPr="00DD6CFB" w:rsidRDefault="004335ED" w:rsidP="000D75B4">
            <w:pPr>
              <w:pStyle w:val="TAL"/>
              <w:rPr>
                <w:lang w:eastAsia="en-US"/>
              </w:rPr>
            </w:pPr>
            <w:r w:rsidRPr="00DD6CFB">
              <w:rPr>
                <w:lang w:eastAsia="en-US"/>
              </w:rPr>
              <w:t>2052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9513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8ED8F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2772D2" w14:textId="77777777" w:rsidR="004335ED" w:rsidRPr="00DD6CFB" w:rsidRDefault="004335ED" w:rsidP="000D75B4">
            <w:pPr>
              <w:pStyle w:val="TAL"/>
              <w:rPr>
                <w:lang w:eastAsia="en-US"/>
              </w:rPr>
            </w:pPr>
            <w:r w:rsidRPr="00DD6CFB">
              <w:rPr>
                <w:lang w:eastAsia="en-US"/>
              </w:rPr>
              <w:t>Updates on simultaneous co-existence of NR cells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CC75E" w14:textId="77777777" w:rsidR="004335ED" w:rsidRPr="00DD6CFB" w:rsidRDefault="004335ED" w:rsidP="000D75B4">
            <w:pPr>
              <w:pStyle w:val="TAL"/>
              <w:rPr>
                <w:lang w:eastAsia="en-US"/>
              </w:rPr>
            </w:pPr>
            <w:r w:rsidRPr="00DD6CFB">
              <w:rPr>
                <w:lang w:eastAsia="en-US"/>
              </w:rPr>
              <w:t>17.3.0</w:t>
            </w:r>
          </w:p>
        </w:tc>
      </w:tr>
      <w:tr w:rsidR="004335ED" w:rsidRPr="0031204F" w14:paraId="7A59BA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FC8B41"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77188D"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F5AE31" w14:textId="77777777" w:rsidR="004335ED" w:rsidRPr="00DD6CFB" w:rsidRDefault="004335ED" w:rsidP="000D75B4">
            <w:pPr>
              <w:pStyle w:val="TAL"/>
              <w:rPr>
                <w:lang w:eastAsia="en-US"/>
              </w:rPr>
            </w:pPr>
            <w:r w:rsidRPr="00DD6CFB">
              <w:rPr>
                <w:lang w:eastAsia="en-US"/>
              </w:rPr>
              <w:t>R5-216761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866E3" w14:textId="77777777" w:rsidR="004335ED" w:rsidRPr="00DD6CFB" w:rsidRDefault="004335ED" w:rsidP="000D75B4">
            <w:pPr>
              <w:pStyle w:val="TAL"/>
              <w:rPr>
                <w:lang w:eastAsia="en-US"/>
              </w:rPr>
            </w:pPr>
            <w:r w:rsidRPr="00DD6CFB">
              <w:rPr>
                <w:lang w:eastAsia="en-US"/>
              </w:rPr>
              <w:t>2053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00118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ADDDB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03FC7" w14:textId="77777777" w:rsidR="004335ED" w:rsidRPr="00DD6CFB" w:rsidRDefault="004335ED" w:rsidP="000D75B4">
            <w:pPr>
              <w:pStyle w:val="TAL"/>
              <w:rPr>
                <w:lang w:eastAsia="en-US"/>
              </w:rPr>
            </w:pPr>
            <w:r w:rsidRPr="00DD6CFB">
              <w:rPr>
                <w:lang w:eastAsia="en-US"/>
              </w:rPr>
              <w:t xml:space="preserve">Addition of PDCCH Search Space Ext configuration in 38.508-1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B7DE5" w14:textId="77777777" w:rsidR="004335ED" w:rsidRPr="00DD6CFB" w:rsidRDefault="004335ED" w:rsidP="000D75B4">
            <w:pPr>
              <w:pStyle w:val="TAL"/>
              <w:rPr>
                <w:lang w:eastAsia="en-US"/>
              </w:rPr>
            </w:pPr>
            <w:r w:rsidRPr="00DD6CFB">
              <w:rPr>
                <w:lang w:eastAsia="en-US"/>
              </w:rPr>
              <w:t>17.3.0</w:t>
            </w:r>
          </w:p>
        </w:tc>
      </w:tr>
      <w:tr w:rsidR="004335ED" w:rsidRPr="0031204F" w14:paraId="7C0BFB4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5EE5B7"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9F88B4"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4C3875" w14:textId="77777777" w:rsidR="004335ED" w:rsidRPr="00DD6CFB" w:rsidRDefault="004335ED" w:rsidP="000D75B4">
            <w:pPr>
              <w:pStyle w:val="TAL"/>
              <w:rPr>
                <w:lang w:eastAsia="en-US"/>
              </w:rPr>
            </w:pPr>
            <w:r w:rsidRPr="00DD6CFB">
              <w:rPr>
                <w:lang w:eastAsia="en-US"/>
              </w:rPr>
              <w:t>R5-216767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EBCE4" w14:textId="77777777" w:rsidR="004335ED" w:rsidRPr="00DD6CFB" w:rsidRDefault="004335ED" w:rsidP="000D75B4">
            <w:pPr>
              <w:pStyle w:val="TAL"/>
              <w:rPr>
                <w:lang w:eastAsia="en-US"/>
              </w:rPr>
            </w:pPr>
            <w:r w:rsidRPr="00DD6CFB">
              <w:rPr>
                <w:lang w:eastAsia="en-US"/>
              </w:rPr>
              <w:t>2054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414F3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89E44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64637" w14:textId="77777777" w:rsidR="004335ED" w:rsidRPr="00DD6CFB" w:rsidRDefault="004335ED" w:rsidP="000D75B4">
            <w:pPr>
              <w:pStyle w:val="TAL"/>
              <w:rPr>
                <w:lang w:eastAsia="en-US"/>
              </w:rPr>
            </w:pPr>
            <w:r w:rsidRPr="00DD6CFB">
              <w:rPr>
                <w:lang w:eastAsia="en-US"/>
              </w:rPr>
              <w:t>Updates to NETWORK SLICE-SPECIFIC AUTHENTICATION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07317" w14:textId="77777777" w:rsidR="004335ED" w:rsidRPr="00DD6CFB" w:rsidRDefault="004335ED" w:rsidP="000D75B4">
            <w:pPr>
              <w:pStyle w:val="TAL"/>
              <w:rPr>
                <w:lang w:eastAsia="en-US"/>
              </w:rPr>
            </w:pPr>
            <w:r w:rsidRPr="00DD6CFB">
              <w:rPr>
                <w:lang w:eastAsia="en-US"/>
              </w:rPr>
              <w:t>17.3.0</w:t>
            </w:r>
          </w:p>
        </w:tc>
      </w:tr>
      <w:tr w:rsidR="004335ED" w:rsidRPr="0031204F" w14:paraId="5D5005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B44017"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0B9617"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899AD7" w14:textId="77777777" w:rsidR="004335ED" w:rsidRPr="00DD6CFB" w:rsidRDefault="004335ED" w:rsidP="000D75B4">
            <w:pPr>
              <w:pStyle w:val="TAL"/>
              <w:rPr>
                <w:lang w:eastAsia="en-US"/>
              </w:rPr>
            </w:pPr>
            <w:r w:rsidRPr="00DD6CFB">
              <w:rPr>
                <w:lang w:eastAsia="en-US"/>
              </w:rPr>
              <w:t>R5-216768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60393" w14:textId="77777777" w:rsidR="004335ED" w:rsidRPr="00DD6CFB" w:rsidRDefault="004335ED" w:rsidP="000D75B4">
            <w:pPr>
              <w:pStyle w:val="TAL"/>
              <w:rPr>
                <w:lang w:eastAsia="en-US"/>
              </w:rPr>
            </w:pPr>
            <w:r w:rsidRPr="00DD6CFB">
              <w:rPr>
                <w:lang w:eastAsia="en-US"/>
              </w:rPr>
              <w:t>2055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C3CD3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A53E6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8CE51" w14:textId="77777777" w:rsidR="004335ED" w:rsidRPr="00DD6CFB" w:rsidRDefault="004335ED" w:rsidP="000D75B4">
            <w:pPr>
              <w:pStyle w:val="TAL"/>
              <w:rPr>
                <w:lang w:eastAsia="en-US"/>
              </w:rPr>
            </w:pPr>
            <w:r w:rsidRPr="00DD6CFB">
              <w:rPr>
                <w:lang w:eastAsia="en-US"/>
              </w:rPr>
              <w:t>Updates to NETWORK SLICE-SPECIFIC AUTHENTICATION COMPLETE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FB06C" w14:textId="77777777" w:rsidR="004335ED" w:rsidRPr="00DD6CFB" w:rsidRDefault="004335ED" w:rsidP="000D75B4">
            <w:pPr>
              <w:pStyle w:val="TAL"/>
              <w:rPr>
                <w:lang w:eastAsia="en-US"/>
              </w:rPr>
            </w:pPr>
            <w:r w:rsidRPr="00DD6CFB">
              <w:rPr>
                <w:lang w:eastAsia="en-US"/>
              </w:rPr>
              <w:t>17.3.0</w:t>
            </w:r>
          </w:p>
        </w:tc>
      </w:tr>
      <w:tr w:rsidR="004335ED" w:rsidRPr="0031204F" w14:paraId="3E46A9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F04A1B"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57CDA4"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8F2A1" w14:textId="77777777" w:rsidR="004335ED" w:rsidRPr="00DD6CFB" w:rsidRDefault="004335ED" w:rsidP="000D75B4">
            <w:pPr>
              <w:pStyle w:val="TAL"/>
              <w:rPr>
                <w:lang w:eastAsia="en-US"/>
              </w:rPr>
            </w:pPr>
            <w:r w:rsidRPr="00DD6CFB">
              <w:rPr>
                <w:lang w:eastAsia="en-US"/>
              </w:rPr>
              <w:t>R5-216773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0F377" w14:textId="77777777" w:rsidR="004335ED" w:rsidRPr="00DD6CFB" w:rsidRDefault="004335ED" w:rsidP="000D75B4">
            <w:pPr>
              <w:pStyle w:val="TAL"/>
              <w:rPr>
                <w:lang w:eastAsia="en-US"/>
              </w:rPr>
            </w:pPr>
            <w:r w:rsidRPr="00DD6CFB">
              <w:rPr>
                <w:lang w:eastAsia="en-US"/>
              </w:rPr>
              <w:t>2059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88E22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58449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D0417" w14:textId="77777777" w:rsidR="004335ED" w:rsidRPr="005360FB" w:rsidRDefault="004335ED" w:rsidP="000D75B4">
            <w:pPr>
              <w:pStyle w:val="TAL"/>
              <w:rPr>
                <w:lang w:val="fr-FR" w:eastAsia="en-US"/>
              </w:rPr>
            </w:pPr>
            <w:r w:rsidRPr="005360FB">
              <w:rPr>
                <w:lang w:val="fr-FR" w:eastAsia="en-US"/>
              </w:rPr>
              <w:t>Update IE SSB-</w:t>
            </w:r>
            <w:proofErr w:type="spellStart"/>
            <w:r w:rsidRPr="005360FB">
              <w:rPr>
                <w:lang w:val="fr-FR" w:eastAsia="en-US"/>
              </w:rPr>
              <w:t>PositionQCL</w:t>
            </w:r>
            <w:proofErr w:type="spellEnd"/>
            <w:r w:rsidRPr="005360FB">
              <w:rPr>
                <w:lang w:val="fr-FR" w:eastAsia="en-US"/>
              </w:rPr>
              <w:t>-Relation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2C404" w14:textId="77777777" w:rsidR="004335ED" w:rsidRPr="00DD6CFB" w:rsidRDefault="004335ED" w:rsidP="000D75B4">
            <w:pPr>
              <w:pStyle w:val="TAL"/>
              <w:rPr>
                <w:lang w:eastAsia="en-US"/>
              </w:rPr>
            </w:pPr>
            <w:r w:rsidRPr="00DD6CFB">
              <w:rPr>
                <w:lang w:eastAsia="en-US"/>
              </w:rPr>
              <w:t>17.3.0</w:t>
            </w:r>
          </w:p>
        </w:tc>
      </w:tr>
      <w:tr w:rsidR="004335ED" w:rsidRPr="0031204F" w14:paraId="13D1A0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D7768E"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EC06EB"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D23D55" w14:textId="77777777" w:rsidR="004335ED" w:rsidRPr="00DD6CFB" w:rsidRDefault="004335ED" w:rsidP="000D75B4">
            <w:pPr>
              <w:pStyle w:val="TAL"/>
              <w:rPr>
                <w:lang w:eastAsia="en-US"/>
              </w:rPr>
            </w:pPr>
            <w:r w:rsidRPr="00DD6CFB">
              <w:rPr>
                <w:lang w:eastAsia="en-US"/>
              </w:rPr>
              <w:t>R5-216829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7EF86" w14:textId="77777777" w:rsidR="004335ED" w:rsidRPr="00DD6CFB" w:rsidRDefault="004335ED" w:rsidP="000D75B4">
            <w:pPr>
              <w:pStyle w:val="TAL"/>
              <w:rPr>
                <w:lang w:eastAsia="en-US"/>
              </w:rPr>
            </w:pPr>
            <w:r w:rsidRPr="00DD6CFB">
              <w:rPr>
                <w:lang w:eastAsia="en-US"/>
              </w:rPr>
              <w:t>2061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FCB51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BBB27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A0573" w14:textId="77777777" w:rsidR="004335ED" w:rsidRPr="00DD6CFB" w:rsidRDefault="004335ED" w:rsidP="000D75B4">
            <w:pPr>
              <w:pStyle w:val="TAL"/>
              <w:rPr>
                <w:lang w:eastAsia="en-US"/>
              </w:rPr>
            </w:pPr>
            <w:r w:rsidRPr="00DD6CFB">
              <w:rPr>
                <w:lang w:eastAsia="en-US"/>
              </w:rPr>
              <w:t>Correction to IMS MO emergency call release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0008A" w14:textId="77777777" w:rsidR="004335ED" w:rsidRPr="00DD6CFB" w:rsidRDefault="004335ED" w:rsidP="000D75B4">
            <w:pPr>
              <w:pStyle w:val="TAL"/>
              <w:rPr>
                <w:lang w:eastAsia="en-US"/>
              </w:rPr>
            </w:pPr>
            <w:r w:rsidRPr="00DD6CFB">
              <w:rPr>
                <w:lang w:eastAsia="en-US"/>
              </w:rPr>
              <w:t>17.3.0</w:t>
            </w:r>
          </w:p>
        </w:tc>
      </w:tr>
      <w:tr w:rsidR="004335ED" w:rsidRPr="0031204F" w14:paraId="49E2B9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03430B"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2FDC9B"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2EF775" w14:textId="77777777" w:rsidR="004335ED" w:rsidRPr="00DD6CFB" w:rsidRDefault="004335ED" w:rsidP="000D75B4">
            <w:pPr>
              <w:pStyle w:val="TAL"/>
              <w:rPr>
                <w:lang w:eastAsia="en-US"/>
              </w:rPr>
            </w:pPr>
            <w:r w:rsidRPr="00DD6CFB">
              <w:rPr>
                <w:lang w:eastAsia="en-US"/>
              </w:rPr>
              <w:t>R5-216851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8127A" w14:textId="77777777" w:rsidR="004335ED" w:rsidRPr="00DD6CFB" w:rsidRDefault="004335ED" w:rsidP="000D75B4">
            <w:pPr>
              <w:pStyle w:val="TAL"/>
              <w:rPr>
                <w:lang w:eastAsia="en-US"/>
              </w:rPr>
            </w:pPr>
            <w:r w:rsidRPr="00DD6CFB">
              <w:rPr>
                <w:lang w:eastAsia="en-US"/>
              </w:rPr>
              <w:t>2062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49BD6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F394D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120EC" w14:textId="77777777" w:rsidR="004335ED" w:rsidRPr="00DD6CFB" w:rsidRDefault="004335ED" w:rsidP="000D75B4">
            <w:pPr>
              <w:pStyle w:val="TAL"/>
              <w:rPr>
                <w:lang w:eastAsia="en-US"/>
              </w:rPr>
            </w:pPr>
            <w:r w:rsidRPr="00DD6CFB">
              <w:rPr>
                <w:lang w:eastAsia="en-US"/>
              </w:rPr>
              <w:t>Correction to IE Table 7.3.1-3 - SSB-MTC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AF1C" w14:textId="77777777" w:rsidR="004335ED" w:rsidRPr="00DD6CFB" w:rsidRDefault="004335ED" w:rsidP="000D75B4">
            <w:pPr>
              <w:pStyle w:val="TAL"/>
              <w:rPr>
                <w:lang w:eastAsia="en-US"/>
              </w:rPr>
            </w:pPr>
            <w:r w:rsidRPr="00DD6CFB">
              <w:rPr>
                <w:lang w:eastAsia="en-US"/>
              </w:rPr>
              <w:t>17.3.0</w:t>
            </w:r>
          </w:p>
        </w:tc>
      </w:tr>
      <w:tr w:rsidR="004335ED" w:rsidRPr="0031204F" w14:paraId="54EC8E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02F97C"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29DBB7"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DEFB3D" w14:textId="77777777" w:rsidR="004335ED" w:rsidRPr="00DD6CFB" w:rsidRDefault="004335ED" w:rsidP="000D75B4">
            <w:pPr>
              <w:pStyle w:val="TAL"/>
              <w:rPr>
                <w:lang w:eastAsia="en-US"/>
              </w:rPr>
            </w:pPr>
            <w:r w:rsidRPr="00DD6CFB">
              <w:rPr>
                <w:lang w:eastAsia="en-US"/>
              </w:rPr>
              <w:t>R5-216895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FB19" w14:textId="77777777" w:rsidR="004335ED" w:rsidRPr="00DD6CFB" w:rsidRDefault="004335ED" w:rsidP="000D75B4">
            <w:pPr>
              <w:pStyle w:val="TAL"/>
              <w:rPr>
                <w:lang w:eastAsia="en-US"/>
              </w:rPr>
            </w:pPr>
            <w:r w:rsidRPr="00DD6CFB">
              <w:rPr>
                <w:lang w:eastAsia="en-US"/>
              </w:rPr>
              <w:t>2063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A5C0C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E266B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7590" w14:textId="77777777" w:rsidR="004335ED" w:rsidRPr="00DD6CFB" w:rsidRDefault="004335ED" w:rsidP="000D75B4">
            <w:pPr>
              <w:pStyle w:val="TAL"/>
              <w:rPr>
                <w:lang w:eastAsia="en-US"/>
              </w:rPr>
            </w:pPr>
            <w:r w:rsidRPr="00DD6CFB">
              <w:rPr>
                <w:lang w:eastAsia="en-US"/>
              </w:rPr>
              <w:t xml:space="preserve">Correction to IE Table 4.6.3-77A - </w:t>
            </w:r>
            <w:proofErr w:type="spellStart"/>
            <w:r w:rsidRPr="00DD6CFB">
              <w:rPr>
                <w:lang w:eastAsia="en-US"/>
              </w:rPr>
              <w:t>MeasObjectUTRA</w:t>
            </w:r>
            <w:proofErr w:type="spellEnd"/>
            <w:r w:rsidRPr="00DD6CFB">
              <w:rPr>
                <w:lang w:eastAsia="en-US"/>
              </w:rPr>
              <w:t>-FDD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CBFF3" w14:textId="77777777" w:rsidR="004335ED" w:rsidRPr="00DD6CFB" w:rsidRDefault="004335ED" w:rsidP="000D75B4">
            <w:pPr>
              <w:pStyle w:val="TAL"/>
              <w:rPr>
                <w:lang w:eastAsia="en-US"/>
              </w:rPr>
            </w:pPr>
            <w:r w:rsidRPr="00DD6CFB">
              <w:rPr>
                <w:lang w:eastAsia="en-US"/>
              </w:rPr>
              <w:t>17.3.0</w:t>
            </w:r>
          </w:p>
        </w:tc>
      </w:tr>
      <w:tr w:rsidR="004335ED" w:rsidRPr="0031204F" w14:paraId="46E49F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1C8661"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5BFF9E"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6A3C12" w14:textId="77777777" w:rsidR="004335ED" w:rsidRPr="00DD6CFB" w:rsidRDefault="004335ED" w:rsidP="000D75B4">
            <w:pPr>
              <w:pStyle w:val="TAL"/>
              <w:rPr>
                <w:lang w:eastAsia="en-US"/>
              </w:rPr>
            </w:pPr>
            <w:r w:rsidRPr="00DD6CFB">
              <w:rPr>
                <w:lang w:eastAsia="en-US"/>
              </w:rPr>
              <w:t>R5-216896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F5920" w14:textId="77777777" w:rsidR="004335ED" w:rsidRPr="00DD6CFB" w:rsidRDefault="004335ED" w:rsidP="000D75B4">
            <w:pPr>
              <w:pStyle w:val="TAL"/>
              <w:rPr>
                <w:lang w:eastAsia="en-US"/>
              </w:rPr>
            </w:pPr>
            <w:r w:rsidRPr="00DD6CFB">
              <w:rPr>
                <w:lang w:eastAsia="en-US"/>
              </w:rPr>
              <w:t>2064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B119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BFB0F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3DF86" w14:textId="77777777" w:rsidR="004335ED" w:rsidRPr="00DD6CFB" w:rsidRDefault="004335ED" w:rsidP="000D75B4">
            <w:pPr>
              <w:pStyle w:val="TAL"/>
              <w:rPr>
                <w:lang w:eastAsia="en-US"/>
              </w:rPr>
            </w:pPr>
            <w:r w:rsidRPr="00DD6CFB">
              <w:rPr>
                <w:lang w:eastAsia="en-US"/>
              </w:rPr>
              <w:t xml:space="preserve">Correction to IE Table 4.6.3-79 - </w:t>
            </w:r>
            <w:proofErr w:type="spellStart"/>
            <w:r w:rsidRPr="00DD6CFB">
              <w:rPr>
                <w:lang w:eastAsia="en-US"/>
              </w:rPr>
              <w:t>MeasResults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2E694" w14:textId="77777777" w:rsidR="004335ED" w:rsidRPr="00DD6CFB" w:rsidRDefault="004335ED" w:rsidP="000D75B4">
            <w:pPr>
              <w:pStyle w:val="TAL"/>
              <w:rPr>
                <w:lang w:eastAsia="en-US"/>
              </w:rPr>
            </w:pPr>
            <w:r w:rsidRPr="00DD6CFB">
              <w:rPr>
                <w:lang w:eastAsia="en-US"/>
              </w:rPr>
              <w:t>17.3.0</w:t>
            </w:r>
          </w:p>
        </w:tc>
      </w:tr>
      <w:tr w:rsidR="004335ED" w:rsidRPr="0031204F" w14:paraId="227F19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D5FB43"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151D97"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1D2B69" w14:textId="77777777" w:rsidR="004335ED" w:rsidRPr="00DD6CFB" w:rsidRDefault="004335ED" w:rsidP="000D75B4">
            <w:pPr>
              <w:pStyle w:val="TAL"/>
              <w:rPr>
                <w:lang w:eastAsia="en-US"/>
              </w:rPr>
            </w:pPr>
            <w:r w:rsidRPr="00DD6CFB">
              <w:rPr>
                <w:lang w:eastAsia="en-US"/>
              </w:rPr>
              <w:t>R5-216898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710DF" w14:textId="77777777" w:rsidR="004335ED" w:rsidRPr="00DD6CFB" w:rsidRDefault="004335ED" w:rsidP="000D75B4">
            <w:pPr>
              <w:pStyle w:val="TAL"/>
              <w:rPr>
                <w:lang w:eastAsia="en-US"/>
              </w:rPr>
            </w:pPr>
            <w:r w:rsidRPr="00DD6CFB">
              <w:rPr>
                <w:lang w:eastAsia="en-US"/>
              </w:rPr>
              <w:t>2066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EEF78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9BD36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B22CB" w14:textId="77777777" w:rsidR="004335ED" w:rsidRPr="00DD6CFB" w:rsidRDefault="004335ED" w:rsidP="000D75B4">
            <w:pPr>
              <w:pStyle w:val="TAL"/>
              <w:rPr>
                <w:lang w:eastAsia="en-US"/>
              </w:rPr>
            </w:pPr>
            <w:r w:rsidRPr="00DD6CFB">
              <w:rPr>
                <w:lang w:eastAsia="en-US"/>
              </w:rPr>
              <w:t>Correction to IE Table 4.6.5-16 - UTRA-FDD-Q-</w:t>
            </w:r>
            <w:proofErr w:type="spellStart"/>
            <w:r w:rsidRPr="00DD6CFB">
              <w:rPr>
                <w:lang w:eastAsia="en-US"/>
              </w:rPr>
              <w:t>OffsetRange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427494" w14:textId="77777777" w:rsidR="004335ED" w:rsidRPr="00DD6CFB" w:rsidRDefault="004335ED" w:rsidP="000D75B4">
            <w:pPr>
              <w:pStyle w:val="TAL"/>
              <w:rPr>
                <w:lang w:eastAsia="en-US"/>
              </w:rPr>
            </w:pPr>
            <w:r w:rsidRPr="00DD6CFB">
              <w:rPr>
                <w:lang w:eastAsia="en-US"/>
              </w:rPr>
              <w:t>17.3.0</w:t>
            </w:r>
          </w:p>
        </w:tc>
      </w:tr>
      <w:tr w:rsidR="004335ED" w:rsidRPr="0031204F" w14:paraId="7394D3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FE2A69"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ADB525"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B0C5B" w14:textId="77777777" w:rsidR="004335ED" w:rsidRPr="00DD6CFB" w:rsidRDefault="004335ED" w:rsidP="000D75B4">
            <w:pPr>
              <w:pStyle w:val="TAL"/>
              <w:rPr>
                <w:lang w:eastAsia="en-US"/>
              </w:rPr>
            </w:pPr>
            <w:r w:rsidRPr="00DD6CFB">
              <w:rPr>
                <w:lang w:eastAsia="en-US"/>
              </w:rPr>
              <w:t>R5-216899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5E213" w14:textId="77777777" w:rsidR="004335ED" w:rsidRPr="00DD6CFB" w:rsidRDefault="004335ED" w:rsidP="000D75B4">
            <w:pPr>
              <w:pStyle w:val="TAL"/>
              <w:rPr>
                <w:lang w:eastAsia="en-US"/>
              </w:rPr>
            </w:pPr>
            <w:r w:rsidRPr="00DD6CFB">
              <w:rPr>
                <w:lang w:eastAsia="en-US"/>
              </w:rPr>
              <w:t>2067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1EE16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BAC31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A9DD3" w14:textId="77777777" w:rsidR="004335ED" w:rsidRPr="00DD6CFB" w:rsidRDefault="004335ED" w:rsidP="000D75B4">
            <w:pPr>
              <w:pStyle w:val="TAL"/>
              <w:rPr>
                <w:lang w:eastAsia="en-US"/>
              </w:rPr>
            </w:pPr>
            <w:r w:rsidRPr="00DD6CFB">
              <w:rPr>
                <w:lang w:eastAsia="en-US"/>
              </w:rPr>
              <w:t xml:space="preserve">Correction to RRC message Table 4.6.1-8 - </w:t>
            </w:r>
            <w:proofErr w:type="spellStart"/>
            <w:r w:rsidRPr="00DD6CFB">
              <w:rPr>
                <w:lang w:eastAsia="en-US"/>
              </w:rPr>
              <w:t>MobilityFromNRCommand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56D09" w14:textId="77777777" w:rsidR="004335ED" w:rsidRPr="00DD6CFB" w:rsidRDefault="004335ED" w:rsidP="000D75B4">
            <w:pPr>
              <w:pStyle w:val="TAL"/>
              <w:rPr>
                <w:lang w:eastAsia="en-US"/>
              </w:rPr>
            </w:pPr>
            <w:r w:rsidRPr="00DD6CFB">
              <w:rPr>
                <w:lang w:eastAsia="en-US"/>
              </w:rPr>
              <w:t>17.3.0</w:t>
            </w:r>
          </w:p>
        </w:tc>
      </w:tr>
      <w:tr w:rsidR="004335ED" w:rsidRPr="0031204F" w14:paraId="56BE16D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8C52A7"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4BABB5"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070CD5" w14:textId="77777777" w:rsidR="004335ED" w:rsidRPr="00DD6CFB" w:rsidRDefault="004335ED" w:rsidP="000D75B4">
            <w:pPr>
              <w:pStyle w:val="TAL"/>
              <w:rPr>
                <w:lang w:eastAsia="en-US"/>
              </w:rPr>
            </w:pPr>
            <w:r w:rsidRPr="00DD6CFB">
              <w:rPr>
                <w:lang w:eastAsia="en-US"/>
              </w:rPr>
              <w:t>R5-216905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0532" w14:textId="77777777" w:rsidR="004335ED" w:rsidRPr="00DD6CFB" w:rsidRDefault="004335ED" w:rsidP="000D75B4">
            <w:pPr>
              <w:pStyle w:val="TAL"/>
              <w:rPr>
                <w:lang w:eastAsia="en-US"/>
              </w:rPr>
            </w:pPr>
            <w:r w:rsidRPr="00DD6CFB">
              <w:rPr>
                <w:lang w:eastAsia="en-US"/>
              </w:rPr>
              <w:t>2068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C8236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0246B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075DC" w14:textId="77777777" w:rsidR="004335ED" w:rsidRPr="00DD6CFB" w:rsidRDefault="004335ED" w:rsidP="000D75B4">
            <w:pPr>
              <w:pStyle w:val="TAL"/>
              <w:rPr>
                <w:lang w:eastAsia="en-US"/>
              </w:rPr>
            </w:pPr>
            <w:r w:rsidRPr="00DD6CFB">
              <w:rPr>
                <w:lang w:eastAsia="en-US"/>
              </w:rPr>
              <w:t xml:space="preserve">Correction to IE Table 4.6.3-62A - </w:t>
            </w:r>
            <w:proofErr w:type="spellStart"/>
            <w:r w:rsidRPr="00DD6CFB">
              <w:rPr>
                <w:lang w:eastAsia="en-US"/>
              </w:rPr>
              <w:t>HighSpeedConfig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6516A" w14:textId="77777777" w:rsidR="004335ED" w:rsidRPr="00DD6CFB" w:rsidRDefault="004335ED" w:rsidP="000D75B4">
            <w:pPr>
              <w:pStyle w:val="TAL"/>
              <w:rPr>
                <w:lang w:eastAsia="en-US"/>
              </w:rPr>
            </w:pPr>
            <w:r w:rsidRPr="00DD6CFB">
              <w:rPr>
                <w:lang w:eastAsia="en-US"/>
              </w:rPr>
              <w:t>17.3.0</w:t>
            </w:r>
          </w:p>
        </w:tc>
      </w:tr>
      <w:tr w:rsidR="004335ED" w:rsidRPr="0031204F" w14:paraId="730613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7F0CF2"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208DC3"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EB3042" w14:textId="77777777" w:rsidR="004335ED" w:rsidRPr="00DD6CFB" w:rsidRDefault="004335ED" w:rsidP="000D75B4">
            <w:pPr>
              <w:pStyle w:val="TAL"/>
              <w:rPr>
                <w:lang w:eastAsia="en-US"/>
              </w:rPr>
            </w:pPr>
            <w:r w:rsidRPr="00DD6CFB">
              <w:rPr>
                <w:lang w:eastAsia="en-US"/>
              </w:rPr>
              <w:t>R5-216922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71337" w14:textId="77777777" w:rsidR="004335ED" w:rsidRPr="00DD6CFB" w:rsidRDefault="004335ED" w:rsidP="000D75B4">
            <w:pPr>
              <w:pStyle w:val="TAL"/>
              <w:rPr>
                <w:lang w:eastAsia="en-US"/>
              </w:rPr>
            </w:pPr>
            <w:r w:rsidRPr="00DD6CFB">
              <w:rPr>
                <w:lang w:eastAsia="en-US"/>
              </w:rPr>
              <w:t>2097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90A8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34FBC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C30B4" w14:textId="77777777" w:rsidR="004335ED" w:rsidRPr="00DD6CFB" w:rsidRDefault="004335ED" w:rsidP="000D75B4">
            <w:pPr>
              <w:pStyle w:val="TAL"/>
              <w:rPr>
                <w:lang w:eastAsia="en-US"/>
              </w:rPr>
            </w:pPr>
            <w:r w:rsidRPr="00DD6CFB">
              <w:rPr>
                <w:lang w:eastAsia="en-US"/>
              </w:rPr>
              <w:t>Update of Table 4.7.1-7-Registration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52556" w14:textId="77777777" w:rsidR="004335ED" w:rsidRPr="00DD6CFB" w:rsidRDefault="004335ED" w:rsidP="000D75B4">
            <w:pPr>
              <w:pStyle w:val="TAL"/>
              <w:rPr>
                <w:lang w:eastAsia="en-US"/>
              </w:rPr>
            </w:pPr>
            <w:r w:rsidRPr="00DD6CFB">
              <w:rPr>
                <w:lang w:eastAsia="en-US"/>
              </w:rPr>
              <w:t>17.3.0</w:t>
            </w:r>
          </w:p>
        </w:tc>
      </w:tr>
      <w:tr w:rsidR="004335ED" w:rsidRPr="0031204F" w14:paraId="030C7F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2EDAD3"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8DA2FF"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B30260" w14:textId="77777777" w:rsidR="004335ED" w:rsidRPr="00DD6CFB" w:rsidRDefault="004335ED" w:rsidP="000D75B4">
            <w:pPr>
              <w:pStyle w:val="TAL"/>
              <w:rPr>
                <w:lang w:eastAsia="en-US"/>
              </w:rPr>
            </w:pPr>
            <w:r w:rsidRPr="00DD6CFB">
              <w:rPr>
                <w:lang w:eastAsia="en-US"/>
              </w:rPr>
              <w:t>R5-217024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F12BE" w14:textId="77777777" w:rsidR="004335ED" w:rsidRPr="00DD6CFB" w:rsidRDefault="004335ED" w:rsidP="000D75B4">
            <w:pPr>
              <w:pStyle w:val="TAL"/>
              <w:rPr>
                <w:lang w:eastAsia="en-US"/>
              </w:rPr>
            </w:pPr>
            <w:r w:rsidRPr="00DD6CFB">
              <w:rPr>
                <w:lang w:eastAsia="en-US"/>
              </w:rPr>
              <w:t>2101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2EABC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110A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93102" w14:textId="77777777" w:rsidR="004335ED" w:rsidRPr="00DD6CFB" w:rsidRDefault="004335ED" w:rsidP="000D75B4">
            <w:pPr>
              <w:pStyle w:val="TAL"/>
              <w:rPr>
                <w:lang w:eastAsia="en-US"/>
              </w:rPr>
            </w:pPr>
            <w:r w:rsidRPr="00DD6CFB">
              <w:rPr>
                <w:lang w:eastAsia="en-US"/>
              </w:rPr>
              <w:t>Add Reference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9FF1C" w14:textId="77777777" w:rsidR="004335ED" w:rsidRPr="00DD6CFB" w:rsidRDefault="004335ED" w:rsidP="000D75B4">
            <w:pPr>
              <w:pStyle w:val="TAL"/>
              <w:rPr>
                <w:lang w:eastAsia="en-US"/>
              </w:rPr>
            </w:pPr>
            <w:r w:rsidRPr="00DD6CFB">
              <w:rPr>
                <w:lang w:eastAsia="en-US"/>
              </w:rPr>
              <w:t>17.3.0</w:t>
            </w:r>
          </w:p>
        </w:tc>
      </w:tr>
      <w:tr w:rsidR="004335ED" w:rsidRPr="0031204F" w14:paraId="623BB5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8469C3"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DA058D"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13A86B" w14:textId="77777777" w:rsidR="004335ED" w:rsidRPr="00DD6CFB" w:rsidRDefault="004335ED" w:rsidP="000D75B4">
            <w:pPr>
              <w:pStyle w:val="TAL"/>
              <w:rPr>
                <w:lang w:eastAsia="en-US"/>
              </w:rPr>
            </w:pPr>
            <w:r w:rsidRPr="00DD6CFB">
              <w:rPr>
                <w:lang w:eastAsia="en-US"/>
              </w:rPr>
              <w:t>R5-217025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0C8FE" w14:textId="77777777" w:rsidR="004335ED" w:rsidRPr="00DD6CFB" w:rsidRDefault="004335ED" w:rsidP="000D75B4">
            <w:pPr>
              <w:pStyle w:val="TAL"/>
              <w:rPr>
                <w:lang w:eastAsia="en-US"/>
              </w:rPr>
            </w:pPr>
            <w:r w:rsidRPr="00DD6CFB">
              <w:rPr>
                <w:lang w:eastAsia="en-US"/>
              </w:rPr>
              <w:t>2102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9B93F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8910F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5D05FD" w14:textId="77777777" w:rsidR="004335ED" w:rsidRPr="00DD6CFB" w:rsidRDefault="004335ED" w:rsidP="000D75B4">
            <w:pPr>
              <w:pStyle w:val="TAL"/>
              <w:rPr>
                <w:lang w:eastAsia="en-US"/>
              </w:rPr>
            </w:pPr>
            <w:r w:rsidRPr="00DD6CFB">
              <w:rPr>
                <w:lang w:eastAsia="en-US"/>
              </w:rPr>
              <w:t xml:space="preserve">Correction to DIRECT LINK ESTABLISHMENT REQUEST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B731B" w14:textId="77777777" w:rsidR="004335ED" w:rsidRPr="00DD6CFB" w:rsidRDefault="004335ED" w:rsidP="000D75B4">
            <w:pPr>
              <w:pStyle w:val="TAL"/>
              <w:rPr>
                <w:lang w:eastAsia="en-US"/>
              </w:rPr>
            </w:pPr>
            <w:r w:rsidRPr="00DD6CFB">
              <w:rPr>
                <w:lang w:eastAsia="en-US"/>
              </w:rPr>
              <w:t>17.3.0</w:t>
            </w:r>
          </w:p>
        </w:tc>
      </w:tr>
      <w:tr w:rsidR="004335ED" w:rsidRPr="0031204F" w14:paraId="111357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AE5ECB"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77582D"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7EACA8" w14:textId="77777777" w:rsidR="004335ED" w:rsidRPr="00DD6CFB" w:rsidRDefault="004335ED" w:rsidP="000D75B4">
            <w:pPr>
              <w:pStyle w:val="TAL"/>
              <w:rPr>
                <w:lang w:eastAsia="en-US"/>
              </w:rPr>
            </w:pPr>
            <w:r w:rsidRPr="00DD6CFB">
              <w:rPr>
                <w:lang w:eastAsia="en-US"/>
              </w:rPr>
              <w:t>R5-217026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2A1F7" w14:textId="77777777" w:rsidR="004335ED" w:rsidRPr="00DD6CFB" w:rsidRDefault="004335ED" w:rsidP="000D75B4">
            <w:pPr>
              <w:pStyle w:val="TAL"/>
              <w:rPr>
                <w:lang w:eastAsia="en-US"/>
              </w:rPr>
            </w:pPr>
            <w:r w:rsidRPr="00DD6CFB">
              <w:rPr>
                <w:lang w:eastAsia="en-US"/>
              </w:rPr>
              <w:t>2103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FC610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22999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6B061A" w14:textId="77777777" w:rsidR="004335ED" w:rsidRPr="00DD6CFB" w:rsidRDefault="004335ED" w:rsidP="000D75B4">
            <w:pPr>
              <w:pStyle w:val="TAL"/>
              <w:rPr>
                <w:lang w:eastAsia="en-US"/>
              </w:rPr>
            </w:pPr>
            <w:r w:rsidRPr="00DD6CFB">
              <w:rPr>
                <w:lang w:eastAsia="en-US"/>
              </w:rPr>
              <w:t xml:space="preserve">Correction to DIRECT LINK ESTABLISHMENT ACCEPT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01E4" w14:textId="77777777" w:rsidR="004335ED" w:rsidRPr="00DD6CFB" w:rsidRDefault="004335ED" w:rsidP="000D75B4">
            <w:pPr>
              <w:pStyle w:val="TAL"/>
              <w:rPr>
                <w:lang w:eastAsia="en-US"/>
              </w:rPr>
            </w:pPr>
            <w:r w:rsidRPr="00DD6CFB">
              <w:rPr>
                <w:lang w:eastAsia="en-US"/>
              </w:rPr>
              <w:t>17.3.0</w:t>
            </w:r>
          </w:p>
        </w:tc>
      </w:tr>
      <w:tr w:rsidR="004335ED" w:rsidRPr="0031204F" w14:paraId="471E85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158020"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E10DCA"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DAC0C6" w14:textId="77777777" w:rsidR="004335ED" w:rsidRPr="00DD6CFB" w:rsidRDefault="004335ED" w:rsidP="000D75B4">
            <w:pPr>
              <w:pStyle w:val="TAL"/>
              <w:rPr>
                <w:lang w:eastAsia="en-US"/>
              </w:rPr>
            </w:pPr>
            <w:r w:rsidRPr="00DD6CFB">
              <w:rPr>
                <w:lang w:eastAsia="en-US"/>
              </w:rPr>
              <w:t>R5-217027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21CDB" w14:textId="77777777" w:rsidR="004335ED" w:rsidRPr="00DD6CFB" w:rsidRDefault="004335ED" w:rsidP="000D75B4">
            <w:pPr>
              <w:pStyle w:val="TAL"/>
              <w:rPr>
                <w:lang w:eastAsia="en-US"/>
              </w:rPr>
            </w:pPr>
            <w:r w:rsidRPr="00DD6CFB">
              <w:rPr>
                <w:lang w:eastAsia="en-US"/>
              </w:rPr>
              <w:t>2104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B9EED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0CED4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671BD" w14:textId="77777777" w:rsidR="004335ED" w:rsidRPr="00DD6CFB" w:rsidRDefault="004335ED" w:rsidP="000D75B4">
            <w:pPr>
              <w:pStyle w:val="TAL"/>
              <w:rPr>
                <w:lang w:eastAsia="en-US"/>
              </w:rPr>
            </w:pPr>
            <w:r w:rsidRPr="00DD6CFB">
              <w:rPr>
                <w:lang w:eastAsia="en-US"/>
              </w:rPr>
              <w:t xml:space="preserve">Correction to DIRECT LINK MODIFICATION REQUEST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6300E" w14:textId="77777777" w:rsidR="004335ED" w:rsidRPr="00DD6CFB" w:rsidRDefault="004335ED" w:rsidP="000D75B4">
            <w:pPr>
              <w:pStyle w:val="TAL"/>
              <w:rPr>
                <w:lang w:eastAsia="en-US"/>
              </w:rPr>
            </w:pPr>
            <w:r w:rsidRPr="00DD6CFB">
              <w:rPr>
                <w:lang w:eastAsia="en-US"/>
              </w:rPr>
              <w:t>17.3.0</w:t>
            </w:r>
          </w:p>
        </w:tc>
      </w:tr>
      <w:tr w:rsidR="004335ED" w:rsidRPr="0031204F" w14:paraId="329911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F31426"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58E18E"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D1BFDC" w14:textId="77777777" w:rsidR="004335ED" w:rsidRPr="00DD6CFB" w:rsidRDefault="004335ED" w:rsidP="000D75B4">
            <w:pPr>
              <w:pStyle w:val="TAL"/>
              <w:rPr>
                <w:lang w:eastAsia="en-US"/>
              </w:rPr>
            </w:pPr>
            <w:r w:rsidRPr="00DD6CFB">
              <w:rPr>
                <w:lang w:eastAsia="en-US"/>
              </w:rPr>
              <w:t>R5-217028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A0208" w14:textId="77777777" w:rsidR="004335ED" w:rsidRPr="00DD6CFB" w:rsidRDefault="004335ED" w:rsidP="000D75B4">
            <w:pPr>
              <w:pStyle w:val="TAL"/>
              <w:rPr>
                <w:lang w:eastAsia="en-US"/>
              </w:rPr>
            </w:pPr>
            <w:r w:rsidRPr="00DD6CFB">
              <w:rPr>
                <w:lang w:eastAsia="en-US"/>
              </w:rPr>
              <w:t>2105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ECE61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42E9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F18223" w14:textId="77777777" w:rsidR="004335ED" w:rsidRPr="00DD6CFB" w:rsidRDefault="004335ED" w:rsidP="000D75B4">
            <w:pPr>
              <w:pStyle w:val="TAL"/>
              <w:rPr>
                <w:lang w:eastAsia="en-US"/>
              </w:rPr>
            </w:pPr>
            <w:r w:rsidRPr="00DD6CFB">
              <w:rPr>
                <w:lang w:eastAsia="en-US"/>
              </w:rPr>
              <w:t xml:space="preserve">Correction to DIRECT LINK MODIFICATION ACCEPT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4A16" w14:textId="77777777" w:rsidR="004335ED" w:rsidRPr="00DD6CFB" w:rsidRDefault="004335ED" w:rsidP="000D75B4">
            <w:pPr>
              <w:pStyle w:val="TAL"/>
              <w:rPr>
                <w:lang w:eastAsia="en-US"/>
              </w:rPr>
            </w:pPr>
            <w:r w:rsidRPr="00DD6CFB">
              <w:rPr>
                <w:lang w:eastAsia="en-US"/>
              </w:rPr>
              <w:t>17.3.0</w:t>
            </w:r>
          </w:p>
        </w:tc>
      </w:tr>
      <w:tr w:rsidR="004335ED" w:rsidRPr="0031204F" w14:paraId="2771A76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4F76B9"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8A6176"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9C5EF" w14:textId="77777777" w:rsidR="004335ED" w:rsidRPr="00DD6CFB" w:rsidRDefault="004335ED" w:rsidP="000D75B4">
            <w:pPr>
              <w:pStyle w:val="TAL"/>
              <w:rPr>
                <w:lang w:eastAsia="en-US"/>
              </w:rPr>
            </w:pPr>
            <w:r w:rsidRPr="00DD6CFB">
              <w:rPr>
                <w:lang w:eastAsia="en-US"/>
              </w:rPr>
              <w:t>R5-217029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B2209" w14:textId="77777777" w:rsidR="004335ED" w:rsidRPr="00DD6CFB" w:rsidRDefault="004335ED" w:rsidP="000D75B4">
            <w:pPr>
              <w:pStyle w:val="TAL"/>
              <w:rPr>
                <w:lang w:eastAsia="en-US"/>
              </w:rPr>
            </w:pPr>
            <w:r w:rsidRPr="00DD6CFB">
              <w:rPr>
                <w:lang w:eastAsia="en-US"/>
              </w:rPr>
              <w:t>2106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15A6A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A770B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D1094" w14:textId="77777777" w:rsidR="004335ED" w:rsidRPr="00DD6CFB" w:rsidRDefault="004335ED" w:rsidP="000D75B4">
            <w:pPr>
              <w:pStyle w:val="TAL"/>
              <w:rPr>
                <w:lang w:eastAsia="en-US"/>
              </w:rPr>
            </w:pPr>
            <w:r w:rsidRPr="00DD6CFB">
              <w:rPr>
                <w:lang w:eastAsia="en-US"/>
              </w:rPr>
              <w:t xml:space="preserve">Correction to DIRECT LINK RELEASE REQUEST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1B24B" w14:textId="77777777" w:rsidR="004335ED" w:rsidRPr="00DD6CFB" w:rsidRDefault="004335ED" w:rsidP="000D75B4">
            <w:pPr>
              <w:pStyle w:val="TAL"/>
              <w:rPr>
                <w:lang w:eastAsia="en-US"/>
              </w:rPr>
            </w:pPr>
            <w:r w:rsidRPr="00DD6CFB">
              <w:rPr>
                <w:lang w:eastAsia="en-US"/>
              </w:rPr>
              <w:t>17.3.0</w:t>
            </w:r>
          </w:p>
        </w:tc>
      </w:tr>
      <w:tr w:rsidR="004335ED" w:rsidRPr="0031204F" w14:paraId="758E05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2F4706"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C484A7"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21BB7B" w14:textId="77777777" w:rsidR="004335ED" w:rsidRPr="00DD6CFB" w:rsidRDefault="004335ED" w:rsidP="000D75B4">
            <w:pPr>
              <w:pStyle w:val="TAL"/>
              <w:rPr>
                <w:lang w:eastAsia="en-US"/>
              </w:rPr>
            </w:pPr>
            <w:r w:rsidRPr="00DD6CFB">
              <w:rPr>
                <w:lang w:eastAsia="en-US"/>
              </w:rPr>
              <w:t>R5-217030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23C17" w14:textId="77777777" w:rsidR="004335ED" w:rsidRPr="00DD6CFB" w:rsidRDefault="004335ED" w:rsidP="000D75B4">
            <w:pPr>
              <w:pStyle w:val="TAL"/>
              <w:rPr>
                <w:lang w:eastAsia="en-US"/>
              </w:rPr>
            </w:pPr>
            <w:r w:rsidRPr="00DD6CFB">
              <w:rPr>
                <w:lang w:eastAsia="en-US"/>
              </w:rPr>
              <w:t>2107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68397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714E7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DCFD75" w14:textId="77777777" w:rsidR="004335ED" w:rsidRPr="00DD6CFB" w:rsidRDefault="004335ED" w:rsidP="000D75B4">
            <w:pPr>
              <w:pStyle w:val="TAL"/>
              <w:rPr>
                <w:lang w:eastAsia="en-US"/>
              </w:rPr>
            </w:pPr>
            <w:r w:rsidRPr="00DD6CFB">
              <w:rPr>
                <w:lang w:eastAsia="en-US"/>
              </w:rPr>
              <w:t xml:space="preserve">Correction to DIRECT LINK RELEASE ACCEPT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4487F" w14:textId="77777777" w:rsidR="004335ED" w:rsidRPr="00DD6CFB" w:rsidRDefault="004335ED" w:rsidP="000D75B4">
            <w:pPr>
              <w:pStyle w:val="TAL"/>
              <w:rPr>
                <w:lang w:eastAsia="en-US"/>
              </w:rPr>
            </w:pPr>
            <w:r w:rsidRPr="00DD6CFB">
              <w:rPr>
                <w:lang w:eastAsia="en-US"/>
              </w:rPr>
              <w:t>17.3.0</w:t>
            </w:r>
          </w:p>
        </w:tc>
      </w:tr>
      <w:tr w:rsidR="004335ED" w:rsidRPr="0031204F" w14:paraId="050B30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77F51F"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038CB0"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392164" w14:textId="77777777" w:rsidR="004335ED" w:rsidRPr="00DD6CFB" w:rsidRDefault="004335ED" w:rsidP="000D75B4">
            <w:pPr>
              <w:pStyle w:val="TAL"/>
              <w:rPr>
                <w:lang w:eastAsia="en-US"/>
              </w:rPr>
            </w:pPr>
            <w:r w:rsidRPr="00DD6CFB">
              <w:rPr>
                <w:lang w:eastAsia="en-US"/>
              </w:rPr>
              <w:t>R5-217032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2D0EB" w14:textId="77777777" w:rsidR="004335ED" w:rsidRPr="00DD6CFB" w:rsidRDefault="004335ED" w:rsidP="000D75B4">
            <w:pPr>
              <w:pStyle w:val="TAL"/>
              <w:rPr>
                <w:lang w:eastAsia="en-US"/>
              </w:rPr>
            </w:pPr>
            <w:r w:rsidRPr="00DD6CFB">
              <w:rPr>
                <w:lang w:eastAsia="en-US"/>
              </w:rPr>
              <w:t>2109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D5AE2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87AFE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48D5B" w14:textId="77777777" w:rsidR="004335ED" w:rsidRPr="00DD6CFB" w:rsidRDefault="004335ED" w:rsidP="000D75B4">
            <w:pPr>
              <w:pStyle w:val="TAL"/>
              <w:rPr>
                <w:lang w:eastAsia="en-US"/>
              </w:rPr>
            </w:pPr>
            <w:r w:rsidRPr="00DD6CFB">
              <w:rPr>
                <w:lang w:eastAsia="en-US"/>
              </w:rPr>
              <w:t xml:space="preserve">Correction to DIRECT LINK KEEPALIVE RESPONSE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C4BC" w14:textId="77777777" w:rsidR="004335ED" w:rsidRPr="00DD6CFB" w:rsidRDefault="004335ED" w:rsidP="000D75B4">
            <w:pPr>
              <w:pStyle w:val="TAL"/>
              <w:rPr>
                <w:lang w:eastAsia="en-US"/>
              </w:rPr>
            </w:pPr>
            <w:r w:rsidRPr="00DD6CFB">
              <w:rPr>
                <w:lang w:eastAsia="en-US"/>
              </w:rPr>
              <w:t>17.3.0</w:t>
            </w:r>
          </w:p>
        </w:tc>
      </w:tr>
      <w:tr w:rsidR="004335ED" w:rsidRPr="0031204F" w14:paraId="323B52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5512D0"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BF813D"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DEC89" w14:textId="77777777" w:rsidR="004335ED" w:rsidRPr="00DD6CFB" w:rsidRDefault="004335ED" w:rsidP="000D75B4">
            <w:pPr>
              <w:pStyle w:val="TAL"/>
              <w:rPr>
                <w:lang w:eastAsia="en-US"/>
              </w:rPr>
            </w:pPr>
            <w:r w:rsidRPr="00DD6CFB">
              <w:rPr>
                <w:lang w:eastAsia="en-US"/>
              </w:rPr>
              <w:t>R5-217035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8027D" w14:textId="77777777" w:rsidR="004335ED" w:rsidRPr="00DD6CFB" w:rsidRDefault="004335ED" w:rsidP="000D75B4">
            <w:pPr>
              <w:pStyle w:val="TAL"/>
              <w:rPr>
                <w:lang w:eastAsia="en-US"/>
              </w:rPr>
            </w:pPr>
            <w:r w:rsidRPr="00DD6CFB">
              <w:rPr>
                <w:lang w:eastAsia="en-US"/>
              </w:rPr>
              <w:t>2112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842A2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523BF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2463F" w14:textId="77777777" w:rsidR="004335ED" w:rsidRPr="00DD6CFB" w:rsidRDefault="004335ED" w:rsidP="000D75B4">
            <w:pPr>
              <w:pStyle w:val="TAL"/>
              <w:rPr>
                <w:lang w:eastAsia="en-US"/>
              </w:rPr>
            </w:pPr>
            <w:r w:rsidRPr="00DD6CFB">
              <w:rPr>
                <w:lang w:eastAsia="en-US"/>
              </w:rPr>
              <w:t xml:space="preserve">Correction to DIRECT LINK AUTHENTICATION REJECT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DB37A" w14:textId="77777777" w:rsidR="004335ED" w:rsidRPr="00DD6CFB" w:rsidRDefault="004335ED" w:rsidP="000D75B4">
            <w:pPr>
              <w:pStyle w:val="TAL"/>
              <w:rPr>
                <w:lang w:eastAsia="en-US"/>
              </w:rPr>
            </w:pPr>
            <w:r w:rsidRPr="00DD6CFB">
              <w:rPr>
                <w:lang w:eastAsia="en-US"/>
              </w:rPr>
              <w:t>17.3.0</w:t>
            </w:r>
          </w:p>
        </w:tc>
      </w:tr>
      <w:tr w:rsidR="004335ED" w:rsidRPr="0031204F" w14:paraId="4F5960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D0F491"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33909"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F010B7" w14:textId="77777777" w:rsidR="004335ED" w:rsidRPr="00DD6CFB" w:rsidRDefault="004335ED" w:rsidP="000D75B4">
            <w:pPr>
              <w:pStyle w:val="TAL"/>
              <w:rPr>
                <w:lang w:eastAsia="en-US"/>
              </w:rPr>
            </w:pPr>
            <w:r w:rsidRPr="00DD6CFB">
              <w:rPr>
                <w:lang w:eastAsia="en-US"/>
              </w:rPr>
              <w:t>R5-217038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E45D3" w14:textId="77777777" w:rsidR="004335ED" w:rsidRPr="00DD6CFB" w:rsidRDefault="004335ED" w:rsidP="000D75B4">
            <w:pPr>
              <w:pStyle w:val="TAL"/>
              <w:rPr>
                <w:lang w:eastAsia="en-US"/>
              </w:rPr>
            </w:pPr>
            <w:r w:rsidRPr="00DD6CFB">
              <w:rPr>
                <w:lang w:eastAsia="en-US"/>
              </w:rPr>
              <w:t>2115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89878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BBD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EC5A5" w14:textId="77777777" w:rsidR="004335ED" w:rsidRPr="00DD6CFB" w:rsidRDefault="004335ED" w:rsidP="000D75B4">
            <w:pPr>
              <w:pStyle w:val="TAL"/>
              <w:rPr>
                <w:lang w:eastAsia="en-US"/>
              </w:rPr>
            </w:pPr>
            <w:r w:rsidRPr="00DD6CFB">
              <w:rPr>
                <w:lang w:eastAsia="en-US"/>
              </w:rPr>
              <w:t xml:space="preserve">Correction to DIRECT LINK SECURITY MODE REJECT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135C9" w14:textId="77777777" w:rsidR="004335ED" w:rsidRPr="00DD6CFB" w:rsidRDefault="004335ED" w:rsidP="000D75B4">
            <w:pPr>
              <w:pStyle w:val="TAL"/>
              <w:rPr>
                <w:lang w:eastAsia="en-US"/>
              </w:rPr>
            </w:pPr>
            <w:r w:rsidRPr="00DD6CFB">
              <w:rPr>
                <w:lang w:eastAsia="en-US"/>
              </w:rPr>
              <w:t>17.3.0</w:t>
            </w:r>
          </w:p>
        </w:tc>
      </w:tr>
      <w:tr w:rsidR="004335ED" w:rsidRPr="0031204F" w14:paraId="7B0A0B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E9FB29"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553167"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530A2" w14:textId="77777777" w:rsidR="004335ED" w:rsidRPr="00DD6CFB" w:rsidRDefault="004335ED" w:rsidP="000D75B4">
            <w:pPr>
              <w:pStyle w:val="TAL"/>
              <w:rPr>
                <w:lang w:eastAsia="en-US"/>
              </w:rPr>
            </w:pPr>
            <w:r w:rsidRPr="00DD6CFB">
              <w:rPr>
                <w:lang w:eastAsia="en-US"/>
              </w:rPr>
              <w:t>R5-217039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78621" w14:textId="77777777" w:rsidR="004335ED" w:rsidRPr="00DD6CFB" w:rsidRDefault="004335ED" w:rsidP="000D75B4">
            <w:pPr>
              <w:pStyle w:val="TAL"/>
              <w:rPr>
                <w:lang w:eastAsia="en-US"/>
              </w:rPr>
            </w:pPr>
            <w:r w:rsidRPr="00DD6CFB">
              <w:rPr>
                <w:lang w:eastAsia="en-US"/>
              </w:rPr>
              <w:t>2116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215A3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8E824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82A78" w14:textId="77777777" w:rsidR="004335ED" w:rsidRPr="00DD6CFB" w:rsidRDefault="004335ED" w:rsidP="000D75B4">
            <w:pPr>
              <w:pStyle w:val="TAL"/>
              <w:rPr>
                <w:lang w:eastAsia="en-US"/>
              </w:rPr>
            </w:pPr>
            <w:r w:rsidRPr="00DD6CFB">
              <w:rPr>
                <w:lang w:eastAsia="en-US"/>
              </w:rPr>
              <w:t xml:space="preserve">Correction to DIRECT LINK REKEYING REQUEST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2072C" w14:textId="77777777" w:rsidR="004335ED" w:rsidRPr="00DD6CFB" w:rsidRDefault="004335ED" w:rsidP="000D75B4">
            <w:pPr>
              <w:pStyle w:val="TAL"/>
              <w:rPr>
                <w:lang w:eastAsia="en-US"/>
              </w:rPr>
            </w:pPr>
            <w:r w:rsidRPr="00DD6CFB">
              <w:rPr>
                <w:lang w:eastAsia="en-US"/>
              </w:rPr>
              <w:t>17.3.0</w:t>
            </w:r>
          </w:p>
        </w:tc>
      </w:tr>
      <w:tr w:rsidR="004335ED" w:rsidRPr="0031204F" w14:paraId="438ED2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5723C0"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036CC4"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708A3F" w14:textId="77777777" w:rsidR="004335ED" w:rsidRPr="00DD6CFB" w:rsidRDefault="004335ED" w:rsidP="000D75B4">
            <w:pPr>
              <w:pStyle w:val="TAL"/>
              <w:rPr>
                <w:lang w:eastAsia="en-US"/>
              </w:rPr>
            </w:pPr>
            <w:r w:rsidRPr="00DD6CFB">
              <w:rPr>
                <w:lang w:eastAsia="en-US"/>
              </w:rPr>
              <w:t>R5-217040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47411" w14:textId="77777777" w:rsidR="004335ED" w:rsidRPr="00DD6CFB" w:rsidRDefault="004335ED" w:rsidP="000D75B4">
            <w:pPr>
              <w:pStyle w:val="TAL"/>
              <w:rPr>
                <w:lang w:eastAsia="en-US"/>
              </w:rPr>
            </w:pPr>
            <w:r w:rsidRPr="00DD6CFB">
              <w:rPr>
                <w:lang w:eastAsia="en-US"/>
              </w:rPr>
              <w:t>2117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95A09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3DC63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E95F1A" w14:textId="77777777" w:rsidR="004335ED" w:rsidRPr="00DD6CFB" w:rsidRDefault="004335ED" w:rsidP="000D75B4">
            <w:pPr>
              <w:pStyle w:val="TAL"/>
              <w:rPr>
                <w:lang w:eastAsia="en-US"/>
              </w:rPr>
            </w:pPr>
            <w:r w:rsidRPr="00DD6CFB">
              <w:rPr>
                <w:lang w:eastAsia="en-US"/>
              </w:rPr>
              <w:t xml:space="preserve">Correction to DIRECT LINK REKEYING RESPONSE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25AB6" w14:textId="77777777" w:rsidR="004335ED" w:rsidRPr="00DD6CFB" w:rsidRDefault="004335ED" w:rsidP="000D75B4">
            <w:pPr>
              <w:pStyle w:val="TAL"/>
              <w:rPr>
                <w:lang w:eastAsia="en-US"/>
              </w:rPr>
            </w:pPr>
            <w:r w:rsidRPr="00DD6CFB">
              <w:rPr>
                <w:lang w:eastAsia="en-US"/>
              </w:rPr>
              <w:t>17.3.0</w:t>
            </w:r>
          </w:p>
        </w:tc>
      </w:tr>
      <w:tr w:rsidR="004335ED" w:rsidRPr="0031204F" w14:paraId="4982EA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1F356A"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511B05"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865DCA" w14:textId="77777777" w:rsidR="004335ED" w:rsidRPr="00DD6CFB" w:rsidRDefault="004335ED" w:rsidP="000D75B4">
            <w:pPr>
              <w:pStyle w:val="TAL"/>
              <w:rPr>
                <w:lang w:eastAsia="en-US"/>
              </w:rPr>
            </w:pPr>
            <w:r w:rsidRPr="00DD6CFB">
              <w:rPr>
                <w:lang w:eastAsia="en-US"/>
              </w:rPr>
              <w:t>R5-217044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8F974" w14:textId="77777777" w:rsidR="004335ED" w:rsidRPr="00DD6CFB" w:rsidRDefault="004335ED" w:rsidP="000D75B4">
            <w:pPr>
              <w:pStyle w:val="TAL"/>
              <w:rPr>
                <w:lang w:eastAsia="en-US"/>
              </w:rPr>
            </w:pPr>
            <w:r w:rsidRPr="00DD6CFB">
              <w:rPr>
                <w:lang w:eastAsia="en-US"/>
              </w:rPr>
              <w:t>2121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16C6A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CF197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115B5A" w14:textId="77777777" w:rsidR="004335ED" w:rsidRPr="00DD6CFB" w:rsidRDefault="004335ED" w:rsidP="000D75B4">
            <w:pPr>
              <w:pStyle w:val="TAL"/>
              <w:rPr>
                <w:lang w:eastAsia="en-US"/>
              </w:rPr>
            </w:pPr>
            <w:r w:rsidRPr="00DD6CFB">
              <w:rPr>
                <w:lang w:eastAsia="en-US"/>
              </w:rPr>
              <w:t xml:space="preserve">Correction to DIRECT LINK IDENTIFIER UPDATE REJECT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EA531A" w14:textId="77777777" w:rsidR="004335ED" w:rsidRPr="00DD6CFB" w:rsidRDefault="004335ED" w:rsidP="000D75B4">
            <w:pPr>
              <w:pStyle w:val="TAL"/>
              <w:rPr>
                <w:lang w:eastAsia="en-US"/>
              </w:rPr>
            </w:pPr>
            <w:r w:rsidRPr="00DD6CFB">
              <w:rPr>
                <w:lang w:eastAsia="en-US"/>
              </w:rPr>
              <w:t>17.3.0</w:t>
            </w:r>
          </w:p>
        </w:tc>
      </w:tr>
      <w:tr w:rsidR="004335ED" w:rsidRPr="0031204F" w14:paraId="187A83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61A956"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AA2D65"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9C5DC5" w14:textId="77777777" w:rsidR="004335ED" w:rsidRPr="00DD6CFB" w:rsidRDefault="004335ED" w:rsidP="000D75B4">
            <w:pPr>
              <w:pStyle w:val="TAL"/>
              <w:rPr>
                <w:lang w:eastAsia="en-US"/>
              </w:rPr>
            </w:pPr>
            <w:r w:rsidRPr="00DD6CFB">
              <w:rPr>
                <w:lang w:eastAsia="en-US"/>
              </w:rPr>
              <w:t>R5-217045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645D9" w14:textId="77777777" w:rsidR="004335ED" w:rsidRPr="00DD6CFB" w:rsidRDefault="004335ED" w:rsidP="000D75B4">
            <w:pPr>
              <w:pStyle w:val="TAL"/>
              <w:rPr>
                <w:lang w:eastAsia="en-US"/>
              </w:rPr>
            </w:pPr>
            <w:r w:rsidRPr="00DD6CFB">
              <w:rPr>
                <w:lang w:eastAsia="en-US"/>
              </w:rPr>
              <w:t>2122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729CA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EF9DA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7F4531" w14:textId="77777777" w:rsidR="004335ED" w:rsidRPr="00DD6CFB" w:rsidRDefault="004335ED" w:rsidP="000D75B4">
            <w:pPr>
              <w:pStyle w:val="TAL"/>
              <w:rPr>
                <w:lang w:eastAsia="en-US"/>
              </w:rPr>
            </w:pPr>
            <w:r w:rsidRPr="00DD6CFB">
              <w:rPr>
                <w:lang w:eastAsia="en-US"/>
              </w:rPr>
              <w:t xml:space="preserve">Correction to DIRECT LINK MODIFICATION REJECT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E2DA8" w14:textId="77777777" w:rsidR="004335ED" w:rsidRPr="00DD6CFB" w:rsidRDefault="004335ED" w:rsidP="000D75B4">
            <w:pPr>
              <w:pStyle w:val="TAL"/>
              <w:rPr>
                <w:lang w:eastAsia="en-US"/>
              </w:rPr>
            </w:pPr>
            <w:r w:rsidRPr="00DD6CFB">
              <w:rPr>
                <w:lang w:eastAsia="en-US"/>
              </w:rPr>
              <w:t>17.3.0</w:t>
            </w:r>
          </w:p>
        </w:tc>
      </w:tr>
      <w:tr w:rsidR="004335ED" w:rsidRPr="0031204F" w14:paraId="3480CD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122268"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BEAFC5"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9F70D" w14:textId="77777777" w:rsidR="004335ED" w:rsidRPr="00DD6CFB" w:rsidRDefault="004335ED" w:rsidP="000D75B4">
            <w:pPr>
              <w:pStyle w:val="TAL"/>
              <w:rPr>
                <w:lang w:eastAsia="en-US"/>
              </w:rPr>
            </w:pPr>
            <w:r w:rsidRPr="00DD6CFB">
              <w:rPr>
                <w:lang w:eastAsia="en-US"/>
              </w:rPr>
              <w:t>R5-217095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7896E" w14:textId="77777777" w:rsidR="004335ED" w:rsidRPr="00DD6CFB" w:rsidRDefault="004335ED" w:rsidP="000D75B4">
            <w:pPr>
              <w:pStyle w:val="TAL"/>
              <w:rPr>
                <w:lang w:eastAsia="en-US"/>
              </w:rPr>
            </w:pPr>
            <w:r w:rsidRPr="00DD6CFB">
              <w:rPr>
                <w:lang w:eastAsia="en-US"/>
              </w:rPr>
              <w:t>2125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04DC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D3A44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2165B" w14:textId="77777777" w:rsidR="004335ED" w:rsidRPr="00DD6CFB" w:rsidRDefault="004335ED" w:rsidP="000D75B4">
            <w:pPr>
              <w:pStyle w:val="TAL"/>
              <w:rPr>
                <w:lang w:eastAsia="en-US"/>
              </w:rPr>
            </w:pPr>
            <w:r w:rsidRPr="00DD6CFB">
              <w:rPr>
                <w:lang w:eastAsia="en-US"/>
              </w:rPr>
              <w:t>Update chapter 4.8.1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05D87" w14:textId="77777777" w:rsidR="004335ED" w:rsidRPr="00DD6CFB" w:rsidRDefault="004335ED" w:rsidP="000D75B4">
            <w:pPr>
              <w:pStyle w:val="TAL"/>
              <w:rPr>
                <w:lang w:eastAsia="en-US"/>
              </w:rPr>
            </w:pPr>
            <w:r w:rsidRPr="00DD6CFB">
              <w:rPr>
                <w:lang w:eastAsia="en-US"/>
              </w:rPr>
              <w:t>17.3.0</w:t>
            </w:r>
          </w:p>
        </w:tc>
      </w:tr>
      <w:tr w:rsidR="004335ED" w:rsidRPr="0031204F" w14:paraId="03487B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68CB53"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4CFAE7"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426243" w14:textId="77777777" w:rsidR="004335ED" w:rsidRPr="00DD6CFB" w:rsidRDefault="004335ED" w:rsidP="000D75B4">
            <w:pPr>
              <w:pStyle w:val="TAL"/>
              <w:rPr>
                <w:lang w:eastAsia="en-US"/>
              </w:rPr>
            </w:pPr>
            <w:r w:rsidRPr="00DD6CFB">
              <w:rPr>
                <w:lang w:eastAsia="en-US"/>
              </w:rPr>
              <w:t>R5-217118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5F03" w14:textId="77777777" w:rsidR="004335ED" w:rsidRPr="00DD6CFB" w:rsidRDefault="004335ED" w:rsidP="000D75B4">
            <w:pPr>
              <w:pStyle w:val="TAL"/>
              <w:rPr>
                <w:lang w:eastAsia="en-US"/>
              </w:rPr>
            </w:pPr>
            <w:r w:rsidRPr="00DD6CFB">
              <w:rPr>
                <w:lang w:eastAsia="en-US"/>
              </w:rPr>
              <w:t>2128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09B23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05997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C673" w14:textId="77777777" w:rsidR="004335ED" w:rsidRPr="00DD6CFB" w:rsidRDefault="004335ED" w:rsidP="000D75B4">
            <w:pPr>
              <w:pStyle w:val="TAL"/>
              <w:rPr>
                <w:lang w:eastAsia="en-US"/>
              </w:rPr>
            </w:pPr>
            <w:proofErr w:type="gramStart"/>
            <w:r w:rsidRPr="00DD6CFB">
              <w:rPr>
                <w:lang w:eastAsia="en-US"/>
              </w:rPr>
              <w:t>Meas</w:t>
            </w:r>
            <w:proofErr w:type="gramEnd"/>
            <w:r w:rsidRPr="00DD6CFB">
              <w:rPr>
                <w:lang w:eastAsia="en-US"/>
              </w:rPr>
              <w:t xml:space="preserve"> exception for TRS config in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2EE30" w14:textId="77777777" w:rsidR="004335ED" w:rsidRPr="00DD6CFB" w:rsidRDefault="004335ED" w:rsidP="000D75B4">
            <w:pPr>
              <w:pStyle w:val="TAL"/>
              <w:rPr>
                <w:lang w:eastAsia="en-US"/>
              </w:rPr>
            </w:pPr>
            <w:r w:rsidRPr="00DD6CFB">
              <w:rPr>
                <w:lang w:eastAsia="en-US"/>
              </w:rPr>
              <w:t>17.3.0</w:t>
            </w:r>
          </w:p>
        </w:tc>
      </w:tr>
      <w:tr w:rsidR="004335ED" w:rsidRPr="0031204F" w14:paraId="2133C0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A5BD34"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5823B3"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5E5029" w14:textId="77777777" w:rsidR="004335ED" w:rsidRPr="00DD6CFB" w:rsidRDefault="004335ED" w:rsidP="000D75B4">
            <w:pPr>
              <w:pStyle w:val="TAL"/>
              <w:rPr>
                <w:lang w:eastAsia="en-US"/>
              </w:rPr>
            </w:pPr>
            <w:r w:rsidRPr="00DD6CFB">
              <w:rPr>
                <w:lang w:eastAsia="en-US"/>
              </w:rPr>
              <w:t>R5-217243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60F55" w14:textId="77777777" w:rsidR="004335ED" w:rsidRPr="00DD6CFB" w:rsidRDefault="004335ED" w:rsidP="000D75B4">
            <w:pPr>
              <w:pStyle w:val="TAL"/>
              <w:rPr>
                <w:lang w:eastAsia="en-US"/>
              </w:rPr>
            </w:pPr>
            <w:r w:rsidRPr="00DD6CFB">
              <w:rPr>
                <w:lang w:eastAsia="en-US"/>
              </w:rPr>
              <w:t>2133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F712E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9E399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4E6E6" w14:textId="77777777" w:rsidR="004335ED" w:rsidRPr="00DD6CFB" w:rsidRDefault="004335ED" w:rsidP="000D75B4">
            <w:pPr>
              <w:pStyle w:val="TAL"/>
              <w:rPr>
                <w:lang w:eastAsia="en-US"/>
              </w:rPr>
            </w:pPr>
            <w:r w:rsidRPr="00DD6CFB">
              <w:rPr>
                <w:lang w:eastAsia="en-US"/>
              </w:rPr>
              <w:t xml:space="preserve">Correction to IE Table 4.6.3-127 </w:t>
            </w:r>
            <w:proofErr w:type="spellStart"/>
            <w:r w:rsidRPr="00DD6CFB">
              <w:rPr>
                <w:lang w:eastAsia="en-US"/>
              </w:rPr>
              <w:t>QuantityConfig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AB523" w14:textId="77777777" w:rsidR="004335ED" w:rsidRPr="00DD6CFB" w:rsidRDefault="004335ED" w:rsidP="000D75B4">
            <w:pPr>
              <w:pStyle w:val="TAL"/>
              <w:rPr>
                <w:lang w:eastAsia="en-US"/>
              </w:rPr>
            </w:pPr>
            <w:r w:rsidRPr="00DD6CFB">
              <w:rPr>
                <w:lang w:eastAsia="en-US"/>
              </w:rPr>
              <w:t>17.3.0</w:t>
            </w:r>
          </w:p>
        </w:tc>
      </w:tr>
      <w:tr w:rsidR="004335ED" w:rsidRPr="0031204F" w14:paraId="1ADDB2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6539D7"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68CE37"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BD70B" w14:textId="77777777" w:rsidR="004335ED" w:rsidRPr="00DD6CFB" w:rsidRDefault="004335ED" w:rsidP="000D75B4">
            <w:pPr>
              <w:pStyle w:val="TAL"/>
              <w:rPr>
                <w:lang w:eastAsia="en-US"/>
              </w:rPr>
            </w:pPr>
            <w:r w:rsidRPr="00DD6CFB">
              <w:rPr>
                <w:lang w:eastAsia="en-US"/>
              </w:rPr>
              <w:t>R5-217246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8A47" w14:textId="77777777" w:rsidR="004335ED" w:rsidRPr="00DD6CFB" w:rsidRDefault="004335ED" w:rsidP="000D75B4">
            <w:pPr>
              <w:pStyle w:val="TAL"/>
              <w:rPr>
                <w:lang w:eastAsia="en-US"/>
              </w:rPr>
            </w:pPr>
            <w:r w:rsidRPr="00DD6CFB">
              <w:rPr>
                <w:lang w:eastAsia="en-US"/>
              </w:rPr>
              <w:t>2134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0691F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1BB31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134F8" w14:textId="77777777" w:rsidR="004335ED" w:rsidRPr="00DD6CFB" w:rsidRDefault="004335ED" w:rsidP="000D75B4">
            <w:pPr>
              <w:pStyle w:val="TAL"/>
              <w:rPr>
                <w:lang w:eastAsia="en-US"/>
              </w:rPr>
            </w:pPr>
            <w:r w:rsidRPr="00DD6CFB">
              <w:rPr>
                <w:lang w:eastAsia="en-US"/>
              </w:rPr>
              <w:t>Correction of spec number and addition of uncertainty value for OTA testing in section 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9E4DC" w14:textId="77777777" w:rsidR="004335ED" w:rsidRPr="00DD6CFB" w:rsidRDefault="004335ED" w:rsidP="000D75B4">
            <w:pPr>
              <w:pStyle w:val="TAL"/>
              <w:rPr>
                <w:lang w:eastAsia="en-US"/>
              </w:rPr>
            </w:pPr>
            <w:r w:rsidRPr="00DD6CFB">
              <w:rPr>
                <w:lang w:eastAsia="en-US"/>
              </w:rPr>
              <w:t>17.3.0</w:t>
            </w:r>
          </w:p>
        </w:tc>
      </w:tr>
      <w:tr w:rsidR="004335ED" w:rsidRPr="0031204F" w14:paraId="535E5F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212502"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95A2F5"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9953B2" w14:textId="77777777" w:rsidR="004335ED" w:rsidRPr="00DD6CFB" w:rsidRDefault="004335ED" w:rsidP="000D75B4">
            <w:pPr>
              <w:pStyle w:val="TAL"/>
              <w:rPr>
                <w:lang w:eastAsia="en-US"/>
              </w:rPr>
            </w:pPr>
            <w:r w:rsidRPr="00DD6CFB">
              <w:rPr>
                <w:lang w:eastAsia="en-US"/>
              </w:rPr>
              <w:t>R5-217259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C7A1B" w14:textId="77777777" w:rsidR="004335ED" w:rsidRPr="00DD6CFB" w:rsidRDefault="004335ED" w:rsidP="000D75B4">
            <w:pPr>
              <w:pStyle w:val="TAL"/>
              <w:rPr>
                <w:lang w:eastAsia="en-US"/>
              </w:rPr>
            </w:pPr>
            <w:r w:rsidRPr="00DD6CFB">
              <w:rPr>
                <w:lang w:eastAsia="en-US"/>
              </w:rPr>
              <w:t>2135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5523C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97F5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A5FA47" w14:textId="77777777" w:rsidR="004335ED" w:rsidRPr="00DD6CFB" w:rsidRDefault="004335ED" w:rsidP="000D75B4">
            <w:pPr>
              <w:pStyle w:val="TAL"/>
              <w:rPr>
                <w:lang w:eastAsia="en-US"/>
              </w:rPr>
            </w:pPr>
            <w:r w:rsidRPr="00DD6CFB">
              <w:rPr>
                <w:lang w:eastAsia="en-US"/>
              </w:rPr>
              <w:t xml:space="preserve">Addition of 13 NR CA combinations to FR1 inter-band configurations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F43F1" w14:textId="77777777" w:rsidR="004335ED" w:rsidRPr="00DD6CFB" w:rsidRDefault="004335ED" w:rsidP="000D75B4">
            <w:pPr>
              <w:pStyle w:val="TAL"/>
              <w:rPr>
                <w:lang w:eastAsia="en-US"/>
              </w:rPr>
            </w:pPr>
            <w:r w:rsidRPr="00DD6CFB">
              <w:rPr>
                <w:lang w:eastAsia="en-US"/>
              </w:rPr>
              <w:t>17.3.0</w:t>
            </w:r>
          </w:p>
        </w:tc>
      </w:tr>
      <w:tr w:rsidR="004335ED" w:rsidRPr="0031204F" w14:paraId="2DA3CD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8A2620"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57A22"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8B4264" w14:textId="77777777" w:rsidR="004335ED" w:rsidRPr="00DD6CFB" w:rsidRDefault="004335ED" w:rsidP="000D75B4">
            <w:pPr>
              <w:pStyle w:val="TAL"/>
              <w:rPr>
                <w:lang w:eastAsia="en-US"/>
              </w:rPr>
            </w:pPr>
            <w:r w:rsidRPr="00DD6CFB">
              <w:rPr>
                <w:lang w:eastAsia="en-US"/>
              </w:rPr>
              <w:t>R5-217286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EE093" w14:textId="77777777" w:rsidR="004335ED" w:rsidRPr="00DD6CFB" w:rsidRDefault="004335ED" w:rsidP="000D75B4">
            <w:pPr>
              <w:pStyle w:val="TAL"/>
              <w:rPr>
                <w:lang w:eastAsia="en-US"/>
              </w:rPr>
            </w:pPr>
            <w:r w:rsidRPr="00DD6CFB">
              <w:rPr>
                <w:lang w:eastAsia="en-US"/>
              </w:rPr>
              <w:t>2137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7A56F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6753C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0560B8" w14:textId="77777777" w:rsidR="004335ED" w:rsidRPr="00DD6CFB" w:rsidRDefault="004335ED" w:rsidP="000D75B4">
            <w:pPr>
              <w:pStyle w:val="TAL"/>
              <w:rPr>
                <w:lang w:eastAsia="en-US"/>
              </w:rPr>
            </w:pPr>
            <w:r w:rsidRPr="00DD6CFB">
              <w:rPr>
                <w:lang w:eastAsia="en-US"/>
              </w:rPr>
              <w:t>Correction to IMS Emergency call establishment test procedure with IMS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C3681" w14:textId="77777777" w:rsidR="004335ED" w:rsidRPr="00DD6CFB" w:rsidRDefault="004335ED" w:rsidP="000D75B4">
            <w:pPr>
              <w:pStyle w:val="TAL"/>
              <w:rPr>
                <w:lang w:eastAsia="en-US"/>
              </w:rPr>
            </w:pPr>
            <w:r w:rsidRPr="00DD6CFB">
              <w:rPr>
                <w:lang w:eastAsia="en-US"/>
              </w:rPr>
              <w:t>17.3.0</w:t>
            </w:r>
          </w:p>
        </w:tc>
      </w:tr>
      <w:tr w:rsidR="004335ED" w:rsidRPr="0031204F" w14:paraId="3997B5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1085A5"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3B701"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F04D58" w14:textId="77777777" w:rsidR="004335ED" w:rsidRPr="00DD6CFB" w:rsidRDefault="004335ED" w:rsidP="000D75B4">
            <w:pPr>
              <w:pStyle w:val="TAL"/>
              <w:rPr>
                <w:lang w:eastAsia="en-US"/>
              </w:rPr>
            </w:pPr>
            <w:r w:rsidRPr="00DD6CFB">
              <w:rPr>
                <w:lang w:eastAsia="en-US"/>
              </w:rPr>
              <w:t>R5-217298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4285D" w14:textId="77777777" w:rsidR="004335ED" w:rsidRPr="00DD6CFB" w:rsidRDefault="004335ED" w:rsidP="000D75B4">
            <w:pPr>
              <w:pStyle w:val="TAL"/>
              <w:rPr>
                <w:lang w:eastAsia="en-US"/>
              </w:rPr>
            </w:pPr>
            <w:r w:rsidRPr="00DD6CFB">
              <w:rPr>
                <w:lang w:eastAsia="en-US"/>
              </w:rPr>
              <w:t>2138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1D681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2F92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0DAB2" w14:textId="77777777" w:rsidR="004335ED" w:rsidRPr="00DD6CFB" w:rsidRDefault="004335ED" w:rsidP="000D75B4">
            <w:pPr>
              <w:pStyle w:val="TAL"/>
              <w:rPr>
                <w:lang w:eastAsia="en-US"/>
              </w:rPr>
            </w:pPr>
            <w:r w:rsidRPr="00DD6CFB">
              <w:rPr>
                <w:lang w:eastAsia="en-US"/>
              </w:rPr>
              <w:t>Addition of test frequencies for Rel-15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2D08E" w14:textId="77777777" w:rsidR="004335ED" w:rsidRPr="00DD6CFB" w:rsidRDefault="004335ED" w:rsidP="000D75B4">
            <w:pPr>
              <w:pStyle w:val="TAL"/>
              <w:rPr>
                <w:lang w:eastAsia="en-US"/>
              </w:rPr>
            </w:pPr>
            <w:r w:rsidRPr="00DD6CFB">
              <w:rPr>
                <w:lang w:eastAsia="en-US"/>
              </w:rPr>
              <w:t>17.3.0</w:t>
            </w:r>
          </w:p>
        </w:tc>
      </w:tr>
      <w:tr w:rsidR="004335ED" w:rsidRPr="0031204F" w14:paraId="715BB0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086E11"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732F35"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E6E476" w14:textId="77777777" w:rsidR="004335ED" w:rsidRPr="00DD6CFB" w:rsidRDefault="004335ED" w:rsidP="000D75B4">
            <w:pPr>
              <w:pStyle w:val="TAL"/>
              <w:rPr>
                <w:lang w:eastAsia="en-US"/>
              </w:rPr>
            </w:pPr>
            <w:r w:rsidRPr="00DD6CFB">
              <w:rPr>
                <w:lang w:eastAsia="en-US"/>
              </w:rPr>
              <w:t>R5-217340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76567" w14:textId="77777777" w:rsidR="004335ED" w:rsidRPr="00DD6CFB" w:rsidRDefault="004335ED" w:rsidP="000D75B4">
            <w:pPr>
              <w:pStyle w:val="TAL"/>
              <w:rPr>
                <w:lang w:eastAsia="en-US"/>
              </w:rPr>
            </w:pPr>
            <w:r w:rsidRPr="00DD6CFB">
              <w:rPr>
                <w:lang w:eastAsia="en-US"/>
              </w:rPr>
              <w:t>2139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CE7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53D32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934B3" w14:textId="77777777" w:rsidR="004335ED" w:rsidRPr="00DD6CFB" w:rsidRDefault="004335ED" w:rsidP="000D75B4">
            <w:pPr>
              <w:pStyle w:val="TAL"/>
              <w:rPr>
                <w:lang w:eastAsia="en-US"/>
              </w:rPr>
            </w:pPr>
            <w:r w:rsidRPr="00DD6CFB">
              <w:rPr>
                <w:lang w:eastAsia="en-US"/>
              </w:rPr>
              <w:t xml:space="preserve">Correction of 4.3.1.2.4.4.2 for test frequency for intra-band </w:t>
            </w:r>
            <w:r w:rsidRPr="00DD6CFB">
              <w:rPr>
                <w:lang w:eastAsia="en-US"/>
              </w:rPr>
              <w:lastRenderedPageBreak/>
              <w:t>non-contiguous CA_n260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7838" w14:textId="77777777" w:rsidR="004335ED" w:rsidRPr="00DD6CFB" w:rsidRDefault="004335ED" w:rsidP="000D75B4">
            <w:pPr>
              <w:pStyle w:val="TAL"/>
              <w:rPr>
                <w:lang w:eastAsia="en-US"/>
              </w:rPr>
            </w:pPr>
            <w:r w:rsidRPr="00DD6CFB">
              <w:rPr>
                <w:lang w:eastAsia="en-US"/>
              </w:rPr>
              <w:lastRenderedPageBreak/>
              <w:t>17.3.0</w:t>
            </w:r>
          </w:p>
        </w:tc>
      </w:tr>
      <w:tr w:rsidR="004335ED" w:rsidRPr="0031204F" w14:paraId="0A1976C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9D1B26"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276D3A"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961D8B" w14:textId="77777777" w:rsidR="004335ED" w:rsidRPr="00DD6CFB" w:rsidRDefault="004335ED" w:rsidP="000D75B4">
            <w:pPr>
              <w:pStyle w:val="TAL"/>
              <w:rPr>
                <w:lang w:eastAsia="en-US"/>
              </w:rPr>
            </w:pPr>
            <w:r w:rsidRPr="00DD6CFB">
              <w:rPr>
                <w:lang w:eastAsia="en-US"/>
              </w:rPr>
              <w:t>R5-217366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1E4E" w14:textId="77777777" w:rsidR="004335ED" w:rsidRPr="00DD6CFB" w:rsidRDefault="004335ED" w:rsidP="000D75B4">
            <w:pPr>
              <w:pStyle w:val="TAL"/>
              <w:rPr>
                <w:lang w:eastAsia="en-US"/>
              </w:rPr>
            </w:pPr>
            <w:r w:rsidRPr="00DD6CFB">
              <w:rPr>
                <w:lang w:eastAsia="en-US"/>
              </w:rPr>
              <w:t>2140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AF9B1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DE55E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2DCA2" w14:textId="77777777" w:rsidR="004335ED" w:rsidRPr="00DD6CFB" w:rsidRDefault="004335ED" w:rsidP="000D75B4">
            <w:pPr>
              <w:pStyle w:val="TAL"/>
              <w:rPr>
                <w:lang w:eastAsia="en-US"/>
              </w:rPr>
            </w:pPr>
            <w:r w:rsidRPr="00DD6CFB">
              <w:rPr>
                <w:lang w:eastAsia="en-US"/>
              </w:rPr>
              <w:t>Addition of default message for 16Tx PMI reporting test cases in 5.4.2.5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6F888" w14:textId="77777777" w:rsidR="004335ED" w:rsidRPr="00DD6CFB" w:rsidRDefault="004335ED" w:rsidP="000D75B4">
            <w:pPr>
              <w:pStyle w:val="TAL"/>
              <w:rPr>
                <w:lang w:eastAsia="en-US"/>
              </w:rPr>
            </w:pPr>
            <w:r w:rsidRPr="00DD6CFB">
              <w:rPr>
                <w:lang w:eastAsia="en-US"/>
              </w:rPr>
              <w:t>17.3.0</w:t>
            </w:r>
          </w:p>
        </w:tc>
      </w:tr>
      <w:tr w:rsidR="004335ED" w:rsidRPr="0031204F" w14:paraId="58C7CF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EDEC56"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905C61"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4FDD5" w14:textId="77777777" w:rsidR="004335ED" w:rsidRPr="00DD6CFB" w:rsidRDefault="004335ED" w:rsidP="000D75B4">
            <w:pPr>
              <w:pStyle w:val="TAL"/>
              <w:rPr>
                <w:lang w:eastAsia="en-US"/>
              </w:rPr>
            </w:pPr>
            <w:r w:rsidRPr="00DD6CFB">
              <w:rPr>
                <w:lang w:eastAsia="en-US"/>
              </w:rPr>
              <w:t>R5-217379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AB350" w14:textId="77777777" w:rsidR="004335ED" w:rsidRPr="00DD6CFB" w:rsidRDefault="004335ED" w:rsidP="000D75B4">
            <w:pPr>
              <w:pStyle w:val="TAL"/>
              <w:rPr>
                <w:lang w:eastAsia="en-US"/>
              </w:rPr>
            </w:pPr>
            <w:r w:rsidRPr="00DD6CFB">
              <w:rPr>
                <w:lang w:eastAsia="en-US"/>
              </w:rPr>
              <w:t>2141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BDE34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C5AF4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21A86" w14:textId="77777777" w:rsidR="004335ED" w:rsidRPr="00DD6CFB" w:rsidRDefault="004335ED" w:rsidP="000D75B4">
            <w:pPr>
              <w:pStyle w:val="TAL"/>
              <w:rPr>
                <w:lang w:eastAsia="en-US"/>
              </w:rPr>
            </w:pPr>
            <w:r w:rsidRPr="00DD6CFB">
              <w:rPr>
                <w:lang w:eastAsia="en-US"/>
              </w:rPr>
              <w:t>Addition of default DCI_0_2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05774" w14:textId="77777777" w:rsidR="004335ED" w:rsidRPr="00DD6CFB" w:rsidRDefault="004335ED" w:rsidP="000D75B4">
            <w:pPr>
              <w:pStyle w:val="TAL"/>
              <w:rPr>
                <w:lang w:eastAsia="en-US"/>
              </w:rPr>
            </w:pPr>
            <w:r w:rsidRPr="00DD6CFB">
              <w:rPr>
                <w:lang w:eastAsia="en-US"/>
              </w:rPr>
              <w:t>17.3.0</w:t>
            </w:r>
          </w:p>
        </w:tc>
      </w:tr>
      <w:tr w:rsidR="004335ED" w:rsidRPr="0031204F" w14:paraId="3F8278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757989"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C41DAA"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B2D2A1" w14:textId="77777777" w:rsidR="004335ED" w:rsidRPr="00DD6CFB" w:rsidRDefault="004335ED" w:rsidP="000D75B4">
            <w:pPr>
              <w:pStyle w:val="TAL"/>
              <w:rPr>
                <w:lang w:eastAsia="en-US"/>
              </w:rPr>
            </w:pPr>
            <w:r w:rsidRPr="00DD6CFB">
              <w:rPr>
                <w:lang w:eastAsia="en-US"/>
              </w:rPr>
              <w:t>R5-217390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75C74" w14:textId="77777777" w:rsidR="004335ED" w:rsidRPr="00DD6CFB" w:rsidRDefault="004335ED" w:rsidP="000D75B4">
            <w:pPr>
              <w:pStyle w:val="TAL"/>
              <w:rPr>
                <w:lang w:eastAsia="en-US"/>
              </w:rPr>
            </w:pPr>
            <w:r w:rsidRPr="00DD6CFB">
              <w:rPr>
                <w:lang w:eastAsia="en-US"/>
              </w:rPr>
              <w:t>2143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B2B28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78679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2C129B" w14:textId="77777777" w:rsidR="004335ED" w:rsidRPr="00DD6CFB" w:rsidRDefault="004335ED" w:rsidP="000D75B4">
            <w:pPr>
              <w:pStyle w:val="TAL"/>
              <w:rPr>
                <w:lang w:eastAsia="en-US"/>
              </w:rPr>
            </w:pPr>
            <w:r w:rsidRPr="00DD6CFB">
              <w:rPr>
                <w:lang w:eastAsia="en-US"/>
              </w:rPr>
              <w:t>Update to SIG test frequencies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2A7F7" w14:textId="77777777" w:rsidR="004335ED" w:rsidRPr="00DD6CFB" w:rsidRDefault="004335ED" w:rsidP="000D75B4">
            <w:pPr>
              <w:pStyle w:val="TAL"/>
              <w:rPr>
                <w:lang w:eastAsia="en-US"/>
              </w:rPr>
            </w:pPr>
            <w:r w:rsidRPr="00DD6CFB">
              <w:rPr>
                <w:lang w:eastAsia="en-US"/>
              </w:rPr>
              <w:t>17.3.0</w:t>
            </w:r>
          </w:p>
        </w:tc>
      </w:tr>
      <w:tr w:rsidR="004335ED" w:rsidRPr="0031204F" w14:paraId="05FAC6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56F664"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70CE8"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F6EB10" w14:textId="77777777" w:rsidR="004335ED" w:rsidRPr="00DD6CFB" w:rsidRDefault="004335ED" w:rsidP="000D75B4">
            <w:pPr>
              <w:pStyle w:val="TAL"/>
              <w:rPr>
                <w:lang w:eastAsia="en-US"/>
              </w:rPr>
            </w:pPr>
            <w:r w:rsidRPr="00DD6CFB">
              <w:rPr>
                <w:lang w:eastAsia="en-US"/>
              </w:rPr>
              <w:t>R5-217430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482ED" w14:textId="77777777" w:rsidR="004335ED" w:rsidRPr="00DD6CFB" w:rsidRDefault="004335ED" w:rsidP="000D75B4">
            <w:pPr>
              <w:pStyle w:val="TAL"/>
              <w:rPr>
                <w:lang w:eastAsia="en-US"/>
              </w:rPr>
            </w:pPr>
            <w:r w:rsidRPr="00DD6CFB">
              <w:rPr>
                <w:lang w:eastAsia="en-US"/>
              </w:rPr>
              <w:t>2144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3FAE3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0A5D7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AFE1D7" w14:textId="77777777" w:rsidR="004335ED" w:rsidRPr="00DD6CFB" w:rsidRDefault="004335ED" w:rsidP="000D75B4">
            <w:pPr>
              <w:pStyle w:val="TAL"/>
              <w:rPr>
                <w:lang w:eastAsia="en-US"/>
              </w:rPr>
            </w:pPr>
            <w:r w:rsidRPr="00DD6CFB">
              <w:rPr>
                <w:lang w:eastAsia="en-US"/>
              </w:rPr>
              <w:t>Correction to the periodicity of CSI-RS for tracking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7BF82" w14:textId="77777777" w:rsidR="004335ED" w:rsidRPr="00DD6CFB" w:rsidRDefault="004335ED" w:rsidP="000D75B4">
            <w:pPr>
              <w:pStyle w:val="TAL"/>
              <w:rPr>
                <w:lang w:eastAsia="en-US"/>
              </w:rPr>
            </w:pPr>
            <w:r w:rsidRPr="00DD6CFB">
              <w:rPr>
                <w:lang w:eastAsia="en-US"/>
              </w:rPr>
              <w:t>17.3.0</w:t>
            </w:r>
          </w:p>
        </w:tc>
      </w:tr>
      <w:tr w:rsidR="004335ED" w:rsidRPr="0031204F" w14:paraId="1495F5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937D69"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3ECC8F"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A5242" w14:textId="77777777" w:rsidR="004335ED" w:rsidRPr="00DD6CFB" w:rsidRDefault="004335ED" w:rsidP="000D75B4">
            <w:pPr>
              <w:pStyle w:val="TAL"/>
              <w:rPr>
                <w:lang w:eastAsia="en-US"/>
              </w:rPr>
            </w:pPr>
            <w:r w:rsidRPr="00DD6CFB">
              <w:rPr>
                <w:lang w:eastAsia="en-US"/>
              </w:rPr>
              <w:t>R5-217453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77D1" w14:textId="77777777" w:rsidR="004335ED" w:rsidRPr="00DD6CFB" w:rsidRDefault="004335ED" w:rsidP="000D75B4">
            <w:pPr>
              <w:pStyle w:val="TAL"/>
              <w:rPr>
                <w:lang w:eastAsia="en-US"/>
              </w:rPr>
            </w:pPr>
            <w:r w:rsidRPr="00DD6CFB">
              <w:rPr>
                <w:lang w:eastAsia="en-US"/>
              </w:rPr>
              <w:t>2146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6B7A2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3ABD6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01272" w14:textId="77777777" w:rsidR="004335ED" w:rsidRPr="00DD6CFB" w:rsidRDefault="004335ED" w:rsidP="000D75B4">
            <w:pPr>
              <w:pStyle w:val="TAL"/>
              <w:rPr>
                <w:lang w:eastAsia="en-US"/>
              </w:rPr>
            </w:pPr>
            <w:r w:rsidRPr="00DD6CFB">
              <w:rPr>
                <w:lang w:eastAsia="en-US"/>
              </w:rPr>
              <w:t>Updates to 4.8.4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081F1" w14:textId="77777777" w:rsidR="004335ED" w:rsidRPr="00DD6CFB" w:rsidRDefault="004335ED" w:rsidP="000D75B4">
            <w:pPr>
              <w:pStyle w:val="TAL"/>
              <w:rPr>
                <w:lang w:eastAsia="en-US"/>
              </w:rPr>
            </w:pPr>
            <w:r w:rsidRPr="00DD6CFB">
              <w:rPr>
                <w:lang w:eastAsia="en-US"/>
              </w:rPr>
              <w:t>17.3.0</w:t>
            </w:r>
          </w:p>
        </w:tc>
      </w:tr>
      <w:tr w:rsidR="004335ED" w:rsidRPr="0031204F" w14:paraId="0F53D9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EFB960"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A77922"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DEDE5A" w14:textId="77777777" w:rsidR="004335ED" w:rsidRPr="00DD6CFB" w:rsidRDefault="004335ED" w:rsidP="000D75B4">
            <w:pPr>
              <w:pStyle w:val="TAL"/>
              <w:rPr>
                <w:lang w:eastAsia="en-US"/>
              </w:rPr>
            </w:pPr>
            <w:r w:rsidRPr="00DD6CFB">
              <w:rPr>
                <w:lang w:eastAsia="en-US"/>
              </w:rPr>
              <w:t>R5-217527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4E3BC" w14:textId="77777777" w:rsidR="004335ED" w:rsidRPr="00DD6CFB" w:rsidRDefault="004335ED" w:rsidP="000D75B4">
            <w:pPr>
              <w:pStyle w:val="TAL"/>
              <w:rPr>
                <w:lang w:eastAsia="en-US"/>
              </w:rPr>
            </w:pPr>
            <w:r w:rsidRPr="00DD6CFB">
              <w:rPr>
                <w:lang w:eastAsia="en-US"/>
              </w:rPr>
              <w:t>2148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A1703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5C0FA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D07F29" w14:textId="77777777" w:rsidR="004335ED" w:rsidRPr="00DD6CFB" w:rsidRDefault="004335ED" w:rsidP="000D75B4">
            <w:pPr>
              <w:pStyle w:val="TAL"/>
              <w:rPr>
                <w:lang w:eastAsia="en-US"/>
              </w:rPr>
            </w:pPr>
            <w:r w:rsidRPr="00DD6CFB">
              <w:rPr>
                <w:lang w:eastAsia="en-US"/>
              </w:rPr>
              <w:t>message content update for HST single tap 1Tx PDSCH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B2269" w14:textId="77777777" w:rsidR="004335ED" w:rsidRPr="00DD6CFB" w:rsidRDefault="004335ED" w:rsidP="000D75B4">
            <w:pPr>
              <w:pStyle w:val="TAL"/>
              <w:rPr>
                <w:lang w:eastAsia="en-US"/>
              </w:rPr>
            </w:pPr>
            <w:r w:rsidRPr="00DD6CFB">
              <w:rPr>
                <w:lang w:eastAsia="en-US"/>
              </w:rPr>
              <w:t>17.3.0</w:t>
            </w:r>
          </w:p>
        </w:tc>
      </w:tr>
      <w:tr w:rsidR="004335ED" w:rsidRPr="0031204F" w14:paraId="67CBE4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D78E80"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829619"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C50F82" w14:textId="77777777" w:rsidR="004335ED" w:rsidRPr="00DD6CFB" w:rsidRDefault="004335ED" w:rsidP="000D75B4">
            <w:pPr>
              <w:pStyle w:val="TAL"/>
              <w:rPr>
                <w:lang w:eastAsia="en-US"/>
              </w:rPr>
            </w:pPr>
            <w:r w:rsidRPr="00DD6CFB">
              <w:rPr>
                <w:lang w:eastAsia="en-US"/>
              </w:rPr>
              <w:t>R5-217555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9A35" w14:textId="77777777" w:rsidR="004335ED" w:rsidRPr="00DD6CFB" w:rsidRDefault="004335ED" w:rsidP="000D75B4">
            <w:pPr>
              <w:pStyle w:val="TAL"/>
              <w:rPr>
                <w:lang w:eastAsia="en-US"/>
              </w:rPr>
            </w:pPr>
            <w:r w:rsidRPr="00DD6CFB">
              <w:rPr>
                <w:lang w:eastAsia="en-US"/>
              </w:rPr>
              <w:t>2153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58D50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F0212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42824" w14:textId="77777777" w:rsidR="004335ED" w:rsidRPr="00DD6CFB" w:rsidRDefault="004335ED" w:rsidP="000D75B4">
            <w:pPr>
              <w:pStyle w:val="TAL"/>
              <w:rPr>
                <w:lang w:eastAsia="en-US"/>
              </w:rPr>
            </w:pPr>
            <w:r w:rsidRPr="00DD6CFB">
              <w:rPr>
                <w:lang w:eastAsia="en-US"/>
              </w:rPr>
              <w:t>Editorial correction in channel bandwidth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49A2F" w14:textId="77777777" w:rsidR="004335ED" w:rsidRPr="00DD6CFB" w:rsidRDefault="004335ED" w:rsidP="000D75B4">
            <w:pPr>
              <w:pStyle w:val="TAL"/>
              <w:rPr>
                <w:lang w:eastAsia="en-US"/>
              </w:rPr>
            </w:pPr>
            <w:r w:rsidRPr="00DD6CFB">
              <w:rPr>
                <w:lang w:eastAsia="en-US"/>
              </w:rPr>
              <w:t>17.3.0</w:t>
            </w:r>
          </w:p>
        </w:tc>
      </w:tr>
      <w:tr w:rsidR="004335ED" w:rsidRPr="0031204F" w14:paraId="29B463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0049AA"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16AD23"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FD0244" w14:textId="77777777" w:rsidR="004335ED" w:rsidRPr="00DD6CFB" w:rsidRDefault="004335ED" w:rsidP="000D75B4">
            <w:pPr>
              <w:pStyle w:val="TAL"/>
              <w:rPr>
                <w:lang w:eastAsia="en-US"/>
              </w:rPr>
            </w:pPr>
            <w:r w:rsidRPr="00DD6CFB">
              <w:rPr>
                <w:lang w:eastAsia="en-US"/>
              </w:rPr>
              <w:t>R5-217587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CA96B" w14:textId="77777777" w:rsidR="004335ED" w:rsidRPr="00DD6CFB" w:rsidRDefault="004335ED" w:rsidP="000D75B4">
            <w:pPr>
              <w:pStyle w:val="TAL"/>
              <w:rPr>
                <w:lang w:eastAsia="en-US"/>
              </w:rPr>
            </w:pPr>
            <w:r w:rsidRPr="00DD6CFB">
              <w:rPr>
                <w:lang w:eastAsia="en-US"/>
              </w:rPr>
              <w:t>2155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0C48F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58D79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3B95C" w14:textId="77777777" w:rsidR="004335ED" w:rsidRPr="00DD6CFB" w:rsidRDefault="004335ED" w:rsidP="000D75B4">
            <w:pPr>
              <w:pStyle w:val="TAL"/>
              <w:rPr>
                <w:lang w:eastAsia="en-US"/>
              </w:rPr>
            </w:pPr>
            <w:r w:rsidRPr="00DD6CFB">
              <w:rPr>
                <w:lang w:eastAsia="en-US"/>
              </w:rPr>
              <w:t>Addition of CA_n1A-n3A into TS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AE1C6" w14:textId="77777777" w:rsidR="004335ED" w:rsidRPr="00DD6CFB" w:rsidRDefault="004335ED" w:rsidP="000D75B4">
            <w:pPr>
              <w:pStyle w:val="TAL"/>
              <w:rPr>
                <w:lang w:eastAsia="en-US"/>
              </w:rPr>
            </w:pPr>
            <w:r w:rsidRPr="00DD6CFB">
              <w:rPr>
                <w:lang w:eastAsia="en-US"/>
              </w:rPr>
              <w:t>17.3.0</w:t>
            </w:r>
          </w:p>
        </w:tc>
      </w:tr>
      <w:tr w:rsidR="004335ED" w:rsidRPr="0031204F" w14:paraId="4D0D2B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5D58AC"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1F7689"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131426" w14:textId="77777777" w:rsidR="004335ED" w:rsidRPr="00DD6CFB" w:rsidRDefault="004335ED" w:rsidP="000D75B4">
            <w:pPr>
              <w:pStyle w:val="TAL"/>
              <w:rPr>
                <w:lang w:eastAsia="en-US"/>
              </w:rPr>
            </w:pPr>
            <w:r w:rsidRPr="00DD6CFB">
              <w:rPr>
                <w:lang w:eastAsia="en-US"/>
              </w:rPr>
              <w:t>R5-217588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8E05B" w14:textId="77777777" w:rsidR="004335ED" w:rsidRPr="00DD6CFB" w:rsidRDefault="004335ED" w:rsidP="000D75B4">
            <w:pPr>
              <w:pStyle w:val="TAL"/>
              <w:rPr>
                <w:lang w:eastAsia="en-US"/>
              </w:rPr>
            </w:pPr>
            <w:r w:rsidRPr="00DD6CFB">
              <w:rPr>
                <w:lang w:eastAsia="en-US"/>
              </w:rPr>
              <w:t>2156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C3D02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158B3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A7A0B" w14:textId="77777777" w:rsidR="004335ED" w:rsidRPr="00DD6CFB" w:rsidRDefault="004335ED" w:rsidP="000D75B4">
            <w:pPr>
              <w:pStyle w:val="TAL"/>
              <w:rPr>
                <w:lang w:eastAsia="en-US"/>
              </w:rPr>
            </w:pPr>
            <w:r w:rsidRPr="00DD6CFB">
              <w:rPr>
                <w:lang w:eastAsia="en-US"/>
              </w:rPr>
              <w:t>Introduction of test frequencies for CA_n48(2A)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8F99F" w14:textId="77777777" w:rsidR="004335ED" w:rsidRPr="00DD6CFB" w:rsidRDefault="004335ED" w:rsidP="000D75B4">
            <w:pPr>
              <w:pStyle w:val="TAL"/>
              <w:rPr>
                <w:lang w:eastAsia="en-US"/>
              </w:rPr>
            </w:pPr>
            <w:r w:rsidRPr="00DD6CFB">
              <w:rPr>
                <w:lang w:eastAsia="en-US"/>
              </w:rPr>
              <w:t>17.3.0</w:t>
            </w:r>
          </w:p>
        </w:tc>
      </w:tr>
      <w:tr w:rsidR="004335ED" w:rsidRPr="0031204F" w14:paraId="39498C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59AF96"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B1B43B"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5C11C0" w14:textId="77777777" w:rsidR="004335ED" w:rsidRPr="00DD6CFB" w:rsidRDefault="004335ED" w:rsidP="000D75B4">
            <w:pPr>
              <w:pStyle w:val="TAL"/>
              <w:rPr>
                <w:lang w:eastAsia="en-US"/>
              </w:rPr>
            </w:pPr>
            <w:r w:rsidRPr="00DD6CFB">
              <w:rPr>
                <w:lang w:eastAsia="en-US"/>
              </w:rPr>
              <w:t>R5-217589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1D62F" w14:textId="77777777" w:rsidR="004335ED" w:rsidRPr="00DD6CFB" w:rsidRDefault="004335ED" w:rsidP="000D75B4">
            <w:pPr>
              <w:pStyle w:val="TAL"/>
              <w:rPr>
                <w:lang w:eastAsia="en-US"/>
              </w:rPr>
            </w:pPr>
            <w:r w:rsidRPr="00DD6CFB">
              <w:rPr>
                <w:lang w:eastAsia="en-US"/>
              </w:rPr>
              <w:t>2157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27E0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4A7C4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8FB664" w14:textId="77777777" w:rsidR="004335ED" w:rsidRPr="00DD6CFB" w:rsidRDefault="004335ED" w:rsidP="000D75B4">
            <w:pPr>
              <w:pStyle w:val="TAL"/>
              <w:rPr>
                <w:lang w:eastAsia="en-US"/>
              </w:rPr>
            </w:pPr>
            <w:r w:rsidRPr="00DD6CFB">
              <w:rPr>
                <w:lang w:eastAsia="en-US"/>
              </w:rPr>
              <w:t>Introduction of test frequencies for  n38 and CBWs 25 MHz and 30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551668" w14:textId="77777777" w:rsidR="004335ED" w:rsidRPr="00DD6CFB" w:rsidRDefault="004335ED" w:rsidP="000D75B4">
            <w:pPr>
              <w:pStyle w:val="TAL"/>
              <w:rPr>
                <w:lang w:eastAsia="en-US"/>
              </w:rPr>
            </w:pPr>
            <w:r w:rsidRPr="00DD6CFB">
              <w:rPr>
                <w:lang w:eastAsia="en-US"/>
              </w:rPr>
              <w:t>17.3.0</w:t>
            </w:r>
          </w:p>
        </w:tc>
      </w:tr>
      <w:tr w:rsidR="004335ED" w:rsidRPr="0031204F" w14:paraId="561B5B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9409BE"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46A4FA"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3D453" w14:textId="77777777" w:rsidR="004335ED" w:rsidRPr="00DD6CFB" w:rsidRDefault="004335ED" w:rsidP="000D75B4">
            <w:pPr>
              <w:pStyle w:val="TAL"/>
              <w:rPr>
                <w:lang w:eastAsia="en-US"/>
              </w:rPr>
            </w:pPr>
            <w:r w:rsidRPr="00DD6CFB">
              <w:rPr>
                <w:lang w:eastAsia="en-US"/>
              </w:rPr>
              <w:t>R5-217682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55542" w14:textId="77777777" w:rsidR="004335ED" w:rsidRPr="00DD6CFB" w:rsidRDefault="004335ED" w:rsidP="000D75B4">
            <w:pPr>
              <w:pStyle w:val="TAL"/>
              <w:rPr>
                <w:lang w:eastAsia="en-US"/>
              </w:rPr>
            </w:pPr>
            <w:r w:rsidRPr="00DD6CFB">
              <w:rPr>
                <w:lang w:eastAsia="en-US"/>
              </w:rPr>
              <w:t>2160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84AE6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236EC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D751A" w14:textId="77777777" w:rsidR="004335ED" w:rsidRPr="00DD6CFB" w:rsidRDefault="004335ED" w:rsidP="000D75B4">
            <w:pPr>
              <w:pStyle w:val="TAL"/>
              <w:rPr>
                <w:lang w:eastAsia="en-US"/>
              </w:rPr>
            </w:pPr>
            <w:r w:rsidRPr="00DD6CFB">
              <w:rPr>
                <w:lang w:eastAsia="en-US"/>
              </w:rPr>
              <w:t>Editorial update to clause 4.5A.2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31BF" w14:textId="77777777" w:rsidR="004335ED" w:rsidRPr="00DD6CFB" w:rsidRDefault="004335ED" w:rsidP="000D75B4">
            <w:pPr>
              <w:pStyle w:val="TAL"/>
              <w:rPr>
                <w:lang w:eastAsia="en-US"/>
              </w:rPr>
            </w:pPr>
            <w:r w:rsidRPr="00DD6CFB">
              <w:rPr>
                <w:lang w:eastAsia="en-US"/>
              </w:rPr>
              <w:t>17.3.0</w:t>
            </w:r>
          </w:p>
        </w:tc>
      </w:tr>
      <w:tr w:rsidR="004335ED" w:rsidRPr="0031204F" w14:paraId="3FA24A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89AC66"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A7BDB1"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4F3DD" w14:textId="77777777" w:rsidR="004335ED" w:rsidRPr="00DD6CFB" w:rsidRDefault="004335ED" w:rsidP="000D75B4">
            <w:pPr>
              <w:pStyle w:val="TAL"/>
              <w:rPr>
                <w:lang w:eastAsia="en-US"/>
              </w:rPr>
            </w:pPr>
            <w:r w:rsidRPr="00DD6CFB">
              <w:rPr>
                <w:lang w:eastAsia="en-US"/>
              </w:rPr>
              <w:t>R5-217735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C207C" w14:textId="77777777" w:rsidR="004335ED" w:rsidRPr="00DD6CFB" w:rsidRDefault="004335ED" w:rsidP="000D75B4">
            <w:pPr>
              <w:pStyle w:val="TAL"/>
              <w:rPr>
                <w:lang w:eastAsia="en-US"/>
              </w:rPr>
            </w:pPr>
            <w:r w:rsidRPr="00DD6CFB">
              <w:rPr>
                <w:lang w:eastAsia="en-US"/>
              </w:rPr>
              <w:t>2163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66D53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0D8FB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F5FC2" w14:textId="77777777" w:rsidR="004335ED" w:rsidRPr="00DD6CFB" w:rsidRDefault="004335ED" w:rsidP="000D75B4">
            <w:pPr>
              <w:pStyle w:val="TAL"/>
              <w:rPr>
                <w:lang w:eastAsia="en-US"/>
              </w:rPr>
            </w:pPr>
            <w:r w:rsidRPr="00DD6CFB">
              <w:rPr>
                <w:lang w:eastAsia="en-US"/>
              </w:rPr>
              <w:t xml:space="preserve">Introduction of test frequencies for CA_n260K, CA_n260L and CA_n260M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96E1E" w14:textId="77777777" w:rsidR="004335ED" w:rsidRPr="00DD6CFB" w:rsidRDefault="004335ED" w:rsidP="000D75B4">
            <w:pPr>
              <w:pStyle w:val="TAL"/>
              <w:rPr>
                <w:lang w:eastAsia="en-US"/>
              </w:rPr>
            </w:pPr>
            <w:r w:rsidRPr="00DD6CFB">
              <w:rPr>
                <w:lang w:eastAsia="en-US"/>
              </w:rPr>
              <w:t>17.3.0</w:t>
            </w:r>
          </w:p>
        </w:tc>
      </w:tr>
      <w:tr w:rsidR="004335ED" w:rsidRPr="0031204F" w14:paraId="18A125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042238"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A1ACF0"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450EC" w14:textId="77777777" w:rsidR="004335ED" w:rsidRPr="00DD6CFB" w:rsidRDefault="004335ED" w:rsidP="000D75B4">
            <w:pPr>
              <w:pStyle w:val="TAL"/>
              <w:rPr>
                <w:lang w:eastAsia="en-US"/>
              </w:rPr>
            </w:pPr>
            <w:r w:rsidRPr="00DD6CFB">
              <w:rPr>
                <w:lang w:eastAsia="en-US"/>
              </w:rPr>
              <w:t>R5-217766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1507E" w14:textId="77777777" w:rsidR="004335ED" w:rsidRPr="00DD6CFB" w:rsidRDefault="004335ED" w:rsidP="000D75B4">
            <w:pPr>
              <w:pStyle w:val="TAL"/>
              <w:rPr>
                <w:lang w:eastAsia="en-US"/>
              </w:rPr>
            </w:pPr>
            <w:r w:rsidRPr="00DD6CFB">
              <w:rPr>
                <w:lang w:eastAsia="en-US"/>
              </w:rPr>
              <w:t>2165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89B4A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57F4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50C199" w14:textId="77777777" w:rsidR="004335ED" w:rsidRPr="00DD6CFB" w:rsidRDefault="004335ED" w:rsidP="000D75B4">
            <w:pPr>
              <w:pStyle w:val="TAL"/>
              <w:rPr>
                <w:lang w:eastAsia="en-US"/>
              </w:rPr>
            </w:pPr>
            <w:r w:rsidRPr="00DD6CFB">
              <w:rPr>
                <w:lang w:eastAsia="en-US"/>
              </w:rPr>
              <w:t>Correction to NR V2X default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FFFB2" w14:textId="77777777" w:rsidR="004335ED" w:rsidRPr="00DD6CFB" w:rsidRDefault="004335ED" w:rsidP="000D75B4">
            <w:pPr>
              <w:pStyle w:val="TAL"/>
              <w:rPr>
                <w:lang w:eastAsia="en-US"/>
              </w:rPr>
            </w:pPr>
            <w:r w:rsidRPr="00DD6CFB">
              <w:rPr>
                <w:lang w:eastAsia="en-US"/>
              </w:rPr>
              <w:t>17.3.0</w:t>
            </w:r>
          </w:p>
        </w:tc>
      </w:tr>
      <w:tr w:rsidR="004335ED" w:rsidRPr="0031204F" w14:paraId="2AAD0D5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3531DE"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C71B85"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77792F" w14:textId="77777777" w:rsidR="004335ED" w:rsidRPr="00DD6CFB" w:rsidRDefault="004335ED" w:rsidP="000D75B4">
            <w:pPr>
              <w:pStyle w:val="TAL"/>
              <w:rPr>
                <w:lang w:eastAsia="en-US"/>
              </w:rPr>
            </w:pPr>
            <w:r w:rsidRPr="00DD6CFB">
              <w:rPr>
                <w:lang w:eastAsia="en-US"/>
              </w:rPr>
              <w:t>R5-217792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0DEEF" w14:textId="77777777" w:rsidR="004335ED" w:rsidRPr="00DD6CFB" w:rsidRDefault="004335ED" w:rsidP="000D75B4">
            <w:pPr>
              <w:pStyle w:val="TAL"/>
              <w:rPr>
                <w:lang w:eastAsia="en-US"/>
              </w:rPr>
            </w:pPr>
            <w:r w:rsidRPr="00DD6CFB">
              <w:rPr>
                <w:lang w:eastAsia="en-US"/>
              </w:rPr>
              <w:t>2043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254F0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551E4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774AC2" w14:textId="77777777" w:rsidR="004335ED" w:rsidRPr="00DD6CFB" w:rsidRDefault="004335ED" w:rsidP="000D75B4">
            <w:pPr>
              <w:pStyle w:val="TAL"/>
              <w:rPr>
                <w:lang w:eastAsia="en-US"/>
              </w:rPr>
            </w:pPr>
            <w:r w:rsidRPr="00DD6CFB">
              <w:rPr>
                <w:lang w:eastAsia="en-US"/>
              </w:rPr>
              <w:t>Update chapter 4.5.4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BBA76" w14:textId="77777777" w:rsidR="004335ED" w:rsidRPr="00DD6CFB" w:rsidRDefault="004335ED" w:rsidP="000D75B4">
            <w:pPr>
              <w:pStyle w:val="TAL"/>
              <w:rPr>
                <w:lang w:eastAsia="en-US"/>
              </w:rPr>
            </w:pPr>
            <w:r w:rsidRPr="00DD6CFB">
              <w:rPr>
                <w:lang w:eastAsia="en-US"/>
              </w:rPr>
              <w:t>17.3.0</w:t>
            </w:r>
          </w:p>
        </w:tc>
      </w:tr>
      <w:tr w:rsidR="004335ED" w:rsidRPr="0031204F" w14:paraId="68FF30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E6BA72"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8B8572"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8B650C" w14:textId="77777777" w:rsidR="004335ED" w:rsidRPr="00DD6CFB" w:rsidRDefault="004335ED" w:rsidP="000D75B4">
            <w:pPr>
              <w:pStyle w:val="TAL"/>
              <w:rPr>
                <w:lang w:eastAsia="en-US"/>
              </w:rPr>
            </w:pPr>
            <w:r w:rsidRPr="00DD6CFB">
              <w:rPr>
                <w:lang w:eastAsia="en-US"/>
              </w:rPr>
              <w:t>R5-217793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02FF0" w14:textId="77777777" w:rsidR="004335ED" w:rsidRPr="00DD6CFB" w:rsidRDefault="004335ED" w:rsidP="000D75B4">
            <w:pPr>
              <w:pStyle w:val="TAL"/>
              <w:rPr>
                <w:lang w:eastAsia="en-US"/>
              </w:rPr>
            </w:pPr>
            <w:r w:rsidRPr="00DD6CFB">
              <w:rPr>
                <w:lang w:eastAsia="en-US"/>
              </w:rPr>
              <w:t>2044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BD4F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95EC3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39D58" w14:textId="77777777" w:rsidR="004335ED" w:rsidRPr="00DD6CFB" w:rsidRDefault="004335ED" w:rsidP="000D75B4">
            <w:pPr>
              <w:pStyle w:val="TAL"/>
              <w:rPr>
                <w:lang w:eastAsia="en-US"/>
              </w:rPr>
            </w:pPr>
            <w:r w:rsidRPr="00DD6CFB">
              <w:rPr>
                <w:lang w:eastAsia="en-US"/>
              </w:rPr>
              <w:t>Update chapter 4.5.1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82EFC" w14:textId="77777777" w:rsidR="004335ED" w:rsidRPr="00DD6CFB" w:rsidRDefault="004335ED" w:rsidP="000D75B4">
            <w:pPr>
              <w:pStyle w:val="TAL"/>
              <w:rPr>
                <w:lang w:eastAsia="en-US"/>
              </w:rPr>
            </w:pPr>
            <w:r w:rsidRPr="00DD6CFB">
              <w:rPr>
                <w:lang w:eastAsia="en-US"/>
              </w:rPr>
              <w:t>17.3.0</w:t>
            </w:r>
          </w:p>
        </w:tc>
      </w:tr>
      <w:tr w:rsidR="004335ED" w:rsidRPr="0031204F" w14:paraId="28FC05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ED8B2A"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0087C6"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6595A4" w14:textId="77777777" w:rsidR="004335ED" w:rsidRPr="00DD6CFB" w:rsidRDefault="004335ED" w:rsidP="000D75B4">
            <w:pPr>
              <w:pStyle w:val="TAL"/>
              <w:rPr>
                <w:lang w:eastAsia="en-US"/>
              </w:rPr>
            </w:pPr>
            <w:r w:rsidRPr="00DD6CFB">
              <w:rPr>
                <w:lang w:eastAsia="en-US"/>
              </w:rPr>
              <w:t>R5-217794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A7ED5" w14:textId="77777777" w:rsidR="004335ED" w:rsidRPr="00DD6CFB" w:rsidRDefault="004335ED" w:rsidP="000D75B4">
            <w:pPr>
              <w:pStyle w:val="TAL"/>
              <w:rPr>
                <w:lang w:eastAsia="en-US"/>
              </w:rPr>
            </w:pPr>
            <w:r w:rsidRPr="00DD6CFB">
              <w:rPr>
                <w:lang w:eastAsia="en-US"/>
              </w:rPr>
              <w:t>2045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08B7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0254A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757184" w14:textId="77777777" w:rsidR="004335ED" w:rsidRPr="00DD6CFB" w:rsidRDefault="004335ED" w:rsidP="000D75B4">
            <w:pPr>
              <w:pStyle w:val="TAL"/>
              <w:rPr>
                <w:lang w:eastAsia="en-US"/>
              </w:rPr>
            </w:pPr>
            <w:r w:rsidRPr="00DD6CFB">
              <w:rPr>
                <w:lang w:eastAsia="en-US"/>
              </w:rPr>
              <w:t>Update chapter 4.5.2 RRC_IDLE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90A44D" w14:textId="77777777" w:rsidR="004335ED" w:rsidRPr="00DD6CFB" w:rsidRDefault="004335ED" w:rsidP="000D75B4">
            <w:pPr>
              <w:pStyle w:val="TAL"/>
              <w:rPr>
                <w:lang w:eastAsia="en-US"/>
              </w:rPr>
            </w:pPr>
            <w:r w:rsidRPr="00DD6CFB">
              <w:rPr>
                <w:lang w:eastAsia="en-US"/>
              </w:rPr>
              <w:t>17.3.0</w:t>
            </w:r>
          </w:p>
        </w:tc>
      </w:tr>
      <w:tr w:rsidR="004335ED" w:rsidRPr="0031204F" w14:paraId="4059003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6CC091"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24612D"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B0E7C5" w14:textId="77777777" w:rsidR="004335ED" w:rsidRPr="00DD6CFB" w:rsidRDefault="004335ED" w:rsidP="000D75B4">
            <w:pPr>
              <w:pStyle w:val="TAL"/>
              <w:rPr>
                <w:lang w:eastAsia="en-US"/>
              </w:rPr>
            </w:pPr>
            <w:r w:rsidRPr="00DD6CFB">
              <w:rPr>
                <w:lang w:eastAsia="en-US"/>
              </w:rPr>
              <w:t>R5-217795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440A" w14:textId="77777777" w:rsidR="004335ED" w:rsidRPr="00DD6CFB" w:rsidRDefault="004335ED" w:rsidP="000D75B4">
            <w:pPr>
              <w:pStyle w:val="TAL"/>
              <w:rPr>
                <w:lang w:eastAsia="en-US"/>
              </w:rPr>
            </w:pPr>
            <w:r w:rsidRPr="00DD6CFB">
              <w:rPr>
                <w:lang w:eastAsia="en-US"/>
              </w:rPr>
              <w:t>2060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16F47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AC97D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94E65" w14:textId="77777777" w:rsidR="004335ED" w:rsidRPr="00DD6CFB" w:rsidRDefault="004335ED" w:rsidP="000D75B4">
            <w:pPr>
              <w:pStyle w:val="TAL"/>
              <w:rPr>
                <w:lang w:eastAsia="en-US"/>
              </w:rPr>
            </w:pPr>
            <w:r w:rsidRPr="00DD6CFB">
              <w:rPr>
                <w:lang w:eastAsia="en-US"/>
              </w:rPr>
              <w:t>Addition of new generic procedure for IMS MT video call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1633E" w14:textId="77777777" w:rsidR="004335ED" w:rsidRPr="00DD6CFB" w:rsidRDefault="004335ED" w:rsidP="000D75B4">
            <w:pPr>
              <w:pStyle w:val="TAL"/>
              <w:rPr>
                <w:lang w:eastAsia="en-US"/>
              </w:rPr>
            </w:pPr>
            <w:r w:rsidRPr="00DD6CFB">
              <w:rPr>
                <w:lang w:eastAsia="en-US"/>
              </w:rPr>
              <w:t>17.3.0</w:t>
            </w:r>
          </w:p>
        </w:tc>
      </w:tr>
      <w:tr w:rsidR="004335ED" w:rsidRPr="0031204F" w14:paraId="4F8F32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6AFF46"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CFF578"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90303" w14:textId="77777777" w:rsidR="004335ED" w:rsidRPr="00DD6CFB" w:rsidRDefault="004335ED" w:rsidP="000D75B4">
            <w:pPr>
              <w:pStyle w:val="TAL"/>
              <w:rPr>
                <w:lang w:eastAsia="en-US"/>
              </w:rPr>
            </w:pPr>
            <w:r w:rsidRPr="00DD6CFB">
              <w:rPr>
                <w:lang w:eastAsia="en-US"/>
              </w:rPr>
              <w:t>R5-217796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58532" w14:textId="77777777" w:rsidR="004335ED" w:rsidRPr="00DD6CFB" w:rsidRDefault="004335ED" w:rsidP="000D75B4">
            <w:pPr>
              <w:pStyle w:val="TAL"/>
              <w:rPr>
                <w:lang w:eastAsia="en-US"/>
              </w:rPr>
            </w:pPr>
            <w:r w:rsidRPr="00DD6CFB">
              <w:rPr>
                <w:lang w:eastAsia="en-US"/>
              </w:rPr>
              <w:t>2130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93B9C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4B402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E8830B" w14:textId="77777777" w:rsidR="004335ED" w:rsidRPr="00DD6CFB" w:rsidRDefault="004335ED" w:rsidP="000D75B4">
            <w:pPr>
              <w:pStyle w:val="TAL"/>
              <w:rPr>
                <w:lang w:eastAsia="en-US"/>
              </w:rPr>
            </w:pPr>
            <w:r w:rsidRPr="00DD6CFB">
              <w:rPr>
                <w:lang w:eastAsia="en-US"/>
              </w:rPr>
              <w:t>Adding test procedure for adding video to a speech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7E814" w14:textId="77777777" w:rsidR="004335ED" w:rsidRPr="00DD6CFB" w:rsidRDefault="004335ED" w:rsidP="000D75B4">
            <w:pPr>
              <w:pStyle w:val="TAL"/>
              <w:rPr>
                <w:lang w:eastAsia="en-US"/>
              </w:rPr>
            </w:pPr>
            <w:r w:rsidRPr="00DD6CFB">
              <w:rPr>
                <w:lang w:eastAsia="en-US"/>
              </w:rPr>
              <w:t>17.3.0</w:t>
            </w:r>
          </w:p>
        </w:tc>
      </w:tr>
      <w:tr w:rsidR="004335ED" w:rsidRPr="0031204F" w14:paraId="5A5F19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825D20"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3B5F40"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C21728" w14:textId="77777777" w:rsidR="004335ED" w:rsidRPr="00DD6CFB" w:rsidRDefault="004335ED" w:rsidP="000D75B4">
            <w:pPr>
              <w:pStyle w:val="TAL"/>
              <w:rPr>
                <w:lang w:eastAsia="en-US"/>
              </w:rPr>
            </w:pPr>
            <w:r w:rsidRPr="00DD6CFB">
              <w:rPr>
                <w:lang w:eastAsia="en-US"/>
              </w:rPr>
              <w:t>R5-217797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F2B94" w14:textId="77777777" w:rsidR="004335ED" w:rsidRPr="00DD6CFB" w:rsidRDefault="004335ED" w:rsidP="000D75B4">
            <w:pPr>
              <w:pStyle w:val="TAL"/>
              <w:rPr>
                <w:lang w:eastAsia="en-US"/>
              </w:rPr>
            </w:pPr>
            <w:r w:rsidRPr="00DD6CFB">
              <w:rPr>
                <w:lang w:eastAsia="en-US"/>
              </w:rPr>
              <w:t>2136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37A2A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6700D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97DF5D" w14:textId="77777777" w:rsidR="004335ED" w:rsidRPr="00DD6CFB" w:rsidRDefault="004335ED" w:rsidP="000D75B4">
            <w:pPr>
              <w:pStyle w:val="TAL"/>
              <w:rPr>
                <w:lang w:eastAsia="en-US"/>
              </w:rPr>
            </w:pPr>
            <w:r w:rsidRPr="00DD6CFB">
              <w:rPr>
                <w:lang w:eastAsia="en-US"/>
              </w:rPr>
              <w:t>Correction to IMS MO Video call establishment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0F9E2" w14:textId="77777777" w:rsidR="004335ED" w:rsidRPr="00DD6CFB" w:rsidRDefault="004335ED" w:rsidP="000D75B4">
            <w:pPr>
              <w:pStyle w:val="TAL"/>
              <w:rPr>
                <w:lang w:eastAsia="en-US"/>
              </w:rPr>
            </w:pPr>
            <w:r w:rsidRPr="00DD6CFB">
              <w:rPr>
                <w:lang w:eastAsia="en-US"/>
              </w:rPr>
              <w:t>17.3.0</w:t>
            </w:r>
          </w:p>
        </w:tc>
      </w:tr>
      <w:tr w:rsidR="004335ED" w:rsidRPr="0031204F" w14:paraId="4835BC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6C0C55"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21DF17"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783065" w14:textId="77777777" w:rsidR="004335ED" w:rsidRPr="00DD6CFB" w:rsidRDefault="004335ED" w:rsidP="000D75B4">
            <w:pPr>
              <w:pStyle w:val="TAL"/>
              <w:rPr>
                <w:lang w:eastAsia="en-US"/>
              </w:rPr>
            </w:pPr>
            <w:r w:rsidRPr="00DD6CFB">
              <w:rPr>
                <w:lang w:eastAsia="en-US"/>
              </w:rPr>
              <w:t>R5-217798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597FD" w14:textId="77777777" w:rsidR="004335ED" w:rsidRPr="00DD6CFB" w:rsidRDefault="004335ED" w:rsidP="000D75B4">
            <w:pPr>
              <w:pStyle w:val="TAL"/>
              <w:rPr>
                <w:lang w:eastAsia="en-US"/>
              </w:rPr>
            </w:pPr>
            <w:r w:rsidRPr="00DD6CFB">
              <w:rPr>
                <w:lang w:eastAsia="en-US"/>
              </w:rPr>
              <w:t>2147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4A42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19F41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6B9C1" w14:textId="77777777" w:rsidR="004335ED" w:rsidRPr="00DD6CFB" w:rsidRDefault="004335ED" w:rsidP="000D75B4">
            <w:pPr>
              <w:pStyle w:val="TAL"/>
              <w:rPr>
                <w:lang w:eastAsia="en-US"/>
              </w:rPr>
            </w:pPr>
            <w:r w:rsidRPr="00DD6CFB">
              <w:rPr>
                <w:lang w:eastAsia="en-US"/>
              </w:rPr>
              <w:t>Adding test procedure for removing video from an ongoing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0E3F4" w14:textId="77777777" w:rsidR="004335ED" w:rsidRPr="00DD6CFB" w:rsidRDefault="004335ED" w:rsidP="000D75B4">
            <w:pPr>
              <w:pStyle w:val="TAL"/>
              <w:rPr>
                <w:lang w:eastAsia="en-US"/>
              </w:rPr>
            </w:pPr>
            <w:r w:rsidRPr="00DD6CFB">
              <w:rPr>
                <w:lang w:eastAsia="en-US"/>
              </w:rPr>
              <w:t>17.3.0</w:t>
            </w:r>
          </w:p>
        </w:tc>
      </w:tr>
      <w:tr w:rsidR="004335ED" w:rsidRPr="0031204F" w14:paraId="091046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7ABE05"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D8941F"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B715A0" w14:textId="77777777" w:rsidR="004335ED" w:rsidRPr="00DD6CFB" w:rsidRDefault="004335ED" w:rsidP="000D75B4">
            <w:pPr>
              <w:pStyle w:val="TAL"/>
              <w:rPr>
                <w:lang w:eastAsia="en-US"/>
              </w:rPr>
            </w:pPr>
            <w:r w:rsidRPr="00DD6CFB">
              <w:rPr>
                <w:lang w:eastAsia="en-US"/>
              </w:rPr>
              <w:t>R5-217799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53C9E" w14:textId="77777777" w:rsidR="004335ED" w:rsidRPr="00DD6CFB" w:rsidRDefault="004335ED" w:rsidP="000D75B4">
            <w:pPr>
              <w:pStyle w:val="TAL"/>
              <w:rPr>
                <w:lang w:eastAsia="en-US"/>
              </w:rPr>
            </w:pPr>
            <w:r w:rsidRPr="00DD6CFB">
              <w:rPr>
                <w:lang w:eastAsia="en-US"/>
              </w:rPr>
              <w:t>2042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35AA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A9C70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55C3E" w14:textId="77777777" w:rsidR="004335ED" w:rsidRPr="00DD6CFB" w:rsidRDefault="004335ED" w:rsidP="000D75B4">
            <w:pPr>
              <w:pStyle w:val="TAL"/>
              <w:rPr>
                <w:lang w:eastAsia="en-US"/>
              </w:rPr>
            </w:pPr>
            <w:r w:rsidRPr="00DD6CFB">
              <w:rPr>
                <w:lang w:eastAsia="en-US"/>
              </w:rPr>
              <w:t>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0844D" w14:textId="77777777" w:rsidR="004335ED" w:rsidRPr="00DD6CFB" w:rsidRDefault="004335ED" w:rsidP="000D75B4">
            <w:pPr>
              <w:pStyle w:val="TAL"/>
              <w:rPr>
                <w:lang w:eastAsia="en-US"/>
              </w:rPr>
            </w:pPr>
            <w:r w:rsidRPr="00DD6CFB">
              <w:rPr>
                <w:lang w:eastAsia="en-US"/>
              </w:rPr>
              <w:t>17.3.0</w:t>
            </w:r>
          </w:p>
        </w:tc>
      </w:tr>
      <w:tr w:rsidR="004335ED" w:rsidRPr="0031204F" w14:paraId="7A43CDF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64F67F"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5144C5"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82337" w14:textId="77777777" w:rsidR="004335ED" w:rsidRPr="00DD6CFB" w:rsidRDefault="004335ED" w:rsidP="000D75B4">
            <w:pPr>
              <w:pStyle w:val="TAL"/>
              <w:rPr>
                <w:lang w:eastAsia="en-US"/>
              </w:rPr>
            </w:pPr>
            <w:r w:rsidRPr="00DD6CFB">
              <w:rPr>
                <w:lang w:eastAsia="en-US"/>
              </w:rPr>
              <w:t>R5-217800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BD32A" w14:textId="77777777" w:rsidR="004335ED" w:rsidRPr="00DD6CFB" w:rsidRDefault="004335ED" w:rsidP="000D75B4">
            <w:pPr>
              <w:pStyle w:val="TAL"/>
              <w:rPr>
                <w:lang w:eastAsia="en-US"/>
              </w:rPr>
            </w:pPr>
            <w:r w:rsidRPr="00DD6CFB">
              <w:rPr>
                <w:lang w:eastAsia="en-US"/>
              </w:rPr>
              <w:t>2046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E0D87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DCF76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C8176"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CellAccessRelatedInfo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F718B" w14:textId="77777777" w:rsidR="004335ED" w:rsidRPr="00DD6CFB" w:rsidRDefault="004335ED" w:rsidP="000D75B4">
            <w:pPr>
              <w:pStyle w:val="TAL"/>
              <w:rPr>
                <w:lang w:eastAsia="en-US"/>
              </w:rPr>
            </w:pPr>
            <w:r w:rsidRPr="00DD6CFB">
              <w:rPr>
                <w:lang w:eastAsia="en-US"/>
              </w:rPr>
              <w:t>17.3.0</w:t>
            </w:r>
          </w:p>
        </w:tc>
      </w:tr>
      <w:tr w:rsidR="004335ED" w:rsidRPr="0031204F" w14:paraId="77776C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4263B7"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F82040"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F9F6A4" w14:textId="77777777" w:rsidR="004335ED" w:rsidRPr="00DD6CFB" w:rsidRDefault="004335ED" w:rsidP="000D75B4">
            <w:pPr>
              <w:pStyle w:val="TAL"/>
              <w:rPr>
                <w:lang w:eastAsia="en-US"/>
              </w:rPr>
            </w:pPr>
            <w:r w:rsidRPr="00DD6CFB">
              <w:rPr>
                <w:lang w:eastAsia="en-US"/>
              </w:rPr>
              <w:t>R5-217801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7BEAE" w14:textId="77777777" w:rsidR="004335ED" w:rsidRPr="00DD6CFB" w:rsidRDefault="004335ED" w:rsidP="000D75B4">
            <w:pPr>
              <w:pStyle w:val="TAL"/>
              <w:rPr>
                <w:lang w:eastAsia="en-US"/>
              </w:rPr>
            </w:pPr>
            <w:r w:rsidRPr="00DD6CFB">
              <w:rPr>
                <w:lang w:eastAsia="en-US"/>
              </w:rPr>
              <w:t>2127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DAEF8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23F17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F38A39" w14:textId="77777777" w:rsidR="004335ED" w:rsidRPr="00DD6CFB" w:rsidRDefault="004335ED" w:rsidP="000D75B4">
            <w:pPr>
              <w:pStyle w:val="TAL"/>
              <w:rPr>
                <w:lang w:eastAsia="en-US"/>
              </w:rPr>
            </w:pPr>
            <w:r w:rsidRPr="00DD6CFB">
              <w:rPr>
                <w:lang w:eastAsia="en-US"/>
              </w:rPr>
              <w:t>Update RRCReconfigurationComplete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A6953" w14:textId="77777777" w:rsidR="004335ED" w:rsidRPr="00DD6CFB" w:rsidRDefault="004335ED" w:rsidP="000D75B4">
            <w:pPr>
              <w:pStyle w:val="TAL"/>
              <w:rPr>
                <w:lang w:eastAsia="en-US"/>
              </w:rPr>
            </w:pPr>
            <w:r w:rsidRPr="00DD6CFB">
              <w:rPr>
                <w:lang w:eastAsia="en-US"/>
              </w:rPr>
              <w:t>17.3.0</w:t>
            </w:r>
          </w:p>
        </w:tc>
      </w:tr>
      <w:tr w:rsidR="004335ED" w:rsidRPr="0031204F" w14:paraId="00B462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9C3B70"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10D54"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8940F6" w14:textId="77777777" w:rsidR="004335ED" w:rsidRPr="00DD6CFB" w:rsidRDefault="004335ED" w:rsidP="000D75B4">
            <w:pPr>
              <w:pStyle w:val="TAL"/>
              <w:rPr>
                <w:lang w:eastAsia="en-US"/>
              </w:rPr>
            </w:pPr>
            <w:r w:rsidRPr="00DD6CFB">
              <w:rPr>
                <w:lang w:eastAsia="en-US"/>
              </w:rPr>
              <w:t>R5-217877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DD125" w14:textId="77777777" w:rsidR="004335ED" w:rsidRPr="00DD6CFB" w:rsidRDefault="004335ED" w:rsidP="000D75B4">
            <w:pPr>
              <w:pStyle w:val="TAL"/>
              <w:rPr>
                <w:lang w:eastAsia="en-US"/>
              </w:rPr>
            </w:pPr>
            <w:r w:rsidRPr="00DD6CFB">
              <w:rPr>
                <w:lang w:eastAsia="en-US"/>
              </w:rPr>
              <w:t>2098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9D3F9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9EA60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5450B5" w14:textId="77777777" w:rsidR="004335ED" w:rsidRPr="00DD6CFB" w:rsidRDefault="004335ED" w:rsidP="000D75B4">
            <w:pPr>
              <w:pStyle w:val="TAL"/>
              <w:rPr>
                <w:lang w:eastAsia="en-US"/>
              </w:rPr>
            </w:pPr>
            <w:r w:rsidRPr="00DD6CFB">
              <w:rPr>
                <w:lang w:eastAsia="en-US"/>
              </w:rPr>
              <w:t>Correction to default configuration of SIB12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8F464" w14:textId="77777777" w:rsidR="004335ED" w:rsidRPr="00DD6CFB" w:rsidRDefault="004335ED" w:rsidP="000D75B4">
            <w:pPr>
              <w:pStyle w:val="TAL"/>
              <w:rPr>
                <w:lang w:eastAsia="en-US"/>
              </w:rPr>
            </w:pPr>
            <w:r w:rsidRPr="00DD6CFB">
              <w:rPr>
                <w:lang w:eastAsia="en-US"/>
              </w:rPr>
              <w:t>17.3.0</w:t>
            </w:r>
          </w:p>
        </w:tc>
      </w:tr>
      <w:tr w:rsidR="004335ED" w:rsidRPr="0031204F" w14:paraId="56554D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333E29"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E4822F"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6341DD" w14:textId="77777777" w:rsidR="004335ED" w:rsidRPr="00DD6CFB" w:rsidRDefault="004335ED" w:rsidP="000D75B4">
            <w:pPr>
              <w:pStyle w:val="TAL"/>
              <w:rPr>
                <w:lang w:eastAsia="en-US"/>
              </w:rPr>
            </w:pPr>
            <w:r w:rsidRPr="00DD6CFB">
              <w:rPr>
                <w:lang w:eastAsia="en-US"/>
              </w:rPr>
              <w:t>R5-217878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2BC64" w14:textId="77777777" w:rsidR="004335ED" w:rsidRPr="00DD6CFB" w:rsidRDefault="004335ED" w:rsidP="000D75B4">
            <w:pPr>
              <w:pStyle w:val="TAL"/>
              <w:rPr>
                <w:lang w:eastAsia="en-US"/>
              </w:rPr>
            </w:pPr>
            <w:r w:rsidRPr="00DD6CFB">
              <w:rPr>
                <w:lang w:eastAsia="en-US"/>
              </w:rPr>
              <w:t>2099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61FA9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D7E19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F5B95E" w14:textId="77777777" w:rsidR="004335ED" w:rsidRPr="00DD6CFB" w:rsidRDefault="004335ED" w:rsidP="000D75B4">
            <w:pPr>
              <w:pStyle w:val="TAL"/>
              <w:rPr>
                <w:lang w:eastAsia="en-US"/>
              </w:rPr>
            </w:pPr>
            <w:r w:rsidRPr="00DD6CFB">
              <w:rPr>
                <w:lang w:eastAsia="en-US"/>
              </w:rPr>
              <w:t>Addition of default configuration of DCI and SCI for NR SL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51361" w14:textId="77777777" w:rsidR="004335ED" w:rsidRPr="00DD6CFB" w:rsidRDefault="004335ED" w:rsidP="000D75B4">
            <w:pPr>
              <w:pStyle w:val="TAL"/>
              <w:rPr>
                <w:lang w:eastAsia="en-US"/>
              </w:rPr>
            </w:pPr>
            <w:r w:rsidRPr="00DD6CFB">
              <w:rPr>
                <w:lang w:eastAsia="en-US"/>
              </w:rPr>
              <w:t>17.3.0</w:t>
            </w:r>
          </w:p>
        </w:tc>
      </w:tr>
      <w:tr w:rsidR="004335ED" w:rsidRPr="0031204F" w14:paraId="7AD989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9D2C37"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B5FCE5"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B39889" w14:textId="77777777" w:rsidR="004335ED" w:rsidRPr="00DD6CFB" w:rsidRDefault="004335ED" w:rsidP="000D75B4">
            <w:pPr>
              <w:pStyle w:val="TAL"/>
              <w:rPr>
                <w:lang w:eastAsia="en-US"/>
              </w:rPr>
            </w:pPr>
            <w:r w:rsidRPr="00DD6CFB">
              <w:rPr>
                <w:lang w:eastAsia="en-US"/>
              </w:rPr>
              <w:t>R5-217879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EF9436" w14:textId="77777777" w:rsidR="004335ED" w:rsidRPr="00DD6CFB" w:rsidRDefault="004335ED" w:rsidP="000D75B4">
            <w:pPr>
              <w:pStyle w:val="TAL"/>
              <w:rPr>
                <w:lang w:eastAsia="en-US"/>
              </w:rPr>
            </w:pPr>
            <w:r w:rsidRPr="00DD6CFB">
              <w:rPr>
                <w:lang w:eastAsia="en-US"/>
              </w:rPr>
              <w:t>2100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5D0A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28C6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04CCA" w14:textId="77777777" w:rsidR="004335ED" w:rsidRPr="00DD6CFB" w:rsidRDefault="004335ED" w:rsidP="000D75B4">
            <w:pPr>
              <w:pStyle w:val="TAL"/>
              <w:rPr>
                <w:lang w:eastAsia="en-US"/>
              </w:rPr>
            </w:pPr>
            <w:r w:rsidRPr="00DD6CFB">
              <w:rPr>
                <w:lang w:eastAsia="en-US"/>
              </w:rPr>
              <w:t>Addition of power level setting for NR SL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EBC46" w14:textId="77777777" w:rsidR="004335ED" w:rsidRPr="00DD6CFB" w:rsidRDefault="004335ED" w:rsidP="000D75B4">
            <w:pPr>
              <w:pStyle w:val="TAL"/>
              <w:rPr>
                <w:lang w:eastAsia="en-US"/>
              </w:rPr>
            </w:pPr>
            <w:r w:rsidRPr="00DD6CFB">
              <w:rPr>
                <w:lang w:eastAsia="en-US"/>
              </w:rPr>
              <w:t>17.3.0</w:t>
            </w:r>
          </w:p>
        </w:tc>
      </w:tr>
      <w:tr w:rsidR="004335ED" w:rsidRPr="0031204F" w14:paraId="65E505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7F6C1A"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62CEA0"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9DBE45" w14:textId="77777777" w:rsidR="004335ED" w:rsidRPr="00DD6CFB" w:rsidRDefault="004335ED" w:rsidP="000D75B4">
            <w:pPr>
              <w:pStyle w:val="TAL"/>
              <w:rPr>
                <w:lang w:eastAsia="en-US"/>
              </w:rPr>
            </w:pPr>
            <w:r w:rsidRPr="00DD6CFB">
              <w:rPr>
                <w:lang w:eastAsia="en-US"/>
              </w:rPr>
              <w:t>R5-217880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9375C" w14:textId="77777777" w:rsidR="004335ED" w:rsidRPr="00DD6CFB" w:rsidRDefault="004335ED" w:rsidP="000D75B4">
            <w:pPr>
              <w:pStyle w:val="TAL"/>
              <w:rPr>
                <w:lang w:eastAsia="en-US"/>
              </w:rPr>
            </w:pPr>
            <w:r w:rsidRPr="00DD6CFB">
              <w:rPr>
                <w:lang w:eastAsia="en-US"/>
              </w:rPr>
              <w:t>2108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ED732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686C5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126F6B" w14:textId="77777777" w:rsidR="004335ED" w:rsidRPr="00DD6CFB" w:rsidRDefault="004335ED" w:rsidP="000D75B4">
            <w:pPr>
              <w:pStyle w:val="TAL"/>
              <w:rPr>
                <w:lang w:eastAsia="en-US"/>
              </w:rPr>
            </w:pPr>
            <w:r w:rsidRPr="00DD6CFB">
              <w:rPr>
                <w:lang w:eastAsia="en-US"/>
              </w:rPr>
              <w:t xml:space="preserve">Correction to DIRECT LINK KEEPALIVE REQUEST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96643" w14:textId="77777777" w:rsidR="004335ED" w:rsidRPr="00DD6CFB" w:rsidRDefault="004335ED" w:rsidP="000D75B4">
            <w:pPr>
              <w:pStyle w:val="TAL"/>
              <w:rPr>
                <w:lang w:eastAsia="en-US"/>
              </w:rPr>
            </w:pPr>
            <w:r w:rsidRPr="00DD6CFB">
              <w:rPr>
                <w:lang w:eastAsia="en-US"/>
              </w:rPr>
              <w:t>17.3.0</w:t>
            </w:r>
          </w:p>
        </w:tc>
      </w:tr>
      <w:tr w:rsidR="004335ED" w:rsidRPr="0031204F" w14:paraId="241F85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FFFFCC"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04E571"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E2D999" w14:textId="77777777" w:rsidR="004335ED" w:rsidRPr="00DD6CFB" w:rsidRDefault="004335ED" w:rsidP="000D75B4">
            <w:pPr>
              <w:pStyle w:val="TAL"/>
              <w:rPr>
                <w:lang w:eastAsia="en-US"/>
              </w:rPr>
            </w:pPr>
            <w:r w:rsidRPr="00DD6CFB">
              <w:rPr>
                <w:lang w:eastAsia="en-US"/>
              </w:rPr>
              <w:t>R5-217881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893E" w14:textId="77777777" w:rsidR="004335ED" w:rsidRPr="00DD6CFB" w:rsidRDefault="004335ED" w:rsidP="000D75B4">
            <w:pPr>
              <w:pStyle w:val="TAL"/>
              <w:rPr>
                <w:lang w:eastAsia="en-US"/>
              </w:rPr>
            </w:pPr>
            <w:r w:rsidRPr="00DD6CFB">
              <w:rPr>
                <w:lang w:eastAsia="en-US"/>
              </w:rPr>
              <w:t>2110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17D98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0071C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1AF40E" w14:textId="77777777" w:rsidR="004335ED" w:rsidRPr="00DD6CFB" w:rsidRDefault="004335ED" w:rsidP="000D75B4">
            <w:pPr>
              <w:pStyle w:val="TAL"/>
              <w:rPr>
                <w:lang w:eastAsia="en-US"/>
              </w:rPr>
            </w:pPr>
            <w:r w:rsidRPr="00DD6CFB">
              <w:rPr>
                <w:lang w:eastAsia="en-US"/>
              </w:rPr>
              <w:t xml:space="preserve">Correction to DIRECT LINK AUTHENTICATION REQUEST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19F78" w14:textId="77777777" w:rsidR="004335ED" w:rsidRPr="00DD6CFB" w:rsidRDefault="004335ED" w:rsidP="000D75B4">
            <w:pPr>
              <w:pStyle w:val="TAL"/>
              <w:rPr>
                <w:lang w:eastAsia="en-US"/>
              </w:rPr>
            </w:pPr>
            <w:r w:rsidRPr="00DD6CFB">
              <w:rPr>
                <w:lang w:eastAsia="en-US"/>
              </w:rPr>
              <w:t>17.3.0</w:t>
            </w:r>
          </w:p>
        </w:tc>
      </w:tr>
      <w:tr w:rsidR="004335ED" w:rsidRPr="0031204F" w14:paraId="63B5AB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3F2D7D"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C10D58"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29C941" w14:textId="77777777" w:rsidR="004335ED" w:rsidRPr="00DD6CFB" w:rsidRDefault="004335ED" w:rsidP="000D75B4">
            <w:pPr>
              <w:pStyle w:val="TAL"/>
              <w:rPr>
                <w:lang w:eastAsia="en-US"/>
              </w:rPr>
            </w:pPr>
            <w:r w:rsidRPr="00DD6CFB">
              <w:rPr>
                <w:lang w:eastAsia="en-US"/>
              </w:rPr>
              <w:t>R5-217882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A85C0" w14:textId="77777777" w:rsidR="004335ED" w:rsidRPr="00DD6CFB" w:rsidRDefault="004335ED" w:rsidP="000D75B4">
            <w:pPr>
              <w:pStyle w:val="TAL"/>
              <w:rPr>
                <w:lang w:eastAsia="en-US"/>
              </w:rPr>
            </w:pPr>
            <w:r w:rsidRPr="00DD6CFB">
              <w:rPr>
                <w:lang w:eastAsia="en-US"/>
              </w:rPr>
              <w:t>2111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9E70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6FB3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5FC6E" w14:textId="77777777" w:rsidR="004335ED" w:rsidRPr="00DD6CFB" w:rsidRDefault="004335ED" w:rsidP="000D75B4">
            <w:pPr>
              <w:pStyle w:val="TAL"/>
              <w:rPr>
                <w:lang w:eastAsia="en-US"/>
              </w:rPr>
            </w:pPr>
            <w:r w:rsidRPr="00DD6CFB">
              <w:rPr>
                <w:lang w:eastAsia="en-US"/>
              </w:rPr>
              <w:t xml:space="preserve">Correction to DIRECT LINK AUTHENTICATION RESPONSE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1CCAC" w14:textId="77777777" w:rsidR="004335ED" w:rsidRPr="00DD6CFB" w:rsidRDefault="004335ED" w:rsidP="000D75B4">
            <w:pPr>
              <w:pStyle w:val="TAL"/>
              <w:rPr>
                <w:lang w:eastAsia="en-US"/>
              </w:rPr>
            </w:pPr>
            <w:r w:rsidRPr="00DD6CFB">
              <w:rPr>
                <w:lang w:eastAsia="en-US"/>
              </w:rPr>
              <w:t>17.3.0</w:t>
            </w:r>
          </w:p>
        </w:tc>
      </w:tr>
      <w:tr w:rsidR="004335ED" w:rsidRPr="0031204F" w14:paraId="52A262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858AAA"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25736C"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C9E402" w14:textId="77777777" w:rsidR="004335ED" w:rsidRPr="00DD6CFB" w:rsidRDefault="004335ED" w:rsidP="000D75B4">
            <w:pPr>
              <w:pStyle w:val="TAL"/>
              <w:rPr>
                <w:lang w:eastAsia="en-US"/>
              </w:rPr>
            </w:pPr>
            <w:r w:rsidRPr="00DD6CFB">
              <w:rPr>
                <w:lang w:eastAsia="en-US"/>
              </w:rPr>
              <w:t>R5-217883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CD82C" w14:textId="77777777" w:rsidR="004335ED" w:rsidRPr="00DD6CFB" w:rsidRDefault="004335ED" w:rsidP="000D75B4">
            <w:pPr>
              <w:pStyle w:val="TAL"/>
              <w:rPr>
                <w:lang w:eastAsia="en-US"/>
              </w:rPr>
            </w:pPr>
            <w:r w:rsidRPr="00DD6CFB">
              <w:rPr>
                <w:lang w:eastAsia="en-US"/>
              </w:rPr>
              <w:t>2113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3DF9B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1855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66794" w14:textId="77777777" w:rsidR="004335ED" w:rsidRPr="00DD6CFB" w:rsidRDefault="004335ED" w:rsidP="000D75B4">
            <w:pPr>
              <w:pStyle w:val="TAL"/>
              <w:rPr>
                <w:lang w:eastAsia="en-US"/>
              </w:rPr>
            </w:pPr>
            <w:r w:rsidRPr="00DD6CFB">
              <w:rPr>
                <w:lang w:eastAsia="en-US"/>
              </w:rPr>
              <w:t xml:space="preserve">Correction to DIRECT LINK SECURITY MODE COMMAND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058FB" w14:textId="77777777" w:rsidR="004335ED" w:rsidRPr="00DD6CFB" w:rsidRDefault="004335ED" w:rsidP="000D75B4">
            <w:pPr>
              <w:pStyle w:val="TAL"/>
              <w:rPr>
                <w:lang w:eastAsia="en-US"/>
              </w:rPr>
            </w:pPr>
            <w:r w:rsidRPr="00DD6CFB">
              <w:rPr>
                <w:lang w:eastAsia="en-US"/>
              </w:rPr>
              <w:t>17.3.0</w:t>
            </w:r>
          </w:p>
        </w:tc>
      </w:tr>
      <w:tr w:rsidR="004335ED" w:rsidRPr="0031204F" w14:paraId="379DEF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9E80F8"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C66B47"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0E840B" w14:textId="77777777" w:rsidR="004335ED" w:rsidRPr="00DD6CFB" w:rsidRDefault="004335ED" w:rsidP="000D75B4">
            <w:pPr>
              <w:pStyle w:val="TAL"/>
              <w:rPr>
                <w:lang w:eastAsia="en-US"/>
              </w:rPr>
            </w:pPr>
            <w:r w:rsidRPr="00DD6CFB">
              <w:rPr>
                <w:lang w:eastAsia="en-US"/>
              </w:rPr>
              <w:t>R5-217884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C8092" w14:textId="77777777" w:rsidR="004335ED" w:rsidRPr="00DD6CFB" w:rsidRDefault="004335ED" w:rsidP="000D75B4">
            <w:pPr>
              <w:pStyle w:val="TAL"/>
              <w:rPr>
                <w:lang w:eastAsia="en-US"/>
              </w:rPr>
            </w:pPr>
            <w:r w:rsidRPr="00DD6CFB">
              <w:rPr>
                <w:lang w:eastAsia="en-US"/>
              </w:rPr>
              <w:t>2114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D548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6FAF4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A33B04" w14:textId="77777777" w:rsidR="004335ED" w:rsidRPr="00DD6CFB" w:rsidRDefault="004335ED" w:rsidP="000D75B4">
            <w:pPr>
              <w:pStyle w:val="TAL"/>
              <w:rPr>
                <w:lang w:eastAsia="en-US"/>
              </w:rPr>
            </w:pPr>
            <w:r w:rsidRPr="00DD6CFB">
              <w:rPr>
                <w:lang w:eastAsia="en-US"/>
              </w:rPr>
              <w:t xml:space="preserve">Correction to DIRECT LINK SECURITY MODE COMPLETE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BB93A" w14:textId="77777777" w:rsidR="004335ED" w:rsidRPr="00DD6CFB" w:rsidRDefault="004335ED" w:rsidP="000D75B4">
            <w:pPr>
              <w:pStyle w:val="TAL"/>
              <w:rPr>
                <w:lang w:eastAsia="en-US"/>
              </w:rPr>
            </w:pPr>
            <w:r w:rsidRPr="00DD6CFB">
              <w:rPr>
                <w:lang w:eastAsia="en-US"/>
              </w:rPr>
              <w:t>17.3.0</w:t>
            </w:r>
          </w:p>
        </w:tc>
      </w:tr>
      <w:tr w:rsidR="004335ED" w:rsidRPr="0031204F" w14:paraId="099DD3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04ECD4"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FE4FB0"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440880" w14:textId="77777777" w:rsidR="004335ED" w:rsidRPr="00DD6CFB" w:rsidRDefault="004335ED" w:rsidP="000D75B4">
            <w:pPr>
              <w:pStyle w:val="TAL"/>
              <w:rPr>
                <w:lang w:eastAsia="en-US"/>
              </w:rPr>
            </w:pPr>
            <w:r w:rsidRPr="00DD6CFB">
              <w:rPr>
                <w:lang w:eastAsia="en-US"/>
              </w:rPr>
              <w:t>R5-217885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6F030" w14:textId="77777777" w:rsidR="004335ED" w:rsidRPr="00DD6CFB" w:rsidRDefault="004335ED" w:rsidP="000D75B4">
            <w:pPr>
              <w:pStyle w:val="TAL"/>
              <w:rPr>
                <w:lang w:eastAsia="en-US"/>
              </w:rPr>
            </w:pPr>
            <w:r w:rsidRPr="00DD6CFB">
              <w:rPr>
                <w:lang w:eastAsia="en-US"/>
              </w:rPr>
              <w:t>2118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394B8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13A86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3044E5" w14:textId="77777777" w:rsidR="004335ED" w:rsidRPr="00DD6CFB" w:rsidRDefault="004335ED" w:rsidP="000D75B4">
            <w:pPr>
              <w:pStyle w:val="TAL"/>
              <w:rPr>
                <w:lang w:eastAsia="en-US"/>
              </w:rPr>
            </w:pPr>
            <w:r w:rsidRPr="00DD6CFB">
              <w:rPr>
                <w:lang w:eastAsia="en-US"/>
              </w:rPr>
              <w:t xml:space="preserve">Correction to DIRECT LINK IDENTIFIER UPDATE REQUEST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FD7FC" w14:textId="77777777" w:rsidR="004335ED" w:rsidRPr="00DD6CFB" w:rsidRDefault="004335ED" w:rsidP="000D75B4">
            <w:pPr>
              <w:pStyle w:val="TAL"/>
              <w:rPr>
                <w:lang w:eastAsia="en-US"/>
              </w:rPr>
            </w:pPr>
            <w:r w:rsidRPr="00DD6CFB">
              <w:rPr>
                <w:lang w:eastAsia="en-US"/>
              </w:rPr>
              <w:t>17.3.0</w:t>
            </w:r>
          </w:p>
        </w:tc>
      </w:tr>
      <w:tr w:rsidR="004335ED" w:rsidRPr="0031204F" w14:paraId="67828E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D0B070"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0D63B3"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B6878C" w14:textId="77777777" w:rsidR="004335ED" w:rsidRPr="00DD6CFB" w:rsidRDefault="004335ED" w:rsidP="000D75B4">
            <w:pPr>
              <w:pStyle w:val="TAL"/>
              <w:rPr>
                <w:lang w:eastAsia="en-US"/>
              </w:rPr>
            </w:pPr>
            <w:r w:rsidRPr="00DD6CFB">
              <w:rPr>
                <w:lang w:eastAsia="en-US"/>
              </w:rPr>
              <w:t>R5-217886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ABE34" w14:textId="77777777" w:rsidR="004335ED" w:rsidRPr="00DD6CFB" w:rsidRDefault="004335ED" w:rsidP="000D75B4">
            <w:pPr>
              <w:pStyle w:val="TAL"/>
              <w:rPr>
                <w:lang w:eastAsia="en-US"/>
              </w:rPr>
            </w:pPr>
            <w:r w:rsidRPr="00DD6CFB">
              <w:rPr>
                <w:lang w:eastAsia="en-US"/>
              </w:rPr>
              <w:t>2119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FC18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0F724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06775" w14:textId="77777777" w:rsidR="004335ED" w:rsidRPr="00DD6CFB" w:rsidRDefault="004335ED" w:rsidP="000D75B4">
            <w:pPr>
              <w:pStyle w:val="TAL"/>
              <w:rPr>
                <w:lang w:eastAsia="en-US"/>
              </w:rPr>
            </w:pPr>
            <w:r w:rsidRPr="00DD6CFB">
              <w:rPr>
                <w:lang w:eastAsia="en-US"/>
              </w:rPr>
              <w:t xml:space="preserve">Correction to DIRECT LINK IDENTIFIER UPDATE ACCEPT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DE6F7" w14:textId="77777777" w:rsidR="004335ED" w:rsidRPr="00DD6CFB" w:rsidRDefault="004335ED" w:rsidP="000D75B4">
            <w:pPr>
              <w:pStyle w:val="TAL"/>
              <w:rPr>
                <w:lang w:eastAsia="en-US"/>
              </w:rPr>
            </w:pPr>
            <w:r w:rsidRPr="00DD6CFB">
              <w:rPr>
                <w:lang w:eastAsia="en-US"/>
              </w:rPr>
              <w:t>17.3.0</w:t>
            </w:r>
          </w:p>
        </w:tc>
      </w:tr>
      <w:tr w:rsidR="004335ED" w:rsidRPr="0031204F" w14:paraId="19AFF4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9E3594"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7A23AA"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B713BD" w14:textId="77777777" w:rsidR="004335ED" w:rsidRPr="00DD6CFB" w:rsidRDefault="004335ED" w:rsidP="000D75B4">
            <w:pPr>
              <w:pStyle w:val="TAL"/>
              <w:rPr>
                <w:lang w:eastAsia="en-US"/>
              </w:rPr>
            </w:pPr>
            <w:r w:rsidRPr="00DD6CFB">
              <w:rPr>
                <w:lang w:eastAsia="en-US"/>
              </w:rPr>
              <w:t>R5-217887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D117B" w14:textId="77777777" w:rsidR="004335ED" w:rsidRPr="00DD6CFB" w:rsidRDefault="004335ED" w:rsidP="000D75B4">
            <w:pPr>
              <w:pStyle w:val="TAL"/>
              <w:rPr>
                <w:lang w:eastAsia="en-US"/>
              </w:rPr>
            </w:pPr>
            <w:r w:rsidRPr="00DD6CFB">
              <w:rPr>
                <w:lang w:eastAsia="en-US"/>
              </w:rPr>
              <w:t>2120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144AA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81315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4E27A1" w14:textId="77777777" w:rsidR="004335ED" w:rsidRPr="00DD6CFB" w:rsidRDefault="004335ED" w:rsidP="000D75B4">
            <w:pPr>
              <w:pStyle w:val="TAL"/>
              <w:rPr>
                <w:lang w:eastAsia="en-US"/>
              </w:rPr>
            </w:pPr>
            <w:r w:rsidRPr="00DD6CFB">
              <w:rPr>
                <w:lang w:eastAsia="en-US"/>
              </w:rPr>
              <w:t xml:space="preserve">Correction to DIRECT LINK IDENTIFIER UPDATE ACK </w:t>
            </w:r>
            <w:proofErr w:type="spellStart"/>
            <w:r w:rsidRPr="00DD6CFB">
              <w:rPr>
                <w:lang w:eastAsia="en-US"/>
              </w:rPr>
              <w:t>msg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53033C" w14:textId="77777777" w:rsidR="004335ED" w:rsidRPr="00DD6CFB" w:rsidRDefault="004335ED" w:rsidP="000D75B4">
            <w:pPr>
              <w:pStyle w:val="TAL"/>
              <w:rPr>
                <w:lang w:eastAsia="en-US"/>
              </w:rPr>
            </w:pPr>
            <w:r w:rsidRPr="00DD6CFB">
              <w:rPr>
                <w:lang w:eastAsia="en-US"/>
              </w:rPr>
              <w:t>17.3.0</w:t>
            </w:r>
          </w:p>
        </w:tc>
      </w:tr>
      <w:tr w:rsidR="004335ED" w:rsidRPr="0031204F" w14:paraId="4AC924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31AB94"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9009FC"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DBCB63" w14:textId="77777777" w:rsidR="004335ED" w:rsidRPr="00DD6CFB" w:rsidRDefault="004335ED" w:rsidP="000D75B4">
            <w:pPr>
              <w:pStyle w:val="TAL"/>
              <w:rPr>
                <w:lang w:eastAsia="en-US"/>
              </w:rPr>
            </w:pPr>
            <w:r w:rsidRPr="00DD6CFB">
              <w:rPr>
                <w:lang w:eastAsia="en-US"/>
              </w:rPr>
              <w:t>R5-217888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64957" w14:textId="77777777" w:rsidR="004335ED" w:rsidRPr="00DD6CFB" w:rsidRDefault="004335ED" w:rsidP="000D75B4">
            <w:pPr>
              <w:pStyle w:val="TAL"/>
              <w:rPr>
                <w:lang w:eastAsia="en-US"/>
              </w:rPr>
            </w:pPr>
            <w:r w:rsidRPr="00DD6CFB">
              <w:rPr>
                <w:lang w:eastAsia="en-US"/>
              </w:rPr>
              <w:t>2123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8672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6AD14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BB03D" w14:textId="77777777" w:rsidR="004335ED" w:rsidRPr="00DD6CFB" w:rsidRDefault="004335ED" w:rsidP="000D75B4">
            <w:pPr>
              <w:pStyle w:val="TAL"/>
              <w:rPr>
                <w:lang w:eastAsia="en-US"/>
              </w:rPr>
            </w:pPr>
            <w:r w:rsidRPr="00DD6CFB">
              <w:rPr>
                <w:lang w:eastAsia="en-US"/>
              </w:rPr>
              <w:t>Correction to DIRECT LINK ESTABLISHMENT 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50262" w14:textId="77777777" w:rsidR="004335ED" w:rsidRPr="00DD6CFB" w:rsidRDefault="004335ED" w:rsidP="000D75B4">
            <w:pPr>
              <w:pStyle w:val="TAL"/>
              <w:rPr>
                <w:lang w:eastAsia="en-US"/>
              </w:rPr>
            </w:pPr>
            <w:r w:rsidRPr="00DD6CFB">
              <w:rPr>
                <w:lang w:eastAsia="en-US"/>
              </w:rPr>
              <w:t>17.3.0</w:t>
            </w:r>
          </w:p>
        </w:tc>
      </w:tr>
      <w:tr w:rsidR="004335ED" w:rsidRPr="0031204F" w14:paraId="7C717A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89ED23"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5B18C1"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17111" w14:textId="77777777" w:rsidR="004335ED" w:rsidRPr="00DD6CFB" w:rsidRDefault="004335ED" w:rsidP="000D75B4">
            <w:pPr>
              <w:pStyle w:val="TAL"/>
              <w:rPr>
                <w:lang w:eastAsia="en-US"/>
              </w:rPr>
            </w:pPr>
            <w:r w:rsidRPr="00DD6CFB">
              <w:rPr>
                <w:lang w:eastAsia="en-US"/>
              </w:rPr>
              <w:t>R5-217933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618F" w14:textId="77777777" w:rsidR="004335ED" w:rsidRPr="00DD6CFB" w:rsidRDefault="004335ED" w:rsidP="000D75B4">
            <w:pPr>
              <w:pStyle w:val="TAL"/>
              <w:rPr>
                <w:lang w:eastAsia="en-US"/>
              </w:rPr>
            </w:pPr>
            <w:r w:rsidRPr="00DD6CFB">
              <w:rPr>
                <w:lang w:eastAsia="en-US"/>
              </w:rPr>
              <w:t>2050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A704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816E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89B6F" w14:textId="77777777" w:rsidR="004335ED" w:rsidRPr="00DD6CFB" w:rsidRDefault="004335ED" w:rsidP="000D75B4">
            <w:pPr>
              <w:pStyle w:val="TAL"/>
              <w:rPr>
                <w:lang w:eastAsia="en-US"/>
              </w:rPr>
            </w:pPr>
            <w:r w:rsidRPr="00DD6CFB">
              <w:rPr>
                <w:lang w:eastAsia="en-US"/>
              </w:rPr>
              <w:t>Updates to UTRA signal levels in FR1 and OTA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CBFD" w14:textId="77777777" w:rsidR="004335ED" w:rsidRPr="00DD6CFB" w:rsidRDefault="004335ED" w:rsidP="000D75B4">
            <w:pPr>
              <w:pStyle w:val="TAL"/>
              <w:rPr>
                <w:lang w:eastAsia="en-US"/>
              </w:rPr>
            </w:pPr>
            <w:r w:rsidRPr="00DD6CFB">
              <w:rPr>
                <w:lang w:eastAsia="en-US"/>
              </w:rPr>
              <w:t>17.3.0</w:t>
            </w:r>
          </w:p>
        </w:tc>
      </w:tr>
      <w:tr w:rsidR="004335ED" w:rsidRPr="0031204F" w14:paraId="4B41BA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759FA6"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7A75A7"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00530C" w14:textId="77777777" w:rsidR="004335ED" w:rsidRPr="00DD6CFB" w:rsidRDefault="004335ED" w:rsidP="000D75B4">
            <w:pPr>
              <w:pStyle w:val="TAL"/>
              <w:rPr>
                <w:lang w:eastAsia="en-US"/>
              </w:rPr>
            </w:pPr>
            <w:r w:rsidRPr="00DD6CFB">
              <w:rPr>
                <w:lang w:eastAsia="en-US"/>
              </w:rPr>
              <w:t>R5-217943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C2DC" w14:textId="77777777" w:rsidR="004335ED" w:rsidRPr="00DD6CFB" w:rsidRDefault="004335ED" w:rsidP="000D75B4">
            <w:pPr>
              <w:pStyle w:val="TAL"/>
              <w:rPr>
                <w:lang w:eastAsia="en-US"/>
              </w:rPr>
            </w:pPr>
            <w:r w:rsidRPr="00DD6CFB">
              <w:rPr>
                <w:lang w:eastAsia="en-US"/>
              </w:rPr>
              <w:t>2124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6410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FA3C0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CD9B0" w14:textId="77777777" w:rsidR="004335ED" w:rsidRPr="00DD6CFB" w:rsidRDefault="004335ED" w:rsidP="000D75B4">
            <w:pPr>
              <w:pStyle w:val="TAL"/>
              <w:rPr>
                <w:lang w:eastAsia="en-US"/>
              </w:rPr>
            </w:pPr>
            <w:r w:rsidRPr="00DD6CFB">
              <w:rPr>
                <w:lang w:eastAsia="en-US"/>
              </w:rPr>
              <w:t>Update Radio resource control information elements for 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82149" w14:textId="77777777" w:rsidR="004335ED" w:rsidRPr="00DD6CFB" w:rsidRDefault="004335ED" w:rsidP="000D75B4">
            <w:pPr>
              <w:pStyle w:val="TAL"/>
              <w:rPr>
                <w:lang w:eastAsia="en-US"/>
              </w:rPr>
            </w:pPr>
            <w:r w:rsidRPr="00DD6CFB">
              <w:rPr>
                <w:lang w:eastAsia="en-US"/>
              </w:rPr>
              <w:t>17.3.0</w:t>
            </w:r>
          </w:p>
        </w:tc>
      </w:tr>
      <w:tr w:rsidR="004335ED" w:rsidRPr="0031204F" w14:paraId="54B922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CDB"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4335A"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92DCB7" w14:textId="77777777" w:rsidR="004335ED" w:rsidRPr="00DD6CFB" w:rsidRDefault="004335ED" w:rsidP="000D75B4">
            <w:pPr>
              <w:pStyle w:val="TAL"/>
              <w:rPr>
                <w:lang w:eastAsia="en-US"/>
              </w:rPr>
            </w:pPr>
            <w:r w:rsidRPr="00DD6CFB">
              <w:rPr>
                <w:lang w:eastAsia="en-US"/>
              </w:rPr>
              <w:t>R5-217944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A03DD" w14:textId="77777777" w:rsidR="004335ED" w:rsidRPr="00DD6CFB" w:rsidRDefault="004335ED" w:rsidP="000D75B4">
            <w:pPr>
              <w:pStyle w:val="TAL"/>
              <w:rPr>
                <w:lang w:eastAsia="en-US"/>
              </w:rPr>
            </w:pPr>
            <w:r w:rsidRPr="00DD6CFB">
              <w:rPr>
                <w:lang w:eastAsia="en-US"/>
              </w:rPr>
              <w:t>2161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E315A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C2250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140990" w14:textId="77777777" w:rsidR="004335ED" w:rsidRPr="00DD6CFB" w:rsidRDefault="004335ED" w:rsidP="000D75B4">
            <w:pPr>
              <w:pStyle w:val="TAL"/>
              <w:rPr>
                <w:lang w:eastAsia="en-US"/>
              </w:rPr>
            </w:pPr>
            <w:r w:rsidRPr="00DD6CFB">
              <w:rPr>
                <w:lang w:eastAsia="en-US"/>
              </w:rPr>
              <w:t xml:space="preserve">Test Procedure for </w:t>
            </w:r>
            <w:proofErr w:type="spellStart"/>
            <w:r w:rsidRPr="00DD6CFB">
              <w:rPr>
                <w:lang w:eastAsia="en-US"/>
              </w:rPr>
              <w:t>eCall</w:t>
            </w:r>
            <w:proofErr w:type="spellEnd"/>
            <w:r w:rsidRPr="00DD6CFB">
              <w:rPr>
                <w:lang w:eastAsia="en-US"/>
              </w:rPr>
              <w:t xml:space="preserve"> over IMS establishment in 5GS </w:t>
            </w:r>
            <w:proofErr w:type="spellStart"/>
            <w:r w:rsidRPr="00DD6CFB">
              <w:rPr>
                <w:lang w:eastAsia="en-US"/>
              </w:rPr>
              <w:t>eCall</w:t>
            </w:r>
            <w:proofErr w:type="spellEnd"/>
            <w:r w:rsidRPr="00DD6CFB">
              <w:rPr>
                <w:lang w:eastAsia="en-US"/>
              </w:rPr>
              <w:t xml:space="preserve"> only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FA8BC" w14:textId="77777777" w:rsidR="004335ED" w:rsidRPr="00DD6CFB" w:rsidRDefault="004335ED" w:rsidP="000D75B4">
            <w:pPr>
              <w:pStyle w:val="TAL"/>
              <w:rPr>
                <w:lang w:eastAsia="en-US"/>
              </w:rPr>
            </w:pPr>
            <w:r w:rsidRPr="00DD6CFB">
              <w:rPr>
                <w:lang w:eastAsia="en-US"/>
              </w:rPr>
              <w:t>17.3.0</w:t>
            </w:r>
          </w:p>
        </w:tc>
      </w:tr>
      <w:tr w:rsidR="004335ED" w:rsidRPr="0031204F" w14:paraId="2EF55C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7982C4"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9A870D"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3BBC23" w14:textId="77777777" w:rsidR="004335ED" w:rsidRPr="00DD6CFB" w:rsidRDefault="004335ED" w:rsidP="000D75B4">
            <w:pPr>
              <w:pStyle w:val="TAL"/>
              <w:rPr>
                <w:lang w:eastAsia="en-US"/>
              </w:rPr>
            </w:pPr>
            <w:r w:rsidRPr="00DD6CFB">
              <w:rPr>
                <w:lang w:eastAsia="en-US"/>
              </w:rPr>
              <w:t>R5-217949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D7052" w14:textId="77777777" w:rsidR="004335ED" w:rsidRPr="00DD6CFB" w:rsidRDefault="004335ED" w:rsidP="000D75B4">
            <w:pPr>
              <w:pStyle w:val="TAL"/>
              <w:rPr>
                <w:lang w:eastAsia="en-US"/>
              </w:rPr>
            </w:pPr>
            <w:r w:rsidRPr="00DD6CFB">
              <w:rPr>
                <w:lang w:eastAsia="en-US"/>
              </w:rPr>
              <w:t>2056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BAB8F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56473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F65234"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MeasObjectNR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C9D90" w14:textId="77777777" w:rsidR="004335ED" w:rsidRPr="00DD6CFB" w:rsidRDefault="004335ED" w:rsidP="000D75B4">
            <w:pPr>
              <w:pStyle w:val="TAL"/>
              <w:rPr>
                <w:lang w:eastAsia="en-US"/>
              </w:rPr>
            </w:pPr>
            <w:r w:rsidRPr="00DD6CFB">
              <w:rPr>
                <w:lang w:eastAsia="en-US"/>
              </w:rPr>
              <w:t>17.3.0</w:t>
            </w:r>
          </w:p>
        </w:tc>
      </w:tr>
      <w:tr w:rsidR="004335ED" w:rsidRPr="0031204F" w14:paraId="25B5CD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F5125E"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E4BFB"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45BFFE" w14:textId="77777777" w:rsidR="004335ED" w:rsidRPr="00DD6CFB" w:rsidRDefault="004335ED" w:rsidP="000D75B4">
            <w:pPr>
              <w:pStyle w:val="TAL"/>
              <w:rPr>
                <w:lang w:eastAsia="en-US"/>
              </w:rPr>
            </w:pPr>
            <w:r w:rsidRPr="00DD6CFB">
              <w:rPr>
                <w:lang w:eastAsia="en-US"/>
              </w:rPr>
              <w:t>R5-217950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324A7" w14:textId="77777777" w:rsidR="004335ED" w:rsidRPr="00DD6CFB" w:rsidRDefault="004335ED" w:rsidP="000D75B4">
            <w:pPr>
              <w:pStyle w:val="TAL"/>
              <w:rPr>
                <w:lang w:eastAsia="en-US"/>
              </w:rPr>
            </w:pPr>
            <w:r w:rsidRPr="00DD6CFB">
              <w:rPr>
                <w:lang w:eastAsia="en-US"/>
              </w:rPr>
              <w:t>2057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01E90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5624A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A37C0"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ServingCellConfigCommon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98310" w14:textId="77777777" w:rsidR="004335ED" w:rsidRPr="00DD6CFB" w:rsidRDefault="004335ED" w:rsidP="000D75B4">
            <w:pPr>
              <w:pStyle w:val="TAL"/>
              <w:rPr>
                <w:lang w:eastAsia="en-US"/>
              </w:rPr>
            </w:pPr>
            <w:r w:rsidRPr="00DD6CFB">
              <w:rPr>
                <w:lang w:eastAsia="en-US"/>
              </w:rPr>
              <w:t>17.3.0</w:t>
            </w:r>
          </w:p>
        </w:tc>
      </w:tr>
      <w:tr w:rsidR="004335ED" w:rsidRPr="0031204F" w14:paraId="2ABDDB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8B86C4"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BDD8E1"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361B1C" w14:textId="77777777" w:rsidR="004335ED" w:rsidRPr="00DD6CFB" w:rsidRDefault="004335ED" w:rsidP="000D75B4">
            <w:pPr>
              <w:pStyle w:val="TAL"/>
              <w:rPr>
                <w:lang w:eastAsia="en-US"/>
              </w:rPr>
            </w:pPr>
            <w:r w:rsidRPr="00DD6CFB">
              <w:rPr>
                <w:lang w:eastAsia="en-US"/>
              </w:rPr>
              <w:t>R5-217951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AE62E" w14:textId="77777777" w:rsidR="004335ED" w:rsidRPr="00DD6CFB" w:rsidRDefault="004335ED" w:rsidP="000D75B4">
            <w:pPr>
              <w:pStyle w:val="TAL"/>
              <w:rPr>
                <w:lang w:eastAsia="en-US"/>
              </w:rPr>
            </w:pPr>
            <w:r w:rsidRPr="00DD6CFB">
              <w:rPr>
                <w:lang w:eastAsia="en-US"/>
              </w:rPr>
              <w:t>2058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1D207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745AF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D188DE" w14:textId="77777777" w:rsidR="004335ED" w:rsidRPr="00DD6CFB" w:rsidRDefault="004335ED" w:rsidP="000D75B4">
            <w:pPr>
              <w:pStyle w:val="TAL"/>
              <w:rPr>
                <w:lang w:eastAsia="en-US"/>
              </w:rPr>
            </w:pPr>
            <w:r w:rsidRPr="00DD6CFB">
              <w:rPr>
                <w:lang w:eastAsia="en-US"/>
              </w:rPr>
              <w:t>Update IE ServingCellConfigCommonSIB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CAB20" w14:textId="77777777" w:rsidR="004335ED" w:rsidRPr="00DD6CFB" w:rsidRDefault="004335ED" w:rsidP="000D75B4">
            <w:pPr>
              <w:pStyle w:val="TAL"/>
              <w:rPr>
                <w:lang w:eastAsia="en-US"/>
              </w:rPr>
            </w:pPr>
            <w:r w:rsidRPr="00DD6CFB">
              <w:rPr>
                <w:lang w:eastAsia="en-US"/>
              </w:rPr>
              <w:t>17.3.0</w:t>
            </w:r>
          </w:p>
        </w:tc>
      </w:tr>
      <w:tr w:rsidR="004335ED" w:rsidRPr="0031204F" w14:paraId="3D4FD6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A7B28D"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79B732"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75C92F" w14:textId="77777777" w:rsidR="004335ED" w:rsidRPr="00DD6CFB" w:rsidRDefault="004335ED" w:rsidP="000D75B4">
            <w:pPr>
              <w:pStyle w:val="TAL"/>
              <w:rPr>
                <w:lang w:eastAsia="en-US"/>
              </w:rPr>
            </w:pPr>
            <w:r w:rsidRPr="00DD6CFB">
              <w:rPr>
                <w:lang w:eastAsia="en-US"/>
              </w:rPr>
              <w:t>R5-218220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40FFA" w14:textId="77777777" w:rsidR="004335ED" w:rsidRPr="00DD6CFB" w:rsidRDefault="004335ED" w:rsidP="000D75B4">
            <w:pPr>
              <w:pStyle w:val="TAL"/>
              <w:rPr>
                <w:lang w:eastAsia="en-US"/>
              </w:rPr>
            </w:pPr>
            <w:r w:rsidRPr="00DD6CFB">
              <w:rPr>
                <w:lang w:eastAsia="en-US"/>
              </w:rPr>
              <w:t>2158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D5C60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1BF7E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32E12" w14:textId="77777777" w:rsidR="004335ED" w:rsidRPr="00DD6CFB" w:rsidRDefault="004335ED" w:rsidP="000D75B4">
            <w:pPr>
              <w:pStyle w:val="TAL"/>
              <w:rPr>
                <w:lang w:eastAsia="en-US"/>
              </w:rPr>
            </w:pPr>
            <w:r w:rsidRPr="00DD6CFB">
              <w:rPr>
                <w:lang w:eastAsia="en-US"/>
              </w:rPr>
              <w:t>Correction of test frequencies for CA_n257x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B1C77" w14:textId="77777777" w:rsidR="004335ED" w:rsidRPr="00DD6CFB" w:rsidRDefault="004335ED" w:rsidP="000D75B4">
            <w:pPr>
              <w:pStyle w:val="TAL"/>
              <w:rPr>
                <w:lang w:eastAsia="en-US"/>
              </w:rPr>
            </w:pPr>
            <w:r w:rsidRPr="00DD6CFB">
              <w:rPr>
                <w:lang w:eastAsia="en-US"/>
              </w:rPr>
              <w:t>17.3.0</w:t>
            </w:r>
          </w:p>
        </w:tc>
      </w:tr>
      <w:tr w:rsidR="004335ED" w:rsidRPr="0031204F" w14:paraId="4AEA7E7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DEFB5C"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5DC8E6"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F0D62E" w14:textId="77777777" w:rsidR="004335ED" w:rsidRPr="00DD6CFB" w:rsidRDefault="004335ED" w:rsidP="000D75B4">
            <w:pPr>
              <w:pStyle w:val="TAL"/>
              <w:rPr>
                <w:lang w:eastAsia="en-US"/>
              </w:rPr>
            </w:pPr>
            <w:r w:rsidRPr="00DD6CFB">
              <w:rPr>
                <w:lang w:eastAsia="en-US"/>
              </w:rPr>
              <w:t>R5-218221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56625" w14:textId="77777777" w:rsidR="004335ED" w:rsidRPr="00DD6CFB" w:rsidRDefault="004335ED" w:rsidP="000D75B4">
            <w:pPr>
              <w:pStyle w:val="TAL"/>
              <w:rPr>
                <w:lang w:eastAsia="en-US"/>
              </w:rPr>
            </w:pPr>
            <w:r w:rsidRPr="00DD6CFB">
              <w:rPr>
                <w:lang w:eastAsia="en-US"/>
              </w:rPr>
              <w:t>2129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3C859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DCC34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C25E0"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meas</w:t>
            </w:r>
            <w:proofErr w:type="spellEnd"/>
            <w:r w:rsidRPr="00DD6CFB">
              <w:rPr>
                <w:lang w:eastAsia="en-US"/>
              </w:rPr>
              <w:t xml:space="preserve"> objects and report config for inter-RAT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5ED39" w14:textId="77777777" w:rsidR="004335ED" w:rsidRPr="00DD6CFB" w:rsidRDefault="004335ED" w:rsidP="000D75B4">
            <w:pPr>
              <w:pStyle w:val="TAL"/>
              <w:rPr>
                <w:lang w:eastAsia="en-US"/>
              </w:rPr>
            </w:pPr>
            <w:r w:rsidRPr="00DD6CFB">
              <w:rPr>
                <w:lang w:eastAsia="en-US"/>
              </w:rPr>
              <w:t>17.3.0</w:t>
            </w:r>
          </w:p>
        </w:tc>
      </w:tr>
      <w:tr w:rsidR="004335ED" w:rsidRPr="0031204F" w14:paraId="657A57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01B3FB"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62727C"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CED1C5" w14:textId="77777777" w:rsidR="004335ED" w:rsidRPr="00DD6CFB" w:rsidRDefault="004335ED" w:rsidP="000D75B4">
            <w:pPr>
              <w:pStyle w:val="TAL"/>
              <w:rPr>
                <w:lang w:eastAsia="en-US"/>
              </w:rPr>
            </w:pPr>
            <w:r w:rsidRPr="00DD6CFB">
              <w:rPr>
                <w:lang w:eastAsia="en-US"/>
              </w:rPr>
              <w:t>R5-218267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3A6D" w14:textId="77777777" w:rsidR="004335ED" w:rsidRPr="00DD6CFB" w:rsidRDefault="004335ED" w:rsidP="000D75B4">
            <w:pPr>
              <w:pStyle w:val="TAL"/>
              <w:rPr>
                <w:lang w:eastAsia="en-US"/>
              </w:rPr>
            </w:pPr>
            <w:r w:rsidRPr="00DD6CFB">
              <w:rPr>
                <w:lang w:eastAsia="en-US"/>
              </w:rPr>
              <w:t>2049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98227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700CC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6C8F8" w14:textId="77777777" w:rsidR="004335ED" w:rsidRPr="00DD6CFB" w:rsidRDefault="004335ED" w:rsidP="000D75B4">
            <w:pPr>
              <w:pStyle w:val="TAL"/>
              <w:rPr>
                <w:lang w:eastAsia="en-US"/>
              </w:rPr>
            </w:pPr>
            <w:r w:rsidRPr="00DD6CFB">
              <w:rPr>
                <w:lang w:eastAsia="en-US"/>
              </w:rPr>
              <w:t>Addition of NR inter-band CA configurations for CA_n260-n261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89F0C" w14:textId="77777777" w:rsidR="004335ED" w:rsidRPr="00DD6CFB" w:rsidRDefault="004335ED" w:rsidP="000D75B4">
            <w:pPr>
              <w:pStyle w:val="TAL"/>
              <w:rPr>
                <w:lang w:eastAsia="en-US"/>
              </w:rPr>
            </w:pPr>
            <w:r w:rsidRPr="00DD6CFB">
              <w:rPr>
                <w:lang w:eastAsia="en-US"/>
              </w:rPr>
              <w:t>17.3.0</w:t>
            </w:r>
          </w:p>
        </w:tc>
      </w:tr>
      <w:tr w:rsidR="004335ED" w:rsidRPr="0031204F" w14:paraId="47D52B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84D956"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926C65"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55225B" w14:textId="77777777" w:rsidR="004335ED" w:rsidRPr="00DD6CFB" w:rsidRDefault="004335ED" w:rsidP="000D75B4">
            <w:pPr>
              <w:pStyle w:val="TAL"/>
              <w:rPr>
                <w:lang w:eastAsia="en-US"/>
              </w:rPr>
            </w:pPr>
            <w:r w:rsidRPr="00DD6CFB">
              <w:rPr>
                <w:lang w:eastAsia="en-US"/>
              </w:rPr>
              <w:t>R5-218268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3B15C" w14:textId="77777777" w:rsidR="004335ED" w:rsidRPr="00DD6CFB" w:rsidRDefault="004335ED" w:rsidP="000D75B4">
            <w:pPr>
              <w:pStyle w:val="TAL"/>
              <w:rPr>
                <w:lang w:eastAsia="en-US"/>
              </w:rPr>
            </w:pPr>
            <w:r w:rsidRPr="00DD6CFB">
              <w:rPr>
                <w:lang w:eastAsia="en-US"/>
              </w:rPr>
              <w:t>2151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87F38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96166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E716AA" w14:textId="77777777" w:rsidR="004335ED" w:rsidRPr="00DD6CFB" w:rsidRDefault="004335ED" w:rsidP="000D75B4">
            <w:pPr>
              <w:pStyle w:val="TAL"/>
              <w:rPr>
                <w:lang w:eastAsia="en-US"/>
              </w:rPr>
            </w:pPr>
            <w:r w:rsidRPr="00DD6CFB">
              <w:rPr>
                <w:lang w:eastAsia="en-US"/>
              </w:rPr>
              <w:t>Addition of R16 FR1+FR2 CADC configuration into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D1AAE" w14:textId="77777777" w:rsidR="004335ED" w:rsidRPr="00DD6CFB" w:rsidRDefault="004335ED" w:rsidP="000D75B4">
            <w:pPr>
              <w:pStyle w:val="TAL"/>
              <w:rPr>
                <w:lang w:eastAsia="en-US"/>
              </w:rPr>
            </w:pPr>
            <w:r w:rsidRPr="00DD6CFB">
              <w:rPr>
                <w:lang w:eastAsia="en-US"/>
              </w:rPr>
              <w:t>17.3.0</w:t>
            </w:r>
          </w:p>
        </w:tc>
      </w:tr>
      <w:tr w:rsidR="004335ED" w:rsidRPr="0031204F" w14:paraId="17A061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E16125"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58B6F5"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6FD222" w14:textId="77777777" w:rsidR="004335ED" w:rsidRPr="00DD6CFB" w:rsidRDefault="004335ED" w:rsidP="000D75B4">
            <w:pPr>
              <w:pStyle w:val="TAL"/>
              <w:rPr>
                <w:lang w:eastAsia="en-US"/>
              </w:rPr>
            </w:pPr>
            <w:r w:rsidRPr="00DD6CFB">
              <w:rPr>
                <w:lang w:eastAsia="en-US"/>
              </w:rPr>
              <w:t>R5-218269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DD4961" w14:textId="77777777" w:rsidR="004335ED" w:rsidRPr="00DD6CFB" w:rsidRDefault="004335ED" w:rsidP="000D75B4">
            <w:pPr>
              <w:pStyle w:val="TAL"/>
              <w:rPr>
                <w:lang w:eastAsia="en-US"/>
              </w:rPr>
            </w:pPr>
            <w:r w:rsidRPr="00DD6CFB">
              <w:rPr>
                <w:lang w:eastAsia="en-US"/>
              </w:rPr>
              <w:t>2159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4DEC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F3A8F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A63E23" w14:textId="77777777" w:rsidR="004335ED" w:rsidRPr="00DD6CFB" w:rsidRDefault="004335ED" w:rsidP="000D75B4">
            <w:pPr>
              <w:pStyle w:val="TAL"/>
              <w:rPr>
                <w:lang w:eastAsia="en-US"/>
              </w:rPr>
            </w:pPr>
            <w:r w:rsidRPr="00DD6CFB">
              <w:rPr>
                <w:lang w:eastAsia="en-US"/>
              </w:rPr>
              <w:t xml:space="preserve">Addition of test frequencies for R16 EN-DC FR2 </w:t>
            </w:r>
            <w:r w:rsidRPr="00DD6CFB">
              <w:rPr>
                <w:lang w:eastAsia="en-US"/>
              </w:rPr>
              <w:lastRenderedPageBreak/>
              <w:t>configurations with n260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A8AEC" w14:textId="77777777" w:rsidR="004335ED" w:rsidRPr="00DD6CFB" w:rsidRDefault="004335ED" w:rsidP="000D75B4">
            <w:pPr>
              <w:pStyle w:val="TAL"/>
              <w:rPr>
                <w:lang w:eastAsia="en-US"/>
              </w:rPr>
            </w:pPr>
            <w:r w:rsidRPr="00DD6CFB">
              <w:rPr>
                <w:lang w:eastAsia="en-US"/>
              </w:rPr>
              <w:lastRenderedPageBreak/>
              <w:t>17.3.0</w:t>
            </w:r>
          </w:p>
        </w:tc>
      </w:tr>
      <w:tr w:rsidR="004335ED" w:rsidRPr="0031204F" w14:paraId="1371C8B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BB8102"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512F3F"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8E781A" w14:textId="77777777" w:rsidR="004335ED" w:rsidRPr="00DD6CFB" w:rsidRDefault="004335ED" w:rsidP="000D75B4">
            <w:pPr>
              <w:pStyle w:val="TAL"/>
              <w:rPr>
                <w:lang w:eastAsia="en-US"/>
              </w:rPr>
            </w:pPr>
            <w:r w:rsidRPr="00DD6CFB">
              <w:rPr>
                <w:lang w:eastAsia="en-US"/>
              </w:rPr>
              <w:t>R5-218335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24CCB" w14:textId="77777777" w:rsidR="004335ED" w:rsidRPr="00DD6CFB" w:rsidRDefault="004335ED" w:rsidP="000D75B4">
            <w:pPr>
              <w:pStyle w:val="TAL"/>
              <w:rPr>
                <w:lang w:eastAsia="en-US"/>
              </w:rPr>
            </w:pPr>
            <w:r w:rsidRPr="00DD6CFB">
              <w:rPr>
                <w:lang w:eastAsia="en-US"/>
              </w:rPr>
              <w:t>2065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68EF4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B1117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91BA3" w14:textId="77777777" w:rsidR="004335ED" w:rsidRPr="00DD6CFB" w:rsidRDefault="004335ED" w:rsidP="000D75B4">
            <w:pPr>
              <w:pStyle w:val="TAL"/>
              <w:rPr>
                <w:lang w:eastAsia="en-US"/>
              </w:rPr>
            </w:pPr>
            <w:r w:rsidRPr="00DD6CFB">
              <w:rPr>
                <w:lang w:eastAsia="en-US"/>
              </w:rPr>
              <w:t xml:space="preserve">Correction to IE Table 4.6.3-141 - </w:t>
            </w:r>
            <w:proofErr w:type="spellStart"/>
            <w:r w:rsidRPr="00DD6CFB">
              <w:rPr>
                <w:lang w:eastAsia="en-US"/>
              </w:rPr>
              <w:t>ReportConfigInterRAT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628A3" w14:textId="77777777" w:rsidR="004335ED" w:rsidRPr="00DD6CFB" w:rsidRDefault="004335ED" w:rsidP="000D75B4">
            <w:pPr>
              <w:pStyle w:val="TAL"/>
              <w:rPr>
                <w:lang w:eastAsia="en-US"/>
              </w:rPr>
            </w:pPr>
            <w:r w:rsidRPr="00DD6CFB">
              <w:rPr>
                <w:lang w:eastAsia="en-US"/>
              </w:rPr>
              <w:t>17.3.0</w:t>
            </w:r>
          </w:p>
        </w:tc>
      </w:tr>
      <w:tr w:rsidR="004335ED" w:rsidRPr="0031204F" w14:paraId="25BFDA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2CC8C1"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1E4C29"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5C95A3" w14:textId="77777777" w:rsidR="004335ED" w:rsidRPr="00DD6CFB" w:rsidRDefault="004335ED" w:rsidP="000D75B4">
            <w:pPr>
              <w:pStyle w:val="TAL"/>
              <w:rPr>
                <w:lang w:eastAsia="en-US"/>
              </w:rPr>
            </w:pPr>
            <w:r w:rsidRPr="00DD6CFB">
              <w:rPr>
                <w:lang w:eastAsia="en-US"/>
              </w:rPr>
              <w:t>R5-218361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578C3" w14:textId="77777777" w:rsidR="004335ED" w:rsidRPr="00DD6CFB" w:rsidRDefault="004335ED" w:rsidP="000D75B4">
            <w:pPr>
              <w:pStyle w:val="TAL"/>
              <w:rPr>
                <w:lang w:eastAsia="en-US"/>
              </w:rPr>
            </w:pPr>
            <w:r w:rsidRPr="00DD6CFB">
              <w:rPr>
                <w:lang w:eastAsia="en-US"/>
              </w:rPr>
              <w:t>2152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6B5E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8DD37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71117" w14:textId="77777777" w:rsidR="004335ED" w:rsidRPr="00DD6CFB" w:rsidRDefault="004335ED" w:rsidP="000D75B4">
            <w:pPr>
              <w:pStyle w:val="TAL"/>
              <w:rPr>
                <w:lang w:eastAsia="en-US"/>
              </w:rPr>
            </w:pPr>
            <w:r w:rsidRPr="00DD6CFB">
              <w:rPr>
                <w:lang w:eastAsia="en-US"/>
              </w:rPr>
              <w:t>Addition of test frequencies for n3 CBW 50MHz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77F6A" w14:textId="77777777" w:rsidR="004335ED" w:rsidRPr="00DD6CFB" w:rsidRDefault="004335ED" w:rsidP="000D75B4">
            <w:pPr>
              <w:pStyle w:val="TAL"/>
              <w:rPr>
                <w:lang w:eastAsia="en-US"/>
              </w:rPr>
            </w:pPr>
            <w:r w:rsidRPr="00DD6CFB">
              <w:rPr>
                <w:lang w:eastAsia="en-US"/>
              </w:rPr>
              <w:t>17.3.0</w:t>
            </w:r>
          </w:p>
        </w:tc>
      </w:tr>
      <w:tr w:rsidR="004335ED" w:rsidRPr="0031204F" w14:paraId="27E451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1EF40E"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5AA68"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E73225" w14:textId="77777777" w:rsidR="004335ED" w:rsidRPr="00DD6CFB" w:rsidRDefault="004335ED" w:rsidP="000D75B4">
            <w:pPr>
              <w:pStyle w:val="TAL"/>
              <w:rPr>
                <w:lang w:eastAsia="en-US"/>
              </w:rPr>
            </w:pPr>
            <w:r w:rsidRPr="00DD6CFB">
              <w:rPr>
                <w:lang w:eastAsia="en-US"/>
              </w:rPr>
              <w:t>R5-218414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B9187" w14:textId="77777777" w:rsidR="004335ED" w:rsidRPr="00DD6CFB" w:rsidRDefault="004335ED" w:rsidP="000D75B4">
            <w:pPr>
              <w:pStyle w:val="TAL"/>
              <w:rPr>
                <w:lang w:eastAsia="en-US"/>
              </w:rPr>
            </w:pPr>
            <w:r w:rsidRPr="00DD6CFB">
              <w:rPr>
                <w:lang w:eastAsia="en-US"/>
              </w:rPr>
              <w:t>2166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ACAF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989D2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0AE18" w14:textId="77777777" w:rsidR="004335ED" w:rsidRPr="00DD6CFB" w:rsidRDefault="004335ED" w:rsidP="000D75B4">
            <w:pPr>
              <w:pStyle w:val="TAL"/>
              <w:rPr>
                <w:lang w:eastAsia="en-US"/>
              </w:rPr>
            </w:pPr>
            <w:r w:rsidRPr="00DD6CFB">
              <w:rPr>
                <w:lang w:eastAsia="en-US"/>
              </w:rPr>
              <w:t xml:space="preserve">Update to </w:t>
            </w:r>
            <w:proofErr w:type="spellStart"/>
            <w:r w:rsidRPr="00DD6CFB">
              <w:rPr>
                <w:lang w:eastAsia="en-US"/>
              </w:rPr>
              <w:t>demod</w:t>
            </w:r>
            <w:proofErr w:type="spellEnd"/>
            <w:r w:rsidRPr="00DD6CFB">
              <w:rPr>
                <w:lang w:eastAsia="en-US"/>
              </w:rPr>
              <w:t xml:space="preserve"> parameter CSI-RS-</w:t>
            </w:r>
            <w:proofErr w:type="spellStart"/>
            <w:r w:rsidRPr="00DD6CFB">
              <w:rPr>
                <w:lang w:eastAsia="en-US"/>
              </w:rPr>
              <w:t>ResourceMapping</w:t>
            </w:r>
            <w:proofErr w:type="spellEnd"/>
            <w:r w:rsidRPr="00DD6CFB">
              <w:rPr>
                <w:lang w:eastAsia="en-US"/>
              </w:rPr>
              <w:t xml:space="preserve"> to add 1Tx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37D8C" w14:textId="77777777" w:rsidR="004335ED" w:rsidRPr="00DD6CFB" w:rsidRDefault="004335ED" w:rsidP="000D75B4">
            <w:pPr>
              <w:pStyle w:val="TAL"/>
              <w:rPr>
                <w:lang w:eastAsia="en-US"/>
              </w:rPr>
            </w:pPr>
            <w:r w:rsidRPr="00DD6CFB">
              <w:rPr>
                <w:lang w:eastAsia="en-US"/>
              </w:rPr>
              <w:t>17.3.0</w:t>
            </w:r>
          </w:p>
        </w:tc>
      </w:tr>
      <w:tr w:rsidR="004335ED" w:rsidRPr="0031204F" w14:paraId="194319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250AE8"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206A02"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8F8ECB" w14:textId="77777777" w:rsidR="004335ED" w:rsidRPr="00DD6CFB" w:rsidRDefault="004335ED" w:rsidP="000D75B4">
            <w:pPr>
              <w:pStyle w:val="TAL"/>
              <w:rPr>
                <w:lang w:eastAsia="en-US"/>
              </w:rPr>
            </w:pPr>
            <w:r w:rsidRPr="00DD6CFB">
              <w:rPr>
                <w:lang w:eastAsia="en-US"/>
              </w:rPr>
              <w:t>R5-218415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5C0D6" w14:textId="77777777" w:rsidR="004335ED" w:rsidRPr="00DD6CFB" w:rsidRDefault="004335ED" w:rsidP="000D75B4">
            <w:pPr>
              <w:pStyle w:val="TAL"/>
              <w:rPr>
                <w:lang w:eastAsia="en-US"/>
              </w:rPr>
            </w:pPr>
            <w:r w:rsidRPr="00DD6CFB">
              <w:rPr>
                <w:lang w:eastAsia="en-US"/>
              </w:rPr>
              <w:t>2164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A3A95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A408A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EDDD23" w14:textId="77777777" w:rsidR="004335ED" w:rsidRPr="00DD6CFB" w:rsidRDefault="004335ED" w:rsidP="000D75B4">
            <w:pPr>
              <w:pStyle w:val="TAL"/>
              <w:rPr>
                <w:lang w:eastAsia="en-US"/>
              </w:rPr>
            </w:pPr>
            <w:r w:rsidRPr="00DD6CFB">
              <w:rPr>
                <w:lang w:eastAsia="en-US"/>
              </w:rPr>
              <w:t xml:space="preserve">Update to n71 test frequencies for LTE-NR </w:t>
            </w:r>
            <w:proofErr w:type="spellStart"/>
            <w:r w:rsidRPr="00DD6CFB">
              <w:rPr>
                <w:lang w:eastAsia="en-US"/>
              </w:rPr>
              <w:t>coex</w:t>
            </w:r>
            <w:proofErr w:type="spellEnd"/>
            <w:r w:rsidRPr="00DD6CFB">
              <w:rPr>
                <w:lang w:eastAsia="en-US"/>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9976D" w14:textId="77777777" w:rsidR="004335ED" w:rsidRPr="00DD6CFB" w:rsidRDefault="004335ED" w:rsidP="000D75B4">
            <w:pPr>
              <w:pStyle w:val="TAL"/>
              <w:rPr>
                <w:lang w:eastAsia="en-US"/>
              </w:rPr>
            </w:pPr>
            <w:r w:rsidRPr="00DD6CFB">
              <w:rPr>
                <w:lang w:eastAsia="en-US"/>
              </w:rPr>
              <w:t>17.3.0</w:t>
            </w:r>
          </w:p>
        </w:tc>
      </w:tr>
      <w:tr w:rsidR="004335ED" w:rsidRPr="0031204F" w14:paraId="13330C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33227F"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BF28F2"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929858" w14:textId="77777777" w:rsidR="004335ED" w:rsidRPr="00DD6CFB" w:rsidRDefault="004335ED" w:rsidP="000D75B4">
            <w:pPr>
              <w:pStyle w:val="TAL"/>
              <w:rPr>
                <w:lang w:eastAsia="en-US"/>
              </w:rPr>
            </w:pPr>
            <w:r w:rsidRPr="00DD6CFB">
              <w:rPr>
                <w:lang w:eastAsia="en-US"/>
              </w:rPr>
              <w:t>R5-218451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B25EF" w14:textId="77777777" w:rsidR="004335ED" w:rsidRPr="00DD6CFB" w:rsidRDefault="004335ED" w:rsidP="000D75B4">
            <w:pPr>
              <w:pStyle w:val="TAL"/>
              <w:rPr>
                <w:lang w:eastAsia="en-US"/>
              </w:rPr>
            </w:pPr>
            <w:r w:rsidRPr="00DD6CFB">
              <w:rPr>
                <w:lang w:eastAsia="en-US"/>
              </w:rPr>
              <w:t>2132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1B23F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402C3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ED70F4" w14:textId="77777777" w:rsidR="004335ED" w:rsidRPr="00DD6CFB" w:rsidRDefault="004335ED" w:rsidP="000D75B4">
            <w:pPr>
              <w:pStyle w:val="TAL"/>
              <w:rPr>
                <w:lang w:eastAsia="en-US"/>
              </w:rPr>
            </w:pPr>
            <w:r w:rsidRPr="00DD6CFB">
              <w:rPr>
                <w:lang w:eastAsia="en-US"/>
              </w:rPr>
              <w:t>Introduction_of_test_frequencies_for_new_EN-DC_comb_within_FR1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3305B" w14:textId="77777777" w:rsidR="004335ED" w:rsidRPr="00DD6CFB" w:rsidRDefault="004335ED" w:rsidP="000D75B4">
            <w:pPr>
              <w:pStyle w:val="TAL"/>
              <w:rPr>
                <w:lang w:eastAsia="en-US"/>
              </w:rPr>
            </w:pPr>
            <w:r w:rsidRPr="00DD6CFB">
              <w:rPr>
                <w:lang w:eastAsia="en-US"/>
              </w:rPr>
              <w:t>17.3.0</w:t>
            </w:r>
          </w:p>
        </w:tc>
      </w:tr>
      <w:tr w:rsidR="004335ED" w:rsidRPr="0031204F" w14:paraId="14557C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76EEAC"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AF12F3"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76E5A5" w14:textId="77777777" w:rsidR="004335ED" w:rsidRPr="00DD6CFB" w:rsidRDefault="004335ED" w:rsidP="000D75B4">
            <w:pPr>
              <w:pStyle w:val="TAL"/>
              <w:rPr>
                <w:lang w:eastAsia="en-US"/>
              </w:rPr>
            </w:pPr>
            <w:r w:rsidRPr="00DD6CFB">
              <w:rPr>
                <w:lang w:eastAsia="en-US"/>
              </w:rPr>
              <w:t>R5-218452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4BE09" w14:textId="77777777" w:rsidR="004335ED" w:rsidRPr="00DD6CFB" w:rsidRDefault="004335ED" w:rsidP="000D75B4">
            <w:pPr>
              <w:pStyle w:val="TAL"/>
              <w:rPr>
                <w:lang w:eastAsia="en-US"/>
              </w:rPr>
            </w:pPr>
            <w:r w:rsidRPr="00DD6CFB">
              <w:rPr>
                <w:lang w:eastAsia="en-US"/>
              </w:rPr>
              <w:t>2149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B49F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217BB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52141" w14:textId="77777777" w:rsidR="004335ED" w:rsidRPr="00DD6CFB" w:rsidRDefault="004335ED" w:rsidP="000D75B4">
            <w:pPr>
              <w:pStyle w:val="TAL"/>
              <w:rPr>
                <w:lang w:eastAsia="en-US"/>
              </w:rPr>
            </w:pPr>
            <w:r w:rsidRPr="00DD6CFB">
              <w:rPr>
                <w:lang w:eastAsia="en-US"/>
              </w:rPr>
              <w:t>Introduction of test frequencies for CA_n48B BCS1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9B6C6" w14:textId="77777777" w:rsidR="004335ED" w:rsidRPr="00DD6CFB" w:rsidRDefault="004335ED" w:rsidP="000D75B4">
            <w:pPr>
              <w:pStyle w:val="TAL"/>
              <w:rPr>
                <w:lang w:eastAsia="en-US"/>
              </w:rPr>
            </w:pPr>
            <w:r w:rsidRPr="00DD6CFB">
              <w:rPr>
                <w:lang w:eastAsia="en-US"/>
              </w:rPr>
              <w:t>17.3.0</w:t>
            </w:r>
          </w:p>
        </w:tc>
      </w:tr>
      <w:tr w:rsidR="004335ED" w:rsidRPr="0031204F" w14:paraId="113453B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9C11BF" w14:textId="77777777" w:rsidR="004335ED" w:rsidRPr="00DD6CFB" w:rsidRDefault="004335ED" w:rsidP="000D75B4">
            <w:pPr>
              <w:pStyle w:val="TAL"/>
              <w:rPr>
                <w:lang w:eastAsia="en-US"/>
              </w:rPr>
            </w:pPr>
            <w:r w:rsidRPr="00DD6CFB">
              <w:rPr>
                <w:lang w:eastAsia="en-US"/>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61A8A0" w14:textId="77777777" w:rsidR="004335ED" w:rsidRPr="00DD6CFB" w:rsidRDefault="004335ED" w:rsidP="000D75B4">
            <w:pPr>
              <w:pStyle w:val="TAL"/>
              <w:rPr>
                <w:lang w:eastAsia="en-US"/>
              </w:rPr>
            </w:pPr>
            <w:r w:rsidRPr="00DD6CFB">
              <w:rPr>
                <w:lang w:eastAsia="en-US"/>
              </w:rPr>
              <w:t>RAN#94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8ECC9B" w14:textId="77777777" w:rsidR="004335ED" w:rsidRPr="00DD6CFB" w:rsidRDefault="004335ED" w:rsidP="000D75B4">
            <w:pPr>
              <w:pStyle w:val="TAL"/>
              <w:rPr>
                <w:lang w:eastAsia="en-US"/>
              </w:rPr>
            </w:pPr>
            <w:r w:rsidRPr="00DD6CFB">
              <w:rPr>
                <w:lang w:eastAsia="en-US"/>
              </w:rPr>
              <w:t>R5-218470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C1EE9" w14:textId="77777777" w:rsidR="004335ED" w:rsidRPr="00DD6CFB" w:rsidRDefault="004335ED" w:rsidP="000D75B4">
            <w:pPr>
              <w:pStyle w:val="TAL"/>
              <w:rPr>
                <w:lang w:eastAsia="en-US"/>
              </w:rPr>
            </w:pPr>
            <w:r w:rsidRPr="00DD6CFB">
              <w:rPr>
                <w:lang w:eastAsia="en-US"/>
              </w:rPr>
              <w:t>2150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AD13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4945D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09CDB5" w14:textId="77777777" w:rsidR="004335ED" w:rsidRPr="00DD6CFB" w:rsidRDefault="004335ED" w:rsidP="000D75B4">
            <w:pPr>
              <w:pStyle w:val="TAL"/>
              <w:rPr>
                <w:lang w:eastAsia="en-US"/>
              </w:rPr>
            </w:pPr>
            <w:r w:rsidRPr="00DD6CFB">
              <w:rPr>
                <w:lang w:eastAsia="en-US"/>
              </w:rPr>
              <w:t>Introduction of test frequencies for CA_n48B BCS2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68DB" w14:textId="77777777" w:rsidR="004335ED" w:rsidRPr="00DD6CFB" w:rsidRDefault="004335ED" w:rsidP="000D75B4">
            <w:pPr>
              <w:pStyle w:val="TAL"/>
              <w:rPr>
                <w:lang w:eastAsia="en-US"/>
              </w:rPr>
            </w:pPr>
            <w:r w:rsidRPr="00DD6CFB">
              <w:rPr>
                <w:lang w:eastAsia="en-US"/>
              </w:rPr>
              <w:t>17.3.0</w:t>
            </w:r>
          </w:p>
        </w:tc>
      </w:tr>
      <w:tr w:rsidR="004335ED" w:rsidRPr="0031204F" w14:paraId="29FFBE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7BF86F"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F67E35"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54A6D3" w14:textId="77777777" w:rsidR="004335ED" w:rsidRPr="00DD6CFB" w:rsidRDefault="004335ED" w:rsidP="000D75B4">
            <w:pPr>
              <w:pStyle w:val="TAL"/>
              <w:rPr>
                <w:lang w:eastAsia="en-US"/>
              </w:rPr>
            </w:pPr>
            <w:r w:rsidRPr="00DD6CFB">
              <w:rPr>
                <w:lang w:eastAsia="en-US"/>
              </w:rPr>
              <w:t>R5-220090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0B1F7" w14:textId="77777777" w:rsidR="004335ED" w:rsidRPr="00DD6CFB" w:rsidRDefault="004335ED" w:rsidP="000D75B4">
            <w:pPr>
              <w:pStyle w:val="TAL"/>
              <w:rPr>
                <w:lang w:eastAsia="en-US"/>
              </w:rPr>
            </w:pPr>
            <w:r w:rsidRPr="00DD6CFB">
              <w:rPr>
                <w:lang w:eastAsia="en-US"/>
              </w:rPr>
              <w:t>2171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0804E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B015C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FCB7E" w14:textId="77777777" w:rsidR="004335ED" w:rsidRPr="00DD6CFB" w:rsidRDefault="004335ED" w:rsidP="000D75B4">
            <w:pPr>
              <w:pStyle w:val="TAL"/>
              <w:rPr>
                <w:lang w:eastAsia="en-US"/>
              </w:rPr>
            </w:pPr>
            <w:r w:rsidRPr="00DD6CFB">
              <w:rPr>
                <w:lang w:eastAsia="en-US"/>
              </w:rPr>
              <w:t>Correction of clause title tyles of 4.3.1.1.1.x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EA6BF" w14:textId="77777777" w:rsidR="004335ED" w:rsidRPr="00DD6CFB" w:rsidRDefault="004335ED" w:rsidP="000D75B4">
            <w:pPr>
              <w:pStyle w:val="TAL"/>
              <w:rPr>
                <w:lang w:eastAsia="en-US"/>
              </w:rPr>
            </w:pPr>
            <w:r w:rsidRPr="00DD6CFB">
              <w:rPr>
                <w:lang w:eastAsia="en-US"/>
              </w:rPr>
              <w:t>17.4.0</w:t>
            </w:r>
          </w:p>
        </w:tc>
      </w:tr>
      <w:tr w:rsidR="004335ED" w:rsidRPr="0031204F" w14:paraId="33B264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3D5CBE"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1BD018"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B1836" w14:textId="77777777" w:rsidR="004335ED" w:rsidRPr="00DD6CFB" w:rsidRDefault="004335ED" w:rsidP="000D75B4">
            <w:pPr>
              <w:pStyle w:val="TAL"/>
              <w:rPr>
                <w:lang w:eastAsia="en-US"/>
              </w:rPr>
            </w:pPr>
            <w:r w:rsidRPr="00DD6CFB">
              <w:rPr>
                <w:lang w:eastAsia="en-US"/>
              </w:rPr>
              <w:t>R5-220094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CB43F" w14:textId="77777777" w:rsidR="004335ED" w:rsidRPr="00DD6CFB" w:rsidRDefault="004335ED" w:rsidP="000D75B4">
            <w:pPr>
              <w:pStyle w:val="TAL"/>
              <w:rPr>
                <w:lang w:eastAsia="en-US"/>
              </w:rPr>
            </w:pPr>
            <w:r w:rsidRPr="00DD6CFB">
              <w:rPr>
                <w:lang w:eastAsia="en-US"/>
              </w:rPr>
              <w:t>2172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8BAC8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678AF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4C1016" w14:textId="77777777" w:rsidR="004335ED" w:rsidRPr="00DD6CFB" w:rsidRDefault="004335ED" w:rsidP="000D75B4">
            <w:pPr>
              <w:pStyle w:val="TAL"/>
              <w:rPr>
                <w:lang w:eastAsia="en-US"/>
              </w:rPr>
            </w:pPr>
            <w:r w:rsidRPr="00DD6CFB">
              <w:rPr>
                <w:lang w:eastAsia="en-US"/>
              </w:rPr>
              <w:t>Correction of test channel bandwidth for n38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1DF5A" w14:textId="77777777" w:rsidR="004335ED" w:rsidRPr="00DD6CFB" w:rsidRDefault="004335ED" w:rsidP="000D75B4">
            <w:pPr>
              <w:pStyle w:val="TAL"/>
              <w:rPr>
                <w:lang w:eastAsia="en-US"/>
              </w:rPr>
            </w:pPr>
            <w:r w:rsidRPr="00DD6CFB">
              <w:rPr>
                <w:lang w:eastAsia="en-US"/>
              </w:rPr>
              <w:t>17.4.0</w:t>
            </w:r>
          </w:p>
        </w:tc>
      </w:tr>
      <w:tr w:rsidR="004335ED" w:rsidRPr="0031204F" w14:paraId="78A600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D3BAE9"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B673EF"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8A51E4" w14:textId="77777777" w:rsidR="004335ED" w:rsidRPr="00DD6CFB" w:rsidRDefault="004335ED" w:rsidP="000D75B4">
            <w:pPr>
              <w:pStyle w:val="TAL"/>
              <w:rPr>
                <w:lang w:eastAsia="en-US"/>
              </w:rPr>
            </w:pPr>
            <w:r w:rsidRPr="00DD6CFB">
              <w:rPr>
                <w:lang w:eastAsia="en-US"/>
              </w:rPr>
              <w:t>R5-220186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48F43" w14:textId="77777777" w:rsidR="004335ED" w:rsidRPr="00DD6CFB" w:rsidRDefault="004335ED" w:rsidP="000D75B4">
            <w:pPr>
              <w:pStyle w:val="TAL"/>
              <w:rPr>
                <w:lang w:eastAsia="en-US"/>
              </w:rPr>
            </w:pPr>
            <w:r w:rsidRPr="00DD6CFB">
              <w:rPr>
                <w:lang w:eastAsia="en-US"/>
              </w:rPr>
              <w:t>2186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A8EBB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676DF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1CC09" w14:textId="77777777" w:rsidR="004335ED" w:rsidRPr="00DD6CFB" w:rsidRDefault="004335ED" w:rsidP="000D75B4">
            <w:pPr>
              <w:pStyle w:val="TAL"/>
              <w:rPr>
                <w:lang w:eastAsia="en-US"/>
              </w:rPr>
            </w:pPr>
            <w:r w:rsidRPr="00DD6CFB">
              <w:rPr>
                <w:lang w:eastAsia="en-US"/>
              </w:rPr>
              <w:t>Editorial update of test procedure 4.9.15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D3710" w14:textId="77777777" w:rsidR="004335ED" w:rsidRPr="00DD6CFB" w:rsidRDefault="004335ED" w:rsidP="000D75B4">
            <w:pPr>
              <w:pStyle w:val="TAL"/>
              <w:rPr>
                <w:lang w:eastAsia="en-US"/>
              </w:rPr>
            </w:pPr>
            <w:r w:rsidRPr="00DD6CFB">
              <w:rPr>
                <w:lang w:eastAsia="en-US"/>
              </w:rPr>
              <w:t>17.4.0</w:t>
            </w:r>
          </w:p>
        </w:tc>
      </w:tr>
      <w:tr w:rsidR="004335ED" w:rsidRPr="0031204F" w14:paraId="506F82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688EF6"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412D23"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6D7347" w14:textId="77777777" w:rsidR="004335ED" w:rsidRPr="00DD6CFB" w:rsidRDefault="004335ED" w:rsidP="000D75B4">
            <w:pPr>
              <w:pStyle w:val="TAL"/>
              <w:rPr>
                <w:lang w:eastAsia="en-US"/>
              </w:rPr>
            </w:pPr>
            <w:r w:rsidRPr="00DD6CFB">
              <w:rPr>
                <w:lang w:eastAsia="en-US"/>
              </w:rPr>
              <w:t>R5-220206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C4348" w14:textId="77777777" w:rsidR="004335ED" w:rsidRPr="00DD6CFB" w:rsidRDefault="004335ED" w:rsidP="000D75B4">
            <w:pPr>
              <w:pStyle w:val="TAL"/>
              <w:rPr>
                <w:lang w:eastAsia="en-US"/>
              </w:rPr>
            </w:pPr>
            <w:r w:rsidRPr="00DD6CFB">
              <w:rPr>
                <w:lang w:eastAsia="en-US"/>
              </w:rPr>
              <w:t>2188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E0ED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EC980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17F1E" w14:textId="77777777" w:rsidR="004335ED" w:rsidRPr="00DD6CFB" w:rsidRDefault="004335ED" w:rsidP="000D75B4">
            <w:pPr>
              <w:pStyle w:val="TAL"/>
              <w:rPr>
                <w:lang w:eastAsia="en-US"/>
              </w:rPr>
            </w:pPr>
            <w:r w:rsidRPr="00DD6CFB">
              <w:rPr>
                <w:lang w:eastAsia="en-US"/>
              </w:rPr>
              <w:t>Addition of test frequencies for CA_n3A-n41A with and without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6077" w14:textId="77777777" w:rsidR="004335ED" w:rsidRPr="00DD6CFB" w:rsidRDefault="004335ED" w:rsidP="000D75B4">
            <w:pPr>
              <w:pStyle w:val="TAL"/>
              <w:rPr>
                <w:lang w:eastAsia="en-US"/>
              </w:rPr>
            </w:pPr>
            <w:r w:rsidRPr="00DD6CFB">
              <w:rPr>
                <w:lang w:eastAsia="en-US"/>
              </w:rPr>
              <w:t>17.4.0</w:t>
            </w:r>
          </w:p>
        </w:tc>
      </w:tr>
      <w:tr w:rsidR="004335ED" w:rsidRPr="0031204F" w14:paraId="7AB5E4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EAAD11"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E447D"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9624B0" w14:textId="77777777" w:rsidR="004335ED" w:rsidRPr="00DD6CFB" w:rsidRDefault="004335ED" w:rsidP="000D75B4">
            <w:pPr>
              <w:pStyle w:val="TAL"/>
              <w:rPr>
                <w:lang w:eastAsia="en-US"/>
              </w:rPr>
            </w:pPr>
            <w:r w:rsidRPr="00DD6CFB">
              <w:rPr>
                <w:lang w:eastAsia="en-US"/>
              </w:rPr>
              <w:t>R5-220240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A2D08" w14:textId="77777777" w:rsidR="004335ED" w:rsidRPr="00DD6CFB" w:rsidRDefault="004335ED" w:rsidP="000D75B4">
            <w:pPr>
              <w:pStyle w:val="TAL"/>
              <w:rPr>
                <w:lang w:eastAsia="en-US"/>
              </w:rPr>
            </w:pPr>
            <w:r w:rsidRPr="00DD6CFB">
              <w:rPr>
                <w:lang w:eastAsia="en-US"/>
              </w:rPr>
              <w:t>2189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6E757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9DC6E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44FE1" w14:textId="77777777" w:rsidR="004335ED" w:rsidRPr="00DD6CFB" w:rsidRDefault="004335ED" w:rsidP="000D75B4">
            <w:pPr>
              <w:pStyle w:val="TAL"/>
              <w:rPr>
                <w:lang w:eastAsia="en-US"/>
              </w:rPr>
            </w:pPr>
            <w:r w:rsidRPr="00DD6CFB">
              <w:rPr>
                <w:lang w:eastAsia="en-US"/>
              </w:rPr>
              <w:t>Corrections to 4.9.17 on IMS MO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93AE9" w14:textId="77777777" w:rsidR="004335ED" w:rsidRPr="00DD6CFB" w:rsidRDefault="004335ED" w:rsidP="000D75B4">
            <w:pPr>
              <w:pStyle w:val="TAL"/>
              <w:rPr>
                <w:lang w:eastAsia="en-US"/>
              </w:rPr>
            </w:pPr>
            <w:r w:rsidRPr="00DD6CFB">
              <w:rPr>
                <w:lang w:eastAsia="en-US"/>
              </w:rPr>
              <w:t>17.4.0</w:t>
            </w:r>
          </w:p>
        </w:tc>
      </w:tr>
      <w:tr w:rsidR="004335ED" w:rsidRPr="0031204F" w14:paraId="2245A0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FD4D42"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89A848"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099AB0" w14:textId="77777777" w:rsidR="004335ED" w:rsidRPr="00DD6CFB" w:rsidRDefault="004335ED" w:rsidP="000D75B4">
            <w:pPr>
              <w:pStyle w:val="TAL"/>
              <w:rPr>
                <w:lang w:eastAsia="en-US"/>
              </w:rPr>
            </w:pPr>
            <w:r w:rsidRPr="00DD6CFB">
              <w:rPr>
                <w:lang w:eastAsia="en-US"/>
              </w:rPr>
              <w:t>R5-220248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0252F" w14:textId="77777777" w:rsidR="004335ED" w:rsidRPr="00DD6CFB" w:rsidRDefault="004335ED" w:rsidP="000D75B4">
            <w:pPr>
              <w:pStyle w:val="TAL"/>
              <w:rPr>
                <w:lang w:eastAsia="en-US"/>
              </w:rPr>
            </w:pPr>
            <w:r w:rsidRPr="00DD6CFB">
              <w:rPr>
                <w:lang w:eastAsia="en-US"/>
              </w:rPr>
              <w:t>2191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F4E5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0D70B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AAFCA5" w14:textId="77777777" w:rsidR="004335ED" w:rsidRPr="00DD6CFB" w:rsidRDefault="004335ED" w:rsidP="000D75B4">
            <w:pPr>
              <w:pStyle w:val="TAL"/>
              <w:rPr>
                <w:lang w:eastAsia="en-US"/>
              </w:rPr>
            </w:pPr>
            <w:r w:rsidRPr="00DD6CFB">
              <w:rPr>
                <w:lang w:eastAsia="en-US"/>
              </w:rPr>
              <w:t>Correct TDD pattern for FR2 RF 60kHz SCS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B14B1" w14:textId="77777777" w:rsidR="004335ED" w:rsidRPr="00DD6CFB" w:rsidRDefault="004335ED" w:rsidP="000D75B4">
            <w:pPr>
              <w:pStyle w:val="TAL"/>
              <w:rPr>
                <w:lang w:eastAsia="en-US"/>
              </w:rPr>
            </w:pPr>
            <w:r w:rsidRPr="00DD6CFB">
              <w:rPr>
                <w:lang w:eastAsia="en-US"/>
              </w:rPr>
              <w:t>17.4.0</w:t>
            </w:r>
          </w:p>
        </w:tc>
      </w:tr>
      <w:tr w:rsidR="004335ED" w:rsidRPr="0031204F" w14:paraId="130ECD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29F116"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12BC7F"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D6365E" w14:textId="77777777" w:rsidR="004335ED" w:rsidRPr="00DD6CFB" w:rsidRDefault="004335ED" w:rsidP="000D75B4">
            <w:pPr>
              <w:pStyle w:val="TAL"/>
              <w:rPr>
                <w:lang w:eastAsia="en-US"/>
              </w:rPr>
            </w:pPr>
            <w:r w:rsidRPr="00DD6CFB">
              <w:rPr>
                <w:lang w:eastAsia="en-US"/>
              </w:rPr>
              <w:t>R5-220271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09302" w14:textId="77777777" w:rsidR="004335ED" w:rsidRPr="00DD6CFB" w:rsidRDefault="004335ED" w:rsidP="000D75B4">
            <w:pPr>
              <w:pStyle w:val="TAL"/>
              <w:rPr>
                <w:lang w:eastAsia="en-US"/>
              </w:rPr>
            </w:pPr>
            <w:r w:rsidRPr="00DD6CFB">
              <w:rPr>
                <w:lang w:eastAsia="en-US"/>
              </w:rPr>
              <w:t>2192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48BE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B8883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4DA721" w14:textId="77777777" w:rsidR="004335ED" w:rsidRPr="00DD6CFB" w:rsidRDefault="004335ED" w:rsidP="000D75B4">
            <w:pPr>
              <w:pStyle w:val="TAL"/>
              <w:rPr>
                <w:lang w:eastAsia="en-US"/>
              </w:rPr>
            </w:pPr>
            <w:r w:rsidRPr="00DD6CFB">
              <w:rPr>
                <w:lang w:eastAsia="en-US"/>
              </w:rPr>
              <w:t>Addition of test frequencies for CA_n41A-n79A with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162FA" w14:textId="77777777" w:rsidR="004335ED" w:rsidRPr="00DD6CFB" w:rsidRDefault="004335ED" w:rsidP="000D75B4">
            <w:pPr>
              <w:pStyle w:val="TAL"/>
              <w:rPr>
                <w:lang w:eastAsia="en-US"/>
              </w:rPr>
            </w:pPr>
            <w:r w:rsidRPr="00DD6CFB">
              <w:rPr>
                <w:lang w:eastAsia="en-US"/>
              </w:rPr>
              <w:t>17.4.0</w:t>
            </w:r>
          </w:p>
        </w:tc>
      </w:tr>
      <w:tr w:rsidR="004335ED" w:rsidRPr="0031204F" w14:paraId="6B4326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00389A"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882FF2"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A4175A" w14:textId="77777777" w:rsidR="004335ED" w:rsidRPr="00DD6CFB" w:rsidRDefault="004335ED" w:rsidP="000D75B4">
            <w:pPr>
              <w:pStyle w:val="TAL"/>
              <w:rPr>
                <w:lang w:eastAsia="en-US"/>
              </w:rPr>
            </w:pPr>
            <w:r w:rsidRPr="00DD6CFB">
              <w:rPr>
                <w:lang w:eastAsia="en-US"/>
              </w:rPr>
              <w:t>R5-220308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0B9A0" w14:textId="77777777" w:rsidR="004335ED" w:rsidRPr="00DD6CFB" w:rsidRDefault="004335ED" w:rsidP="000D75B4">
            <w:pPr>
              <w:pStyle w:val="TAL"/>
              <w:rPr>
                <w:lang w:eastAsia="en-US"/>
              </w:rPr>
            </w:pPr>
            <w:r w:rsidRPr="00DD6CFB">
              <w:rPr>
                <w:lang w:eastAsia="en-US"/>
              </w:rPr>
              <w:t>2195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7E187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7DC2A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0912E" w14:textId="77777777" w:rsidR="004335ED" w:rsidRPr="00DD6CFB" w:rsidRDefault="004335ED" w:rsidP="000D75B4">
            <w:pPr>
              <w:pStyle w:val="TAL"/>
              <w:rPr>
                <w:lang w:eastAsia="en-US"/>
              </w:rPr>
            </w:pPr>
            <w:r w:rsidRPr="00DD6CFB">
              <w:rPr>
                <w:lang w:eastAsia="en-US"/>
              </w:rPr>
              <w:t>Introduction of test frequencies for CA_n261M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E3A66" w14:textId="77777777" w:rsidR="004335ED" w:rsidRPr="00DD6CFB" w:rsidRDefault="004335ED" w:rsidP="000D75B4">
            <w:pPr>
              <w:pStyle w:val="TAL"/>
              <w:rPr>
                <w:lang w:eastAsia="en-US"/>
              </w:rPr>
            </w:pPr>
            <w:r w:rsidRPr="00DD6CFB">
              <w:rPr>
                <w:lang w:eastAsia="en-US"/>
              </w:rPr>
              <w:t>17.4.0</w:t>
            </w:r>
          </w:p>
        </w:tc>
      </w:tr>
      <w:tr w:rsidR="004335ED" w:rsidRPr="0031204F" w14:paraId="35B7D7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31BF4F"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84F86A"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3AD59F" w14:textId="77777777" w:rsidR="004335ED" w:rsidRPr="00DD6CFB" w:rsidRDefault="004335ED" w:rsidP="000D75B4">
            <w:pPr>
              <w:pStyle w:val="TAL"/>
              <w:rPr>
                <w:lang w:eastAsia="en-US"/>
              </w:rPr>
            </w:pPr>
            <w:r w:rsidRPr="00DD6CFB">
              <w:rPr>
                <w:lang w:eastAsia="en-US"/>
              </w:rPr>
              <w:t>R5-220309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209CE" w14:textId="77777777" w:rsidR="004335ED" w:rsidRPr="00DD6CFB" w:rsidRDefault="004335ED" w:rsidP="000D75B4">
            <w:pPr>
              <w:pStyle w:val="TAL"/>
              <w:rPr>
                <w:lang w:eastAsia="en-US"/>
              </w:rPr>
            </w:pPr>
            <w:r w:rsidRPr="00DD6CFB">
              <w:rPr>
                <w:lang w:eastAsia="en-US"/>
              </w:rPr>
              <w:t>2196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DF03E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A53CC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19C7A1" w14:textId="77777777" w:rsidR="004335ED" w:rsidRPr="00DD6CFB" w:rsidRDefault="004335ED" w:rsidP="000D75B4">
            <w:pPr>
              <w:pStyle w:val="TAL"/>
              <w:rPr>
                <w:lang w:eastAsia="en-US"/>
              </w:rPr>
            </w:pPr>
            <w:r w:rsidRPr="00DD6CFB">
              <w:rPr>
                <w:lang w:eastAsia="en-US"/>
              </w:rPr>
              <w:t>Correction of NR inter-band CA configurations for CA_n260-n261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C58CF" w14:textId="77777777" w:rsidR="004335ED" w:rsidRPr="00DD6CFB" w:rsidRDefault="004335ED" w:rsidP="000D75B4">
            <w:pPr>
              <w:pStyle w:val="TAL"/>
              <w:rPr>
                <w:lang w:eastAsia="en-US"/>
              </w:rPr>
            </w:pPr>
            <w:r w:rsidRPr="00DD6CFB">
              <w:rPr>
                <w:lang w:eastAsia="en-US"/>
              </w:rPr>
              <w:t>17.4.0</w:t>
            </w:r>
          </w:p>
        </w:tc>
      </w:tr>
      <w:tr w:rsidR="004335ED" w:rsidRPr="0031204F" w14:paraId="4DCD2C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D58B66"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51AAF5"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187037" w14:textId="77777777" w:rsidR="004335ED" w:rsidRPr="00DD6CFB" w:rsidRDefault="004335ED" w:rsidP="000D75B4">
            <w:pPr>
              <w:pStyle w:val="TAL"/>
              <w:rPr>
                <w:lang w:eastAsia="en-US"/>
              </w:rPr>
            </w:pPr>
            <w:r w:rsidRPr="00DD6CFB">
              <w:rPr>
                <w:lang w:eastAsia="en-US"/>
              </w:rPr>
              <w:t>R5-220311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5C771" w14:textId="77777777" w:rsidR="004335ED" w:rsidRPr="00DD6CFB" w:rsidRDefault="004335ED" w:rsidP="000D75B4">
            <w:pPr>
              <w:pStyle w:val="TAL"/>
              <w:rPr>
                <w:lang w:eastAsia="en-US"/>
              </w:rPr>
            </w:pPr>
            <w:r w:rsidRPr="00DD6CFB">
              <w:rPr>
                <w:lang w:eastAsia="en-US"/>
              </w:rPr>
              <w:t>2197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11359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42696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1818F" w14:textId="77777777" w:rsidR="004335ED" w:rsidRPr="00DD6CFB" w:rsidRDefault="004335ED" w:rsidP="000D75B4">
            <w:pPr>
              <w:pStyle w:val="TAL"/>
              <w:rPr>
                <w:lang w:eastAsia="en-US"/>
              </w:rPr>
            </w:pPr>
            <w:r w:rsidRPr="00DD6CFB">
              <w:rPr>
                <w:lang w:eastAsia="en-US"/>
              </w:rPr>
              <w:t>Introduction of test frequencies for Rel-16 inter-band EN-DC two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42430" w14:textId="77777777" w:rsidR="004335ED" w:rsidRPr="00DD6CFB" w:rsidRDefault="004335ED" w:rsidP="000D75B4">
            <w:pPr>
              <w:pStyle w:val="TAL"/>
              <w:rPr>
                <w:lang w:eastAsia="en-US"/>
              </w:rPr>
            </w:pPr>
            <w:r w:rsidRPr="00DD6CFB">
              <w:rPr>
                <w:lang w:eastAsia="en-US"/>
              </w:rPr>
              <w:t>17.4.0</w:t>
            </w:r>
          </w:p>
        </w:tc>
      </w:tr>
      <w:tr w:rsidR="004335ED" w:rsidRPr="0031204F" w14:paraId="133BE6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214259"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FB41EC"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CE2A8" w14:textId="77777777" w:rsidR="004335ED" w:rsidRPr="00DD6CFB" w:rsidRDefault="004335ED" w:rsidP="000D75B4">
            <w:pPr>
              <w:pStyle w:val="TAL"/>
              <w:rPr>
                <w:lang w:eastAsia="en-US"/>
              </w:rPr>
            </w:pPr>
            <w:r w:rsidRPr="00DD6CFB">
              <w:rPr>
                <w:lang w:eastAsia="en-US"/>
              </w:rPr>
              <w:t>R5-220374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044C3" w14:textId="77777777" w:rsidR="004335ED" w:rsidRPr="00DD6CFB" w:rsidRDefault="004335ED" w:rsidP="000D75B4">
            <w:pPr>
              <w:pStyle w:val="TAL"/>
              <w:rPr>
                <w:lang w:eastAsia="en-US"/>
              </w:rPr>
            </w:pPr>
            <w:r w:rsidRPr="00DD6CFB">
              <w:rPr>
                <w:lang w:eastAsia="en-US"/>
              </w:rPr>
              <w:t>2198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ABEE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09E05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FFCDE" w14:textId="77777777" w:rsidR="004335ED" w:rsidRPr="00DD6CFB" w:rsidRDefault="004335ED" w:rsidP="000D75B4">
            <w:pPr>
              <w:pStyle w:val="TAL"/>
              <w:rPr>
                <w:lang w:eastAsia="en-US"/>
              </w:rPr>
            </w:pPr>
            <w:r w:rsidRPr="00DD6CFB">
              <w:rPr>
                <w:lang w:eastAsia="en-US"/>
              </w:rPr>
              <w:t>Introduction of test frequencies for additional Rel-17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477FD" w14:textId="77777777" w:rsidR="004335ED" w:rsidRPr="00DD6CFB" w:rsidRDefault="004335ED" w:rsidP="000D75B4">
            <w:pPr>
              <w:pStyle w:val="TAL"/>
              <w:rPr>
                <w:lang w:eastAsia="en-US"/>
              </w:rPr>
            </w:pPr>
            <w:r w:rsidRPr="00DD6CFB">
              <w:rPr>
                <w:lang w:eastAsia="en-US"/>
              </w:rPr>
              <w:t>17.4.0</w:t>
            </w:r>
          </w:p>
        </w:tc>
      </w:tr>
      <w:tr w:rsidR="004335ED" w:rsidRPr="0031204F" w14:paraId="1C55E9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FCE7B5"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20F61"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24C332" w14:textId="77777777" w:rsidR="004335ED" w:rsidRPr="00DD6CFB" w:rsidRDefault="004335ED" w:rsidP="000D75B4">
            <w:pPr>
              <w:pStyle w:val="TAL"/>
              <w:rPr>
                <w:lang w:eastAsia="en-US"/>
              </w:rPr>
            </w:pPr>
            <w:r w:rsidRPr="00DD6CFB">
              <w:rPr>
                <w:lang w:eastAsia="en-US"/>
              </w:rPr>
              <w:t>R5-220449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12F87" w14:textId="77777777" w:rsidR="004335ED" w:rsidRPr="00DD6CFB" w:rsidRDefault="004335ED" w:rsidP="000D75B4">
            <w:pPr>
              <w:pStyle w:val="TAL"/>
              <w:rPr>
                <w:lang w:eastAsia="en-US"/>
              </w:rPr>
            </w:pPr>
            <w:r w:rsidRPr="00DD6CFB">
              <w:rPr>
                <w:lang w:eastAsia="en-US"/>
              </w:rPr>
              <w:t>2199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692A2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8216E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5200A" w14:textId="77777777" w:rsidR="004335ED" w:rsidRPr="00DD6CFB" w:rsidRDefault="004335ED" w:rsidP="000D75B4">
            <w:pPr>
              <w:pStyle w:val="TAL"/>
              <w:rPr>
                <w:lang w:eastAsia="en-US"/>
              </w:rPr>
            </w:pPr>
            <w:r w:rsidRPr="00DD6CFB">
              <w:rPr>
                <w:lang w:eastAsia="en-US"/>
              </w:rPr>
              <w:t>Update of test frequencies for protocol testing and NR inter-band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AF92C" w14:textId="77777777" w:rsidR="004335ED" w:rsidRPr="00DD6CFB" w:rsidRDefault="004335ED" w:rsidP="000D75B4">
            <w:pPr>
              <w:pStyle w:val="TAL"/>
              <w:rPr>
                <w:lang w:eastAsia="en-US"/>
              </w:rPr>
            </w:pPr>
            <w:r w:rsidRPr="00DD6CFB">
              <w:rPr>
                <w:lang w:eastAsia="en-US"/>
              </w:rPr>
              <w:t>17.4.0</w:t>
            </w:r>
          </w:p>
        </w:tc>
      </w:tr>
      <w:tr w:rsidR="004335ED" w:rsidRPr="0031204F" w14:paraId="610C14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DE1A51"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A46227"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564C03" w14:textId="77777777" w:rsidR="004335ED" w:rsidRPr="00DD6CFB" w:rsidRDefault="004335ED" w:rsidP="000D75B4">
            <w:pPr>
              <w:pStyle w:val="TAL"/>
              <w:rPr>
                <w:lang w:eastAsia="en-US"/>
              </w:rPr>
            </w:pPr>
            <w:r w:rsidRPr="00DD6CFB">
              <w:rPr>
                <w:lang w:eastAsia="en-US"/>
              </w:rPr>
              <w:t>R5-220452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EBA66" w14:textId="77777777" w:rsidR="004335ED" w:rsidRPr="00DD6CFB" w:rsidRDefault="004335ED" w:rsidP="000D75B4">
            <w:pPr>
              <w:pStyle w:val="TAL"/>
              <w:rPr>
                <w:lang w:eastAsia="en-US"/>
              </w:rPr>
            </w:pPr>
            <w:r w:rsidRPr="00DD6CFB">
              <w:rPr>
                <w:lang w:eastAsia="en-US"/>
              </w:rPr>
              <w:t>2200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31B47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E447A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D2A54" w14:textId="77777777" w:rsidR="004335ED" w:rsidRPr="00DD6CFB" w:rsidRDefault="004335ED" w:rsidP="000D75B4">
            <w:pPr>
              <w:pStyle w:val="TAL"/>
              <w:rPr>
                <w:lang w:eastAsia="en-US"/>
              </w:rPr>
            </w:pPr>
            <w:r w:rsidRPr="00DD6CFB">
              <w:rPr>
                <w:lang w:eastAsia="en-US"/>
              </w:rPr>
              <w:t>Correction to RF E-UTRA RRC_CONNECTED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DCADA" w14:textId="77777777" w:rsidR="004335ED" w:rsidRPr="00DD6CFB" w:rsidRDefault="004335ED" w:rsidP="000D75B4">
            <w:pPr>
              <w:pStyle w:val="TAL"/>
              <w:rPr>
                <w:lang w:eastAsia="en-US"/>
              </w:rPr>
            </w:pPr>
            <w:r w:rsidRPr="00DD6CFB">
              <w:rPr>
                <w:lang w:eastAsia="en-US"/>
              </w:rPr>
              <w:t>17.4.0</w:t>
            </w:r>
          </w:p>
        </w:tc>
      </w:tr>
      <w:tr w:rsidR="004335ED" w:rsidRPr="0031204F" w14:paraId="19A102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7EC763"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3F556"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7ABF3" w14:textId="77777777" w:rsidR="004335ED" w:rsidRPr="00DD6CFB" w:rsidRDefault="004335ED" w:rsidP="000D75B4">
            <w:pPr>
              <w:pStyle w:val="TAL"/>
              <w:rPr>
                <w:lang w:eastAsia="en-US"/>
              </w:rPr>
            </w:pPr>
            <w:r w:rsidRPr="00DD6CFB">
              <w:rPr>
                <w:lang w:eastAsia="en-US"/>
              </w:rPr>
              <w:t>R5-220541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C5C9A" w14:textId="77777777" w:rsidR="004335ED" w:rsidRPr="00DD6CFB" w:rsidRDefault="004335ED" w:rsidP="000D75B4">
            <w:pPr>
              <w:pStyle w:val="TAL"/>
              <w:rPr>
                <w:lang w:eastAsia="en-US"/>
              </w:rPr>
            </w:pPr>
            <w:r w:rsidRPr="00DD6CFB">
              <w:rPr>
                <w:lang w:eastAsia="en-US"/>
              </w:rPr>
              <w:t>2204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A932D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0F88F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5598C" w14:textId="77777777" w:rsidR="004335ED" w:rsidRPr="00DD6CFB" w:rsidRDefault="004335ED" w:rsidP="000D75B4">
            <w:pPr>
              <w:pStyle w:val="TAL"/>
              <w:rPr>
                <w:lang w:eastAsia="en-US"/>
              </w:rPr>
            </w:pPr>
            <w:r w:rsidRPr="00DD6CFB">
              <w:rPr>
                <w:lang w:eastAsia="en-US"/>
              </w:rPr>
              <w:t xml:space="preserve">Introduction of test frequencies for n25 adding CBWs 25MHz, 30MHz, 40MHz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91B17" w14:textId="77777777" w:rsidR="004335ED" w:rsidRPr="00DD6CFB" w:rsidRDefault="004335ED" w:rsidP="000D75B4">
            <w:pPr>
              <w:pStyle w:val="TAL"/>
              <w:rPr>
                <w:lang w:eastAsia="en-US"/>
              </w:rPr>
            </w:pPr>
            <w:r w:rsidRPr="00DD6CFB">
              <w:rPr>
                <w:lang w:eastAsia="en-US"/>
              </w:rPr>
              <w:t>17.4.0</w:t>
            </w:r>
          </w:p>
        </w:tc>
      </w:tr>
      <w:tr w:rsidR="004335ED" w:rsidRPr="0031204F" w14:paraId="18ABEB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F9C8BD"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96CC8F"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3251E1" w14:textId="77777777" w:rsidR="004335ED" w:rsidRPr="00DD6CFB" w:rsidRDefault="004335ED" w:rsidP="000D75B4">
            <w:pPr>
              <w:pStyle w:val="TAL"/>
              <w:rPr>
                <w:lang w:eastAsia="en-US"/>
              </w:rPr>
            </w:pPr>
            <w:r w:rsidRPr="00DD6CFB">
              <w:rPr>
                <w:lang w:eastAsia="en-US"/>
              </w:rPr>
              <w:t>R5-220567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7C0CF7" w14:textId="77777777" w:rsidR="004335ED" w:rsidRPr="00DD6CFB" w:rsidRDefault="004335ED" w:rsidP="000D75B4">
            <w:pPr>
              <w:pStyle w:val="TAL"/>
              <w:rPr>
                <w:lang w:eastAsia="en-US"/>
              </w:rPr>
            </w:pPr>
            <w:r w:rsidRPr="00DD6CFB">
              <w:rPr>
                <w:lang w:eastAsia="en-US"/>
              </w:rPr>
              <w:t>2206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0A2C9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E1E1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4FB7F" w14:textId="77777777" w:rsidR="004335ED" w:rsidRPr="00DD6CFB" w:rsidRDefault="004335ED" w:rsidP="000D75B4">
            <w:pPr>
              <w:pStyle w:val="TAL"/>
              <w:rPr>
                <w:lang w:eastAsia="en-US"/>
              </w:rPr>
            </w:pPr>
            <w:r w:rsidRPr="00DD6CFB">
              <w:rPr>
                <w:lang w:eastAsia="en-US"/>
              </w:rPr>
              <w:t>Addition of default AT command and information element for NR SL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1183F" w14:textId="77777777" w:rsidR="004335ED" w:rsidRPr="00DD6CFB" w:rsidRDefault="004335ED" w:rsidP="000D75B4">
            <w:pPr>
              <w:pStyle w:val="TAL"/>
              <w:rPr>
                <w:lang w:eastAsia="en-US"/>
              </w:rPr>
            </w:pPr>
            <w:r w:rsidRPr="00DD6CFB">
              <w:rPr>
                <w:lang w:eastAsia="en-US"/>
              </w:rPr>
              <w:t>17.4.0</w:t>
            </w:r>
          </w:p>
        </w:tc>
      </w:tr>
      <w:tr w:rsidR="004335ED" w:rsidRPr="0031204F" w14:paraId="5A35490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87928F"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0E4426"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595B98" w14:textId="77777777" w:rsidR="004335ED" w:rsidRPr="00DD6CFB" w:rsidRDefault="004335ED" w:rsidP="000D75B4">
            <w:pPr>
              <w:pStyle w:val="TAL"/>
              <w:rPr>
                <w:lang w:eastAsia="en-US"/>
              </w:rPr>
            </w:pPr>
            <w:r w:rsidRPr="00DD6CFB">
              <w:rPr>
                <w:lang w:eastAsia="en-US"/>
              </w:rPr>
              <w:t>R5-220569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B9E60" w14:textId="77777777" w:rsidR="004335ED" w:rsidRPr="00DD6CFB" w:rsidRDefault="004335ED" w:rsidP="000D75B4">
            <w:pPr>
              <w:pStyle w:val="TAL"/>
              <w:rPr>
                <w:lang w:eastAsia="en-US"/>
              </w:rPr>
            </w:pPr>
            <w:r w:rsidRPr="00DD6CFB">
              <w:rPr>
                <w:lang w:eastAsia="en-US"/>
              </w:rPr>
              <w:t>2208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79FA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D43D7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67409" w14:textId="77777777" w:rsidR="004335ED" w:rsidRPr="00DD6CFB" w:rsidRDefault="004335ED" w:rsidP="000D75B4">
            <w:pPr>
              <w:pStyle w:val="TAL"/>
              <w:rPr>
                <w:lang w:eastAsia="en-US"/>
              </w:rPr>
            </w:pPr>
            <w:r w:rsidRPr="00DD6CFB">
              <w:rPr>
                <w:lang w:eastAsia="en-US"/>
              </w:rPr>
              <w:t>Correction to test procedures for establishing unicast 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E88DD" w14:textId="77777777" w:rsidR="004335ED" w:rsidRPr="00DD6CFB" w:rsidRDefault="004335ED" w:rsidP="000D75B4">
            <w:pPr>
              <w:pStyle w:val="TAL"/>
              <w:rPr>
                <w:lang w:eastAsia="en-US"/>
              </w:rPr>
            </w:pPr>
            <w:r w:rsidRPr="00DD6CFB">
              <w:rPr>
                <w:lang w:eastAsia="en-US"/>
              </w:rPr>
              <w:t>17.4.0</w:t>
            </w:r>
          </w:p>
        </w:tc>
      </w:tr>
      <w:tr w:rsidR="004335ED" w:rsidRPr="0031204F" w14:paraId="0E75AB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521"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DD3FAD"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09DC7" w14:textId="77777777" w:rsidR="004335ED" w:rsidRPr="00DD6CFB" w:rsidRDefault="004335ED" w:rsidP="000D75B4">
            <w:pPr>
              <w:pStyle w:val="TAL"/>
              <w:rPr>
                <w:lang w:eastAsia="en-US"/>
              </w:rPr>
            </w:pPr>
            <w:r w:rsidRPr="00DD6CFB">
              <w:rPr>
                <w:lang w:eastAsia="en-US"/>
              </w:rPr>
              <w:t>R5-220579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18B2C" w14:textId="77777777" w:rsidR="004335ED" w:rsidRPr="00DD6CFB" w:rsidRDefault="004335ED" w:rsidP="000D75B4">
            <w:pPr>
              <w:pStyle w:val="TAL"/>
              <w:rPr>
                <w:lang w:eastAsia="en-US"/>
              </w:rPr>
            </w:pPr>
            <w:r w:rsidRPr="00DD6CFB">
              <w:rPr>
                <w:lang w:eastAsia="en-US"/>
              </w:rPr>
              <w:t>2218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14F37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CC3BC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1EE3CB" w14:textId="77777777" w:rsidR="004335ED" w:rsidRPr="00DD6CFB" w:rsidRDefault="004335ED" w:rsidP="000D75B4">
            <w:pPr>
              <w:pStyle w:val="TAL"/>
              <w:rPr>
                <w:lang w:eastAsia="en-US"/>
              </w:rPr>
            </w:pPr>
            <w:r w:rsidRPr="00DD6CFB">
              <w:rPr>
                <w:lang w:eastAsia="en-US"/>
              </w:rPr>
              <w:t>Correction to SIB12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59EB1" w14:textId="77777777" w:rsidR="004335ED" w:rsidRPr="00DD6CFB" w:rsidRDefault="004335ED" w:rsidP="000D75B4">
            <w:pPr>
              <w:pStyle w:val="TAL"/>
              <w:rPr>
                <w:lang w:eastAsia="en-US"/>
              </w:rPr>
            </w:pPr>
            <w:r w:rsidRPr="00DD6CFB">
              <w:rPr>
                <w:lang w:eastAsia="en-US"/>
              </w:rPr>
              <w:t>17.4.0</w:t>
            </w:r>
          </w:p>
        </w:tc>
      </w:tr>
      <w:tr w:rsidR="004335ED" w:rsidRPr="0031204F" w14:paraId="030AC5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4B5246"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19A1"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03F2EF" w14:textId="77777777" w:rsidR="004335ED" w:rsidRPr="00DD6CFB" w:rsidRDefault="004335ED" w:rsidP="000D75B4">
            <w:pPr>
              <w:pStyle w:val="TAL"/>
              <w:rPr>
                <w:lang w:eastAsia="en-US"/>
              </w:rPr>
            </w:pPr>
            <w:r w:rsidRPr="00DD6CFB">
              <w:rPr>
                <w:lang w:eastAsia="en-US"/>
              </w:rPr>
              <w:t>R5-220580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B6C33" w14:textId="77777777" w:rsidR="004335ED" w:rsidRPr="00DD6CFB" w:rsidRDefault="004335ED" w:rsidP="000D75B4">
            <w:pPr>
              <w:pStyle w:val="TAL"/>
              <w:rPr>
                <w:lang w:eastAsia="en-US"/>
              </w:rPr>
            </w:pPr>
            <w:r w:rsidRPr="00DD6CFB">
              <w:rPr>
                <w:lang w:eastAsia="en-US"/>
              </w:rPr>
              <w:t>2219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C2D54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7C6B6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30C56F" w14:textId="77777777" w:rsidR="004335ED" w:rsidRPr="00DD6CFB" w:rsidRDefault="004335ED" w:rsidP="000D75B4">
            <w:pPr>
              <w:pStyle w:val="TAL"/>
              <w:rPr>
                <w:lang w:eastAsia="en-US"/>
              </w:rPr>
            </w:pPr>
            <w:r w:rsidRPr="00DD6CFB">
              <w:rPr>
                <w:lang w:eastAsia="en-US"/>
              </w:rPr>
              <w:t>Correction to IE SL-BWP-Config and SL-BWP-</w:t>
            </w:r>
            <w:proofErr w:type="spellStart"/>
            <w:r w:rsidRPr="00DD6CFB">
              <w:rPr>
                <w:lang w:eastAsia="en-US"/>
              </w:rPr>
              <w:t>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2DF3C" w14:textId="77777777" w:rsidR="004335ED" w:rsidRPr="00DD6CFB" w:rsidRDefault="004335ED" w:rsidP="000D75B4">
            <w:pPr>
              <w:pStyle w:val="TAL"/>
              <w:rPr>
                <w:lang w:eastAsia="en-US"/>
              </w:rPr>
            </w:pPr>
            <w:r w:rsidRPr="00DD6CFB">
              <w:rPr>
                <w:lang w:eastAsia="en-US"/>
              </w:rPr>
              <w:t>17.4.0</w:t>
            </w:r>
          </w:p>
        </w:tc>
      </w:tr>
      <w:tr w:rsidR="004335ED" w:rsidRPr="0031204F" w14:paraId="7D177B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3C6CE0"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29B96C"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BB523B" w14:textId="77777777" w:rsidR="004335ED" w:rsidRPr="00DD6CFB" w:rsidRDefault="004335ED" w:rsidP="000D75B4">
            <w:pPr>
              <w:pStyle w:val="TAL"/>
              <w:rPr>
                <w:lang w:eastAsia="en-US"/>
              </w:rPr>
            </w:pPr>
            <w:r w:rsidRPr="00DD6CFB">
              <w:rPr>
                <w:lang w:eastAsia="en-US"/>
              </w:rPr>
              <w:t>R5-220582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E6DC8" w14:textId="77777777" w:rsidR="004335ED" w:rsidRPr="00DD6CFB" w:rsidRDefault="004335ED" w:rsidP="000D75B4">
            <w:pPr>
              <w:pStyle w:val="TAL"/>
              <w:rPr>
                <w:lang w:eastAsia="en-US"/>
              </w:rPr>
            </w:pPr>
            <w:r w:rsidRPr="00DD6CFB">
              <w:rPr>
                <w:lang w:eastAsia="en-US"/>
              </w:rPr>
              <w:t>2221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6956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2D90A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3AF4A" w14:textId="77777777" w:rsidR="004335ED" w:rsidRPr="00DD6CFB" w:rsidRDefault="004335ED" w:rsidP="000D75B4">
            <w:pPr>
              <w:pStyle w:val="TAL"/>
              <w:rPr>
                <w:lang w:eastAsia="en-US"/>
              </w:rPr>
            </w:pPr>
            <w:r w:rsidRPr="00DD6CFB">
              <w:rPr>
                <w:lang w:eastAsia="en-US"/>
              </w:rPr>
              <w:t>Correction to IE SL-</w:t>
            </w:r>
            <w:proofErr w:type="spellStart"/>
            <w:r w:rsidRPr="00DD6CFB">
              <w:rPr>
                <w:lang w:eastAsia="en-US"/>
              </w:rPr>
              <w:t>ResourcePool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86214" w14:textId="77777777" w:rsidR="004335ED" w:rsidRPr="00DD6CFB" w:rsidRDefault="004335ED" w:rsidP="000D75B4">
            <w:pPr>
              <w:pStyle w:val="TAL"/>
              <w:rPr>
                <w:lang w:eastAsia="en-US"/>
              </w:rPr>
            </w:pPr>
            <w:r w:rsidRPr="00DD6CFB">
              <w:rPr>
                <w:lang w:eastAsia="en-US"/>
              </w:rPr>
              <w:t>17.4.0</w:t>
            </w:r>
          </w:p>
        </w:tc>
      </w:tr>
      <w:tr w:rsidR="004335ED" w:rsidRPr="0031204F" w14:paraId="7FA890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FAD539"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D2AB2D"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FD8B0E" w14:textId="77777777" w:rsidR="004335ED" w:rsidRPr="00DD6CFB" w:rsidRDefault="004335ED" w:rsidP="000D75B4">
            <w:pPr>
              <w:pStyle w:val="TAL"/>
              <w:rPr>
                <w:lang w:eastAsia="en-US"/>
              </w:rPr>
            </w:pPr>
            <w:r w:rsidRPr="00DD6CFB">
              <w:rPr>
                <w:lang w:eastAsia="en-US"/>
              </w:rPr>
              <w:t>R5-220590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C6A48" w14:textId="77777777" w:rsidR="004335ED" w:rsidRPr="00DD6CFB" w:rsidRDefault="004335ED" w:rsidP="000D75B4">
            <w:pPr>
              <w:pStyle w:val="TAL"/>
              <w:rPr>
                <w:lang w:eastAsia="en-US"/>
              </w:rPr>
            </w:pPr>
            <w:r w:rsidRPr="00DD6CFB">
              <w:rPr>
                <w:lang w:eastAsia="en-US"/>
              </w:rPr>
              <w:t>2229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162FF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3AC81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1BA88C" w14:textId="77777777" w:rsidR="004335ED" w:rsidRPr="00DD6CFB" w:rsidRDefault="004335ED" w:rsidP="000D75B4">
            <w:pPr>
              <w:pStyle w:val="TAL"/>
              <w:rPr>
                <w:lang w:eastAsia="en-US"/>
              </w:rPr>
            </w:pPr>
            <w:r w:rsidRPr="00DD6CFB">
              <w:rPr>
                <w:lang w:eastAsia="en-US"/>
              </w:rPr>
              <w:t>Correction to V2X service identifier to PC5 RAT and Tx profiles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DDCB2" w14:textId="77777777" w:rsidR="004335ED" w:rsidRPr="00DD6CFB" w:rsidRDefault="004335ED" w:rsidP="000D75B4">
            <w:pPr>
              <w:pStyle w:val="TAL"/>
              <w:rPr>
                <w:lang w:eastAsia="en-US"/>
              </w:rPr>
            </w:pPr>
            <w:r w:rsidRPr="00DD6CFB">
              <w:rPr>
                <w:lang w:eastAsia="en-US"/>
              </w:rPr>
              <w:t>17.4.0</w:t>
            </w:r>
          </w:p>
        </w:tc>
      </w:tr>
      <w:tr w:rsidR="004335ED" w:rsidRPr="0031204F" w14:paraId="583CA5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C3FC6C"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B7632B"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6461B6" w14:textId="77777777" w:rsidR="004335ED" w:rsidRPr="00DD6CFB" w:rsidRDefault="004335ED" w:rsidP="000D75B4">
            <w:pPr>
              <w:pStyle w:val="TAL"/>
              <w:rPr>
                <w:lang w:eastAsia="en-US"/>
              </w:rPr>
            </w:pPr>
            <w:r w:rsidRPr="00DD6CFB">
              <w:rPr>
                <w:lang w:eastAsia="en-US"/>
              </w:rPr>
              <w:t>R5-220591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53027" w14:textId="77777777" w:rsidR="004335ED" w:rsidRPr="00DD6CFB" w:rsidRDefault="004335ED" w:rsidP="000D75B4">
            <w:pPr>
              <w:pStyle w:val="TAL"/>
              <w:rPr>
                <w:lang w:eastAsia="en-US"/>
              </w:rPr>
            </w:pPr>
            <w:r w:rsidRPr="00DD6CFB">
              <w:rPr>
                <w:lang w:eastAsia="en-US"/>
              </w:rPr>
              <w:t>2230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15020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FB0F9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31B22" w14:textId="77777777" w:rsidR="004335ED" w:rsidRPr="00DD6CFB" w:rsidRDefault="004335ED" w:rsidP="000D75B4">
            <w:pPr>
              <w:pStyle w:val="TAL"/>
              <w:rPr>
                <w:lang w:eastAsia="en-US"/>
              </w:rPr>
            </w:pPr>
            <w:r w:rsidRPr="00DD6CFB">
              <w:rPr>
                <w:lang w:eastAsia="en-US"/>
              </w:rPr>
              <w:t>Correction to V2X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4AF10" w14:textId="77777777" w:rsidR="004335ED" w:rsidRPr="00DD6CFB" w:rsidRDefault="004335ED" w:rsidP="000D75B4">
            <w:pPr>
              <w:pStyle w:val="TAL"/>
              <w:rPr>
                <w:lang w:eastAsia="en-US"/>
              </w:rPr>
            </w:pPr>
            <w:r w:rsidRPr="00DD6CFB">
              <w:rPr>
                <w:lang w:eastAsia="en-US"/>
              </w:rPr>
              <w:t>17.4.0</w:t>
            </w:r>
          </w:p>
        </w:tc>
      </w:tr>
      <w:tr w:rsidR="004335ED" w:rsidRPr="0031204F" w14:paraId="7B6C2A5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B04FCF"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F2787C"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052767" w14:textId="77777777" w:rsidR="004335ED" w:rsidRPr="00DD6CFB" w:rsidRDefault="004335ED" w:rsidP="000D75B4">
            <w:pPr>
              <w:pStyle w:val="TAL"/>
              <w:rPr>
                <w:lang w:eastAsia="en-US"/>
              </w:rPr>
            </w:pPr>
            <w:r w:rsidRPr="00DD6CFB">
              <w:rPr>
                <w:lang w:eastAsia="en-US"/>
              </w:rPr>
              <w:t>R5-220632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58C15" w14:textId="77777777" w:rsidR="004335ED" w:rsidRPr="00DD6CFB" w:rsidRDefault="004335ED" w:rsidP="000D75B4">
            <w:pPr>
              <w:pStyle w:val="TAL"/>
              <w:rPr>
                <w:lang w:eastAsia="en-US"/>
              </w:rPr>
            </w:pPr>
            <w:r w:rsidRPr="00DD6CFB">
              <w:rPr>
                <w:lang w:eastAsia="en-US"/>
              </w:rPr>
              <w:t>2231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9BF08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6717E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0DB15E" w14:textId="77777777" w:rsidR="004335ED" w:rsidRPr="00DD6CFB" w:rsidRDefault="004335ED" w:rsidP="000D75B4">
            <w:pPr>
              <w:pStyle w:val="TAL"/>
              <w:rPr>
                <w:lang w:eastAsia="en-US"/>
              </w:rPr>
            </w:pPr>
            <w:r w:rsidRPr="00DD6CFB">
              <w:rPr>
                <w:lang w:eastAsia="en-US"/>
              </w:rPr>
              <w:t>Introduction_of_test_frequencies_for_new_EN-DC_comb_within_FR1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A4DEC" w14:textId="77777777" w:rsidR="004335ED" w:rsidRPr="00DD6CFB" w:rsidRDefault="004335ED" w:rsidP="000D75B4">
            <w:pPr>
              <w:pStyle w:val="TAL"/>
              <w:rPr>
                <w:lang w:eastAsia="en-US"/>
              </w:rPr>
            </w:pPr>
            <w:r w:rsidRPr="00DD6CFB">
              <w:rPr>
                <w:lang w:eastAsia="en-US"/>
              </w:rPr>
              <w:t>17.4.0</w:t>
            </w:r>
          </w:p>
        </w:tc>
      </w:tr>
      <w:tr w:rsidR="004335ED" w:rsidRPr="0031204F" w14:paraId="5CA1B8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A1B3CE"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7BE270"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AAE597" w14:textId="77777777" w:rsidR="004335ED" w:rsidRPr="00DD6CFB" w:rsidRDefault="004335ED" w:rsidP="000D75B4">
            <w:pPr>
              <w:pStyle w:val="TAL"/>
              <w:rPr>
                <w:lang w:eastAsia="en-US"/>
              </w:rPr>
            </w:pPr>
            <w:r w:rsidRPr="00DD6CFB">
              <w:rPr>
                <w:lang w:eastAsia="en-US"/>
              </w:rPr>
              <w:t>R5-220643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691EB" w14:textId="77777777" w:rsidR="004335ED" w:rsidRPr="00DD6CFB" w:rsidRDefault="004335ED" w:rsidP="000D75B4">
            <w:pPr>
              <w:pStyle w:val="TAL"/>
              <w:rPr>
                <w:lang w:eastAsia="en-US"/>
              </w:rPr>
            </w:pPr>
            <w:r w:rsidRPr="00DD6CFB">
              <w:rPr>
                <w:lang w:eastAsia="en-US"/>
              </w:rPr>
              <w:t>2232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8C9D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B37B3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8BE054" w14:textId="77777777" w:rsidR="004335ED" w:rsidRPr="00DD6CFB" w:rsidRDefault="004335ED" w:rsidP="000D75B4">
            <w:pPr>
              <w:pStyle w:val="TAL"/>
              <w:rPr>
                <w:lang w:eastAsia="en-US"/>
              </w:rPr>
            </w:pPr>
            <w:r w:rsidRPr="00DD6CFB">
              <w:rPr>
                <w:lang w:eastAsia="en-US"/>
              </w:rPr>
              <w:t xml:space="preserve">Introduction of test frequencies for n2 adding CBWs 25MHz, 30MHz, 40MHz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9B215" w14:textId="77777777" w:rsidR="004335ED" w:rsidRPr="00DD6CFB" w:rsidRDefault="004335ED" w:rsidP="000D75B4">
            <w:pPr>
              <w:pStyle w:val="TAL"/>
              <w:rPr>
                <w:lang w:eastAsia="en-US"/>
              </w:rPr>
            </w:pPr>
            <w:r w:rsidRPr="00DD6CFB">
              <w:rPr>
                <w:lang w:eastAsia="en-US"/>
              </w:rPr>
              <w:t>17.4.0</w:t>
            </w:r>
          </w:p>
        </w:tc>
      </w:tr>
      <w:tr w:rsidR="004335ED" w:rsidRPr="0031204F" w14:paraId="7E8FAAD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42377F"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57D375"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5824EA" w14:textId="77777777" w:rsidR="004335ED" w:rsidRPr="00DD6CFB" w:rsidRDefault="004335ED" w:rsidP="000D75B4">
            <w:pPr>
              <w:pStyle w:val="TAL"/>
              <w:rPr>
                <w:lang w:eastAsia="en-US"/>
              </w:rPr>
            </w:pPr>
            <w:r w:rsidRPr="00DD6CFB">
              <w:rPr>
                <w:lang w:eastAsia="en-US"/>
              </w:rPr>
              <w:t>R5-220653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170C" w14:textId="77777777" w:rsidR="004335ED" w:rsidRPr="00DD6CFB" w:rsidRDefault="004335ED" w:rsidP="000D75B4">
            <w:pPr>
              <w:pStyle w:val="TAL"/>
              <w:rPr>
                <w:lang w:eastAsia="en-US"/>
              </w:rPr>
            </w:pPr>
            <w:r w:rsidRPr="00DD6CFB">
              <w:rPr>
                <w:lang w:eastAsia="en-US"/>
              </w:rPr>
              <w:t>2234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BA12B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6D74F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2BEF54" w14:textId="77777777" w:rsidR="004335ED" w:rsidRPr="00DD6CFB" w:rsidRDefault="004335ED" w:rsidP="000D75B4">
            <w:pPr>
              <w:pStyle w:val="TAL"/>
              <w:rPr>
                <w:lang w:eastAsia="en-US"/>
              </w:rPr>
            </w:pPr>
            <w:r w:rsidRPr="00DD6CFB">
              <w:rPr>
                <w:lang w:eastAsia="en-US"/>
              </w:rPr>
              <w:t>Addition of test frequencies for CA_n41C-n79A with and without UL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9690B" w14:textId="77777777" w:rsidR="004335ED" w:rsidRPr="00DD6CFB" w:rsidRDefault="004335ED" w:rsidP="000D75B4">
            <w:pPr>
              <w:pStyle w:val="TAL"/>
              <w:rPr>
                <w:lang w:eastAsia="en-US"/>
              </w:rPr>
            </w:pPr>
            <w:r w:rsidRPr="00DD6CFB">
              <w:rPr>
                <w:lang w:eastAsia="en-US"/>
              </w:rPr>
              <w:t>17.4.0</w:t>
            </w:r>
          </w:p>
        </w:tc>
      </w:tr>
      <w:tr w:rsidR="004335ED" w:rsidRPr="0031204F" w14:paraId="7145D8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996D11"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FA0E4C"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0373BD" w14:textId="77777777" w:rsidR="004335ED" w:rsidRPr="00DD6CFB" w:rsidRDefault="004335ED" w:rsidP="000D75B4">
            <w:pPr>
              <w:pStyle w:val="TAL"/>
              <w:rPr>
                <w:lang w:eastAsia="en-US"/>
              </w:rPr>
            </w:pPr>
            <w:r w:rsidRPr="00DD6CFB">
              <w:rPr>
                <w:lang w:eastAsia="en-US"/>
              </w:rPr>
              <w:t>R5-220725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C1CB6" w14:textId="77777777" w:rsidR="004335ED" w:rsidRPr="00DD6CFB" w:rsidRDefault="004335ED" w:rsidP="000D75B4">
            <w:pPr>
              <w:pStyle w:val="TAL"/>
              <w:rPr>
                <w:lang w:eastAsia="en-US"/>
              </w:rPr>
            </w:pPr>
            <w:r w:rsidRPr="00DD6CFB">
              <w:rPr>
                <w:lang w:eastAsia="en-US"/>
              </w:rPr>
              <w:t>2237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66401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B69C1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8FB683" w14:textId="77777777" w:rsidR="004335ED" w:rsidRPr="00DD6CFB" w:rsidRDefault="004335ED" w:rsidP="000D75B4">
            <w:pPr>
              <w:pStyle w:val="TAL"/>
              <w:rPr>
                <w:lang w:eastAsia="en-US"/>
              </w:rPr>
            </w:pPr>
            <w:r w:rsidRPr="00DD6CFB">
              <w:rPr>
                <w:lang w:eastAsia="en-US"/>
              </w:rPr>
              <w:t>Addition of default configuration for NR SL RRM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99F6D" w14:textId="77777777" w:rsidR="004335ED" w:rsidRPr="00DD6CFB" w:rsidRDefault="004335ED" w:rsidP="000D75B4">
            <w:pPr>
              <w:pStyle w:val="TAL"/>
              <w:rPr>
                <w:lang w:eastAsia="en-US"/>
              </w:rPr>
            </w:pPr>
            <w:r w:rsidRPr="00DD6CFB">
              <w:rPr>
                <w:lang w:eastAsia="en-US"/>
              </w:rPr>
              <w:t>17.4.0</w:t>
            </w:r>
          </w:p>
        </w:tc>
      </w:tr>
      <w:tr w:rsidR="004335ED" w:rsidRPr="0031204F" w14:paraId="1C722E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87517F"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4E3B0C"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C00E5" w14:textId="77777777" w:rsidR="004335ED" w:rsidRPr="00DD6CFB" w:rsidRDefault="004335ED" w:rsidP="000D75B4">
            <w:pPr>
              <w:pStyle w:val="TAL"/>
              <w:rPr>
                <w:lang w:eastAsia="en-US"/>
              </w:rPr>
            </w:pPr>
            <w:r w:rsidRPr="00DD6CFB">
              <w:rPr>
                <w:lang w:eastAsia="en-US"/>
              </w:rPr>
              <w:t>R5-220760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B1A40" w14:textId="77777777" w:rsidR="004335ED" w:rsidRPr="00DD6CFB" w:rsidRDefault="004335ED" w:rsidP="000D75B4">
            <w:pPr>
              <w:pStyle w:val="TAL"/>
              <w:rPr>
                <w:lang w:eastAsia="en-US"/>
              </w:rPr>
            </w:pPr>
            <w:r w:rsidRPr="00DD6CFB">
              <w:rPr>
                <w:lang w:eastAsia="en-US"/>
              </w:rPr>
              <w:t>2238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2AC08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996A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52556" w14:textId="77777777" w:rsidR="004335ED" w:rsidRPr="00DD6CFB" w:rsidRDefault="004335ED" w:rsidP="000D75B4">
            <w:pPr>
              <w:pStyle w:val="TAL"/>
              <w:rPr>
                <w:lang w:eastAsia="en-US"/>
              </w:rPr>
            </w:pPr>
            <w:r w:rsidRPr="00DD6CFB">
              <w:rPr>
                <w:lang w:eastAsia="en-US"/>
              </w:rPr>
              <w:t xml:space="preserve">Introduction of test frequencies for n5 adding CBW 25MHz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63593" w14:textId="77777777" w:rsidR="004335ED" w:rsidRPr="00DD6CFB" w:rsidRDefault="004335ED" w:rsidP="000D75B4">
            <w:pPr>
              <w:pStyle w:val="TAL"/>
              <w:rPr>
                <w:lang w:eastAsia="en-US"/>
              </w:rPr>
            </w:pPr>
            <w:r w:rsidRPr="00DD6CFB">
              <w:rPr>
                <w:lang w:eastAsia="en-US"/>
              </w:rPr>
              <w:t>17.4.0</w:t>
            </w:r>
          </w:p>
        </w:tc>
      </w:tr>
      <w:tr w:rsidR="004335ED" w:rsidRPr="0031204F" w14:paraId="2FBA40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788099"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EA494C"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0AA8AC" w14:textId="77777777" w:rsidR="004335ED" w:rsidRPr="00DD6CFB" w:rsidRDefault="004335ED" w:rsidP="000D75B4">
            <w:pPr>
              <w:pStyle w:val="TAL"/>
              <w:rPr>
                <w:lang w:eastAsia="en-US"/>
              </w:rPr>
            </w:pPr>
            <w:r w:rsidRPr="00DD6CFB">
              <w:rPr>
                <w:lang w:eastAsia="en-US"/>
              </w:rPr>
              <w:t>R5-220761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5B3F0" w14:textId="77777777" w:rsidR="004335ED" w:rsidRPr="00DD6CFB" w:rsidRDefault="004335ED" w:rsidP="000D75B4">
            <w:pPr>
              <w:pStyle w:val="TAL"/>
              <w:rPr>
                <w:lang w:eastAsia="en-US"/>
              </w:rPr>
            </w:pPr>
            <w:r w:rsidRPr="00DD6CFB">
              <w:rPr>
                <w:lang w:eastAsia="en-US"/>
              </w:rPr>
              <w:t>2239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04D5C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A1A1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ECA6" w14:textId="77777777" w:rsidR="004335ED" w:rsidRPr="00DD6CFB" w:rsidRDefault="004335ED" w:rsidP="000D75B4">
            <w:pPr>
              <w:pStyle w:val="TAL"/>
              <w:rPr>
                <w:lang w:eastAsia="en-US"/>
              </w:rPr>
            </w:pPr>
            <w:r w:rsidRPr="00DD6CFB">
              <w:rPr>
                <w:lang w:eastAsia="en-US"/>
              </w:rPr>
              <w:t>Editorial corrections for NR CA configuration CA_n48B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5A7" w14:textId="77777777" w:rsidR="004335ED" w:rsidRPr="00DD6CFB" w:rsidRDefault="004335ED" w:rsidP="000D75B4">
            <w:pPr>
              <w:pStyle w:val="TAL"/>
              <w:rPr>
                <w:lang w:eastAsia="en-US"/>
              </w:rPr>
            </w:pPr>
            <w:r w:rsidRPr="00DD6CFB">
              <w:rPr>
                <w:lang w:eastAsia="en-US"/>
              </w:rPr>
              <w:t>17.4.0</w:t>
            </w:r>
          </w:p>
        </w:tc>
      </w:tr>
      <w:tr w:rsidR="004335ED" w:rsidRPr="0031204F" w14:paraId="5998560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49001C"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95FFF2"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88D596" w14:textId="77777777" w:rsidR="004335ED" w:rsidRPr="00DD6CFB" w:rsidRDefault="004335ED" w:rsidP="000D75B4">
            <w:pPr>
              <w:pStyle w:val="TAL"/>
              <w:rPr>
                <w:lang w:eastAsia="en-US"/>
              </w:rPr>
            </w:pPr>
            <w:r w:rsidRPr="00DD6CFB">
              <w:rPr>
                <w:lang w:eastAsia="en-US"/>
              </w:rPr>
              <w:t>R5-220771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699D5" w14:textId="77777777" w:rsidR="004335ED" w:rsidRPr="00DD6CFB" w:rsidRDefault="004335ED" w:rsidP="000D75B4">
            <w:pPr>
              <w:pStyle w:val="TAL"/>
              <w:rPr>
                <w:lang w:eastAsia="en-US"/>
              </w:rPr>
            </w:pPr>
            <w:r w:rsidRPr="00DD6CFB">
              <w:rPr>
                <w:lang w:eastAsia="en-US"/>
              </w:rPr>
              <w:t>2242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F85F0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61DFB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133D8" w14:textId="77777777" w:rsidR="004335ED" w:rsidRPr="00DD6CFB" w:rsidRDefault="004335ED" w:rsidP="000D75B4">
            <w:pPr>
              <w:pStyle w:val="TAL"/>
              <w:rPr>
                <w:lang w:eastAsia="en-US"/>
              </w:rPr>
            </w:pPr>
            <w:r w:rsidRPr="00DD6CFB">
              <w:rPr>
                <w:lang w:eastAsia="en-US"/>
              </w:rPr>
              <w:t>Introduction of test frequencies for CA_n66(2A) BCS1 and BCS2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ECBAC" w14:textId="77777777" w:rsidR="004335ED" w:rsidRPr="00DD6CFB" w:rsidRDefault="004335ED" w:rsidP="000D75B4">
            <w:pPr>
              <w:pStyle w:val="TAL"/>
              <w:rPr>
                <w:lang w:eastAsia="en-US"/>
              </w:rPr>
            </w:pPr>
            <w:r w:rsidRPr="00DD6CFB">
              <w:rPr>
                <w:lang w:eastAsia="en-US"/>
              </w:rPr>
              <w:t>17.4.0</w:t>
            </w:r>
          </w:p>
        </w:tc>
      </w:tr>
      <w:tr w:rsidR="004335ED" w:rsidRPr="0031204F" w14:paraId="1E924F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2954DC"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A9619B"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21713" w14:textId="77777777" w:rsidR="004335ED" w:rsidRPr="00DD6CFB" w:rsidRDefault="004335ED" w:rsidP="000D75B4">
            <w:pPr>
              <w:pStyle w:val="TAL"/>
              <w:rPr>
                <w:lang w:eastAsia="en-US"/>
              </w:rPr>
            </w:pPr>
            <w:r w:rsidRPr="00DD6CFB">
              <w:rPr>
                <w:lang w:eastAsia="en-US"/>
              </w:rPr>
              <w:t>R5-220774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C34B5" w14:textId="77777777" w:rsidR="004335ED" w:rsidRPr="00DD6CFB" w:rsidRDefault="004335ED" w:rsidP="000D75B4">
            <w:pPr>
              <w:pStyle w:val="TAL"/>
              <w:rPr>
                <w:lang w:eastAsia="en-US"/>
              </w:rPr>
            </w:pPr>
            <w:r w:rsidRPr="00DD6CFB">
              <w:rPr>
                <w:lang w:eastAsia="en-US"/>
              </w:rPr>
              <w:t>2243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4ECC1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F7402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4F6CE" w14:textId="77777777" w:rsidR="004335ED" w:rsidRPr="00DD6CFB" w:rsidRDefault="004335ED" w:rsidP="000D75B4">
            <w:pPr>
              <w:pStyle w:val="TAL"/>
              <w:rPr>
                <w:lang w:eastAsia="en-US"/>
              </w:rPr>
            </w:pPr>
            <w:r w:rsidRPr="00DD6CFB">
              <w:rPr>
                <w:lang w:eastAsia="en-US"/>
              </w:rPr>
              <w:t>Corrections to test procedures 4.9.26 and 4.9.27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D0B96" w14:textId="77777777" w:rsidR="004335ED" w:rsidRPr="00DD6CFB" w:rsidRDefault="004335ED" w:rsidP="000D75B4">
            <w:pPr>
              <w:pStyle w:val="TAL"/>
              <w:rPr>
                <w:lang w:eastAsia="en-US"/>
              </w:rPr>
            </w:pPr>
            <w:r w:rsidRPr="00DD6CFB">
              <w:rPr>
                <w:lang w:eastAsia="en-US"/>
              </w:rPr>
              <w:t>17.4.0</w:t>
            </w:r>
          </w:p>
        </w:tc>
      </w:tr>
      <w:tr w:rsidR="004335ED" w:rsidRPr="0031204F" w14:paraId="21605A0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06DBE3"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2E76F9"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6EA53" w14:textId="77777777" w:rsidR="004335ED" w:rsidRPr="00DD6CFB" w:rsidRDefault="004335ED" w:rsidP="000D75B4">
            <w:pPr>
              <w:pStyle w:val="TAL"/>
              <w:rPr>
                <w:lang w:eastAsia="en-US"/>
              </w:rPr>
            </w:pPr>
            <w:r w:rsidRPr="00DD6CFB">
              <w:rPr>
                <w:lang w:eastAsia="en-US"/>
              </w:rPr>
              <w:t>R5-220779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85103" w14:textId="77777777" w:rsidR="004335ED" w:rsidRPr="00DD6CFB" w:rsidRDefault="004335ED" w:rsidP="000D75B4">
            <w:pPr>
              <w:pStyle w:val="TAL"/>
              <w:rPr>
                <w:lang w:eastAsia="en-US"/>
              </w:rPr>
            </w:pPr>
            <w:r w:rsidRPr="00DD6CFB">
              <w:rPr>
                <w:lang w:eastAsia="en-US"/>
              </w:rPr>
              <w:t>2245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8B84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0273F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282525" w14:textId="77777777" w:rsidR="004335ED" w:rsidRPr="00DD6CFB" w:rsidRDefault="004335ED" w:rsidP="000D75B4">
            <w:pPr>
              <w:pStyle w:val="TAL"/>
              <w:rPr>
                <w:lang w:eastAsia="en-US"/>
              </w:rPr>
            </w:pPr>
            <w:r w:rsidRPr="00DD6CFB">
              <w:rPr>
                <w:lang w:eastAsia="en-US"/>
              </w:rPr>
              <w:t>Update of test frequencies for n66 and asymmetric channel bandwidth combination set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5E8CA" w14:textId="77777777" w:rsidR="004335ED" w:rsidRPr="00DD6CFB" w:rsidRDefault="004335ED" w:rsidP="000D75B4">
            <w:pPr>
              <w:pStyle w:val="TAL"/>
              <w:rPr>
                <w:lang w:eastAsia="en-US"/>
              </w:rPr>
            </w:pPr>
            <w:r w:rsidRPr="00DD6CFB">
              <w:rPr>
                <w:lang w:eastAsia="en-US"/>
              </w:rPr>
              <w:t>17.4.0</w:t>
            </w:r>
          </w:p>
        </w:tc>
      </w:tr>
      <w:tr w:rsidR="004335ED" w:rsidRPr="0031204F" w14:paraId="10700A4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6ADE25"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D8E0E0"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37A407" w14:textId="77777777" w:rsidR="004335ED" w:rsidRPr="00DD6CFB" w:rsidRDefault="004335ED" w:rsidP="000D75B4">
            <w:pPr>
              <w:pStyle w:val="TAL"/>
              <w:rPr>
                <w:lang w:eastAsia="en-US"/>
              </w:rPr>
            </w:pPr>
            <w:r w:rsidRPr="00DD6CFB">
              <w:rPr>
                <w:lang w:eastAsia="en-US"/>
              </w:rPr>
              <w:t>R5-220788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C7249" w14:textId="77777777" w:rsidR="004335ED" w:rsidRPr="00DD6CFB" w:rsidRDefault="004335ED" w:rsidP="000D75B4">
            <w:pPr>
              <w:pStyle w:val="TAL"/>
              <w:rPr>
                <w:lang w:eastAsia="en-US"/>
              </w:rPr>
            </w:pPr>
            <w:r w:rsidRPr="00DD6CFB">
              <w:rPr>
                <w:lang w:eastAsia="en-US"/>
              </w:rPr>
              <w:t>2246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D9613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7451C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72196E" w14:textId="77777777" w:rsidR="004335ED" w:rsidRPr="00DD6CFB" w:rsidRDefault="004335ED" w:rsidP="000D75B4">
            <w:pPr>
              <w:pStyle w:val="TAL"/>
              <w:rPr>
                <w:lang w:eastAsia="en-US"/>
              </w:rPr>
            </w:pPr>
            <w:r w:rsidRPr="00DD6CFB">
              <w:rPr>
                <w:lang w:eastAsia="en-US"/>
              </w:rPr>
              <w:t>Addition of V2X connection diagram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67E82" w14:textId="77777777" w:rsidR="004335ED" w:rsidRPr="00DD6CFB" w:rsidRDefault="004335ED" w:rsidP="000D75B4">
            <w:pPr>
              <w:pStyle w:val="TAL"/>
              <w:rPr>
                <w:lang w:eastAsia="en-US"/>
              </w:rPr>
            </w:pPr>
            <w:r w:rsidRPr="00DD6CFB">
              <w:rPr>
                <w:lang w:eastAsia="en-US"/>
              </w:rPr>
              <w:t>17.4.0</w:t>
            </w:r>
          </w:p>
        </w:tc>
      </w:tr>
      <w:tr w:rsidR="004335ED" w:rsidRPr="0031204F" w14:paraId="2AB690D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4749D1"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E7B2B7"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BFDD82" w14:textId="77777777" w:rsidR="004335ED" w:rsidRPr="00DD6CFB" w:rsidRDefault="004335ED" w:rsidP="000D75B4">
            <w:pPr>
              <w:pStyle w:val="TAL"/>
              <w:rPr>
                <w:lang w:eastAsia="en-US"/>
              </w:rPr>
            </w:pPr>
            <w:r w:rsidRPr="00DD6CFB">
              <w:rPr>
                <w:lang w:eastAsia="en-US"/>
              </w:rPr>
              <w:t>R5-220797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CBEC" w14:textId="77777777" w:rsidR="004335ED" w:rsidRPr="00DD6CFB" w:rsidRDefault="004335ED" w:rsidP="000D75B4">
            <w:pPr>
              <w:pStyle w:val="TAL"/>
              <w:rPr>
                <w:lang w:eastAsia="en-US"/>
              </w:rPr>
            </w:pPr>
            <w:r w:rsidRPr="00DD6CFB">
              <w:rPr>
                <w:lang w:eastAsia="en-US"/>
              </w:rPr>
              <w:t>2249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18F4C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733A2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BBFEA" w14:textId="77777777" w:rsidR="004335ED" w:rsidRPr="00DD6CFB" w:rsidRDefault="004335ED" w:rsidP="000D75B4">
            <w:pPr>
              <w:pStyle w:val="TAL"/>
              <w:rPr>
                <w:lang w:eastAsia="en-US"/>
              </w:rPr>
            </w:pPr>
            <w:r w:rsidRPr="00DD6CFB">
              <w:rPr>
                <w:lang w:eastAsia="en-US"/>
              </w:rPr>
              <w:t>Addition of connection diagram for 16Tx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E5F9C" w14:textId="77777777" w:rsidR="004335ED" w:rsidRPr="00DD6CFB" w:rsidRDefault="004335ED" w:rsidP="000D75B4">
            <w:pPr>
              <w:pStyle w:val="TAL"/>
              <w:rPr>
                <w:lang w:eastAsia="en-US"/>
              </w:rPr>
            </w:pPr>
            <w:r w:rsidRPr="00DD6CFB">
              <w:rPr>
                <w:lang w:eastAsia="en-US"/>
              </w:rPr>
              <w:t>17.4.0</w:t>
            </w:r>
          </w:p>
        </w:tc>
      </w:tr>
      <w:tr w:rsidR="004335ED" w:rsidRPr="0031204F" w14:paraId="37D295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DFE957"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0788E6"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B8E50" w14:textId="77777777" w:rsidR="004335ED" w:rsidRPr="00DD6CFB" w:rsidRDefault="004335ED" w:rsidP="000D75B4">
            <w:pPr>
              <w:pStyle w:val="TAL"/>
              <w:rPr>
                <w:lang w:eastAsia="en-US"/>
              </w:rPr>
            </w:pPr>
            <w:r w:rsidRPr="00DD6CFB">
              <w:rPr>
                <w:lang w:eastAsia="en-US"/>
              </w:rPr>
              <w:t>R5-220808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F53BA" w14:textId="77777777" w:rsidR="004335ED" w:rsidRPr="00DD6CFB" w:rsidRDefault="004335ED" w:rsidP="000D75B4">
            <w:pPr>
              <w:pStyle w:val="TAL"/>
              <w:rPr>
                <w:lang w:eastAsia="en-US"/>
              </w:rPr>
            </w:pPr>
            <w:r w:rsidRPr="00DD6CFB">
              <w:rPr>
                <w:lang w:eastAsia="en-US"/>
              </w:rPr>
              <w:t>2250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ABE28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1EDA1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19E43" w14:textId="77777777" w:rsidR="004335ED" w:rsidRPr="00DD6CFB" w:rsidRDefault="004335ED" w:rsidP="000D75B4">
            <w:pPr>
              <w:pStyle w:val="TAL"/>
              <w:rPr>
                <w:lang w:eastAsia="en-US"/>
              </w:rPr>
            </w:pPr>
            <w:r w:rsidRPr="00DD6CFB">
              <w:rPr>
                <w:lang w:eastAsia="en-US"/>
              </w:rPr>
              <w:t>Update to MAC-CellGroupConfig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15E7D" w14:textId="77777777" w:rsidR="004335ED" w:rsidRPr="00DD6CFB" w:rsidRDefault="004335ED" w:rsidP="000D75B4">
            <w:pPr>
              <w:pStyle w:val="TAL"/>
              <w:rPr>
                <w:lang w:eastAsia="en-US"/>
              </w:rPr>
            </w:pPr>
            <w:r w:rsidRPr="00DD6CFB">
              <w:rPr>
                <w:lang w:eastAsia="en-US"/>
              </w:rPr>
              <w:t>17.4.0</w:t>
            </w:r>
          </w:p>
        </w:tc>
      </w:tr>
      <w:tr w:rsidR="004335ED" w:rsidRPr="0031204F" w14:paraId="6A7F9A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B7D95D"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1A8573"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7E5D40" w14:textId="77777777" w:rsidR="004335ED" w:rsidRPr="00DD6CFB" w:rsidRDefault="004335ED" w:rsidP="000D75B4">
            <w:pPr>
              <w:pStyle w:val="TAL"/>
              <w:rPr>
                <w:lang w:eastAsia="en-US"/>
              </w:rPr>
            </w:pPr>
            <w:r w:rsidRPr="00DD6CFB">
              <w:rPr>
                <w:lang w:eastAsia="en-US"/>
              </w:rPr>
              <w:t>R5-220847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C3D3C" w14:textId="77777777" w:rsidR="004335ED" w:rsidRPr="00DD6CFB" w:rsidRDefault="004335ED" w:rsidP="000D75B4">
            <w:pPr>
              <w:pStyle w:val="TAL"/>
              <w:rPr>
                <w:lang w:eastAsia="en-US"/>
              </w:rPr>
            </w:pPr>
            <w:r w:rsidRPr="00DD6CFB">
              <w:rPr>
                <w:lang w:eastAsia="en-US"/>
              </w:rPr>
              <w:t>2253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56109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C7835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067E90" w14:textId="77777777" w:rsidR="004335ED" w:rsidRPr="00DD6CFB" w:rsidRDefault="004335ED" w:rsidP="000D75B4">
            <w:pPr>
              <w:pStyle w:val="TAL"/>
              <w:rPr>
                <w:lang w:eastAsia="en-US"/>
              </w:rPr>
            </w:pPr>
            <w:r w:rsidRPr="00DD6CFB">
              <w:rPr>
                <w:lang w:eastAsia="en-US"/>
              </w:rPr>
              <w:t>Addition of test frequency n53 in Table 6.2.3.1-4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251FA" w14:textId="77777777" w:rsidR="004335ED" w:rsidRPr="00DD6CFB" w:rsidRDefault="004335ED" w:rsidP="000D75B4">
            <w:pPr>
              <w:pStyle w:val="TAL"/>
              <w:rPr>
                <w:lang w:eastAsia="en-US"/>
              </w:rPr>
            </w:pPr>
            <w:r w:rsidRPr="00DD6CFB">
              <w:rPr>
                <w:lang w:eastAsia="en-US"/>
              </w:rPr>
              <w:t>17.4.0</w:t>
            </w:r>
          </w:p>
        </w:tc>
      </w:tr>
      <w:tr w:rsidR="004335ED" w:rsidRPr="0031204F" w14:paraId="3793E0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54CADA"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F6D2F5"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07B899" w14:textId="77777777" w:rsidR="004335ED" w:rsidRPr="00DD6CFB" w:rsidRDefault="004335ED" w:rsidP="000D75B4">
            <w:pPr>
              <w:pStyle w:val="TAL"/>
              <w:rPr>
                <w:lang w:eastAsia="en-US"/>
              </w:rPr>
            </w:pPr>
            <w:r w:rsidRPr="00DD6CFB">
              <w:rPr>
                <w:lang w:eastAsia="en-US"/>
              </w:rPr>
              <w:t>R5-220860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1BD3E" w14:textId="77777777" w:rsidR="004335ED" w:rsidRPr="00DD6CFB" w:rsidRDefault="004335ED" w:rsidP="000D75B4">
            <w:pPr>
              <w:pStyle w:val="TAL"/>
              <w:rPr>
                <w:lang w:eastAsia="en-US"/>
              </w:rPr>
            </w:pPr>
            <w:r w:rsidRPr="00DD6CFB">
              <w:rPr>
                <w:lang w:eastAsia="en-US"/>
              </w:rPr>
              <w:t>2254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05D07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91A152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A696A" w14:textId="77777777" w:rsidR="004335ED" w:rsidRPr="00DD6CFB" w:rsidRDefault="004335ED" w:rsidP="000D75B4">
            <w:pPr>
              <w:pStyle w:val="TAL"/>
              <w:rPr>
                <w:lang w:eastAsia="en-US"/>
              </w:rPr>
            </w:pPr>
            <w:r w:rsidRPr="00DD6CFB">
              <w:rPr>
                <w:lang w:eastAsia="en-US"/>
              </w:rPr>
              <w:t>Introducing Rel-17 2 band CA configurations for n24 and n41 to clause 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ABEBB" w14:textId="77777777" w:rsidR="004335ED" w:rsidRPr="00DD6CFB" w:rsidRDefault="004335ED" w:rsidP="000D75B4">
            <w:pPr>
              <w:pStyle w:val="TAL"/>
              <w:rPr>
                <w:lang w:eastAsia="en-US"/>
              </w:rPr>
            </w:pPr>
            <w:r w:rsidRPr="00DD6CFB">
              <w:rPr>
                <w:lang w:eastAsia="en-US"/>
              </w:rPr>
              <w:t>17.4.0</w:t>
            </w:r>
          </w:p>
        </w:tc>
      </w:tr>
      <w:tr w:rsidR="004335ED" w:rsidRPr="0031204F" w14:paraId="7AD14C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221744"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E36CAA"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CC6AE2" w14:textId="77777777" w:rsidR="004335ED" w:rsidRPr="00DD6CFB" w:rsidRDefault="004335ED" w:rsidP="000D75B4">
            <w:pPr>
              <w:pStyle w:val="TAL"/>
              <w:rPr>
                <w:lang w:eastAsia="en-US"/>
              </w:rPr>
            </w:pPr>
            <w:r w:rsidRPr="00DD6CFB">
              <w:rPr>
                <w:lang w:eastAsia="en-US"/>
              </w:rPr>
              <w:t>R5-220861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D319F" w14:textId="77777777" w:rsidR="004335ED" w:rsidRPr="00DD6CFB" w:rsidRDefault="004335ED" w:rsidP="000D75B4">
            <w:pPr>
              <w:pStyle w:val="TAL"/>
              <w:rPr>
                <w:lang w:eastAsia="en-US"/>
              </w:rPr>
            </w:pPr>
            <w:r w:rsidRPr="00DD6CFB">
              <w:rPr>
                <w:lang w:eastAsia="en-US"/>
              </w:rPr>
              <w:t>2255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D5929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650E4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2BEC0" w14:textId="77777777" w:rsidR="004335ED" w:rsidRPr="00DD6CFB" w:rsidRDefault="004335ED" w:rsidP="000D75B4">
            <w:pPr>
              <w:pStyle w:val="TAL"/>
              <w:rPr>
                <w:lang w:eastAsia="en-US"/>
              </w:rPr>
            </w:pPr>
            <w:r w:rsidRPr="00DD6CFB">
              <w:rPr>
                <w:lang w:eastAsia="en-US"/>
              </w:rPr>
              <w:t>Introducing Rel-17 2 band CA configurations for n24 and n48 to clause 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C7B42" w14:textId="77777777" w:rsidR="004335ED" w:rsidRPr="00DD6CFB" w:rsidRDefault="004335ED" w:rsidP="000D75B4">
            <w:pPr>
              <w:pStyle w:val="TAL"/>
              <w:rPr>
                <w:lang w:eastAsia="en-US"/>
              </w:rPr>
            </w:pPr>
            <w:r w:rsidRPr="00DD6CFB">
              <w:rPr>
                <w:lang w:eastAsia="en-US"/>
              </w:rPr>
              <w:t>17.4.0</w:t>
            </w:r>
          </w:p>
        </w:tc>
      </w:tr>
      <w:tr w:rsidR="004335ED" w:rsidRPr="0031204F" w14:paraId="288E40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7462B5"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FBA92B"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95DAA4" w14:textId="77777777" w:rsidR="004335ED" w:rsidRPr="00DD6CFB" w:rsidRDefault="004335ED" w:rsidP="000D75B4">
            <w:pPr>
              <w:pStyle w:val="TAL"/>
              <w:rPr>
                <w:lang w:eastAsia="en-US"/>
              </w:rPr>
            </w:pPr>
            <w:r w:rsidRPr="00DD6CFB">
              <w:rPr>
                <w:lang w:eastAsia="en-US"/>
              </w:rPr>
              <w:t>R5-220862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1C7E2" w14:textId="77777777" w:rsidR="004335ED" w:rsidRPr="00DD6CFB" w:rsidRDefault="004335ED" w:rsidP="000D75B4">
            <w:pPr>
              <w:pStyle w:val="TAL"/>
              <w:rPr>
                <w:lang w:eastAsia="en-US"/>
              </w:rPr>
            </w:pPr>
            <w:r w:rsidRPr="00DD6CFB">
              <w:rPr>
                <w:lang w:eastAsia="en-US"/>
              </w:rPr>
              <w:t>2256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8DD7B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9913D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B1E2F" w14:textId="77777777" w:rsidR="004335ED" w:rsidRPr="00DD6CFB" w:rsidRDefault="004335ED" w:rsidP="000D75B4">
            <w:pPr>
              <w:pStyle w:val="TAL"/>
              <w:rPr>
                <w:lang w:eastAsia="en-US"/>
              </w:rPr>
            </w:pPr>
            <w:r w:rsidRPr="00DD6CFB">
              <w:rPr>
                <w:lang w:eastAsia="en-US"/>
              </w:rPr>
              <w:t>Introducing Rel-17 2 band CA configurations for n24 and n77 to clause 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1CD50" w14:textId="77777777" w:rsidR="004335ED" w:rsidRPr="00DD6CFB" w:rsidRDefault="004335ED" w:rsidP="000D75B4">
            <w:pPr>
              <w:pStyle w:val="TAL"/>
              <w:rPr>
                <w:lang w:eastAsia="en-US"/>
              </w:rPr>
            </w:pPr>
            <w:r w:rsidRPr="00DD6CFB">
              <w:rPr>
                <w:lang w:eastAsia="en-US"/>
              </w:rPr>
              <w:t>17.4.0</w:t>
            </w:r>
          </w:p>
        </w:tc>
      </w:tr>
      <w:tr w:rsidR="004335ED" w:rsidRPr="0031204F" w14:paraId="0F36C3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4EDD19" w14:textId="77777777" w:rsidR="004335ED" w:rsidRPr="00DD6CFB" w:rsidRDefault="004335ED" w:rsidP="000D75B4">
            <w:pPr>
              <w:pStyle w:val="TAL"/>
              <w:rPr>
                <w:lang w:eastAsia="en-US"/>
              </w:rPr>
            </w:pPr>
            <w:r w:rsidRPr="00DD6CFB">
              <w:rPr>
                <w:lang w:eastAsia="en-US"/>
              </w:rPr>
              <w:lastRenderedPageBreak/>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8508AA"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AA098B" w14:textId="77777777" w:rsidR="004335ED" w:rsidRPr="00DD6CFB" w:rsidRDefault="004335ED" w:rsidP="000D75B4">
            <w:pPr>
              <w:pStyle w:val="TAL"/>
              <w:rPr>
                <w:lang w:eastAsia="en-US"/>
              </w:rPr>
            </w:pPr>
            <w:r w:rsidRPr="00DD6CFB">
              <w:rPr>
                <w:lang w:eastAsia="en-US"/>
              </w:rPr>
              <w:t>R5-220916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D04A5" w14:textId="77777777" w:rsidR="004335ED" w:rsidRPr="00DD6CFB" w:rsidRDefault="004335ED" w:rsidP="000D75B4">
            <w:pPr>
              <w:pStyle w:val="TAL"/>
              <w:rPr>
                <w:lang w:eastAsia="en-US"/>
              </w:rPr>
            </w:pPr>
            <w:r w:rsidRPr="00DD6CFB">
              <w:rPr>
                <w:lang w:eastAsia="en-US"/>
              </w:rPr>
              <w:t>2259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E7FE0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09A62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78B1E" w14:textId="77777777" w:rsidR="004335ED" w:rsidRPr="00DD6CFB" w:rsidRDefault="004335ED" w:rsidP="000D75B4">
            <w:pPr>
              <w:pStyle w:val="TAL"/>
              <w:rPr>
                <w:lang w:eastAsia="en-US"/>
              </w:rPr>
            </w:pPr>
            <w:r w:rsidRPr="00DD6CFB">
              <w:rPr>
                <w:lang w:eastAsia="en-US"/>
              </w:rPr>
              <w:t>Addition of PRB-Id setting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0E826" w14:textId="77777777" w:rsidR="004335ED" w:rsidRPr="00DD6CFB" w:rsidRDefault="004335ED" w:rsidP="000D75B4">
            <w:pPr>
              <w:pStyle w:val="TAL"/>
              <w:rPr>
                <w:lang w:eastAsia="en-US"/>
              </w:rPr>
            </w:pPr>
            <w:r w:rsidRPr="00DD6CFB">
              <w:rPr>
                <w:lang w:eastAsia="en-US"/>
              </w:rPr>
              <w:t>17.4.0</w:t>
            </w:r>
          </w:p>
        </w:tc>
      </w:tr>
      <w:tr w:rsidR="004335ED" w:rsidRPr="0031204F" w14:paraId="6980EBA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E9CF11"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B98A7B"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25937" w14:textId="77777777" w:rsidR="004335ED" w:rsidRPr="00DD6CFB" w:rsidRDefault="004335ED" w:rsidP="000D75B4">
            <w:pPr>
              <w:pStyle w:val="TAL"/>
              <w:rPr>
                <w:lang w:eastAsia="en-US"/>
              </w:rPr>
            </w:pPr>
            <w:r w:rsidRPr="00DD6CFB">
              <w:rPr>
                <w:lang w:eastAsia="en-US"/>
              </w:rPr>
              <w:t>R5-220955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5663A" w14:textId="77777777" w:rsidR="004335ED" w:rsidRPr="00DD6CFB" w:rsidRDefault="004335ED" w:rsidP="000D75B4">
            <w:pPr>
              <w:pStyle w:val="TAL"/>
              <w:rPr>
                <w:lang w:eastAsia="en-US"/>
              </w:rPr>
            </w:pPr>
            <w:r w:rsidRPr="00DD6CFB">
              <w:rPr>
                <w:lang w:eastAsia="en-US"/>
              </w:rPr>
              <w:t>2262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CF915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07A16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C6D9DC" w14:textId="77777777" w:rsidR="004335ED" w:rsidRPr="00DD6CFB" w:rsidRDefault="004335ED" w:rsidP="000D75B4">
            <w:pPr>
              <w:pStyle w:val="TAL"/>
              <w:rPr>
                <w:lang w:eastAsia="en-US"/>
              </w:rPr>
            </w:pPr>
            <w:r w:rsidRPr="00DD6CFB">
              <w:rPr>
                <w:lang w:eastAsia="en-US"/>
              </w:rPr>
              <w:t>Updates to IE UE Route Selection Policy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09BAB" w14:textId="77777777" w:rsidR="004335ED" w:rsidRPr="00DD6CFB" w:rsidRDefault="004335ED" w:rsidP="000D75B4">
            <w:pPr>
              <w:pStyle w:val="TAL"/>
              <w:rPr>
                <w:lang w:eastAsia="en-US"/>
              </w:rPr>
            </w:pPr>
            <w:r w:rsidRPr="00DD6CFB">
              <w:rPr>
                <w:lang w:eastAsia="en-US"/>
              </w:rPr>
              <w:t>17.4.0</w:t>
            </w:r>
          </w:p>
        </w:tc>
      </w:tr>
      <w:tr w:rsidR="004335ED" w:rsidRPr="0031204F" w14:paraId="6D5197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DD3B2A"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337766"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78664A" w14:textId="77777777" w:rsidR="004335ED" w:rsidRPr="00DD6CFB" w:rsidRDefault="004335ED" w:rsidP="000D75B4">
            <w:pPr>
              <w:pStyle w:val="TAL"/>
              <w:rPr>
                <w:lang w:eastAsia="en-US"/>
              </w:rPr>
            </w:pPr>
            <w:r w:rsidRPr="00DD6CFB">
              <w:rPr>
                <w:lang w:eastAsia="en-US"/>
              </w:rPr>
              <w:t>R5-220960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8DD74" w14:textId="77777777" w:rsidR="004335ED" w:rsidRPr="00DD6CFB" w:rsidRDefault="004335ED" w:rsidP="000D75B4">
            <w:pPr>
              <w:pStyle w:val="TAL"/>
              <w:rPr>
                <w:lang w:eastAsia="en-US"/>
              </w:rPr>
            </w:pPr>
            <w:r w:rsidRPr="00DD6CFB">
              <w:rPr>
                <w:lang w:eastAsia="en-US"/>
              </w:rPr>
              <w:t>2264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548A4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4A79A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2AA32F" w14:textId="77777777" w:rsidR="004335ED" w:rsidRPr="00DD6CFB" w:rsidRDefault="004335ED" w:rsidP="000D75B4">
            <w:pPr>
              <w:pStyle w:val="TAL"/>
              <w:rPr>
                <w:lang w:eastAsia="en-US"/>
              </w:rPr>
            </w:pPr>
            <w:r w:rsidRPr="00DD6CFB">
              <w:rPr>
                <w:lang w:eastAsia="en-US"/>
              </w:rPr>
              <w:t>Addition of test frequency for DC_7C_n78A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32AE6" w14:textId="77777777" w:rsidR="004335ED" w:rsidRPr="00DD6CFB" w:rsidRDefault="004335ED" w:rsidP="000D75B4">
            <w:pPr>
              <w:pStyle w:val="TAL"/>
              <w:rPr>
                <w:lang w:eastAsia="en-US"/>
              </w:rPr>
            </w:pPr>
            <w:r w:rsidRPr="00DD6CFB">
              <w:rPr>
                <w:lang w:eastAsia="en-US"/>
              </w:rPr>
              <w:t>17.4.0</w:t>
            </w:r>
          </w:p>
        </w:tc>
      </w:tr>
      <w:tr w:rsidR="004335ED" w:rsidRPr="0031204F" w14:paraId="42E7A6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39F3BB"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483FCD"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C4607C" w14:textId="77777777" w:rsidR="004335ED" w:rsidRPr="00DD6CFB" w:rsidRDefault="004335ED" w:rsidP="000D75B4">
            <w:pPr>
              <w:pStyle w:val="TAL"/>
              <w:rPr>
                <w:lang w:eastAsia="en-US"/>
              </w:rPr>
            </w:pPr>
            <w:r w:rsidRPr="00DD6CFB">
              <w:rPr>
                <w:lang w:eastAsia="en-US"/>
              </w:rPr>
              <w:t>R5-220972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633B0" w14:textId="77777777" w:rsidR="004335ED" w:rsidRPr="00DD6CFB" w:rsidRDefault="004335ED" w:rsidP="000D75B4">
            <w:pPr>
              <w:pStyle w:val="TAL"/>
              <w:rPr>
                <w:lang w:eastAsia="en-US"/>
              </w:rPr>
            </w:pPr>
            <w:r w:rsidRPr="00DD6CFB">
              <w:rPr>
                <w:lang w:eastAsia="en-US"/>
              </w:rPr>
              <w:t>2265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E9BB1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BAEDC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16494" w14:textId="77777777" w:rsidR="004335ED" w:rsidRPr="00DD6CFB" w:rsidRDefault="004335ED" w:rsidP="000D75B4">
            <w:pPr>
              <w:pStyle w:val="TAL"/>
              <w:rPr>
                <w:lang w:eastAsia="en-US"/>
              </w:rPr>
            </w:pPr>
            <w:r w:rsidRPr="00DD6CFB">
              <w:rPr>
                <w:lang w:eastAsia="en-US"/>
              </w:rPr>
              <w:t>Addition of test frequencies for Rel-16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C67D1" w14:textId="77777777" w:rsidR="004335ED" w:rsidRPr="00DD6CFB" w:rsidRDefault="004335ED" w:rsidP="000D75B4">
            <w:pPr>
              <w:pStyle w:val="TAL"/>
              <w:rPr>
                <w:lang w:eastAsia="en-US"/>
              </w:rPr>
            </w:pPr>
            <w:r w:rsidRPr="00DD6CFB">
              <w:rPr>
                <w:lang w:eastAsia="en-US"/>
              </w:rPr>
              <w:t>17.4.0</w:t>
            </w:r>
          </w:p>
        </w:tc>
      </w:tr>
      <w:tr w:rsidR="004335ED" w:rsidRPr="0031204F" w14:paraId="1F4A43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DA147E"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510277"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D836CB" w14:textId="77777777" w:rsidR="004335ED" w:rsidRPr="00DD6CFB" w:rsidRDefault="004335ED" w:rsidP="000D75B4">
            <w:pPr>
              <w:pStyle w:val="TAL"/>
              <w:rPr>
                <w:lang w:eastAsia="en-US"/>
              </w:rPr>
            </w:pPr>
            <w:r w:rsidRPr="00DD6CFB">
              <w:rPr>
                <w:lang w:eastAsia="en-US"/>
              </w:rPr>
              <w:t>R5-220974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ADFFD" w14:textId="77777777" w:rsidR="004335ED" w:rsidRPr="00DD6CFB" w:rsidRDefault="004335ED" w:rsidP="000D75B4">
            <w:pPr>
              <w:pStyle w:val="TAL"/>
              <w:rPr>
                <w:lang w:eastAsia="en-US"/>
              </w:rPr>
            </w:pPr>
            <w:r w:rsidRPr="00DD6CFB">
              <w:rPr>
                <w:lang w:eastAsia="en-US"/>
              </w:rPr>
              <w:t>2266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2FC95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4D20E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3D3CC" w14:textId="77777777" w:rsidR="004335ED" w:rsidRPr="00DD6CFB" w:rsidRDefault="004335ED" w:rsidP="000D75B4">
            <w:pPr>
              <w:pStyle w:val="TAL"/>
              <w:rPr>
                <w:lang w:eastAsia="en-US"/>
              </w:rPr>
            </w:pPr>
            <w:r w:rsidRPr="00DD6CFB">
              <w:rPr>
                <w:lang w:eastAsia="en-US"/>
              </w:rPr>
              <w:t>Correction to applicability for protocol testing for inter-band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1472" w14:textId="77777777" w:rsidR="004335ED" w:rsidRPr="00DD6CFB" w:rsidRDefault="004335ED" w:rsidP="000D75B4">
            <w:pPr>
              <w:pStyle w:val="TAL"/>
              <w:rPr>
                <w:lang w:eastAsia="en-US"/>
              </w:rPr>
            </w:pPr>
            <w:r w:rsidRPr="00DD6CFB">
              <w:rPr>
                <w:lang w:eastAsia="en-US"/>
              </w:rPr>
              <w:t>17.4.0</w:t>
            </w:r>
          </w:p>
        </w:tc>
      </w:tr>
      <w:tr w:rsidR="004335ED" w:rsidRPr="0031204F" w14:paraId="65CEF9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071AA0"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957624"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E23365" w14:textId="77777777" w:rsidR="004335ED" w:rsidRPr="00DD6CFB" w:rsidRDefault="004335ED" w:rsidP="000D75B4">
            <w:pPr>
              <w:pStyle w:val="TAL"/>
              <w:rPr>
                <w:lang w:eastAsia="en-US"/>
              </w:rPr>
            </w:pPr>
            <w:r w:rsidRPr="00DD6CFB">
              <w:rPr>
                <w:lang w:eastAsia="en-US"/>
              </w:rPr>
              <w:t>R5-221070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A8E3F" w14:textId="77777777" w:rsidR="004335ED" w:rsidRPr="00DD6CFB" w:rsidRDefault="004335ED" w:rsidP="000D75B4">
            <w:pPr>
              <w:pStyle w:val="TAL"/>
              <w:rPr>
                <w:lang w:eastAsia="en-US"/>
              </w:rPr>
            </w:pPr>
            <w:r w:rsidRPr="00DD6CFB">
              <w:rPr>
                <w:lang w:eastAsia="en-US"/>
              </w:rPr>
              <w:t>2269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8FD79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E610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ECDA40" w14:textId="77777777" w:rsidR="004335ED" w:rsidRPr="00DD6CFB" w:rsidRDefault="004335ED" w:rsidP="000D75B4">
            <w:pPr>
              <w:pStyle w:val="TAL"/>
              <w:rPr>
                <w:lang w:eastAsia="en-US"/>
              </w:rPr>
            </w:pPr>
            <w:r w:rsidRPr="00DD6CFB">
              <w:rPr>
                <w:lang w:eastAsia="en-US"/>
              </w:rPr>
              <w:t>USIM configurations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DB680" w14:textId="77777777" w:rsidR="004335ED" w:rsidRPr="00DD6CFB" w:rsidRDefault="004335ED" w:rsidP="000D75B4">
            <w:pPr>
              <w:pStyle w:val="TAL"/>
              <w:rPr>
                <w:lang w:eastAsia="en-US"/>
              </w:rPr>
            </w:pPr>
            <w:r w:rsidRPr="00DD6CFB">
              <w:rPr>
                <w:lang w:eastAsia="en-US"/>
              </w:rPr>
              <w:t>17.4.0</w:t>
            </w:r>
          </w:p>
        </w:tc>
      </w:tr>
      <w:tr w:rsidR="004335ED" w:rsidRPr="0031204F" w14:paraId="659510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47B69D"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358790"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9E9A0C" w14:textId="77777777" w:rsidR="004335ED" w:rsidRPr="00DD6CFB" w:rsidRDefault="004335ED" w:rsidP="000D75B4">
            <w:pPr>
              <w:pStyle w:val="TAL"/>
              <w:rPr>
                <w:lang w:eastAsia="en-US"/>
              </w:rPr>
            </w:pPr>
            <w:r w:rsidRPr="00DD6CFB">
              <w:rPr>
                <w:lang w:eastAsia="en-US"/>
              </w:rPr>
              <w:t>R5-221104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88611" w14:textId="77777777" w:rsidR="004335ED" w:rsidRPr="00DD6CFB" w:rsidRDefault="004335ED" w:rsidP="000D75B4">
            <w:pPr>
              <w:pStyle w:val="TAL"/>
              <w:rPr>
                <w:lang w:eastAsia="en-US"/>
              </w:rPr>
            </w:pPr>
            <w:r w:rsidRPr="00DD6CFB">
              <w:rPr>
                <w:lang w:eastAsia="en-US"/>
              </w:rPr>
              <w:t>2270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8C0D7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EE9A6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53B86" w14:textId="77777777" w:rsidR="004335ED" w:rsidRPr="00DD6CFB" w:rsidRDefault="004335ED" w:rsidP="000D75B4">
            <w:pPr>
              <w:pStyle w:val="TAL"/>
              <w:rPr>
                <w:lang w:eastAsia="en-US"/>
              </w:rPr>
            </w:pPr>
            <w:r w:rsidRPr="00DD6CFB">
              <w:rPr>
                <w:lang w:eastAsia="en-US"/>
              </w:rPr>
              <w:t>Addition of new USIM configuration for RACS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97E0A" w14:textId="77777777" w:rsidR="004335ED" w:rsidRPr="00DD6CFB" w:rsidRDefault="004335ED" w:rsidP="000D75B4">
            <w:pPr>
              <w:pStyle w:val="TAL"/>
              <w:rPr>
                <w:lang w:eastAsia="en-US"/>
              </w:rPr>
            </w:pPr>
            <w:r w:rsidRPr="00DD6CFB">
              <w:rPr>
                <w:lang w:eastAsia="en-US"/>
              </w:rPr>
              <w:t>17.4.0</w:t>
            </w:r>
          </w:p>
        </w:tc>
      </w:tr>
      <w:tr w:rsidR="004335ED" w:rsidRPr="0031204F" w14:paraId="6824CA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B4AFD9"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CAEF34"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7496C" w14:textId="77777777" w:rsidR="004335ED" w:rsidRPr="00DD6CFB" w:rsidRDefault="004335ED" w:rsidP="000D75B4">
            <w:pPr>
              <w:pStyle w:val="TAL"/>
              <w:rPr>
                <w:lang w:eastAsia="en-US"/>
              </w:rPr>
            </w:pPr>
            <w:r w:rsidRPr="00DD6CFB">
              <w:rPr>
                <w:lang w:eastAsia="en-US"/>
              </w:rPr>
              <w:t>R5-221132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8A288" w14:textId="77777777" w:rsidR="004335ED" w:rsidRPr="00DD6CFB" w:rsidRDefault="004335ED" w:rsidP="000D75B4">
            <w:pPr>
              <w:pStyle w:val="TAL"/>
              <w:rPr>
                <w:lang w:eastAsia="en-US"/>
              </w:rPr>
            </w:pPr>
            <w:r w:rsidRPr="00DD6CFB">
              <w:rPr>
                <w:lang w:eastAsia="en-US"/>
              </w:rPr>
              <w:t>2271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DFFD4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040CF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16154" w14:textId="77777777" w:rsidR="004335ED" w:rsidRPr="00DD6CFB" w:rsidRDefault="004335ED" w:rsidP="000D75B4">
            <w:pPr>
              <w:pStyle w:val="TAL"/>
              <w:rPr>
                <w:lang w:eastAsia="en-US"/>
              </w:rPr>
            </w:pPr>
            <w:r w:rsidRPr="00DD6CFB">
              <w:rPr>
                <w:lang w:eastAsia="en-US"/>
              </w:rPr>
              <w:t>Updating channel bandwidths for NR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F9CF2" w14:textId="77777777" w:rsidR="004335ED" w:rsidRPr="00DD6CFB" w:rsidRDefault="004335ED" w:rsidP="000D75B4">
            <w:pPr>
              <w:pStyle w:val="TAL"/>
              <w:rPr>
                <w:lang w:eastAsia="en-US"/>
              </w:rPr>
            </w:pPr>
            <w:r w:rsidRPr="00DD6CFB">
              <w:rPr>
                <w:lang w:eastAsia="en-US"/>
              </w:rPr>
              <w:t>17.4.0</w:t>
            </w:r>
          </w:p>
        </w:tc>
      </w:tr>
      <w:tr w:rsidR="004335ED" w:rsidRPr="0031204F" w14:paraId="6AFA79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684244"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C319F9"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C8352D" w14:textId="77777777" w:rsidR="004335ED" w:rsidRPr="00DD6CFB" w:rsidRDefault="004335ED" w:rsidP="000D75B4">
            <w:pPr>
              <w:pStyle w:val="TAL"/>
              <w:rPr>
                <w:lang w:eastAsia="en-US"/>
              </w:rPr>
            </w:pPr>
            <w:r w:rsidRPr="00DD6CFB">
              <w:rPr>
                <w:lang w:eastAsia="en-US"/>
              </w:rPr>
              <w:t>R5-221133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09BE" w14:textId="77777777" w:rsidR="004335ED" w:rsidRPr="00DD6CFB" w:rsidRDefault="004335ED" w:rsidP="000D75B4">
            <w:pPr>
              <w:pStyle w:val="TAL"/>
              <w:rPr>
                <w:lang w:eastAsia="en-US"/>
              </w:rPr>
            </w:pPr>
            <w:r w:rsidRPr="00DD6CFB">
              <w:rPr>
                <w:lang w:eastAsia="en-US"/>
              </w:rPr>
              <w:t>2272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5B846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F26C9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C66D3" w14:textId="77777777" w:rsidR="004335ED" w:rsidRPr="00DD6CFB" w:rsidRDefault="004335ED" w:rsidP="000D75B4">
            <w:pPr>
              <w:pStyle w:val="TAL"/>
              <w:rPr>
                <w:lang w:eastAsia="en-US"/>
              </w:rPr>
            </w:pPr>
            <w:r w:rsidRPr="00DD6CFB">
              <w:rPr>
                <w:lang w:eastAsia="en-US"/>
              </w:rPr>
              <w:t>Updating test frequencies for NR band n97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16632" w14:textId="77777777" w:rsidR="004335ED" w:rsidRPr="00DD6CFB" w:rsidRDefault="004335ED" w:rsidP="000D75B4">
            <w:pPr>
              <w:pStyle w:val="TAL"/>
              <w:rPr>
                <w:lang w:eastAsia="en-US"/>
              </w:rPr>
            </w:pPr>
            <w:r w:rsidRPr="00DD6CFB">
              <w:rPr>
                <w:lang w:eastAsia="en-US"/>
              </w:rPr>
              <w:t>17.4.0</w:t>
            </w:r>
          </w:p>
        </w:tc>
      </w:tr>
      <w:tr w:rsidR="004335ED" w:rsidRPr="0031204F" w14:paraId="2B4D45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07E4EE"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E644D2"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EAF544" w14:textId="77777777" w:rsidR="004335ED" w:rsidRPr="00DD6CFB" w:rsidRDefault="004335ED" w:rsidP="000D75B4">
            <w:pPr>
              <w:pStyle w:val="TAL"/>
              <w:rPr>
                <w:lang w:eastAsia="en-US"/>
              </w:rPr>
            </w:pPr>
            <w:r w:rsidRPr="00DD6CFB">
              <w:rPr>
                <w:lang w:eastAsia="en-US"/>
              </w:rPr>
              <w:t>R5-221167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02EC3" w14:textId="77777777" w:rsidR="004335ED" w:rsidRPr="00DD6CFB" w:rsidRDefault="004335ED" w:rsidP="000D75B4">
            <w:pPr>
              <w:pStyle w:val="TAL"/>
              <w:rPr>
                <w:lang w:eastAsia="en-US"/>
              </w:rPr>
            </w:pPr>
            <w:r w:rsidRPr="00DD6CFB">
              <w:rPr>
                <w:lang w:eastAsia="en-US"/>
              </w:rPr>
              <w:t>2275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9EA87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B1847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4B682" w14:textId="77777777" w:rsidR="004335ED" w:rsidRPr="00DD6CFB" w:rsidRDefault="004335ED" w:rsidP="000D75B4">
            <w:pPr>
              <w:pStyle w:val="TAL"/>
              <w:rPr>
                <w:lang w:eastAsia="en-US"/>
              </w:rPr>
            </w:pPr>
            <w:r w:rsidRPr="00DD6CFB">
              <w:rPr>
                <w:lang w:eastAsia="en-US"/>
              </w:rPr>
              <w:t>Update to Ciphering algo IE for FR1 NSA SDR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A5FE2" w14:textId="77777777" w:rsidR="004335ED" w:rsidRPr="00DD6CFB" w:rsidRDefault="004335ED" w:rsidP="000D75B4">
            <w:pPr>
              <w:pStyle w:val="TAL"/>
              <w:rPr>
                <w:lang w:eastAsia="en-US"/>
              </w:rPr>
            </w:pPr>
            <w:r w:rsidRPr="00DD6CFB">
              <w:rPr>
                <w:lang w:eastAsia="en-US"/>
              </w:rPr>
              <w:t>17.4.0</w:t>
            </w:r>
          </w:p>
        </w:tc>
      </w:tr>
      <w:tr w:rsidR="004335ED" w:rsidRPr="0031204F" w14:paraId="2B277E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818E36"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398F06"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30B81D" w14:textId="77777777" w:rsidR="004335ED" w:rsidRPr="00DD6CFB" w:rsidRDefault="004335ED" w:rsidP="000D75B4">
            <w:pPr>
              <w:pStyle w:val="TAL"/>
              <w:rPr>
                <w:lang w:eastAsia="en-US"/>
              </w:rPr>
            </w:pPr>
            <w:r w:rsidRPr="00DD6CFB">
              <w:rPr>
                <w:lang w:eastAsia="en-US"/>
              </w:rPr>
              <w:t>R5-221176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40FB2" w14:textId="77777777" w:rsidR="004335ED" w:rsidRPr="00DD6CFB" w:rsidRDefault="004335ED" w:rsidP="000D75B4">
            <w:pPr>
              <w:pStyle w:val="TAL"/>
              <w:rPr>
                <w:lang w:eastAsia="en-US"/>
              </w:rPr>
            </w:pPr>
            <w:r w:rsidRPr="00DD6CFB">
              <w:rPr>
                <w:lang w:eastAsia="en-US"/>
              </w:rPr>
              <w:t>2276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AAED5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60F07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F6ADDF" w14:textId="77777777" w:rsidR="004335ED" w:rsidRPr="00DD6CFB" w:rsidRDefault="004335ED" w:rsidP="000D75B4">
            <w:pPr>
              <w:pStyle w:val="TAL"/>
              <w:rPr>
                <w:lang w:eastAsia="en-US"/>
              </w:rPr>
            </w:pPr>
            <w:r w:rsidRPr="00DD6CFB">
              <w:rPr>
                <w:lang w:eastAsia="en-US"/>
              </w:rPr>
              <w:t>Introduction of test frequencies for NR CA configurations CA_n5A-n7A, CA_n5A-n78A and CA_n7A-n78A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2258" w14:textId="77777777" w:rsidR="004335ED" w:rsidRPr="00DD6CFB" w:rsidRDefault="004335ED" w:rsidP="000D75B4">
            <w:pPr>
              <w:pStyle w:val="TAL"/>
              <w:rPr>
                <w:lang w:eastAsia="en-US"/>
              </w:rPr>
            </w:pPr>
            <w:r w:rsidRPr="00DD6CFB">
              <w:rPr>
                <w:lang w:eastAsia="en-US"/>
              </w:rPr>
              <w:t>17.4.0</w:t>
            </w:r>
          </w:p>
        </w:tc>
      </w:tr>
      <w:tr w:rsidR="004335ED" w:rsidRPr="0031204F" w14:paraId="1F4040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1DC0A1"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73ACC5"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B7B198" w14:textId="77777777" w:rsidR="004335ED" w:rsidRPr="00DD6CFB" w:rsidRDefault="004335ED" w:rsidP="000D75B4">
            <w:pPr>
              <w:pStyle w:val="TAL"/>
              <w:rPr>
                <w:lang w:eastAsia="en-US"/>
              </w:rPr>
            </w:pPr>
            <w:r w:rsidRPr="00DD6CFB">
              <w:rPr>
                <w:lang w:eastAsia="en-US"/>
              </w:rPr>
              <w:t>R5-221186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FE9F" w14:textId="77777777" w:rsidR="004335ED" w:rsidRPr="00DD6CFB" w:rsidRDefault="004335ED" w:rsidP="000D75B4">
            <w:pPr>
              <w:pStyle w:val="TAL"/>
              <w:rPr>
                <w:lang w:eastAsia="en-US"/>
              </w:rPr>
            </w:pPr>
            <w:r w:rsidRPr="00DD6CFB">
              <w:rPr>
                <w:lang w:eastAsia="en-US"/>
              </w:rPr>
              <w:t>2278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48D60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46BFB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5200D" w14:textId="77777777" w:rsidR="004335ED" w:rsidRPr="00DD6CFB" w:rsidRDefault="004335ED" w:rsidP="000D75B4">
            <w:pPr>
              <w:pStyle w:val="TAL"/>
              <w:rPr>
                <w:lang w:eastAsia="en-US"/>
              </w:rPr>
            </w:pPr>
            <w:r w:rsidRPr="00DD6CFB">
              <w:rPr>
                <w:lang w:eastAsia="en-US"/>
              </w:rPr>
              <w:t>Introduction of test frequencies for DC_1A_n5A, DC_1A_n7A, DC_3A_n5A, DC_7A_n5A, DC_28A_n7A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B6D64" w14:textId="77777777" w:rsidR="004335ED" w:rsidRPr="00DD6CFB" w:rsidRDefault="004335ED" w:rsidP="000D75B4">
            <w:pPr>
              <w:pStyle w:val="TAL"/>
              <w:rPr>
                <w:lang w:eastAsia="en-US"/>
              </w:rPr>
            </w:pPr>
            <w:r w:rsidRPr="00DD6CFB">
              <w:rPr>
                <w:lang w:eastAsia="en-US"/>
              </w:rPr>
              <w:t>17.4.0</w:t>
            </w:r>
          </w:p>
        </w:tc>
      </w:tr>
      <w:tr w:rsidR="004335ED" w:rsidRPr="0031204F" w14:paraId="4B0565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F9A6BB"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7E4CA5"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4F2164" w14:textId="77777777" w:rsidR="004335ED" w:rsidRPr="00DD6CFB" w:rsidRDefault="004335ED" w:rsidP="000D75B4">
            <w:pPr>
              <w:pStyle w:val="TAL"/>
              <w:rPr>
                <w:lang w:eastAsia="en-US"/>
              </w:rPr>
            </w:pPr>
            <w:r w:rsidRPr="00DD6CFB">
              <w:rPr>
                <w:lang w:eastAsia="en-US"/>
              </w:rPr>
              <w:t>R5-221255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0F628" w14:textId="77777777" w:rsidR="004335ED" w:rsidRPr="00DD6CFB" w:rsidRDefault="004335ED" w:rsidP="000D75B4">
            <w:pPr>
              <w:pStyle w:val="TAL"/>
              <w:rPr>
                <w:lang w:eastAsia="en-US"/>
              </w:rPr>
            </w:pPr>
            <w:r w:rsidRPr="00DD6CFB">
              <w:rPr>
                <w:lang w:eastAsia="en-US"/>
              </w:rPr>
              <w:t>2282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B04DE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A943A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952200" w14:textId="77777777" w:rsidR="004335ED" w:rsidRPr="00DD6CFB" w:rsidRDefault="004335ED" w:rsidP="000D75B4">
            <w:pPr>
              <w:pStyle w:val="TAL"/>
              <w:rPr>
                <w:lang w:eastAsia="en-US"/>
              </w:rPr>
            </w:pPr>
            <w:r w:rsidRPr="00DD6CFB">
              <w:rPr>
                <w:lang w:eastAsia="en-US"/>
              </w:rPr>
              <w:t>Update K1 value for RRM TDD FR1 30kHz RMC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64D04" w14:textId="77777777" w:rsidR="004335ED" w:rsidRPr="00DD6CFB" w:rsidRDefault="004335ED" w:rsidP="000D75B4">
            <w:pPr>
              <w:pStyle w:val="TAL"/>
              <w:rPr>
                <w:lang w:eastAsia="en-US"/>
              </w:rPr>
            </w:pPr>
            <w:r w:rsidRPr="00DD6CFB">
              <w:rPr>
                <w:lang w:eastAsia="en-US"/>
              </w:rPr>
              <w:t>17.4.0</w:t>
            </w:r>
          </w:p>
        </w:tc>
      </w:tr>
      <w:tr w:rsidR="004335ED" w:rsidRPr="0031204F" w14:paraId="25D2AB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0FD6D1"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B0E4D1"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471E6A" w14:textId="77777777" w:rsidR="004335ED" w:rsidRPr="00DD6CFB" w:rsidRDefault="004335ED" w:rsidP="000D75B4">
            <w:pPr>
              <w:pStyle w:val="TAL"/>
              <w:rPr>
                <w:lang w:eastAsia="en-US"/>
              </w:rPr>
            </w:pPr>
            <w:r w:rsidRPr="00DD6CFB">
              <w:rPr>
                <w:lang w:eastAsia="en-US"/>
              </w:rPr>
              <w:t>R5-221264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67EFB" w14:textId="77777777" w:rsidR="004335ED" w:rsidRPr="00DD6CFB" w:rsidRDefault="004335ED" w:rsidP="000D75B4">
            <w:pPr>
              <w:pStyle w:val="TAL"/>
              <w:rPr>
                <w:lang w:eastAsia="en-US"/>
              </w:rPr>
            </w:pPr>
            <w:r w:rsidRPr="00DD6CFB">
              <w:rPr>
                <w:lang w:eastAsia="en-US"/>
              </w:rPr>
              <w:t>2284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223F0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D97D5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B0FB5" w14:textId="77777777" w:rsidR="004335ED" w:rsidRPr="00DD6CFB" w:rsidRDefault="004335ED" w:rsidP="000D75B4">
            <w:pPr>
              <w:pStyle w:val="TAL"/>
              <w:rPr>
                <w:lang w:eastAsia="en-US"/>
              </w:rPr>
            </w:pPr>
            <w:r w:rsidRPr="00DD6CFB">
              <w:rPr>
                <w:lang w:eastAsia="en-US"/>
              </w:rPr>
              <w:t xml:space="preserve">Correction of </w:t>
            </w:r>
            <w:proofErr w:type="spellStart"/>
            <w:r w:rsidRPr="00DD6CFB">
              <w:rPr>
                <w:lang w:eastAsia="en-US"/>
              </w:rPr>
              <w:t>csi-ResourceConfigId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67210" w14:textId="77777777" w:rsidR="004335ED" w:rsidRPr="00DD6CFB" w:rsidRDefault="004335ED" w:rsidP="000D75B4">
            <w:pPr>
              <w:pStyle w:val="TAL"/>
              <w:rPr>
                <w:lang w:eastAsia="en-US"/>
              </w:rPr>
            </w:pPr>
            <w:r w:rsidRPr="00DD6CFB">
              <w:rPr>
                <w:lang w:eastAsia="en-US"/>
              </w:rPr>
              <w:t>17.4.0</w:t>
            </w:r>
          </w:p>
        </w:tc>
      </w:tr>
      <w:tr w:rsidR="004335ED" w:rsidRPr="0031204F" w14:paraId="4DBE7E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083A3D"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AEF95F"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188BB" w14:textId="77777777" w:rsidR="004335ED" w:rsidRPr="00DD6CFB" w:rsidRDefault="004335ED" w:rsidP="000D75B4">
            <w:pPr>
              <w:pStyle w:val="TAL"/>
              <w:rPr>
                <w:lang w:eastAsia="en-US"/>
              </w:rPr>
            </w:pPr>
            <w:r w:rsidRPr="00DD6CFB">
              <w:rPr>
                <w:lang w:eastAsia="en-US"/>
              </w:rPr>
              <w:t>R5-221265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31E6" w14:textId="77777777" w:rsidR="004335ED" w:rsidRPr="00DD6CFB" w:rsidRDefault="004335ED" w:rsidP="000D75B4">
            <w:pPr>
              <w:pStyle w:val="TAL"/>
              <w:rPr>
                <w:lang w:eastAsia="en-US"/>
              </w:rPr>
            </w:pPr>
            <w:r w:rsidRPr="00DD6CFB">
              <w:rPr>
                <w:lang w:eastAsia="en-US"/>
              </w:rPr>
              <w:t>2285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11EE5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F24D4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8AD743" w14:textId="77777777" w:rsidR="004335ED" w:rsidRPr="00DD6CFB" w:rsidRDefault="004335ED" w:rsidP="000D75B4">
            <w:pPr>
              <w:pStyle w:val="TAL"/>
              <w:rPr>
                <w:lang w:eastAsia="en-US"/>
              </w:rPr>
            </w:pPr>
            <w:r w:rsidRPr="00DD6CFB">
              <w:rPr>
                <w:lang w:eastAsia="en-US"/>
              </w:rPr>
              <w:t>Correction of DMRS-</w:t>
            </w:r>
            <w:proofErr w:type="spellStart"/>
            <w:r w:rsidRPr="00DD6CFB">
              <w:rPr>
                <w:lang w:eastAsia="en-US"/>
              </w:rPr>
              <w:t>DownlinkConfig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0E999" w14:textId="77777777" w:rsidR="004335ED" w:rsidRPr="00DD6CFB" w:rsidRDefault="004335ED" w:rsidP="000D75B4">
            <w:pPr>
              <w:pStyle w:val="TAL"/>
              <w:rPr>
                <w:lang w:eastAsia="en-US"/>
              </w:rPr>
            </w:pPr>
            <w:r w:rsidRPr="00DD6CFB">
              <w:rPr>
                <w:lang w:eastAsia="en-US"/>
              </w:rPr>
              <w:t>17.4.0</w:t>
            </w:r>
          </w:p>
        </w:tc>
      </w:tr>
      <w:tr w:rsidR="004335ED" w:rsidRPr="0031204F" w14:paraId="77C698B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0CBDA2"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D3ACD8"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9AAEC4" w14:textId="77777777" w:rsidR="004335ED" w:rsidRPr="00DD6CFB" w:rsidRDefault="004335ED" w:rsidP="000D75B4">
            <w:pPr>
              <w:pStyle w:val="TAL"/>
              <w:rPr>
                <w:lang w:eastAsia="en-US"/>
              </w:rPr>
            </w:pPr>
            <w:r w:rsidRPr="00DD6CFB">
              <w:rPr>
                <w:lang w:eastAsia="en-US"/>
              </w:rPr>
              <w:t>R5-221292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F55F0" w14:textId="77777777" w:rsidR="004335ED" w:rsidRPr="00DD6CFB" w:rsidRDefault="004335ED" w:rsidP="000D75B4">
            <w:pPr>
              <w:pStyle w:val="TAL"/>
              <w:rPr>
                <w:lang w:eastAsia="en-US"/>
              </w:rPr>
            </w:pPr>
            <w:r w:rsidRPr="00DD6CFB">
              <w:rPr>
                <w:lang w:eastAsia="en-US"/>
              </w:rPr>
              <w:t>2287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00D5F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E4A3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1EAC3" w14:textId="77777777" w:rsidR="004335ED" w:rsidRPr="00DD6CFB" w:rsidRDefault="004335ED" w:rsidP="000D75B4">
            <w:pPr>
              <w:pStyle w:val="TAL"/>
              <w:rPr>
                <w:lang w:eastAsia="en-US"/>
              </w:rPr>
            </w:pPr>
            <w:r w:rsidRPr="00DD6CFB">
              <w:rPr>
                <w:lang w:eastAsia="en-US"/>
              </w:rPr>
              <w:t>Addition of Setup Diagram for RRM multicell 2x2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7F8F4" w14:textId="77777777" w:rsidR="004335ED" w:rsidRPr="00DD6CFB" w:rsidRDefault="004335ED" w:rsidP="000D75B4">
            <w:pPr>
              <w:pStyle w:val="TAL"/>
              <w:rPr>
                <w:lang w:eastAsia="en-US"/>
              </w:rPr>
            </w:pPr>
            <w:r w:rsidRPr="00DD6CFB">
              <w:rPr>
                <w:lang w:eastAsia="en-US"/>
              </w:rPr>
              <w:t>17.4.0</w:t>
            </w:r>
          </w:p>
        </w:tc>
      </w:tr>
      <w:tr w:rsidR="004335ED" w:rsidRPr="0031204F" w14:paraId="356462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DE33F3"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7BA80D"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ACC18" w14:textId="77777777" w:rsidR="004335ED" w:rsidRPr="00DD6CFB" w:rsidRDefault="004335ED" w:rsidP="000D75B4">
            <w:pPr>
              <w:pStyle w:val="TAL"/>
              <w:rPr>
                <w:lang w:eastAsia="en-US"/>
              </w:rPr>
            </w:pPr>
            <w:r w:rsidRPr="00DD6CFB">
              <w:rPr>
                <w:lang w:eastAsia="en-US"/>
              </w:rPr>
              <w:t>R5-221369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49898" w14:textId="77777777" w:rsidR="004335ED" w:rsidRPr="00DD6CFB" w:rsidRDefault="004335ED" w:rsidP="000D75B4">
            <w:pPr>
              <w:pStyle w:val="TAL"/>
              <w:rPr>
                <w:lang w:eastAsia="en-US"/>
              </w:rPr>
            </w:pPr>
            <w:r w:rsidRPr="00DD6CFB">
              <w:rPr>
                <w:lang w:eastAsia="en-US"/>
              </w:rPr>
              <w:t>2289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F044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D47B8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2B7A4" w14:textId="77777777" w:rsidR="004335ED" w:rsidRPr="00DD6CFB" w:rsidRDefault="004335ED" w:rsidP="000D75B4">
            <w:pPr>
              <w:pStyle w:val="TAL"/>
              <w:rPr>
                <w:lang w:eastAsia="en-US"/>
              </w:rPr>
            </w:pPr>
            <w:r w:rsidRPr="00DD6CFB">
              <w:rPr>
                <w:lang w:eastAsia="en-US"/>
              </w:rPr>
              <w:t xml:space="preserve">Update to PUCCH resource configuration for </w:t>
            </w:r>
            <w:proofErr w:type="spellStart"/>
            <w:r w:rsidRPr="00DD6CFB">
              <w:rPr>
                <w:lang w:eastAsia="en-US"/>
              </w:rPr>
              <w:t>Scell</w:t>
            </w:r>
            <w:proofErr w:type="spellEnd"/>
            <w:r w:rsidRPr="00DD6CFB">
              <w:rPr>
                <w:lang w:eastAsia="en-US"/>
              </w:rPr>
              <w:t xml:space="preserve"> CSI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BD5C3" w14:textId="77777777" w:rsidR="004335ED" w:rsidRPr="00DD6CFB" w:rsidRDefault="004335ED" w:rsidP="000D75B4">
            <w:pPr>
              <w:pStyle w:val="TAL"/>
              <w:rPr>
                <w:lang w:eastAsia="en-US"/>
              </w:rPr>
            </w:pPr>
            <w:r w:rsidRPr="00DD6CFB">
              <w:rPr>
                <w:lang w:eastAsia="en-US"/>
              </w:rPr>
              <w:t>17.4.0</w:t>
            </w:r>
          </w:p>
        </w:tc>
      </w:tr>
      <w:tr w:rsidR="004335ED" w:rsidRPr="0031204F" w14:paraId="3C6A74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2D091C"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C35B33"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8EA02C" w14:textId="77777777" w:rsidR="004335ED" w:rsidRPr="00DD6CFB" w:rsidRDefault="004335ED" w:rsidP="000D75B4">
            <w:pPr>
              <w:pStyle w:val="TAL"/>
              <w:rPr>
                <w:lang w:eastAsia="en-US"/>
              </w:rPr>
            </w:pPr>
            <w:r w:rsidRPr="00DD6CFB">
              <w:rPr>
                <w:lang w:eastAsia="en-US"/>
              </w:rPr>
              <w:t>R5-221377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3A05C" w14:textId="77777777" w:rsidR="004335ED" w:rsidRPr="00DD6CFB" w:rsidRDefault="004335ED" w:rsidP="000D75B4">
            <w:pPr>
              <w:pStyle w:val="TAL"/>
              <w:rPr>
                <w:lang w:eastAsia="en-US"/>
              </w:rPr>
            </w:pPr>
            <w:r w:rsidRPr="00DD6CFB">
              <w:rPr>
                <w:lang w:eastAsia="en-US"/>
              </w:rPr>
              <w:t>2290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4BC44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9B6F13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01DF4" w14:textId="77777777" w:rsidR="004335ED" w:rsidRPr="00DD6CFB" w:rsidRDefault="004335ED" w:rsidP="000D75B4">
            <w:pPr>
              <w:pStyle w:val="TAL"/>
              <w:rPr>
                <w:lang w:eastAsia="en-US"/>
              </w:rPr>
            </w:pPr>
            <w:r w:rsidRPr="00DD6CFB">
              <w:rPr>
                <w:lang w:eastAsia="en-US"/>
              </w:rPr>
              <w:t>Addition of Test frequencies for NE-DC band configurations for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9C6C0" w14:textId="77777777" w:rsidR="004335ED" w:rsidRPr="00DD6CFB" w:rsidRDefault="004335ED" w:rsidP="000D75B4">
            <w:pPr>
              <w:pStyle w:val="TAL"/>
              <w:rPr>
                <w:lang w:eastAsia="en-US"/>
              </w:rPr>
            </w:pPr>
            <w:r w:rsidRPr="00DD6CFB">
              <w:rPr>
                <w:lang w:eastAsia="en-US"/>
              </w:rPr>
              <w:t>17.4.0</w:t>
            </w:r>
          </w:p>
        </w:tc>
      </w:tr>
      <w:tr w:rsidR="004335ED" w:rsidRPr="0031204F" w14:paraId="0F35185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0696B9"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D10BF4"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453D3" w14:textId="77777777" w:rsidR="004335ED" w:rsidRPr="00DD6CFB" w:rsidRDefault="004335ED" w:rsidP="000D75B4">
            <w:pPr>
              <w:pStyle w:val="TAL"/>
              <w:rPr>
                <w:lang w:eastAsia="en-US"/>
              </w:rPr>
            </w:pPr>
            <w:r w:rsidRPr="00DD6CFB">
              <w:rPr>
                <w:lang w:eastAsia="en-US"/>
              </w:rPr>
              <w:t>R5-221389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0AABB" w14:textId="77777777" w:rsidR="004335ED" w:rsidRPr="00DD6CFB" w:rsidRDefault="004335ED" w:rsidP="000D75B4">
            <w:pPr>
              <w:pStyle w:val="TAL"/>
              <w:rPr>
                <w:lang w:eastAsia="en-US"/>
              </w:rPr>
            </w:pPr>
            <w:r w:rsidRPr="00DD6CFB">
              <w:rPr>
                <w:lang w:eastAsia="en-US"/>
              </w:rPr>
              <w:t>2291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32A30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A5D86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BC77A" w14:textId="77777777" w:rsidR="004335ED" w:rsidRPr="00DD6CFB" w:rsidRDefault="004335ED" w:rsidP="000D75B4">
            <w:pPr>
              <w:pStyle w:val="TAL"/>
              <w:rPr>
                <w:lang w:eastAsia="en-US"/>
              </w:rPr>
            </w:pPr>
            <w:r w:rsidRPr="00DD6CFB">
              <w:rPr>
                <w:lang w:eastAsia="en-US"/>
              </w:rPr>
              <w:t>Correction to SIG test frequencies for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06811" w14:textId="77777777" w:rsidR="004335ED" w:rsidRPr="00DD6CFB" w:rsidRDefault="004335ED" w:rsidP="000D75B4">
            <w:pPr>
              <w:pStyle w:val="TAL"/>
              <w:rPr>
                <w:lang w:eastAsia="en-US"/>
              </w:rPr>
            </w:pPr>
            <w:r w:rsidRPr="00DD6CFB">
              <w:rPr>
                <w:lang w:eastAsia="en-US"/>
              </w:rPr>
              <w:t>17.4.0</w:t>
            </w:r>
          </w:p>
        </w:tc>
      </w:tr>
      <w:tr w:rsidR="004335ED" w:rsidRPr="0031204F" w14:paraId="671493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F46681"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0D179C"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4FB716" w14:textId="77777777" w:rsidR="004335ED" w:rsidRPr="00DD6CFB" w:rsidRDefault="004335ED" w:rsidP="000D75B4">
            <w:pPr>
              <w:pStyle w:val="TAL"/>
              <w:rPr>
                <w:lang w:eastAsia="en-US"/>
              </w:rPr>
            </w:pPr>
            <w:r w:rsidRPr="00DD6CFB">
              <w:rPr>
                <w:lang w:eastAsia="en-US"/>
              </w:rPr>
              <w:t>R5-221413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F7154" w14:textId="77777777" w:rsidR="004335ED" w:rsidRPr="00DD6CFB" w:rsidRDefault="004335ED" w:rsidP="000D75B4">
            <w:pPr>
              <w:pStyle w:val="TAL"/>
              <w:rPr>
                <w:lang w:eastAsia="en-US"/>
              </w:rPr>
            </w:pPr>
            <w:r w:rsidRPr="00DD6CFB">
              <w:rPr>
                <w:lang w:eastAsia="en-US"/>
              </w:rPr>
              <w:t>2293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1B6F0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7FD66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22734" w14:textId="77777777" w:rsidR="004335ED" w:rsidRPr="00DD6CFB" w:rsidRDefault="004335ED" w:rsidP="000D75B4">
            <w:pPr>
              <w:pStyle w:val="TAL"/>
              <w:rPr>
                <w:lang w:eastAsia="en-US"/>
              </w:rPr>
            </w:pPr>
            <w:r w:rsidRPr="00DD6CFB">
              <w:rPr>
                <w:lang w:eastAsia="en-US"/>
              </w:rPr>
              <w:t>Update IE SDAP-Config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6EFA6" w14:textId="77777777" w:rsidR="004335ED" w:rsidRPr="00DD6CFB" w:rsidRDefault="004335ED" w:rsidP="000D75B4">
            <w:pPr>
              <w:pStyle w:val="TAL"/>
              <w:rPr>
                <w:lang w:eastAsia="en-US"/>
              </w:rPr>
            </w:pPr>
            <w:r w:rsidRPr="00DD6CFB">
              <w:rPr>
                <w:lang w:eastAsia="en-US"/>
              </w:rPr>
              <w:t>17.4.0</w:t>
            </w:r>
          </w:p>
        </w:tc>
      </w:tr>
      <w:tr w:rsidR="004335ED" w:rsidRPr="0031204F" w14:paraId="4B936C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6BEB20"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7D8A2"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AE8690" w14:textId="77777777" w:rsidR="004335ED" w:rsidRPr="00DD6CFB" w:rsidRDefault="004335ED" w:rsidP="000D75B4">
            <w:pPr>
              <w:pStyle w:val="TAL"/>
              <w:rPr>
                <w:lang w:eastAsia="en-US"/>
              </w:rPr>
            </w:pPr>
            <w:r w:rsidRPr="00DD6CFB">
              <w:rPr>
                <w:lang w:eastAsia="en-US"/>
              </w:rPr>
              <w:t>R5-221419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CEF44" w14:textId="77777777" w:rsidR="004335ED" w:rsidRPr="00DD6CFB" w:rsidRDefault="004335ED" w:rsidP="000D75B4">
            <w:pPr>
              <w:pStyle w:val="TAL"/>
              <w:rPr>
                <w:lang w:eastAsia="en-US"/>
              </w:rPr>
            </w:pPr>
            <w:r w:rsidRPr="00DD6CFB">
              <w:rPr>
                <w:lang w:eastAsia="en-US"/>
              </w:rPr>
              <w:t>2173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24034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9FAE1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E576C7" w14:textId="77777777" w:rsidR="004335ED" w:rsidRPr="00DD6CFB" w:rsidRDefault="004335ED" w:rsidP="000D75B4">
            <w:pPr>
              <w:pStyle w:val="TAL"/>
              <w:rPr>
                <w:lang w:eastAsia="en-US"/>
              </w:rPr>
            </w:pPr>
            <w:r w:rsidRPr="00DD6CFB">
              <w:rPr>
                <w:lang w:eastAsia="en-US"/>
              </w:rPr>
              <w:t>Update chapter 4.5.1 General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A7767" w14:textId="77777777" w:rsidR="004335ED" w:rsidRPr="00DD6CFB" w:rsidRDefault="004335ED" w:rsidP="000D75B4">
            <w:pPr>
              <w:pStyle w:val="TAL"/>
              <w:rPr>
                <w:lang w:eastAsia="en-US"/>
              </w:rPr>
            </w:pPr>
            <w:r w:rsidRPr="00DD6CFB">
              <w:rPr>
                <w:lang w:eastAsia="en-US"/>
              </w:rPr>
              <w:t>17.4.0</w:t>
            </w:r>
          </w:p>
        </w:tc>
      </w:tr>
      <w:tr w:rsidR="004335ED" w:rsidRPr="0031204F" w14:paraId="0548CD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B0B2E7"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CC2B93"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B0705C" w14:textId="77777777" w:rsidR="004335ED" w:rsidRPr="00DD6CFB" w:rsidRDefault="004335ED" w:rsidP="000D75B4">
            <w:pPr>
              <w:pStyle w:val="TAL"/>
              <w:rPr>
                <w:lang w:eastAsia="en-US"/>
              </w:rPr>
            </w:pPr>
            <w:r w:rsidRPr="00DD6CFB">
              <w:rPr>
                <w:lang w:eastAsia="en-US"/>
              </w:rPr>
              <w:t>R5-221420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379D" w14:textId="77777777" w:rsidR="004335ED" w:rsidRPr="00DD6CFB" w:rsidRDefault="004335ED" w:rsidP="000D75B4">
            <w:pPr>
              <w:pStyle w:val="TAL"/>
              <w:rPr>
                <w:lang w:eastAsia="en-US"/>
              </w:rPr>
            </w:pPr>
            <w:r w:rsidRPr="00DD6CFB">
              <w:rPr>
                <w:lang w:eastAsia="en-US"/>
              </w:rPr>
              <w:t>2233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952B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B7C1D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939916" w14:textId="77777777" w:rsidR="004335ED" w:rsidRPr="00DD6CFB" w:rsidRDefault="004335ED" w:rsidP="000D75B4">
            <w:pPr>
              <w:pStyle w:val="TAL"/>
              <w:rPr>
                <w:lang w:eastAsia="en-US"/>
              </w:rPr>
            </w:pPr>
            <w:r w:rsidRPr="00DD6CFB">
              <w:rPr>
                <w:lang w:eastAsia="en-US"/>
              </w:rPr>
              <w:t>Correction to RRCReconfiguration message with condition REEST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4CE3D" w14:textId="77777777" w:rsidR="004335ED" w:rsidRPr="00DD6CFB" w:rsidRDefault="004335ED" w:rsidP="000D75B4">
            <w:pPr>
              <w:pStyle w:val="TAL"/>
              <w:rPr>
                <w:lang w:eastAsia="en-US"/>
              </w:rPr>
            </w:pPr>
            <w:r w:rsidRPr="00DD6CFB">
              <w:rPr>
                <w:lang w:eastAsia="en-US"/>
              </w:rPr>
              <w:t>17.4.0</w:t>
            </w:r>
          </w:p>
        </w:tc>
      </w:tr>
      <w:tr w:rsidR="004335ED" w:rsidRPr="0031204F" w14:paraId="1ACA77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02A0CB"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DF6E46"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966E29" w14:textId="77777777" w:rsidR="004335ED" w:rsidRPr="00DD6CFB" w:rsidRDefault="004335ED" w:rsidP="000D75B4">
            <w:pPr>
              <w:pStyle w:val="TAL"/>
              <w:rPr>
                <w:lang w:eastAsia="en-US"/>
              </w:rPr>
            </w:pPr>
            <w:r w:rsidRPr="00DD6CFB">
              <w:rPr>
                <w:lang w:eastAsia="en-US"/>
              </w:rPr>
              <w:t>R5-221421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D08F8" w14:textId="77777777" w:rsidR="004335ED" w:rsidRPr="00DD6CFB" w:rsidRDefault="004335ED" w:rsidP="000D75B4">
            <w:pPr>
              <w:pStyle w:val="TAL"/>
              <w:rPr>
                <w:lang w:eastAsia="en-US"/>
              </w:rPr>
            </w:pPr>
            <w:r w:rsidRPr="00DD6CFB">
              <w:rPr>
                <w:lang w:eastAsia="en-US"/>
              </w:rPr>
              <w:t>2277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1DBF2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3A0ED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7E3E9" w14:textId="77777777" w:rsidR="004335ED" w:rsidRPr="00DD6CFB" w:rsidRDefault="004335ED" w:rsidP="000D75B4">
            <w:pPr>
              <w:pStyle w:val="TAL"/>
              <w:rPr>
                <w:lang w:eastAsia="en-US"/>
              </w:rPr>
            </w:pPr>
            <w:r w:rsidRPr="00DD6CFB">
              <w:rPr>
                <w:lang w:eastAsia="en-US"/>
              </w:rPr>
              <w:t>Correction to the BWP-</w:t>
            </w:r>
            <w:proofErr w:type="spellStart"/>
            <w:r w:rsidRPr="00DD6CFB">
              <w:rPr>
                <w:lang w:eastAsia="en-US"/>
              </w:rPr>
              <w:t>DownlinkDedicated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F4D04" w14:textId="77777777" w:rsidR="004335ED" w:rsidRPr="00DD6CFB" w:rsidRDefault="004335ED" w:rsidP="000D75B4">
            <w:pPr>
              <w:pStyle w:val="TAL"/>
              <w:rPr>
                <w:lang w:eastAsia="en-US"/>
              </w:rPr>
            </w:pPr>
            <w:r w:rsidRPr="00DD6CFB">
              <w:rPr>
                <w:lang w:eastAsia="en-US"/>
              </w:rPr>
              <w:t>17.4.0</w:t>
            </w:r>
          </w:p>
        </w:tc>
      </w:tr>
      <w:tr w:rsidR="004335ED" w:rsidRPr="0031204F" w14:paraId="08848C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587784"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EDFE5C"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43EF7B" w14:textId="77777777" w:rsidR="004335ED" w:rsidRPr="00DD6CFB" w:rsidRDefault="004335ED" w:rsidP="000D75B4">
            <w:pPr>
              <w:pStyle w:val="TAL"/>
              <w:rPr>
                <w:lang w:eastAsia="en-US"/>
              </w:rPr>
            </w:pPr>
            <w:r w:rsidRPr="00DD6CFB">
              <w:rPr>
                <w:lang w:eastAsia="en-US"/>
              </w:rPr>
              <w:t>R5-221422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1648" w14:textId="77777777" w:rsidR="004335ED" w:rsidRPr="00DD6CFB" w:rsidRDefault="004335ED" w:rsidP="000D75B4">
            <w:pPr>
              <w:pStyle w:val="TAL"/>
              <w:rPr>
                <w:lang w:eastAsia="en-US"/>
              </w:rPr>
            </w:pPr>
            <w:r w:rsidRPr="00DD6CFB">
              <w:rPr>
                <w:lang w:eastAsia="en-US"/>
              </w:rPr>
              <w:t>2280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E7E6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B422B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58707" w14:textId="77777777" w:rsidR="004335ED" w:rsidRPr="00DD6CFB" w:rsidRDefault="004335ED" w:rsidP="000D75B4">
            <w:pPr>
              <w:pStyle w:val="TAL"/>
              <w:rPr>
                <w:lang w:eastAsia="en-US"/>
              </w:rPr>
            </w:pPr>
            <w:r w:rsidRPr="00DD6CFB">
              <w:rPr>
                <w:lang w:eastAsia="en-US"/>
              </w:rPr>
              <w:t xml:space="preserve">NE-DC support for </w:t>
            </w:r>
            <w:proofErr w:type="spellStart"/>
            <w:r w:rsidRPr="00DD6CFB">
              <w:rPr>
                <w:lang w:eastAsia="en-US"/>
              </w:rPr>
              <w:t>UECapabilityEnquiry</w:t>
            </w:r>
            <w:proofErr w:type="spellEnd"/>
            <w:r w:rsidRPr="00DD6CFB">
              <w:rPr>
                <w:lang w:eastAsia="en-US"/>
              </w:rPr>
              <w:t xml:space="preserve"> and </w:t>
            </w:r>
            <w:proofErr w:type="spellStart"/>
            <w:r w:rsidRPr="00DD6CFB">
              <w:rPr>
                <w:lang w:eastAsia="en-US"/>
              </w:rPr>
              <w:t>UECapabilityInformation</w:t>
            </w:r>
            <w:proofErr w:type="spellEnd"/>
            <w:r w:rsidRPr="00DD6CFB">
              <w:rPr>
                <w:lang w:eastAsia="en-US"/>
              </w:rPr>
              <w:t xml:space="preserve">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9CD45" w14:textId="77777777" w:rsidR="004335ED" w:rsidRPr="00DD6CFB" w:rsidRDefault="004335ED" w:rsidP="000D75B4">
            <w:pPr>
              <w:pStyle w:val="TAL"/>
              <w:rPr>
                <w:lang w:eastAsia="en-US"/>
              </w:rPr>
            </w:pPr>
            <w:r w:rsidRPr="00DD6CFB">
              <w:rPr>
                <w:lang w:eastAsia="en-US"/>
              </w:rPr>
              <w:t>17.4.0</w:t>
            </w:r>
          </w:p>
        </w:tc>
      </w:tr>
      <w:tr w:rsidR="004335ED" w:rsidRPr="0031204F" w14:paraId="169970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130D85"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FA80C8"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B4DDB" w14:textId="77777777" w:rsidR="004335ED" w:rsidRPr="00DD6CFB" w:rsidRDefault="004335ED" w:rsidP="000D75B4">
            <w:pPr>
              <w:pStyle w:val="TAL"/>
              <w:rPr>
                <w:lang w:eastAsia="en-US"/>
              </w:rPr>
            </w:pPr>
            <w:r w:rsidRPr="00DD6CFB">
              <w:rPr>
                <w:lang w:eastAsia="en-US"/>
              </w:rPr>
              <w:t>R5-221423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66BD4" w14:textId="77777777" w:rsidR="004335ED" w:rsidRPr="00DD6CFB" w:rsidRDefault="004335ED" w:rsidP="000D75B4">
            <w:pPr>
              <w:pStyle w:val="TAL"/>
              <w:rPr>
                <w:lang w:eastAsia="en-US"/>
              </w:rPr>
            </w:pPr>
            <w:r w:rsidRPr="00DD6CFB">
              <w:rPr>
                <w:lang w:eastAsia="en-US"/>
              </w:rPr>
              <w:t>2194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73705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AAA38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F98A7" w14:textId="77777777" w:rsidR="004335ED" w:rsidRPr="00DD6CFB" w:rsidRDefault="004335ED" w:rsidP="000D75B4">
            <w:pPr>
              <w:pStyle w:val="TAL"/>
              <w:rPr>
                <w:lang w:eastAsia="en-US"/>
              </w:rPr>
            </w:pPr>
            <w:r w:rsidRPr="00DD6CFB">
              <w:rPr>
                <w:lang w:eastAsia="en-US"/>
              </w:rPr>
              <w:t>Correction to IMS MO speech call establishment generic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02433" w14:textId="77777777" w:rsidR="004335ED" w:rsidRPr="00DD6CFB" w:rsidRDefault="004335ED" w:rsidP="000D75B4">
            <w:pPr>
              <w:pStyle w:val="TAL"/>
              <w:rPr>
                <w:lang w:eastAsia="en-US"/>
              </w:rPr>
            </w:pPr>
            <w:r w:rsidRPr="00DD6CFB">
              <w:rPr>
                <w:lang w:eastAsia="en-US"/>
              </w:rPr>
              <w:t>17.4.0</w:t>
            </w:r>
          </w:p>
        </w:tc>
      </w:tr>
      <w:tr w:rsidR="004335ED" w:rsidRPr="0031204F" w14:paraId="23E6C7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892BC3"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608FAA"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742C9A" w14:textId="77777777" w:rsidR="004335ED" w:rsidRPr="00DD6CFB" w:rsidRDefault="004335ED" w:rsidP="000D75B4">
            <w:pPr>
              <w:pStyle w:val="TAL"/>
              <w:rPr>
                <w:lang w:eastAsia="en-US"/>
              </w:rPr>
            </w:pPr>
            <w:r w:rsidRPr="00DD6CFB">
              <w:rPr>
                <w:lang w:eastAsia="en-US"/>
              </w:rPr>
              <w:t>R5-221424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FBA22" w14:textId="77777777" w:rsidR="004335ED" w:rsidRPr="00DD6CFB" w:rsidRDefault="004335ED" w:rsidP="000D75B4">
            <w:pPr>
              <w:pStyle w:val="TAL"/>
              <w:rPr>
                <w:lang w:eastAsia="en-US"/>
              </w:rPr>
            </w:pPr>
            <w:r w:rsidRPr="00DD6CFB">
              <w:rPr>
                <w:lang w:eastAsia="en-US"/>
              </w:rPr>
              <w:t>2176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F467F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446E3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59390" w14:textId="77777777" w:rsidR="004335ED" w:rsidRPr="00DD6CFB" w:rsidRDefault="004335ED" w:rsidP="000D75B4">
            <w:pPr>
              <w:pStyle w:val="TAL"/>
              <w:rPr>
                <w:lang w:eastAsia="en-US"/>
              </w:rPr>
            </w:pPr>
            <w:r w:rsidRPr="00DD6CFB">
              <w:rPr>
                <w:lang w:eastAsia="en-US"/>
              </w:rPr>
              <w:t xml:space="preserve">Correction to test procedure 4.9.11 IMS Emergency call or </w:t>
            </w:r>
            <w:proofErr w:type="spellStart"/>
            <w:r w:rsidRPr="00DD6CFB">
              <w:rPr>
                <w:lang w:eastAsia="en-US"/>
              </w:rPr>
              <w:t>eCall</w:t>
            </w:r>
            <w:proofErr w:type="spellEnd"/>
            <w:r w:rsidRPr="00DD6CFB">
              <w:rPr>
                <w:lang w:eastAsia="en-US"/>
              </w:rPr>
              <w:t xml:space="preserve"> over IMS establishment in 5GC with IMS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AFC1D" w14:textId="77777777" w:rsidR="004335ED" w:rsidRPr="00DD6CFB" w:rsidRDefault="004335ED" w:rsidP="000D75B4">
            <w:pPr>
              <w:pStyle w:val="TAL"/>
              <w:rPr>
                <w:lang w:eastAsia="en-US"/>
              </w:rPr>
            </w:pPr>
            <w:r w:rsidRPr="00DD6CFB">
              <w:rPr>
                <w:lang w:eastAsia="en-US"/>
              </w:rPr>
              <w:t>17.4.0</w:t>
            </w:r>
          </w:p>
        </w:tc>
      </w:tr>
      <w:tr w:rsidR="004335ED" w:rsidRPr="0031204F" w14:paraId="7201F4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86AA82"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4830B1"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80CC9E" w14:textId="77777777" w:rsidR="004335ED" w:rsidRPr="00DD6CFB" w:rsidRDefault="004335ED" w:rsidP="000D75B4">
            <w:pPr>
              <w:pStyle w:val="TAL"/>
              <w:rPr>
                <w:lang w:eastAsia="en-US"/>
              </w:rPr>
            </w:pPr>
            <w:r w:rsidRPr="00DD6CFB">
              <w:rPr>
                <w:lang w:eastAsia="en-US"/>
              </w:rPr>
              <w:t>R5-221425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6ACD3" w14:textId="77777777" w:rsidR="004335ED" w:rsidRPr="00DD6CFB" w:rsidRDefault="004335ED" w:rsidP="000D75B4">
            <w:pPr>
              <w:pStyle w:val="TAL"/>
              <w:rPr>
                <w:lang w:eastAsia="en-US"/>
              </w:rPr>
            </w:pPr>
            <w:r w:rsidRPr="00DD6CFB">
              <w:rPr>
                <w:lang w:eastAsia="en-US"/>
              </w:rPr>
              <w:t>2177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911C4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F6B2E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3AED7C" w14:textId="77777777" w:rsidR="004335ED" w:rsidRPr="00DD6CFB" w:rsidRDefault="004335ED" w:rsidP="000D75B4">
            <w:pPr>
              <w:pStyle w:val="TAL"/>
              <w:rPr>
                <w:lang w:eastAsia="en-US"/>
              </w:rPr>
            </w:pPr>
            <w:r w:rsidRPr="00DD6CFB">
              <w:rPr>
                <w:lang w:eastAsia="en-US"/>
              </w:rPr>
              <w:t xml:space="preserve">Correction to test procedure 4.9.12 IMS Emergency call or </w:t>
            </w:r>
            <w:proofErr w:type="spellStart"/>
            <w:r w:rsidRPr="00DD6CFB">
              <w:rPr>
                <w:lang w:eastAsia="en-US"/>
              </w:rPr>
              <w:t>eCall</w:t>
            </w:r>
            <w:proofErr w:type="spellEnd"/>
            <w:r w:rsidRPr="00DD6CFB">
              <w:rPr>
                <w:lang w:eastAsia="en-US"/>
              </w:rPr>
              <w:t xml:space="preserve"> over IMS establishment in 5GC without IMS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5A183" w14:textId="77777777" w:rsidR="004335ED" w:rsidRPr="00DD6CFB" w:rsidRDefault="004335ED" w:rsidP="000D75B4">
            <w:pPr>
              <w:pStyle w:val="TAL"/>
              <w:rPr>
                <w:lang w:eastAsia="en-US"/>
              </w:rPr>
            </w:pPr>
            <w:r w:rsidRPr="00DD6CFB">
              <w:rPr>
                <w:lang w:eastAsia="en-US"/>
              </w:rPr>
              <w:t>17.4.0</w:t>
            </w:r>
          </w:p>
        </w:tc>
      </w:tr>
      <w:tr w:rsidR="004335ED" w:rsidRPr="0031204F" w14:paraId="27BE91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202B95"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34CA44"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409C6B" w14:textId="77777777" w:rsidR="004335ED" w:rsidRPr="00DD6CFB" w:rsidRDefault="004335ED" w:rsidP="000D75B4">
            <w:pPr>
              <w:pStyle w:val="TAL"/>
              <w:rPr>
                <w:lang w:eastAsia="en-US"/>
              </w:rPr>
            </w:pPr>
            <w:r w:rsidRPr="00DD6CFB">
              <w:rPr>
                <w:lang w:eastAsia="en-US"/>
              </w:rPr>
              <w:t>R5-221426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DAFAD" w14:textId="77777777" w:rsidR="004335ED" w:rsidRPr="00DD6CFB" w:rsidRDefault="004335ED" w:rsidP="000D75B4">
            <w:pPr>
              <w:pStyle w:val="TAL"/>
              <w:rPr>
                <w:lang w:eastAsia="en-US"/>
              </w:rPr>
            </w:pPr>
            <w:r w:rsidRPr="00DD6CFB">
              <w:rPr>
                <w:lang w:eastAsia="en-US"/>
              </w:rPr>
              <w:t>2263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974F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D8D78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17844" w14:textId="77777777" w:rsidR="004335ED" w:rsidRPr="00DD6CFB" w:rsidRDefault="004335ED" w:rsidP="000D75B4">
            <w:pPr>
              <w:pStyle w:val="TAL"/>
              <w:rPr>
                <w:lang w:eastAsia="en-US"/>
              </w:rPr>
            </w:pPr>
            <w:r w:rsidRPr="00DD6CFB">
              <w:rPr>
                <w:lang w:eastAsia="en-US"/>
              </w:rPr>
              <w:t>Updates to IE Route Selection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F85D9" w14:textId="77777777" w:rsidR="004335ED" w:rsidRPr="00DD6CFB" w:rsidRDefault="004335ED" w:rsidP="000D75B4">
            <w:pPr>
              <w:pStyle w:val="TAL"/>
              <w:rPr>
                <w:lang w:eastAsia="en-US"/>
              </w:rPr>
            </w:pPr>
            <w:r w:rsidRPr="00DD6CFB">
              <w:rPr>
                <w:lang w:eastAsia="en-US"/>
              </w:rPr>
              <w:t>17.4.0</w:t>
            </w:r>
          </w:p>
        </w:tc>
      </w:tr>
      <w:tr w:rsidR="004335ED" w:rsidRPr="0031204F" w14:paraId="607CCB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E85EE3"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02A7"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ABB8DA" w14:textId="77777777" w:rsidR="004335ED" w:rsidRPr="00DD6CFB" w:rsidRDefault="004335ED" w:rsidP="000D75B4">
            <w:pPr>
              <w:pStyle w:val="TAL"/>
              <w:rPr>
                <w:lang w:eastAsia="en-US"/>
              </w:rPr>
            </w:pPr>
            <w:r w:rsidRPr="00DD6CFB">
              <w:rPr>
                <w:lang w:eastAsia="en-US"/>
              </w:rPr>
              <w:t>R5-221491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F6A85" w14:textId="77777777" w:rsidR="004335ED" w:rsidRPr="00DD6CFB" w:rsidRDefault="004335ED" w:rsidP="000D75B4">
            <w:pPr>
              <w:pStyle w:val="TAL"/>
              <w:rPr>
                <w:lang w:eastAsia="en-US"/>
              </w:rPr>
            </w:pPr>
            <w:r w:rsidRPr="00DD6CFB">
              <w:rPr>
                <w:lang w:eastAsia="en-US"/>
              </w:rPr>
              <w:t>2168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065CA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1DB24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C7947" w14:textId="77777777" w:rsidR="004335ED" w:rsidRPr="00DD6CFB" w:rsidRDefault="004335ED" w:rsidP="000D75B4">
            <w:pPr>
              <w:pStyle w:val="TAL"/>
              <w:rPr>
                <w:lang w:eastAsia="en-US"/>
              </w:rPr>
            </w:pPr>
            <w:r w:rsidRPr="00DD6CFB">
              <w:rPr>
                <w:lang w:eastAsia="en-US"/>
              </w:rPr>
              <w:t>Update of NR CA configurations for Protocol testing with NR CA 3CC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D55078" w14:textId="77777777" w:rsidR="004335ED" w:rsidRPr="00DD6CFB" w:rsidRDefault="004335ED" w:rsidP="000D75B4">
            <w:pPr>
              <w:pStyle w:val="TAL"/>
              <w:rPr>
                <w:lang w:eastAsia="en-US"/>
              </w:rPr>
            </w:pPr>
            <w:r w:rsidRPr="00DD6CFB">
              <w:rPr>
                <w:lang w:eastAsia="en-US"/>
              </w:rPr>
              <w:t>17.4.0</w:t>
            </w:r>
          </w:p>
        </w:tc>
      </w:tr>
      <w:tr w:rsidR="004335ED" w:rsidRPr="0031204F" w14:paraId="39508C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A5B926"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BCB4CF"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1200C" w14:textId="77777777" w:rsidR="004335ED" w:rsidRPr="00DD6CFB" w:rsidRDefault="004335ED" w:rsidP="000D75B4">
            <w:pPr>
              <w:pStyle w:val="TAL"/>
              <w:rPr>
                <w:lang w:eastAsia="en-US"/>
              </w:rPr>
            </w:pPr>
            <w:r w:rsidRPr="00DD6CFB">
              <w:rPr>
                <w:lang w:eastAsia="en-US"/>
              </w:rPr>
              <w:t>R5-221492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744B2" w14:textId="77777777" w:rsidR="004335ED" w:rsidRPr="00DD6CFB" w:rsidRDefault="004335ED" w:rsidP="000D75B4">
            <w:pPr>
              <w:pStyle w:val="TAL"/>
              <w:rPr>
                <w:lang w:eastAsia="en-US"/>
              </w:rPr>
            </w:pPr>
            <w:r w:rsidRPr="00DD6CFB">
              <w:rPr>
                <w:lang w:eastAsia="en-US"/>
              </w:rPr>
              <w:t>2169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366C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CB0C4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EE47" w14:textId="77777777" w:rsidR="004335ED" w:rsidRPr="00DD6CFB" w:rsidRDefault="004335ED" w:rsidP="000D75B4">
            <w:pPr>
              <w:pStyle w:val="TAL"/>
              <w:rPr>
                <w:lang w:eastAsia="en-US"/>
              </w:rPr>
            </w:pPr>
            <w:r w:rsidRPr="00DD6CFB">
              <w:rPr>
                <w:lang w:eastAsia="en-US"/>
              </w:rPr>
              <w:t>Update of inter-band cell environment for Protocol testing with NR CA 3CC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F23E3" w14:textId="77777777" w:rsidR="004335ED" w:rsidRPr="00DD6CFB" w:rsidRDefault="004335ED" w:rsidP="000D75B4">
            <w:pPr>
              <w:pStyle w:val="TAL"/>
              <w:rPr>
                <w:lang w:eastAsia="en-US"/>
              </w:rPr>
            </w:pPr>
            <w:r w:rsidRPr="00DD6CFB">
              <w:rPr>
                <w:lang w:eastAsia="en-US"/>
              </w:rPr>
              <w:t>17.4.0</w:t>
            </w:r>
          </w:p>
        </w:tc>
      </w:tr>
      <w:tr w:rsidR="004335ED" w:rsidRPr="0031204F" w14:paraId="65361C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23B286"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84BA3D"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E97DCB" w14:textId="77777777" w:rsidR="004335ED" w:rsidRPr="00DD6CFB" w:rsidRDefault="004335ED" w:rsidP="000D75B4">
            <w:pPr>
              <w:pStyle w:val="TAL"/>
              <w:rPr>
                <w:lang w:eastAsia="en-US"/>
              </w:rPr>
            </w:pPr>
            <w:r w:rsidRPr="00DD6CFB">
              <w:rPr>
                <w:lang w:eastAsia="en-US"/>
              </w:rPr>
              <w:t>R5-221493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BA119" w14:textId="77777777" w:rsidR="004335ED" w:rsidRPr="00DD6CFB" w:rsidRDefault="004335ED" w:rsidP="000D75B4">
            <w:pPr>
              <w:pStyle w:val="TAL"/>
              <w:rPr>
                <w:lang w:eastAsia="en-US"/>
              </w:rPr>
            </w:pPr>
            <w:r w:rsidRPr="00DD6CFB">
              <w:rPr>
                <w:lang w:eastAsia="en-US"/>
              </w:rPr>
              <w:t>2286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B0197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CCEA5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701B" w14:textId="77777777" w:rsidR="004335ED" w:rsidRPr="00DD6CFB" w:rsidRDefault="004335ED" w:rsidP="000D75B4">
            <w:pPr>
              <w:pStyle w:val="TAL"/>
              <w:rPr>
                <w:lang w:eastAsia="en-US"/>
              </w:rPr>
            </w:pPr>
            <w:r w:rsidRPr="00DD6CFB">
              <w:rPr>
                <w:lang w:eastAsia="en-US"/>
              </w:rPr>
              <w:t>Modification of common test environment for EHC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7A29C" w14:textId="77777777" w:rsidR="004335ED" w:rsidRPr="00DD6CFB" w:rsidRDefault="004335ED" w:rsidP="000D75B4">
            <w:pPr>
              <w:pStyle w:val="TAL"/>
              <w:rPr>
                <w:lang w:eastAsia="en-US"/>
              </w:rPr>
            </w:pPr>
            <w:r w:rsidRPr="00DD6CFB">
              <w:rPr>
                <w:lang w:eastAsia="en-US"/>
              </w:rPr>
              <w:t>17.4.0</w:t>
            </w:r>
          </w:p>
        </w:tc>
      </w:tr>
      <w:tr w:rsidR="004335ED" w:rsidRPr="0031204F" w14:paraId="3DEE32E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F4294B"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10AEC"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CD010" w14:textId="77777777" w:rsidR="004335ED" w:rsidRPr="00DD6CFB" w:rsidRDefault="004335ED" w:rsidP="000D75B4">
            <w:pPr>
              <w:pStyle w:val="TAL"/>
              <w:rPr>
                <w:lang w:eastAsia="en-US"/>
              </w:rPr>
            </w:pPr>
            <w:r w:rsidRPr="00DD6CFB">
              <w:rPr>
                <w:lang w:eastAsia="en-US"/>
              </w:rPr>
              <w:t>R5-221499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69E7F" w14:textId="77777777" w:rsidR="004335ED" w:rsidRPr="00DD6CFB" w:rsidRDefault="004335ED" w:rsidP="000D75B4">
            <w:pPr>
              <w:pStyle w:val="TAL"/>
              <w:rPr>
                <w:lang w:eastAsia="en-US"/>
              </w:rPr>
            </w:pPr>
            <w:r w:rsidRPr="00DD6CFB">
              <w:rPr>
                <w:lang w:eastAsia="en-US"/>
              </w:rPr>
              <w:t>2207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AB602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95952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9090F" w14:textId="77777777" w:rsidR="004335ED" w:rsidRPr="00DD6CFB" w:rsidRDefault="004335ED" w:rsidP="000D75B4">
            <w:pPr>
              <w:pStyle w:val="TAL"/>
              <w:rPr>
                <w:lang w:eastAsia="en-US"/>
              </w:rPr>
            </w:pPr>
            <w:r w:rsidRPr="00DD6CFB">
              <w:rPr>
                <w:lang w:eastAsia="en-US"/>
              </w:rPr>
              <w:t>Correction to generic test procedures for NR SL MIMO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D6E52" w14:textId="77777777" w:rsidR="004335ED" w:rsidRPr="00DD6CFB" w:rsidRDefault="004335ED" w:rsidP="000D75B4">
            <w:pPr>
              <w:pStyle w:val="TAL"/>
              <w:rPr>
                <w:lang w:eastAsia="en-US"/>
              </w:rPr>
            </w:pPr>
            <w:r w:rsidRPr="00DD6CFB">
              <w:rPr>
                <w:lang w:eastAsia="en-US"/>
              </w:rPr>
              <w:t>17.4.0</w:t>
            </w:r>
          </w:p>
        </w:tc>
      </w:tr>
      <w:tr w:rsidR="004335ED" w:rsidRPr="0031204F" w14:paraId="20C51CD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22BB93"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82EE70"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02183B" w14:textId="77777777" w:rsidR="004335ED" w:rsidRPr="00DD6CFB" w:rsidRDefault="004335ED" w:rsidP="000D75B4">
            <w:pPr>
              <w:pStyle w:val="TAL"/>
              <w:rPr>
                <w:lang w:eastAsia="en-US"/>
              </w:rPr>
            </w:pPr>
            <w:r w:rsidRPr="00DD6CFB">
              <w:rPr>
                <w:lang w:eastAsia="en-US"/>
              </w:rPr>
              <w:t>R5-221500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8453B" w14:textId="77777777" w:rsidR="004335ED" w:rsidRPr="00DD6CFB" w:rsidRDefault="004335ED" w:rsidP="000D75B4">
            <w:pPr>
              <w:pStyle w:val="TAL"/>
              <w:rPr>
                <w:lang w:eastAsia="en-US"/>
              </w:rPr>
            </w:pPr>
            <w:r w:rsidRPr="00DD6CFB">
              <w:rPr>
                <w:lang w:eastAsia="en-US"/>
              </w:rPr>
              <w:t>2209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34D25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74ED6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5486F" w14:textId="77777777" w:rsidR="004335ED" w:rsidRPr="00DD6CFB" w:rsidRDefault="004335ED" w:rsidP="000D75B4">
            <w:pPr>
              <w:pStyle w:val="TAL"/>
              <w:rPr>
                <w:lang w:eastAsia="en-US"/>
              </w:rPr>
            </w:pPr>
            <w:r w:rsidRPr="00DD6CFB">
              <w:rPr>
                <w:lang w:eastAsia="en-US"/>
              </w:rPr>
              <w:t>Addition of test procedures for releasing unicast 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8C25C" w14:textId="77777777" w:rsidR="004335ED" w:rsidRPr="00DD6CFB" w:rsidRDefault="004335ED" w:rsidP="000D75B4">
            <w:pPr>
              <w:pStyle w:val="TAL"/>
              <w:rPr>
                <w:lang w:eastAsia="en-US"/>
              </w:rPr>
            </w:pPr>
            <w:r w:rsidRPr="00DD6CFB">
              <w:rPr>
                <w:lang w:eastAsia="en-US"/>
              </w:rPr>
              <w:t>17.4.0</w:t>
            </w:r>
          </w:p>
        </w:tc>
      </w:tr>
      <w:tr w:rsidR="004335ED" w:rsidRPr="0031204F" w14:paraId="7FB79B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EF25CA"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898223"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5244B2" w14:textId="77777777" w:rsidR="004335ED" w:rsidRPr="00DD6CFB" w:rsidRDefault="004335ED" w:rsidP="000D75B4">
            <w:pPr>
              <w:pStyle w:val="TAL"/>
              <w:rPr>
                <w:lang w:eastAsia="en-US"/>
              </w:rPr>
            </w:pPr>
            <w:r w:rsidRPr="00DD6CFB">
              <w:rPr>
                <w:lang w:eastAsia="en-US"/>
              </w:rPr>
              <w:t>R5-221501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1B30" w14:textId="77777777" w:rsidR="004335ED" w:rsidRPr="00DD6CFB" w:rsidRDefault="004335ED" w:rsidP="000D75B4">
            <w:pPr>
              <w:pStyle w:val="TAL"/>
              <w:rPr>
                <w:lang w:eastAsia="en-US"/>
              </w:rPr>
            </w:pPr>
            <w:r w:rsidRPr="00DD6CFB">
              <w:rPr>
                <w:lang w:eastAsia="en-US"/>
              </w:rPr>
              <w:t>2210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79AE9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2BD2D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5335C" w14:textId="77777777" w:rsidR="004335ED" w:rsidRPr="00DD6CFB" w:rsidRDefault="004335ED" w:rsidP="000D75B4">
            <w:pPr>
              <w:pStyle w:val="TAL"/>
              <w:rPr>
                <w:lang w:eastAsia="en-US"/>
              </w:rPr>
            </w:pPr>
            <w:r w:rsidRPr="00DD6CFB">
              <w:rPr>
                <w:lang w:eastAsia="en-US"/>
              </w:rPr>
              <w:t>Addition of test procedures for data exchanging on unicast 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050C7" w14:textId="77777777" w:rsidR="004335ED" w:rsidRPr="00DD6CFB" w:rsidRDefault="004335ED" w:rsidP="000D75B4">
            <w:pPr>
              <w:pStyle w:val="TAL"/>
              <w:rPr>
                <w:lang w:eastAsia="en-US"/>
              </w:rPr>
            </w:pPr>
            <w:r w:rsidRPr="00DD6CFB">
              <w:rPr>
                <w:lang w:eastAsia="en-US"/>
              </w:rPr>
              <w:t>17.4.0</w:t>
            </w:r>
          </w:p>
        </w:tc>
      </w:tr>
      <w:tr w:rsidR="004335ED" w:rsidRPr="0031204F" w14:paraId="1F7F92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D9AE27"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FAD905"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48043" w14:textId="77777777" w:rsidR="004335ED" w:rsidRPr="00DD6CFB" w:rsidRDefault="004335ED" w:rsidP="000D75B4">
            <w:pPr>
              <w:pStyle w:val="TAL"/>
              <w:rPr>
                <w:lang w:eastAsia="en-US"/>
              </w:rPr>
            </w:pPr>
            <w:r w:rsidRPr="00DD6CFB">
              <w:rPr>
                <w:lang w:eastAsia="en-US"/>
              </w:rPr>
              <w:t>R5-221502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9764F" w14:textId="77777777" w:rsidR="004335ED" w:rsidRPr="00DD6CFB" w:rsidRDefault="004335ED" w:rsidP="000D75B4">
            <w:pPr>
              <w:pStyle w:val="TAL"/>
              <w:rPr>
                <w:lang w:eastAsia="en-US"/>
              </w:rPr>
            </w:pPr>
            <w:r w:rsidRPr="00DD6CFB">
              <w:rPr>
                <w:lang w:eastAsia="en-US"/>
              </w:rPr>
              <w:t>2211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5CAB2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1F246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45B76" w14:textId="77777777" w:rsidR="004335ED" w:rsidRPr="00DD6CFB" w:rsidRDefault="004335ED" w:rsidP="000D75B4">
            <w:pPr>
              <w:pStyle w:val="TAL"/>
              <w:rPr>
                <w:lang w:eastAsia="en-US"/>
              </w:rPr>
            </w:pPr>
            <w:r w:rsidRPr="00DD6CFB">
              <w:rPr>
                <w:lang w:eastAsia="en-US"/>
              </w:rPr>
              <w:t xml:space="preserve">Correction to PC5 RRC message </w:t>
            </w:r>
            <w:proofErr w:type="spellStart"/>
            <w:r w:rsidRPr="00DD6CFB">
              <w:rPr>
                <w:lang w:eastAsia="en-US"/>
              </w:rPr>
              <w:t>MasterInformationBlockSidelink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581C2" w14:textId="77777777" w:rsidR="004335ED" w:rsidRPr="00DD6CFB" w:rsidRDefault="004335ED" w:rsidP="000D75B4">
            <w:pPr>
              <w:pStyle w:val="TAL"/>
              <w:rPr>
                <w:lang w:eastAsia="en-US"/>
              </w:rPr>
            </w:pPr>
            <w:r w:rsidRPr="00DD6CFB">
              <w:rPr>
                <w:lang w:eastAsia="en-US"/>
              </w:rPr>
              <w:t>17.4.0</w:t>
            </w:r>
          </w:p>
        </w:tc>
      </w:tr>
      <w:tr w:rsidR="004335ED" w:rsidRPr="0031204F" w14:paraId="46C020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1D1906"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55E5BB"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5AF5CD" w14:textId="77777777" w:rsidR="004335ED" w:rsidRPr="00DD6CFB" w:rsidRDefault="004335ED" w:rsidP="000D75B4">
            <w:pPr>
              <w:pStyle w:val="TAL"/>
              <w:rPr>
                <w:lang w:eastAsia="en-US"/>
              </w:rPr>
            </w:pPr>
            <w:r w:rsidRPr="00DD6CFB">
              <w:rPr>
                <w:lang w:eastAsia="en-US"/>
              </w:rPr>
              <w:t>R5-221503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47C28" w14:textId="77777777" w:rsidR="004335ED" w:rsidRPr="00DD6CFB" w:rsidRDefault="004335ED" w:rsidP="000D75B4">
            <w:pPr>
              <w:pStyle w:val="TAL"/>
              <w:rPr>
                <w:lang w:eastAsia="en-US"/>
              </w:rPr>
            </w:pPr>
            <w:r w:rsidRPr="00DD6CFB">
              <w:rPr>
                <w:lang w:eastAsia="en-US"/>
              </w:rPr>
              <w:t>2212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6BFDB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F0767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DCD83" w14:textId="77777777" w:rsidR="004335ED" w:rsidRPr="00DD6CFB" w:rsidRDefault="004335ED" w:rsidP="000D75B4">
            <w:pPr>
              <w:pStyle w:val="TAL"/>
              <w:rPr>
                <w:lang w:eastAsia="en-US"/>
              </w:rPr>
            </w:pPr>
            <w:r w:rsidRPr="00DD6CFB">
              <w:rPr>
                <w:lang w:eastAsia="en-US"/>
              </w:rPr>
              <w:t xml:space="preserve">Correction to PC5 RRC message </w:t>
            </w:r>
            <w:proofErr w:type="spellStart"/>
            <w:r w:rsidRPr="00DD6CFB">
              <w:rPr>
                <w:lang w:eastAsia="en-US"/>
              </w:rPr>
              <w:t>MeasurementReportSidelink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1D975" w14:textId="77777777" w:rsidR="004335ED" w:rsidRPr="00DD6CFB" w:rsidRDefault="004335ED" w:rsidP="000D75B4">
            <w:pPr>
              <w:pStyle w:val="TAL"/>
              <w:rPr>
                <w:lang w:eastAsia="en-US"/>
              </w:rPr>
            </w:pPr>
            <w:r w:rsidRPr="00DD6CFB">
              <w:rPr>
                <w:lang w:eastAsia="en-US"/>
              </w:rPr>
              <w:t>17.4.0</w:t>
            </w:r>
          </w:p>
        </w:tc>
      </w:tr>
      <w:tr w:rsidR="004335ED" w:rsidRPr="0031204F" w14:paraId="0D4FCB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9FC49A"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4628C1"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9641AA" w14:textId="77777777" w:rsidR="004335ED" w:rsidRPr="00DD6CFB" w:rsidRDefault="004335ED" w:rsidP="000D75B4">
            <w:pPr>
              <w:pStyle w:val="TAL"/>
              <w:rPr>
                <w:lang w:eastAsia="en-US"/>
              </w:rPr>
            </w:pPr>
            <w:r w:rsidRPr="00DD6CFB">
              <w:rPr>
                <w:lang w:eastAsia="en-US"/>
              </w:rPr>
              <w:t>R5-221504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F086" w14:textId="77777777" w:rsidR="004335ED" w:rsidRPr="00DD6CFB" w:rsidRDefault="004335ED" w:rsidP="000D75B4">
            <w:pPr>
              <w:pStyle w:val="TAL"/>
              <w:rPr>
                <w:lang w:eastAsia="en-US"/>
              </w:rPr>
            </w:pPr>
            <w:r w:rsidRPr="00DD6CFB">
              <w:rPr>
                <w:lang w:eastAsia="en-US"/>
              </w:rPr>
              <w:t>2213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550F6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3C001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D2663" w14:textId="77777777" w:rsidR="004335ED" w:rsidRPr="00DD6CFB" w:rsidRDefault="004335ED" w:rsidP="000D75B4">
            <w:pPr>
              <w:pStyle w:val="TAL"/>
              <w:rPr>
                <w:lang w:eastAsia="en-US"/>
              </w:rPr>
            </w:pPr>
            <w:r w:rsidRPr="00DD6CFB">
              <w:rPr>
                <w:lang w:eastAsia="en-US"/>
              </w:rPr>
              <w:t xml:space="preserve">Correction to PC5 RRC message </w:t>
            </w:r>
            <w:proofErr w:type="spellStart"/>
            <w:r w:rsidRPr="00DD6CFB">
              <w:rPr>
                <w:lang w:eastAsia="en-US"/>
              </w:rPr>
              <w:t>RRCReconfigurationSidelink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6733E" w14:textId="77777777" w:rsidR="004335ED" w:rsidRPr="00DD6CFB" w:rsidRDefault="004335ED" w:rsidP="000D75B4">
            <w:pPr>
              <w:pStyle w:val="TAL"/>
              <w:rPr>
                <w:lang w:eastAsia="en-US"/>
              </w:rPr>
            </w:pPr>
            <w:r w:rsidRPr="00DD6CFB">
              <w:rPr>
                <w:lang w:eastAsia="en-US"/>
              </w:rPr>
              <w:t>17.4.0</w:t>
            </w:r>
          </w:p>
        </w:tc>
      </w:tr>
      <w:tr w:rsidR="004335ED" w:rsidRPr="0031204F" w14:paraId="74BCC5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481708"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A87408"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846D9" w14:textId="77777777" w:rsidR="004335ED" w:rsidRPr="00DD6CFB" w:rsidRDefault="004335ED" w:rsidP="000D75B4">
            <w:pPr>
              <w:pStyle w:val="TAL"/>
              <w:rPr>
                <w:lang w:eastAsia="en-US"/>
              </w:rPr>
            </w:pPr>
            <w:r w:rsidRPr="00DD6CFB">
              <w:rPr>
                <w:lang w:eastAsia="en-US"/>
              </w:rPr>
              <w:t>R5-221505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2DB10" w14:textId="77777777" w:rsidR="004335ED" w:rsidRPr="00DD6CFB" w:rsidRDefault="004335ED" w:rsidP="000D75B4">
            <w:pPr>
              <w:pStyle w:val="TAL"/>
              <w:rPr>
                <w:lang w:eastAsia="en-US"/>
              </w:rPr>
            </w:pPr>
            <w:r w:rsidRPr="00DD6CFB">
              <w:rPr>
                <w:lang w:eastAsia="en-US"/>
              </w:rPr>
              <w:t>2214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DA9B6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8886C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82BC7" w14:textId="77777777" w:rsidR="004335ED" w:rsidRPr="00DD6CFB" w:rsidRDefault="004335ED" w:rsidP="000D75B4">
            <w:pPr>
              <w:pStyle w:val="TAL"/>
              <w:rPr>
                <w:lang w:eastAsia="en-US"/>
              </w:rPr>
            </w:pPr>
            <w:r w:rsidRPr="00DD6CFB">
              <w:rPr>
                <w:lang w:eastAsia="en-US"/>
              </w:rPr>
              <w:t xml:space="preserve">Correction to PC5 RRC message </w:t>
            </w:r>
            <w:proofErr w:type="spellStart"/>
            <w:r w:rsidRPr="00DD6CFB">
              <w:rPr>
                <w:lang w:eastAsia="en-US"/>
              </w:rPr>
              <w:t>RRCReconfigurationCompleteSidelink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4722C" w14:textId="77777777" w:rsidR="004335ED" w:rsidRPr="00DD6CFB" w:rsidRDefault="004335ED" w:rsidP="000D75B4">
            <w:pPr>
              <w:pStyle w:val="TAL"/>
              <w:rPr>
                <w:lang w:eastAsia="en-US"/>
              </w:rPr>
            </w:pPr>
            <w:r w:rsidRPr="00DD6CFB">
              <w:rPr>
                <w:lang w:eastAsia="en-US"/>
              </w:rPr>
              <w:t>17.4.0</w:t>
            </w:r>
          </w:p>
        </w:tc>
      </w:tr>
      <w:tr w:rsidR="004335ED" w:rsidRPr="0031204F" w14:paraId="42C7B7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F7259C"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6A7D0F"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C6271" w14:textId="77777777" w:rsidR="004335ED" w:rsidRPr="00DD6CFB" w:rsidRDefault="004335ED" w:rsidP="000D75B4">
            <w:pPr>
              <w:pStyle w:val="TAL"/>
              <w:rPr>
                <w:lang w:eastAsia="en-US"/>
              </w:rPr>
            </w:pPr>
            <w:r w:rsidRPr="00DD6CFB">
              <w:rPr>
                <w:lang w:eastAsia="en-US"/>
              </w:rPr>
              <w:t>R5-221506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7985" w14:textId="77777777" w:rsidR="004335ED" w:rsidRPr="00DD6CFB" w:rsidRDefault="004335ED" w:rsidP="000D75B4">
            <w:pPr>
              <w:pStyle w:val="TAL"/>
              <w:rPr>
                <w:lang w:eastAsia="en-US"/>
              </w:rPr>
            </w:pPr>
            <w:r w:rsidRPr="00DD6CFB">
              <w:rPr>
                <w:lang w:eastAsia="en-US"/>
              </w:rPr>
              <w:t>2215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67AF8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C550B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B7512F" w14:textId="77777777" w:rsidR="004335ED" w:rsidRPr="00DD6CFB" w:rsidRDefault="004335ED" w:rsidP="000D75B4">
            <w:pPr>
              <w:pStyle w:val="TAL"/>
              <w:rPr>
                <w:lang w:eastAsia="en-US"/>
              </w:rPr>
            </w:pPr>
            <w:r w:rsidRPr="00DD6CFB">
              <w:rPr>
                <w:lang w:eastAsia="en-US"/>
              </w:rPr>
              <w:t xml:space="preserve">Correction to PC5 RRC message </w:t>
            </w:r>
            <w:proofErr w:type="spellStart"/>
            <w:r w:rsidRPr="00DD6CFB">
              <w:rPr>
                <w:lang w:eastAsia="en-US"/>
              </w:rPr>
              <w:t>RRCReconfigurationFailureSidelink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2287A" w14:textId="77777777" w:rsidR="004335ED" w:rsidRPr="00DD6CFB" w:rsidRDefault="004335ED" w:rsidP="000D75B4">
            <w:pPr>
              <w:pStyle w:val="TAL"/>
              <w:rPr>
                <w:lang w:eastAsia="en-US"/>
              </w:rPr>
            </w:pPr>
            <w:r w:rsidRPr="00DD6CFB">
              <w:rPr>
                <w:lang w:eastAsia="en-US"/>
              </w:rPr>
              <w:t>17.4.0</w:t>
            </w:r>
          </w:p>
        </w:tc>
      </w:tr>
      <w:tr w:rsidR="004335ED" w:rsidRPr="0031204F" w14:paraId="372CB70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CBE225"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AF44E9"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F38392" w14:textId="77777777" w:rsidR="004335ED" w:rsidRPr="00DD6CFB" w:rsidRDefault="004335ED" w:rsidP="000D75B4">
            <w:pPr>
              <w:pStyle w:val="TAL"/>
              <w:rPr>
                <w:lang w:eastAsia="en-US"/>
              </w:rPr>
            </w:pPr>
            <w:r w:rsidRPr="00DD6CFB">
              <w:rPr>
                <w:lang w:eastAsia="en-US"/>
              </w:rPr>
              <w:t>R5-221507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B8295" w14:textId="77777777" w:rsidR="004335ED" w:rsidRPr="00DD6CFB" w:rsidRDefault="004335ED" w:rsidP="000D75B4">
            <w:pPr>
              <w:pStyle w:val="TAL"/>
              <w:rPr>
                <w:lang w:eastAsia="en-US"/>
              </w:rPr>
            </w:pPr>
            <w:r w:rsidRPr="00DD6CFB">
              <w:rPr>
                <w:lang w:eastAsia="en-US"/>
              </w:rPr>
              <w:t>2216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9D626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D5B05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DAAAAE" w14:textId="77777777" w:rsidR="004335ED" w:rsidRPr="00DD6CFB" w:rsidRDefault="004335ED" w:rsidP="000D75B4">
            <w:pPr>
              <w:pStyle w:val="TAL"/>
              <w:rPr>
                <w:lang w:eastAsia="en-US"/>
              </w:rPr>
            </w:pPr>
            <w:r w:rsidRPr="00DD6CFB">
              <w:rPr>
                <w:lang w:eastAsia="en-US"/>
              </w:rPr>
              <w:t xml:space="preserve">Correction to PC5 RRC message </w:t>
            </w:r>
            <w:proofErr w:type="spellStart"/>
            <w:r w:rsidRPr="00DD6CFB">
              <w:rPr>
                <w:lang w:eastAsia="en-US"/>
              </w:rPr>
              <w:t>UECapabilityEnquirySidelink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2D470" w14:textId="77777777" w:rsidR="004335ED" w:rsidRPr="00DD6CFB" w:rsidRDefault="004335ED" w:rsidP="000D75B4">
            <w:pPr>
              <w:pStyle w:val="TAL"/>
              <w:rPr>
                <w:lang w:eastAsia="en-US"/>
              </w:rPr>
            </w:pPr>
            <w:r w:rsidRPr="00DD6CFB">
              <w:rPr>
                <w:lang w:eastAsia="en-US"/>
              </w:rPr>
              <w:t>17.4.0</w:t>
            </w:r>
          </w:p>
        </w:tc>
      </w:tr>
      <w:tr w:rsidR="004335ED" w:rsidRPr="0031204F" w14:paraId="0EBC85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75BE43"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10F7D1"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FFE0D9" w14:textId="77777777" w:rsidR="004335ED" w:rsidRPr="00DD6CFB" w:rsidRDefault="004335ED" w:rsidP="000D75B4">
            <w:pPr>
              <w:pStyle w:val="TAL"/>
              <w:rPr>
                <w:lang w:eastAsia="en-US"/>
              </w:rPr>
            </w:pPr>
            <w:r w:rsidRPr="00DD6CFB">
              <w:rPr>
                <w:lang w:eastAsia="en-US"/>
              </w:rPr>
              <w:t>R5-221508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1A918" w14:textId="77777777" w:rsidR="004335ED" w:rsidRPr="00DD6CFB" w:rsidRDefault="004335ED" w:rsidP="000D75B4">
            <w:pPr>
              <w:pStyle w:val="TAL"/>
              <w:rPr>
                <w:lang w:eastAsia="en-US"/>
              </w:rPr>
            </w:pPr>
            <w:r w:rsidRPr="00DD6CFB">
              <w:rPr>
                <w:lang w:eastAsia="en-US"/>
              </w:rPr>
              <w:t>2217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0C36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751D6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F61A91" w14:textId="77777777" w:rsidR="004335ED" w:rsidRPr="00DD6CFB" w:rsidRDefault="004335ED" w:rsidP="000D75B4">
            <w:pPr>
              <w:pStyle w:val="TAL"/>
              <w:rPr>
                <w:lang w:eastAsia="en-US"/>
              </w:rPr>
            </w:pPr>
            <w:r w:rsidRPr="00DD6CFB">
              <w:rPr>
                <w:lang w:eastAsia="en-US"/>
              </w:rPr>
              <w:t xml:space="preserve">Correction to PC5 RRC message </w:t>
            </w:r>
            <w:proofErr w:type="spellStart"/>
            <w:r w:rsidRPr="00DD6CFB">
              <w:rPr>
                <w:lang w:eastAsia="en-US"/>
              </w:rPr>
              <w:t>UECapabilityInformationSidelink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5E2D8" w14:textId="77777777" w:rsidR="004335ED" w:rsidRPr="00DD6CFB" w:rsidRDefault="004335ED" w:rsidP="000D75B4">
            <w:pPr>
              <w:pStyle w:val="TAL"/>
              <w:rPr>
                <w:lang w:eastAsia="en-US"/>
              </w:rPr>
            </w:pPr>
            <w:r w:rsidRPr="00DD6CFB">
              <w:rPr>
                <w:lang w:eastAsia="en-US"/>
              </w:rPr>
              <w:t>17.4.0</w:t>
            </w:r>
          </w:p>
        </w:tc>
      </w:tr>
      <w:tr w:rsidR="004335ED" w:rsidRPr="0031204F" w14:paraId="4F750F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4E3AB5"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2F1B67"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3B1CC0" w14:textId="77777777" w:rsidR="004335ED" w:rsidRPr="00DD6CFB" w:rsidRDefault="004335ED" w:rsidP="000D75B4">
            <w:pPr>
              <w:pStyle w:val="TAL"/>
              <w:rPr>
                <w:lang w:eastAsia="en-US"/>
              </w:rPr>
            </w:pPr>
            <w:r w:rsidRPr="00DD6CFB">
              <w:rPr>
                <w:lang w:eastAsia="en-US"/>
              </w:rPr>
              <w:t>R5-221509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AE5E3" w14:textId="77777777" w:rsidR="004335ED" w:rsidRPr="00DD6CFB" w:rsidRDefault="004335ED" w:rsidP="000D75B4">
            <w:pPr>
              <w:pStyle w:val="TAL"/>
              <w:rPr>
                <w:lang w:eastAsia="en-US"/>
              </w:rPr>
            </w:pPr>
            <w:r w:rsidRPr="00DD6CFB">
              <w:rPr>
                <w:lang w:eastAsia="en-US"/>
              </w:rPr>
              <w:t>2222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2242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91110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4824B9" w14:textId="77777777" w:rsidR="004335ED" w:rsidRPr="00DD6CFB" w:rsidRDefault="004335ED" w:rsidP="000D75B4">
            <w:pPr>
              <w:pStyle w:val="TAL"/>
              <w:rPr>
                <w:lang w:eastAsia="en-US"/>
              </w:rPr>
            </w:pPr>
            <w:r w:rsidRPr="00DD6CFB">
              <w:rPr>
                <w:lang w:eastAsia="en-US"/>
              </w:rPr>
              <w:t>Correction to V2X message DIRECT LINK ESTABLISHMENT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907F" w14:textId="77777777" w:rsidR="004335ED" w:rsidRPr="00DD6CFB" w:rsidRDefault="004335ED" w:rsidP="000D75B4">
            <w:pPr>
              <w:pStyle w:val="TAL"/>
              <w:rPr>
                <w:lang w:eastAsia="en-US"/>
              </w:rPr>
            </w:pPr>
            <w:r w:rsidRPr="00DD6CFB">
              <w:rPr>
                <w:lang w:eastAsia="en-US"/>
              </w:rPr>
              <w:t>17.4.0</w:t>
            </w:r>
          </w:p>
        </w:tc>
      </w:tr>
      <w:tr w:rsidR="004335ED" w:rsidRPr="0031204F" w14:paraId="37F9BA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F21034" w14:textId="77777777" w:rsidR="004335ED" w:rsidRPr="00DD6CFB" w:rsidRDefault="004335ED" w:rsidP="000D75B4">
            <w:pPr>
              <w:pStyle w:val="TAL"/>
              <w:rPr>
                <w:lang w:eastAsia="en-US"/>
              </w:rPr>
            </w:pPr>
            <w:r w:rsidRPr="00DD6CFB">
              <w:rPr>
                <w:lang w:eastAsia="en-US"/>
              </w:rPr>
              <w:lastRenderedPageBreak/>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6491CD"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3A496E" w14:textId="77777777" w:rsidR="004335ED" w:rsidRPr="00DD6CFB" w:rsidRDefault="004335ED" w:rsidP="000D75B4">
            <w:pPr>
              <w:pStyle w:val="TAL"/>
              <w:rPr>
                <w:lang w:eastAsia="en-US"/>
              </w:rPr>
            </w:pPr>
            <w:r w:rsidRPr="00DD6CFB">
              <w:rPr>
                <w:lang w:eastAsia="en-US"/>
              </w:rPr>
              <w:t>R5-221510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FC047" w14:textId="77777777" w:rsidR="004335ED" w:rsidRPr="00DD6CFB" w:rsidRDefault="004335ED" w:rsidP="000D75B4">
            <w:pPr>
              <w:pStyle w:val="TAL"/>
              <w:rPr>
                <w:lang w:eastAsia="en-US"/>
              </w:rPr>
            </w:pPr>
            <w:r w:rsidRPr="00DD6CFB">
              <w:rPr>
                <w:lang w:eastAsia="en-US"/>
              </w:rPr>
              <w:t>2223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029E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F55A8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A1E" w14:textId="77777777" w:rsidR="004335ED" w:rsidRPr="00DD6CFB" w:rsidRDefault="004335ED" w:rsidP="000D75B4">
            <w:pPr>
              <w:pStyle w:val="TAL"/>
              <w:rPr>
                <w:lang w:eastAsia="en-US"/>
              </w:rPr>
            </w:pPr>
            <w:r w:rsidRPr="00DD6CFB">
              <w:rPr>
                <w:lang w:eastAsia="en-US"/>
              </w:rPr>
              <w:t>Correction to V2X message DIRECT LINK ESTABLISHMENT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596DE" w14:textId="77777777" w:rsidR="004335ED" w:rsidRPr="00DD6CFB" w:rsidRDefault="004335ED" w:rsidP="000D75B4">
            <w:pPr>
              <w:pStyle w:val="TAL"/>
              <w:rPr>
                <w:lang w:eastAsia="en-US"/>
              </w:rPr>
            </w:pPr>
            <w:r w:rsidRPr="00DD6CFB">
              <w:rPr>
                <w:lang w:eastAsia="en-US"/>
              </w:rPr>
              <w:t>17.4.0</w:t>
            </w:r>
          </w:p>
        </w:tc>
      </w:tr>
      <w:tr w:rsidR="004335ED" w:rsidRPr="0031204F" w14:paraId="070864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6785F3"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8A6097"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A86C3B" w14:textId="77777777" w:rsidR="004335ED" w:rsidRPr="00DD6CFB" w:rsidRDefault="004335ED" w:rsidP="000D75B4">
            <w:pPr>
              <w:pStyle w:val="TAL"/>
              <w:rPr>
                <w:lang w:eastAsia="en-US"/>
              </w:rPr>
            </w:pPr>
            <w:r w:rsidRPr="00DD6CFB">
              <w:rPr>
                <w:lang w:eastAsia="en-US"/>
              </w:rPr>
              <w:t>R5-221511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CE915" w14:textId="77777777" w:rsidR="004335ED" w:rsidRPr="00DD6CFB" w:rsidRDefault="004335ED" w:rsidP="000D75B4">
            <w:pPr>
              <w:pStyle w:val="TAL"/>
              <w:rPr>
                <w:lang w:eastAsia="en-US"/>
              </w:rPr>
            </w:pPr>
            <w:r w:rsidRPr="00DD6CFB">
              <w:rPr>
                <w:lang w:eastAsia="en-US"/>
              </w:rPr>
              <w:t>2224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966F5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3A5CF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D029D" w14:textId="77777777" w:rsidR="004335ED" w:rsidRPr="00DD6CFB" w:rsidRDefault="004335ED" w:rsidP="000D75B4">
            <w:pPr>
              <w:pStyle w:val="TAL"/>
              <w:rPr>
                <w:lang w:eastAsia="en-US"/>
              </w:rPr>
            </w:pPr>
            <w:r w:rsidRPr="00DD6CFB">
              <w:rPr>
                <w:lang w:eastAsia="en-US"/>
              </w:rPr>
              <w:t>Correction to V2X message DIRECT LINK RELEASE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A122F" w14:textId="77777777" w:rsidR="004335ED" w:rsidRPr="00DD6CFB" w:rsidRDefault="004335ED" w:rsidP="000D75B4">
            <w:pPr>
              <w:pStyle w:val="TAL"/>
              <w:rPr>
                <w:lang w:eastAsia="en-US"/>
              </w:rPr>
            </w:pPr>
            <w:r w:rsidRPr="00DD6CFB">
              <w:rPr>
                <w:lang w:eastAsia="en-US"/>
              </w:rPr>
              <w:t>17.4.0</w:t>
            </w:r>
          </w:p>
        </w:tc>
      </w:tr>
      <w:tr w:rsidR="004335ED" w:rsidRPr="0031204F" w14:paraId="258CDE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F30B6E"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0A6A74"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2C8C6" w14:textId="77777777" w:rsidR="004335ED" w:rsidRPr="00DD6CFB" w:rsidRDefault="004335ED" w:rsidP="000D75B4">
            <w:pPr>
              <w:pStyle w:val="TAL"/>
              <w:rPr>
                <w:lang w:eastAsia="en-US"/>
              </w:rPr>
            </w:pPr>
            <w:r w:rsidRPr="00DD6CFB">
              <w:rPr>
                <w:lang w:eastAsia="en-US"/>
              </w:rPr>
              <w:t>R5-221512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D054F" w14:textId="77777777" w:rsidR="004335ED" w:rsidRPr="00DD6CFB" w:rsidRDefault="004335ED" w:rsidP="000D75B4">
            <w:pPr>
              <w:pStyle w:val="TAL"/>
              <w:rPr>
                <w:lang w:eastAsia="en-US"/>
              </w:rPr>
            </w:pPr>
            <w:r w:rsidRPr="00DD6CFB">
              <w:rPr>
                <w:lang w:eastAsia="en-US"/>
              </w:rPr>
              <w:t>2225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1761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DB909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46DAF3" w14:textId="77777777" w:rsidR="004335ED" w:rsidRPr="00DD6CFB" w:rsidRDefault="004335ED" w:rsidP="000D75B4">
            <w:pPr>
              <w:pStyle w:val="TAL"/>
              <w:rPr>
                <w:lang w:eastAsia="en-US"/>
              </w:rPr>
            </w:pPr>
            <w:r w:rsidRPr="00DD6CFB">
              <w:rPr>
                <w:lang w:eastAsia="en-US"/>
              </w:rPr>
              <w:t>Correction to V2X message DIRECT LINK RELEASE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AA446" w14:textId="77777777" w:rsidR="004335ED" w:rsidRPr="00DD6CFB" w:rsidRDefault="004335ED" w:rsidP="000D75B4">
            <w:pPr>
              <w:pStyle w:val="TAL"/>
              <w:rPr>
                <w:lang w:eastAsia="en-US"/>
              </w:rPr>
            </w:pPr>
            <w:r w:rsidRPr="00DD6CFB">
              <w:rPr>
                <w:lang w:eastAsia="en-US"/>
              </w:rPr>
              <w:t>17.4.0</w:t>
            </w:r>
          </w:p>
        </w:tc>
      </w:tr>
      <w:tr w:rsidR="004335ED" w:rsidRPr="0031204F" w14:paraId="23862F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531CF3"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8A60FC"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B75AB2" w14:textId="77777777" w:rsidR="004335ED" w:rsidRPr="00DD6CFB" w:rsidRDefault="004335ED" w:rsidP="000D75B4">
            <w:pPr>
              <w:pStyle w:val="TAL"/>
              <w:rPr>
                <w:lang w:eastAsia="en-US"/>
              </w:rPr>
            </w:pPr>
            <w:r w:rsidRPr="00DD6CFB">
              <w:rPr>
                <w:lang w:eastAsia="en-US"/>
              </w:rPr>
              <w:t>R5-221513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F2C84" w14:textId="77777777" w:rsidR="004335ED" w:rsidRPr="00DD6CFB" w:rsidRDefault="004335ED" w:rsidP="000D75B4">
            <w:pPr>
              <w:pStyle w:val="TAL"/>
              <w:rPr>
                <w:lang w:eastAsia="en-US"/>
              </w:rPr>
            </w:pPr>
            <w:r w:rsidRPr="00DD6CFB">
              <w:rPr>
                <w:lang w:eastAsia="en-US"/>
              </w:rPr>
              <w:t>2226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FB933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4BF8A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8EFDAE" w14:textId="77777777" w:rsidR="004335ED" w:rsidRPr="00DD6CFB" w:rsidRDefault="004335ED" w:rsidP="000D75B4">
            <w:pPr>
              <w:pStyle w:val="TAL"/>
              <w:rPr>
                <w:lang w:eastAsia="en-US"/>
              </w:rPr>
            </w:pPr>
            <w:r w:rsidRPr="00DD6CFB">
              <w:rPr>
                <w:lang w:eastAsia="en-US"/>
              </w:rPr>
              <w:t>Correction to V2X message DIRECT LINK KEEPALIVE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6BBF9" w14:textId="77777777" w:rsidR="004335ED" w:rsidRPr="00DD6CFB" w:rsidRDefault="004335ED" w:rsidP="000D75B4">
            <w:pPr>
              <w:pStyle w:val="TAL"/>
              <w:rPr>
                <w:lang w:eastAsia="en-US"/>
              </w:rPr>
            </w:pPr>
            <w:r w:rsidRPr="00DD6CFB">
              <w:rPr>
                <w:lang w:eastAsia="en-US"/>
              </w:rPr>
              <w:t>17.4.0</w:t>
            </w:r>
          </w:p>
        </w:tc>
      </w:tr>
      <w:tr w:rsidR="004335ED" w:rsidRPr="0031204F" w14:paraId="1A0DBB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447"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A94B09"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B059D5" w14:textId="77777777" w:rsidR="004335ED" w:rsidRPr="00DD6CFB" w:rsidRDefault="004335ED" w:rsidP="000D75B4">
            <w:pPr>
              <w:pStyle w:val="TAL"/>
              <w:rPr>
                <w:lang w:eastAsia="en-US"/>
              </w:rPr>
            </w:pPr>
            <w:r w:rsidRPr="00DD6CFB">
              <w:rPr>
                <w:lang w:eastAsia="en-US"/>
              </w:rPr>
              <w:t>R5-221514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317BF" w14:textId="77777777" w:rsidR="004335ED" w:rsidRPr="00DD6CFB" w:rsidRDefault="004335ED" w:rsidP="000D75B4">
            <w:pPr>
              <w:pStyle w:val="TAL"/>
              <w:rPr>
                <w:lang w:eastAsia="en-US"/>
              </w:rPr>
            </w:pPr>
            <w:r w:rsidRPr="00DD6CFB">
              <w:rPr>
                <w:lang w:eastAsia="en-US"/>
              </w:rPr>
              <w:t>2227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2CC4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43D47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A2800" w14:textId="77777777" w:rsidR="004335ED" w:rsidRPr="00DD6CFB" w:rsidRDefault="004335ED" w:rsidP="000D75B4">
            <w:pPr>
              <w:pStyle w:val="TAL"/>
              <w:rPr>
                <w:lang w:eastAsia="en-US"/>
              </w:rPr>
            </w:pPr>
            <w:r w:rsidRPr="00DD6CFB">
              <w:rPr>
                <w:lang w:eastAsia="en-US"/>
              </w:rPr>
              <w:t>Correction to V2X message DIRECT LINK SECURITY MODE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D7B3E" w14:textId="77777777" w:rsidR="004335ED" w:rsidRPr="00DD6CFB" w:rsidRDefault="004335ED" w:rsidP="000D75B4">
            <w:pPr>
              <w:pStyle w:val="TAL"/>
              <w:rPr>
                <w:lang w:eastAsia="en-US"/>
              </w:rPr>
            </w:pPr>
            <w:r w:rsidRPr="00DD6CFB">
              <w:rPr>
                <w:lang w:eastAsia="en-US"/>
              </w:rPr>
              <w:t>17.4.0</w:t>
            </w:r>
          </w:p>
        </w:tc>
      </w:tr>
      <w:tr w:rsidR="004335ED" w:rsidRPr="0031204F" w14:paraId="09EDF7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CF125C"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002551"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A482B9" w14:textId="77777777" w:rsidR="004335ED" w:rsidRPr="00DD6CFB" w:rsidRDefault="004335ED" w:rsidP="000D75B4">
            <w:pPr>
              <w:pStyle w:val="TAL"/>
              <w:rPr>
                <w:lang w:eastAsia="en-US"/>
              </w:rPr>
            </w:pPr>
            <w:r w:rsidRPr="00DD6CFB">
              <w:rPr>
                <w:lang w:eastAsia="en-US"/>
              </w:rPr>
              <w:t>R5-221515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7B511" w14:textId="77777777" w:rsidR="004335ED" w:rsidRPr="00DD6CFB" w:rsidRDefault="004335ED" w:rsidP="000D75B4">
            <w:pPr>
              <w:pStyle w:val="TAL"/>
              <w:rPr>
                <w:lang w:eastAsia="en-US"/>
              </w:rPr>
            </w:pPr>
            <w:r w:rsidRPr="00DD6CFB">
              <w:rPr>
                <w:lang w:eastAsia="en-US"/>
              </w:rPr>
              <w:t>2228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A406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F60A4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55BF3" w14:textId="77777777" w:rsidR="004335ED" w:rsidRPr="00DD6CFB" w:rsidRDefault="004335ED" w:rsidP="000D75B4">
            <w:pPr>
              <w:pStyle w:val="TAL"/>
              <w:rPr>
                <w:lang w:eastAsia="en-US"/>
              </w:rPr>
            </w:pPr>
            <w:r w:rsidRPr="00DD6CFB">
              <w:rPr>
                <w:lang w:eastAsia="en-US"/>
              </w:rPr>
              <w:t>Correction to V2X message DIRECT LINK SECURITY MODE 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5536A" w14:textId="77777777" w:rsidR="004335ED" w:rsidRPr="00DD6CFB" w:rsidRDefault="004335ED" w:rsidP="000D75B4">
            <w:pPr>
              <w:pStyle w:val="TAL"/>
              <w:rPr>
                <w:lang w:eastAsia="en-US"/>
              </w:rPr>
            </w:pPr>
            <w:r w:rsidRPr="00DD6CFB">
              <w:rPr>
                <w:lang w:eastAsia="en-US"/>
              </w:rPr>
              <w:t>17.4.0</w:t>
            </w:r>
          </w:p>
        </w:tc>
      </w:tr>
      <w:tr w:rsidR="004335ED" w:rsidRPr="0031204F" w14:paraId="35A540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2B9CFF"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328BFF"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3199AA" w14:textId="77777777" w:rsidR="004335ED" w:rsidRPr="00DD6CFB" w:rsidRDefault="004335ED" w:rsidP="000D75B4">
            <w:pPr>
              <w:pStyle w:val="TAL"/>
              <w:rPr>
                <w:lang w:eastAsia="en-US"/>
              </w:rPr>
            </w:pPr>
            <w:r w:rsidRPr="00DD6CFB">
              <w:rPr>
                <w:lang w:eastAsia="en-US"/>
              </w:rPr>
              <w:t>R5-221584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0FB68" w14:textId="77777777" w:rsidR="004335ED" w:rsidRPr="00DD6CFB" w:rsidRDefault="004335ED" w:rsidP="000D75B4">
            <w:pPr>
              <w:pStyle w:val="TAL"/>
              <w:rPr>
                <w:lang w:eastAsia="en-US"/>
              </w:rPr>
            </w:pPr>
            <w:r w:rsidRPr="00DD6CFB">
              <w:rPr>
                <w:lang w:eastAsia="en-US"/>
              </w:rPr>
              <w:t>2251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1986C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4F48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6F17C" w14:textId="77777777" w:rsidR="004335ED" w:rsidRPr="00DD6CFB" w:rsidRDefault="004335ED" w:rsidP="000D75B4">
            <w:pPr>
              <w:pStyle w:val="TAL"/>
              <w:rPr>
                <w:lang w:eastAsia="en-US"/>
              </w:rPr>
            </w:pPr>
            <w:r w:rsidRPr="00DD6CFB">
              <w:rPr>
                <w:lang w:eastAsia="en-US"/>
              </w:rPr>
              <w:t>Addition of default DCI_1_2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AEC3A" w14:textId="77777777" w:rsidR="004335ED" w:rsidRPr="00DD6CFB" w:rsidRDefault="004335ED" w:rsidP="000D75B4">
            <w:pPr>
              <w:pStyle w:val="TAL"/>
              <w:rPr>
                <w:lang w:eastAsia="en-US"/>
              </w:rPr>
            </w:pPr>
            <w:r w:rsidRPr="00DD6CFB">
              <w:rPr>
                <w:lang w:eastAsia="en-US"/>
              </w:rPr>
              <w:t>17.4.0</w:t>
            </w:r>
          </w:p>
        </w:tc>
      </w:tr>
      <w:tr w:rsidR="004335ED" w:rsidRPr="0031204F" w14:paraId="026F29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9B75F5"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0904A8"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0473E7" w14:textId="77777777" w:rsidR="004335ED" w:rsidRPr="00DD6CFB" w:rsidRDefault="004335ED" w:rsidP="000D75B4">
            <w:pPr>
              <w:pStyle w:val="TAL"/>
              <w:rPr>
                <w:lang w:eastAsia="en-US"/>
              </w:rPr>
            </w:pPr>
            <w:r w:rsidRPr="00DD6CFB">
              <w:rPr>
                <w:lang w:eastAsia="en-US"/>
              </w:rPr>
              <w:t>R5-221591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F3AB6" w14:textId="77777777" w:rsidR="004335ED" w:rsidRPr="00DD6CFB" w:rsidRDefault="004335ED" w:rsidP="000D75B4">
            <w:pPr>
              <w:pStyle w:val="TAL"/>
              <w:rPr>
                <w:lang w:eastAsia="en-US"/>
              </w:rPr>
            </w:pPr>
            <w:r w:rsidRPr="00DD6CFB">
              <w:rPr>
                <w:lang w:eastAsia="en-US"/>
              </w:rPr>
              <w:t>2203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DC312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55B71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E1A71" w14:textId="77777777" w:rsidR="004335ED" w:rsidRPr="00DD6CFB" w:rsidRDefault="004335ED" w:rsidP="000D75B4">
            <w:pPr>
              <w:pStyle w:val="TAL"/>
              <w:rPr>
                <w:lang w:eastAsia="en-US"/>
              </w:rPr>
            </w:pPr>
            <w:r w:rsidRPr="00DD6CFB">
              <w:rPr>
                <w:lang w:eastAsia="en-US"/>
              </w:rPr>
              <w:t>Addition of positioning system information blocks associated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92B4D" w14:textId="77777777" w:rsidR="004335ED" w:rsidRPr="00DD6CFB" w:rsidRDefault="004335ED" w:rsidP="000D75B4">
            <w:pPr>
              <w:pStyle w:val="TAL"/>
              <w:rPr>
                <w:lang w:eastAsia="en-US"/>
              </w:rPr>
            </w:pPr>
            <w:r w:rsidRPr="00DD6CFB">
              <w:rPr>
                <w:lang w:eastAsia="en-US"/>
              </w:rPr>
              <w:t>17.4.0</w:t>
            </w:r>
          </w:p>
        </w:tc>
      </w:tr>
      <w:tr w:rsidR="004335ED" w:rsidRPr="0031204F" w14:paraId="3BCE683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9414C7"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EE179F"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0D0CF3" w14:textId="77777777" w:rsidR="004335ED" w:rsidRPr="00DD6CFB" w:rsidRDefault="004335ED" w:rsidP="000D75B4">
            <w:pPr>
              <w:pStyle w:val="TAL"/>
              <w:rPr>
                <w:lang w:eastAsia="en-US"/>
              </w:rPr>
            </w:pPr>
            <w:r w:rsidRPr="00DD6CFB">
              <w:rPr>
                <w:lang w:eastAsia="en-US"/>
              </w:rPr>
              <w:t>R5-221667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6861D" w14:textId="77777777" w:rsidR="004335ED" w:rsidRPr="00DD6CFB" w:rsidRDefault="004335ED" w:rsidP="000D75B4">
            <w:pPr>
              <w:pStyle w:val="TAL"/>
              <w:rPr>
                <w:lang w:eastAsia="en-US"/>
              </w:rPr>
            </w:pPr>
            <w:r w:rsidRPr="00DD6CFB">
              <w:rPr>
                <w:lang w:eastAsia="en-US"/>
              </w:rPr>
              <w:t>2258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43FD7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5EE25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F15D3" w14:textId="77777777" w:rsidR="004335ED" w:rsidRPr="00DD6CFB" w:rsidRDefault="004335ED" w:rsidP="000D75B4">
            <w:pPr>
              <w:pStyle w:val="TAL"/>
              <w:rPr>
                <w:lang w:eastAsia="en-US"/>
              </w:rPr>
            </w:pPr>
            <w:r w:rsidRPr="00DD6CFB">
              <w:rPr>
                <w:lang w:eastAsia="en-US"/>
              </w:rPr>
              <w:t>Correction to test frequency range for n14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52C38" w14:textId="77777777" w:rsidR="004335ED" w:rsidRPr="00DD6CFB" w:rsidRDefault="004335ED" w:rsidP="000D75B4">
            <w:pPr>
              <w:pStyle w:val="TAL"/>
              <w:rPr>
                <w:lang w:eastAsia="en-US"/>
              </w:rPr>
            </w:pPr>
            <w:r w:rsidRPr="00DD6CFB">
              <w:rPr>
                <w:lang w:eastAsia="en-US"/>
              </w:rPr>
              <w:t>17.4.0</w:t>
            </w:r>
          </w:p>
        </w:tc>
      </w:tr>
      <w:tr w:rsidR="004335ED" w:rsidRPr="0031204F" w14:paraId="082AF7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7FDF69"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AAC783"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4DCE9" w14:textId="77777777" w:rsidR="004335ED" w:rsidRPr="00DD6CFB" w:rsidRDefault="004335ED" w:rsidP="000D75B4">
            <w:pPr>
              <w:pStyle w:val="TAL"/>
              <w:rPr>
                <w:lang w:eastAsia="en-US"/>
              </w:rPr>
            </w:pPr>
            <w:r w:rsidRPr="00DD6CFB">
              <w:rPr>
                <w:lang w:eastAsia="en-US"/>
              </w:rPr>
              <w:t>R5-221668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B94D6" w14:textId="77777777" w:rsidR="004335ED" w:rsidRPr="00DD6CFB" w:rsidRDefault="004335ED" w:rsidP="000D75B4">
            <w:pPr>
              <w:pStyle w:val="TAL"/>
              <w:rPr>
                <w:lang w:eastAsia="en-US"/>
              </w:rPr>
            </w:pPr>
            <w:r w:rsidRPr="00DD6CFB">
              <w:rPr>
                <w:lang w:eastAsia="en-US"/>
              </w:rPr>
              <w:t>2268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D9A67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D3089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FCF334" w14:textId="77777777" w:rsidR="004335ED" w:rsidRPr="00DD6CFB" w:rsidRDefault="004335ED" w:rsidP="000D75B4">
            <w:pPr>
              <w:pStyle w:val="TAL"/>
              <w:rPr>
                <w:lang w:eastAsia="en-US"/>
              </w:rPr>
            </w:pPr>
            <w:r w:rsidRPr="00DD6CFB">
              <w:rPr>
                <w:lang w:eastAsia="en-US"/>
              </w:rPr>
              <w:t>Correction of 4.3.1.2.4.4.2 for test frequencies for CA_n260_A-I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AD8C6" w14:textId="77777777" w:rsidR="004335ED" w:rsidRPr="00DD6CFB" w:rsidRDefault="004335ED" w:rsidP="000D75B4">
            <w:pPr>
              <w:pStyle w:val="TAL"/>
              <w:rPr>
                <w:lang w:eastAsia="en-US"/>
              </w:rPr>
            </w:pPr>
            <w:r w:rsidRPr="00DD6CFB">
              <w:rPr>
                <w:lang w:eastAsia="en-US"/>
              </w:rPr>
              <w:t>17.4.0</w:t>
            </w:r>
          </w:p>
        </w:tc>
      </w:tr>
      <w:tr w:rsidR="004335ED" w:rsidRPr="0031204F" w14:paraId="3C8A95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5F0B5C"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43AAF4"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022715" w14:textId="77777777" w:rsidR="004335ED" w:rsidRPr="00DD6CFB" w:rsidRDefault="004335ED" w:rsidP="000D75B4">
            <w:pPr>
              <w:pStyle w:val="TAL"/>
              <w:rPr>
                <w:lang w:eastAsia="en-US"/>
              </w:rPr>
            </w:pPr>
            <w:r w:rsidRPr="00DD6CFB">
              <w:rPr>
                <w:lang w:eastAsia="en-US"/>
              </w:rPr>
              <w:t>R5-221669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245AA" w14:textId="77777777" w:rsidR="004335ED" w:rsidRPr="00DD6CFB" w:rsidRDefault="004335ED" w:rsidP="000D75B4">
            <w:pPr>
              <w:pStyle w:val="TAL"/>
              <w:rPr>
                <w:lang w:eastAsia="en-US"/>
              </w:rPr>
            </w:pPr>
            <w:r w:rsidRPr="00DD6CFB">
              <w:rPr>
                <w:lang w:eastAsia="en-US"/>
              </w:rPr>
              <w:t>2236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57805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E2A37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A6696C" w14:textId="77777777" w:rsidR="004335ED" w:rsidRPr="00DD6CFB" w:rsidRDefault="004335ED" w:rsidP="000D75B4">
            <w:pPr>
              <w:pStyle w:val="TAL"/>
              <w:rPr>
                <w:lang w:eastAsia="en-US"/>
              </w:rPr>
            </w:pPr>
            <w:r w:rsidRPr="00DD6CFB">
              <w:rPr>
                <w:lang w:eastAsia="en-US"/>
              </w:rPr>
              <w:t>Correction to default RRC IEs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70F80" w14:textId="77777777" w:rsidR="004335ED" w:rsidRPr="00DD6CFB" w:rsidRDefault="004335ED" w:rsidP="000D75B4">
            <w:pPr>
              <w:pStyle w:val="TAL"/>
              <w:rPr>
                <w:lang w:eastAsia="en-US"/>
              </w:rPr>
            </w:pPr>
            <w:r w:rsidRPr="00DD6CFB">
              <w:rPr>
                <w:lang w:eastAsia="en-US"/>
              </w:rPr>
              <w:t>17.4.0</w:t>
            </w:r>
          </w:p>
        </w:tc>
      </w:tr>
      <w:tr w:rsidR="004335ED" w:rsidRPr="0031204F" w14:paraId="6F9D2A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8FFD8D"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FEE6FC"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F02671" w14:textId="77777777" w:rsidR="004335ED" w:rsidRPr="00DD6CFB" w:rsidRDefault="004335ED" w:rsidP="000D75B4">
            <w:pPr>
              <w:pStyle w:val="TAL"/>
              <w:rPr>
                <w:lang w:eastAsia="en-US"/>
              </w:rPr>
            </w:pPr>
            <w:r w:rsidRPr="00DD6CFB">
              <w:rPr>
                <w:lang w:eastAsia="en-US"/>
              </w:rPr>
              <w:t>R5-221670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8F2D" w14:textId="77777777" w:rsidR="004335ED" w:rsidRPr="00DD6CFB" w:rsidRDefault="004335ED" w:rsidP="000D75B4">
            <w:pPr>
              <w:pStyle w:val="TAL"/>
              <w:rPr>
                <w:lang w:eastAsia="en-US"/>
              </w:rPr>
            </w:pPr>
            <w:r w:rsidRPr="00DD6CFB">
              <w:rPr>
                <w:lang w:eastAsia="en-US"/>
              </w:rPr>
              <w:t>2167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467D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AFBF2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45092B" w14:textId="77777777" w:rsidR="004335ED" w:rsidRPr="00DD6CFB" w:rsidRDefault="004335ED" w:rsidP="000D75B4">
            <w:pPr>
              <w:pStyle w:val="TAL"/>
              <w:rPr>
                <w:lang w:eastAsia="en-US"/>
              </w:rPr>
            </w:pPr>
            <w:r w:rsidRPr="00DD6CFB">
              <w:rPr>
                <w:lang w:eastAsia="en-US"/>
              </w:rPr>
              <w:t>Updated the related RRC information for DSS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D93D5" w14:textId="77777777" w:rsidR="004335ED" w:rsidRPr="00DD6CFB" w:rsidRDefault="004335ED" w:rsidP="000D75B4">
            <w:pPr>
              <w:pStyle w:val="TAL"/>
              <w:rPr>
                <w:lang w:eastAsia="en-US"/>
              </w:rPr>
            </w:pPr>
            <w:r w:rsidRPr="00DD6CFB">
              <w:rPr>
                <w:lang w:eastAsia="en-US"/>
              </w:rPr>
              <w:t>17.4.0</w:t>
            </w:r>
          </w:p>
        </w:tc>
      </w:tr>
      <w:tr w:rsidR="004335ED" w:rsidRPr="0031204F" w14:paraId="14F48F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7CB499"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29572D"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025475" w14:textId="77777777" w:rsidR="004335ED" w:rsidRPr="00DD6CFB" w:rsidRDefault="004335ED" w:rsidP="000D75B4">
            <w:pPr>
              <w:pStyle w:val="TAL"/>
              <w:rPr>
                <w:lang w:eastAsia="en-US"/>
              </w:rPr>
            </w:pPr>
            <w:r w:rsidRPr="00DD6CFB">
              <w:rPr>
                <w:lang w:eastAsia="en-US"/>
              </w:rPr>
              <w:t>R5-221671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ED0C4" w14:textId="77777777" w:rsidR="004335ED" w:rsidRPr="00DD6CFB" w:rsidRDefault="004335ED" w:rsidP="000D75B4">
            <w:pPr>
              <w:pStyle w:val="TAL"/>
              <w:rPr>
                <w:lang w:eastAsia="en-US"/>
              </w:rPr>
            </w:pPr>
            <w:r w:rsidRPr="00DD6CFB">
              <w:rPr>
                <w:lang w:eastAsia="en-US"/>
              </w:rPr>
              <w:t>2190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BB4E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673F7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A40EC" w14:textId="77777777" w:rsidR="004335ED" w:rsidRPr="00DD6CFB" w:rsidRDefault="004335ED" w:rsidP="000D75B4">
            <w:pPr>
              <w:pStyle w:val="TAL"/>
              <w:rPr>
                <w:lang w:eastAsia="en-US"/>
              </w:rPr>
            </w:pPr>
            <w:r w:rsidRPr="00DD6CFB">
              <w:rPr>
                <w:lang w:eastAsia="en-US"/>
              </w:rPr>
              <w:t>Added FR2 connection diagram using modulated interferer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97A45" w14:textId="77777777" w:rsidR="004335ED" w:rsidRPr="00DD6CFB" w:rsidRDefault="004335ED" w:rsidP="000D75B4">
            <w:pPr>
              <w:pStyle w:val="TAL"/>
              <w:rPr>
                <w:lang w:eastAsia="en-US"/>
              </w:rPr>
            </w:pPr>
            <w:r w:rsidRPr="00DD6CFB">
              <w:rPr>
                <w:lang w:eastAsia="en-US"/>
              </w:rPr>
              <w:t>17.4.0</w:t>
            </w:r>
          </w:p>
        </w:tc>
      </w:tr>
      <w:tr w:rsidR="004335ED" w:rsidRPr="0031204F" w14:paraId="7EA1A3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2EDA5C"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7BB0C5"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395BFF" w14:textId="77777777" w:rsidR="004335ED" w:rsidRPr="00DD6CFB" w:rsidRDefault="004335ED" w:rsidP="000D75B4">
            <w:pPr>
              <w:pStyle w:val="TAL"/>
              <w:rPr>
                <w:lang w:eastAsia="en-US"/>
              </w:rPr>
            </w:pPr>
            <w:r w:rsidRPr="00DD6CFB">
              <w:rPr>
                <w:lang w:eastAsia="en-US"/>
              </w:rPr>
              <w:t>R5-221672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B04CE" w14:textId="77777777" w:rsidR="004335ED" w:rsidRPr="00DD6CFB" w:rsidRDefault="004335ED" w:rsidP="000D75B4">
            <w:pPr>
              <w:pStyle w:val="TAL"/>
              <w:rPr>
                <w:lang w:eastAsia="en-US"/>
              </w:rPr>
            </w:pPr>
            <w:r w:rsidRPr="00DD6CFB">
              <w:rPr>
                <w:lang w:eastAsia="en-US"/>
              </w:rPr>
              <w:t>2244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440B0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68149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AAC6A" w14:textId="77777777" w:rsidR="004335ED" w:rsidRPr="00DD6CFB" w:rsidRDefault="004335ED" w:rsidP="000D75B4">
            <w:pPr>
              <w:pStyle w:val="TAL"/>
              <w:rPr>
                <w:lang w:eastAsia="en-US"/>
              </w:rPr>
            </w:pPr>
            <w:r w:rsidRPr="00DD6CFB">
              <w:rPr>
                <w:lang w:eastAsia="en-US"/>
              </w:rPr>
              <w:t>Correction of 4.1.1 on removal of lower humidity limit in NR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523F7" w14:textId="77777777" w:rsidR="004335ED" w:rsidRPr="00DD6CFB" w:rsidRDefault="004335ED" w:rsidP="000D75B4">
            <w:pPr>
              <w:pStyle w:val="TAL"/>
              <w:rPr>
                <w:lang w:eastAsia="en-US"/>
              </w:rPr>
            </w:pPr>
            <w:r w:rsidRPr="00DD6CFB">
              <w:rPr>
                <w:lang w:eastAsia="en-US"/>
              </w:rPr>
              <w:t>17.4.0</w:t>
            </w:r>
          </w:p>
        </w:tc>
      </w:tr>
      <w:tr w:rsidR="004335ED" w:rsidRPr="0031204F" w14:paraId="1136C9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FDFDA5"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F86601"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DFDA5" w14:textId="77777777" w:rsidR="004335ED" w:rsidRPr="00DD6CFB" w:rsidRDefault="004335ED" w:rsidP="000D75B4">
            <w:pPr>
              <w:pStyle w:val="TAL"/>
              <w:rPr>
                <w:lang w:eastAsia="en-US"/>
              </w:rPr>
            </w:pPr>
            <w:r w:rsidRPr="00DD6CFB">
              <w:rPr>
                <w:lang w:eastAsia="en-US"/>
              </w:rPr>
              <w:t>R5-221757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86F26" w14:textId="77777777" w:rsidR="004335ED" w:rsidRPr="00DD6CFB" w:rsidRDefault="004335ED" w:rsidP="000D75B4">
            <w:pPr>
              <w:pStyle w:val="TAL"/>
              <w:rPr>
                <w:lang w:eastAsia="en-US"/>
              </w:rPr>
            </w:pPr>
            <w:r w:rsidRPr="00DD6CFB">
              <w:rPr>
                <w:lang w:eastAsia="en-US"/>
              </w:rPr>
              <w:t>2267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BCADD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66E5C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AE69B" w14:textId="77777777" w:rsidR="004335ED" w:rsidRPr="00DD6CFB" w:rsidRDefault="004335ED" w:rsidP="000D75B4">
            <w:pPr>
              <w:pStyle w:val="TAL"/>
              <w:rPr>
                <w:lang w:eastAsia="en-US"/>
              </w:rPr>
            </w:pPr>
            <w:r w:rsidRPr="00DD6CFB">
              <w:rPr>
                <w:lang w:eastAsia="en-US"/>
              </w:rPr>
              <w:t>Correction of 4.3.1.1.5.48 for test frequencies of CA_n48_2A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D88D2" w14:textId="77777777" w:rsidR="004335ED" w:rsidRPr="00DD6CFB" w:rsidRDefault="004335ED" w:rsidP="000D75B4">
            <w:pPr>
              <w:pStyle w:val="TAL"/>
              <w:rPr>
                <w:lang w:eastAsia="en-US"/>
              </w:rPr>
            </w:pPr>
            <w:r w:rsidRPr="00DD6CFB">
              <w:rPr>
                <w:lang w:eastAsia="en-US"/>
              </w:rPr>
              <w:t>17.4.0</w:t>
            </w:r>
          </w:p>
        </w:tc>
      </w:tr>
      <w:tr w:rsidR="004335ED" w:rsidRPr="0031204F" w14:paraId="308769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D11BAA"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1F31CE"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C69F26" w14:textId="77777777" w:rsidR="004335ED" w:rsidRPr="00DD6CFB" w:rsidRDefault="004335ED" w:rsidP="000D75B4">
            <w:pPr>
              <w:pStyle w:val="TAL"/>
              <w:rPr>
                <w:lang w:eastAsia="en-US"/>
              </w:rPr>
            </w:pPr>
            <w:r w:rsidRPr="00DD6CFB">
              <w:rPr>
                <w:lang w:eastAsia="en-US"/>
              </w:rPr>
              <w:t>R5-221787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4638C" w14:textId="77777777" w:rsidR="004335ED" w:rsidRPr="00DD6CFB" w:rsidRDefault="004335ED" w:rsidP="000D75B4">
            <w:pPr>
              <w:pStyle w:val="TAL"/>
              <w:rPr>
                <w:lang w:eastAsia="en-US"/>
              </w:rPr>
            </w:pPr>
            <w:r w:rsidRPr="00DD6CFB">
              <w:rPr>
                <w:lang w:eastAsia="en-US"/>
              </w:rPr>
              <w:t>2283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BDDA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A7444A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AE92D" w14:textId="77777777" w:rsidR="004335ED" w:rsidRPr="00DD6CFB" w:rsidRDefault="004335ED" w:rsidP="000D75B4">
            <w:pPr>
              <w:pStyle w:val="TAL"/>
              <w:rPr>
                <w:lang w:eastAsia="en-US"/>
              </w:rPr>
            </w:pPr>
            <w:r w:rsidRPr="00DD6CFB">
              <w:rPr>
                <w:lang w:eastAsia="en-US"/>
              </w:rPr>
              <w:t>Update of mid test channel bandwidth for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03ED5" w14:textId="77777777" w:rsidR="004335ED" w:rsidRPr="00DD6CFB" w:rsidRDefault="004335ED" w:rsidP="000D75B4">
            <w:pPr>
              <w:pStyle w:val="TAL"/>
              <w:rPr>
                <w:lang w:eastAsia="en-US"/>
              </w:rPr>
            </w:pPr>
            <w:r w:rsidRPr="00DD6CFB">
              <w:rPr>
                <w:lang w:eastAsia="en-US"/>
              </w:rPr>
              <w:t>17.4.0</w:t>
            </w:r>
          </w:p>
        </w:tc>
      </w:tr>
      <w:tr w:rsidR="004335ED" w:rsidRPr="0031204F" w14:paraId="7D8A99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DE2128"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AAD200"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71501" w14:textId="77777777" w:rsidR="004335ED" w:rsidRPr="00DD6CFB" w:rsidRDefault="004335ED" w:rsidP="000D75B4">
            <w:pPr>
              <w:pStyle w:val="TAL"/>
              <w:rPr>
                <w:lang w:eastAsia="en-US"/>
              </w:rPr>
            </w:pPr>
            <w:r w:rsidRPr="00DD6CFB">
              <w:rPr>
                <w:lang w:eastAsia="en-US"/>
              </w:rPr>
              <w:t>R5-221815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D9A62" w14:textId="77777777" w:rsidR="004335ED" w:rsidRPr="00DD6CFB" w:rsidRDefault="004335ED" w:rsidP="000D75B4">
            <w:pPr>
              <w:pStyle w:val="TAL"/>
              <w:rPr>
                <w:lang w:eastAsia="en-US"/>
              </w:rPr>
            </w:pPr>
            <w:r w:rsidRPr="00DD6CFB">
              <w:rPr>
                <w:lang w:eastAsia="en-US"/>
              </w:rPr>
              <w:t>2247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18855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BFDEA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D7F2A" w14:textId="77777777" w:rsidR="004335ED" w:rsidRPr="00DD6CFB" w:rsidRDefault="004335ED" w:rsidP="000D75B4">
            <w:pPr>
              <w:pStyle w:val="TAL"/>
              <w:rPr>
                <w:lang w:eastAsia="en-US"/>
              </w:rPr>
            </w:pPr>
            <w:r w:rsidRPr="00DD6CFB">
              <w:rPr>
                <w:lang w:eastAsia="en-US"/>
              </w:rPr>
              <w:t xml:space="preserve">Update to NR </w:t>
            </w:r>
            <w:proofErr w:type="spellStart"/>
            <w:r w:rsidRPr="00DD6CFB">
              <w:rPr>
                <w:lang w:eastAsia="en-US"/>
              </w:rPr>
              <w:t>sidelink</w:t>
            </w:r>
            <w:proofErr w:type="spellEnd"/>
            <w:r w:rsidRPr="00DD6CFB">
              <w:rPr>
                <w:lang w:eastAsia="en-US"/>
              </w:rPr>
              <w:t xml:space="preserve"> </w:t>
            </w:r>
            <w:proofErr w:type="spellStart"/>
            <w:r w:rsidRPr="00DD6CFB">
              <w:rPr>
                <w:lang w:eastAsia="en-US"/>
              </w:rPr>
              <w:t>preconfiguration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44793" w14:textId="77777777" w:rsidR="004335ED" w:rsidRPr="00DD6CFB" w:rsidRDefault="004335ED" w:rsidP="000D75B4">
            <w:pPr>
              <w:pStyle w:val="TAL"/>
              <w:rPr>
                <w:lang w:eastAsia="en-US"/>
              </w:rPr>
            </w:pPr>
            <w:r w:rsidRPr="00DD6CFB">
              <w:rPr>
                <w:lang w:eastAsia="en-US"/>
              </w:rPr>
              <w:t>17.4.0</w:t>
            </w:r>
          </w:p>
        </w:tc>
      </w:tr>
      <w:tr w:rsidR="004335ED" w:rsidRPr="0031204F" w14:paraId="0D7482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35B845"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EAFAD2"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A51644" w14:textId="77777777" w:rsidR="004335ED" w:rsidRPr="00DD6CFB" w:rsidRDefault="004335ED" w:rsidP="000D75B4">
            <w:pPr>
              <w:pStyle w:val="TAL"/>
              <w:rPr>
                <w:lang w:eastAsia="en-US"/>
              </w:rPr>
            </w:pPr>
            <w:r w:rsidRPr="00DD6CFB">
              <w:rPr>
                <w:lang w:eastAsia="en-US"/>
              </w:rPr>
              <w:t>R5-221816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40F96" w14:textId="77777777" w:rsidR="004335ED" w:rsidRPr="00DD6CFB" w:rsidRDefault="004335ED" w:rsidP="000D75B4">
            <w:pPr>
              <w:pStyle w:val="TAL"/>
              <w:rPr>
                <w:lang w:eastAsia="en-US"/>
              </w:rPr>
            </w:pPr>
            <w:r w:rsidRPr="00DD6CFB">
              <w:rPr>
                <w:lang w:eastAsia="en-US"/>
              </w:rPr>
              <w:t>2248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E6C20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ADC2B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147160" w14:textId="77777777" w:rsidR="004335ED" w:rsidRPr="00DD6CFB" w:rsidRDefault="004335ED" w:rsidP="000D75B4">
            <w:pPr>
              <w:pStyle w:val="TAL"/>
              <w:rPr>
                <w:lang w:eastAsia="en-US"/>
              </w:rPr>
            </w:pPr>
            <w:r w:rsidRPr="00DD6CFB">
              <w:rPr>
                <w:lang w:eastAsia="en-US"/>
              </w:rPr>
              <w:t xml:space="preserve">Update to GNSS configuration for NR </w:t>
            </w:r>
            <w:proofErr w:type="spellStart"/>
            <w:r w:rsidRPr="00DD6CFB">
              <w:rPr>
                <w:lang w:eastAsia="en-US"/>
              </w:rPr>
              <w:t>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49DE" w14:textId="77777777" w:rsidR="004335ED" w:rsidRPr="00DD6CFB" w:rsidRDefault="004335ED" w:rsidP="000D75B4">
            <w:pPr>
              <w:pStyle w:val="TAL"/>
              <w:rPr>
                <w:lang w:eastAsia="en-US"/>
              </w:rPr>
            </w:pPr>
            <w:r w:rsidRPr="00DD6CFB">
              <w:rPr>
                <w:lang w:eastAsia="en-US"/>
              </w:rPr>
              <w:t>17.4.0</w:t>
            </w:r>
          </w:p>
        </w:tc>
      </w:tr>
      <w:tr w:rsidR="004335ED" w:rsidRPr="0031204F" w14:paraId="0BC6ED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CE5C57"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B94495"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88CCD7" w14:textId="77777777" w:rsidR="004335ED" w:rsidRPr="00DD6CFB" w:rsidRDefault="004335ED" w:rsidP="000D75B4">
            <w:pPr>
              <w:pStyle w:val="TAL"/>
              <w:rPr>
                <w:lang w:eastAsia="en-US"/>
              </w:rPr>
            </w:pPr>
            <w:r w:rsidRPr="00DD6CFB">
              <w:rPr>
                <w:lang w:eastAsia="en-US"/>
              </w:rPr>
              <w:t>R5-221869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71D3D" w14:textId="77777777" w:rsidR="004335ED" w:rsidRPr="00DD6CFB" w:rsidRDefault="004335ED" w:rsidP="000D75B4">
            <w:pPr>
              <w:pStyle w:val="TAL"/>
              <w:rPr>
                <w:lang w:eastAsia="en-US"/>
              </w:rPr>
            </w:pPr>
            <w:r w:rsidRPr="00DD6CFB">
              <w:rPr>
                <w:lang w:eastAsia="en-US"/>
              </w:rPr>
              <w:t>2273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996B6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BB0C4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D2541D" w14:textId="77777777" w:rsidR="004335ED" w:rsidRPr="00DD6CFB" w:rsidRDefault="004335ED" w:rsidP="000D75B4">
            <w:pPr>
              <w:pStyle w:val="TAL"/>
              <w:rPr>
                <w:lang w:eastAsia="en-US"/>
              </w:rPr>
            </w:pPr>
            <w:r w:rsidRPr="00DD6CFB">
              <w:rPr>
                <w:lang w:eastAsia="en-US"/>
              </w:rPr>
              <w:t>Updating test frequencies for NR band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193FB" w14:textId="77777777" w:rsidR="004335ED" w:rsidRPr="00DD6CFB" w:rsidRDefault="004335ED" w:rsidP="000D75B4">
            <w:pPr>
              <w:pStyle w:val="TAL"/>
              <w:rPr>
                <w:lang w:eastAsia="en-US"/>
              </w:rPr>
            </w:pPr>
            <w:r w:rsidRPr="00DD6CFB">
              <w:rPr>
                <w:lang w:eastAsia="en-US"/>
              </w:rPr>
              <w:t>17.4.0</w:t>
            </w:r>
          </w:p>
        </w:tc>
      </w:tr>
      <w:tr w:rsidR="004335ED" w:rsidRPr="0031204F" w14:paraId="1F7759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A1C26F"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ACFE67"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8ACB3" w14:textId="77777777" w:rsidR="004335ED" w:rsidRPr="00DD6CFB" w:rsidRDefault="004335ED" w:rsidP="000D75B4">
            <w:pPr>
              <w:pStyle w:val="TAL"/>
              <w:rPr>
                <w:lang w:eastAsia="en-US"/>
              </w:rPr>
            </w:pPr>
            <w:r w:rsidRPr="00DD6CFB">
              <w:rPr>
                <w:lang w:eastAsia="en-US"/>
              </w:rPr>
              <w:t>R5-221871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F655D4" w14:textId="77777777" w:rsidR="004335ED" w:rsidRPr="00DD6CFB" w:rsidRDefault="004335ED" w:rsidP="000D75B4">
            <w:pPr>
              <w:pStyle w:val="TAL"/>
              <w:rPr>
                <w:lang w:eastAsia="en-US"/>
              </w:rPr>
            </w:pPr>
            <w:r w:rsidRPr="00DD6CFB">
              <w:rPr>
                <w:lang w:eastAsia="en-US"/>
              </w:rPr>
              <w:t>2185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4750C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F3977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05DB7D" w14:textId="77777777" w:rsidR="004335ED" w:rsidRPr="00DD6CFB" w:rsidRDefault="004335ED" w:rsidP="000D75B4">
            <w:pPr>
              <w:pStyle w:val="TAL"/>
              <w:rPr>
                <w:lang w:eastAsia="en-US"/>
              </w:rPr>
            </w:pPr>
            <w:r w:rsidRPr="00DD6CFB">
              <w:rPr>
                <w:lang w:eastAsia="en-US"/>
              </w:rPr>
              <w:t>Add test frequencies for R17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2139E" w14:textId="77777777" w:rsidR="004335ED" w:rsidRPr="00DD6CFB" w:rsidRDefault="004335ED" w:rsidP="000D75B4">
            <w:pPr>
              <w:pStyle w:val="TAL"/>
              <w:rPr>
                <w:lang w:eastAsia="en-US"/>
              </w:rPr>
            </w:pPr>
            <w:r w:rsidRPr="00DD6CFB">
              <w:rPr>
                <w:lang w:eastAsia="en-US"/>
              </w:rPr>
              <w:t>17.4.0</w:t>
            </w:r>
          </w:p>
        </w:tc>
      </w:tr>
      <w:tr w:rsidR="004335ED" w:rsidRPr="0031204F" w14:paraId="6F2899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B66F66"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DC63D6"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EEE307" w14:textId="77777777" w:rsidR="004335ED" w:rsidRPr="00DD6CFB" w:rsidRDefault="004335ED" w:rsidP="000D75B4">
            <w:pPr>
              <w:pStyle w:val="TAL"/>
              <w:rPr>
                <w:lang w:eastAsia="en-US"/>
              </w:rPr>
            </w:pPr>
            <w:r w:rsidRPr="00DD6CFB">
              <w:rPr>
                <w:lang w:eastAsia="en-US"/>
              </w:rPr>
              <w:t>R5-221872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87F06" w14:textId="77777777" w:rsidR="004335ED" w:rsidRPr="00DD6CFB" w:rsidRDefault="004335ED" w:rsidP="000D75B4">
            <w:pPr>
              <w:pStyle w:val="TAL"/>
              <w:rPr>
                <w:lang w:eastAsia="en-US"/>
              </w:rPr>
            </w:pPr>
            <w:r w:rsidRPr="00DD6CFB">
              <w:rPr>
                <w:lang w:eastAsia="en-US"/>
              </w:rPr>
              <w:t>2187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DF03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74F1B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A498F" w14:textId="77777777" w:rsidR="004335ED" w:rsidRPr="00DD6CFB" w:rsidRDefault="004335ED" w:rsidP="000D75B4">
            <w:pPr>
              <w:pStyle w:val="TAL"/>
              <w:rPr>
                <w:lang w:eastAsia="en-US"/>
              </w:rPr>
            </w:pPr>
            <w:r w:rsidRPr="00DD6CFB">
              <w:rPr>
                <w:lang w:eastAsia="en-US"/>
              </w:rPr>
              <w:t>Addition of test frequencies for NE-DC configurations DC_n28A_3A, DC_n28A_3C, DC_n28A_39A, DC_n28A_39C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4B677" w14:textId="77777777" w:rsidR="004335ED" w:rsidRPr="00DD6CFB" w:rsidRDefault="004335ED" w:rsidP="000D75B4">
            <w:pPr>
              <w:pStyle w:val="TAL"/>
              <w:rPr>
                <w:lang w:eastAsia="en-US"/>
              </w:rPr>
            </w:pPr>
            <w:r w:rsidRPr="00DD6CFB">
              <w:rPr>
                <w:lang w:eastAsia="en-US"/>
              </w:rPr>
              <w:t>17.4.0</w:t>
            </w:r>
          </w:p>
        </w:tc>
      </w:tr>
      <w:tr w:rsidR="004335ED" w:rsidRPr="0031204F" w14:paraId="5E4918C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993610"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BAF33"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3CF185" w14:textId="77777777" w:rsidR="004335ED" w:rsidRPr="00DD6CFB" w:rsidRDefault="004335ED" w:rsidP="000D75B4">
            <w:pPr>
              <w:pStyle w:val="TAL"/>
              <w:rPr>
                <w:lang w:eastAsia="en-US"/>
              </w:rPr>
            </w:pPr>
            <w:r w:rsidRPr="00DD6CFB">
              <w:rPr>
                <w:lang w:eastAsia="en-US"/>
              </w:rPr>
              <w:t>R5-221873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A6BC9" w14:textId="77777777" w:rsidR="004335ED" w:rsidRPr="00DD6CFB" w:rsidRDefault="004335ED" w:rsidP="000D75B4">
            <w:pPr>
              <w:pStyle w:val="TAL"/>
              <w:rPr>
                <w:lang w:eastAsia="en-US"/>
              </w:rPr>
            </w:pPr>
            <w:r w:rsidRPr="00DD6CFB">
              <w:rPr>
                <w:lang w:eastAsia="en-US"/>
              </w:rPr>
              <w:t>2202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D5CA2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B8DC4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6C29E" w14:textId="77777777" w:rsidR="004335ED" w:rsidRPr="00DD6CFB" w:rsidRDefault="004335ED" w:rsidP="000D75B4">
            <w:pPr>
              <w:pStyle w:val="TAL"/>
              <w:rPr>
                <w:lang w:eastAsia="en-US"/>
              </w:rPr>
            </w:pPr>
            <w:r w:rsidRPr="00DD6CFB">
              <w:rPr>
                <w:lang w:eastAsia="en-US"/>
              </w:rPr>
              <w:t>Update of protocol testing applicability for 3CC inter-band NR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4FDCA" w14:textId="77777777" w:rsidR="004335ED" w:rsidRPr="00DD6CFB" w:rsidRDefault="004335ED" w:rsidP="000D75B4">
            <w:pPr>
              <w:pStyle w:val="TAL"/>
              <w:rPr>
                <w:lang w:eastAsia="en-US"/>
              </w:rPr>
            </w:pPr>
            <w:r w:rsidRPr="00DD6CFB">
              <w:rPr>
                <w:lang w:eastAsia="en-US"/>
              </w:rPr>
              <w:t>17.4.0</w:t>
            </w:r>
          </w:p>
        </w:tc>
      </w:tr>
      <w:tr w:rsidR="004335ED" w:rsidRPr="0031204F" w14:paraId="3F9BB5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4887CD"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8E8077"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32987" w14:textId="77777777" w:rsidR="004335ED" w:rsidRPr="00DD6CFB" w:rsidRDefault="004335ED" w:rsidP="000D75B4">
            <w:pPr>
              <w:pStyle w:val="TAL"/>
              <w:rPr>
                <w:lang w:eastAsia="en-US"/>
              </w:rPr>
            </w:pPr>
            <w:r w:rsidRPr="00DD6CFB">
              <w:rPr>
                <w:lang w:eastAsia="en-US"/>
              </w:rPr>
              <w:t>R5-221874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E0C8" w14:textId="77777777" w:rsidR="004335ED" w:rsidRPr="00DD6CFB" w:rsidRDefault="004335ED" w:rsidP="000D75B4">
            <w:pPr>
              <w:pStyle w:val="TAL"/>
              <w:rPr>
                <w:lang w:eastAsia="en-US"/>
              </w:rPr>
            </w:pPr>
            <w:r w:rsidRPr="00DD6CFB">
              <w:rPr>
                <w:lang w:eastAsia="en-US"/>
              </w:rPr>
              <w:t>2261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8301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2A07F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FB917" w14:textId="77777777" w:rsidR="004335ED" w:rsidRPr="00DD6CFB" w:rsidRDefault="004335ED" w:rsidP="000D75B4">
            <w:pPr>
              <w:pStyle w:val="TAL"/>
              <w:rPr>
                <w:lang w:eastAsia="en-US"/>
              </w:rPr>
            </w:pPr>
            <w:r w:rsidRPr="00DD6CFB">
              <w:rPr>
                <w:lang w:eastAsia="en-US"/>
              </w:rPr>
              <w:t>Addition of several NR CA combinations to FR1 inter-band configurations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C6998" w14:textId="77777777" w:rsidR="004335ED" w:rsidRPr="00DD6CFB" w:rsidRDefault="004335ED" w:rsidP="000D75B4">
            <w:pPr>
              <w:pStyle w:val="TAL"/>
              <w:rPr>
                <w:lang w:eastAsia="en-US"/>
              </w:rPr>
            </w:pPr>
            <w:r w:rsidRPr="00DD6CFB">
              <w:rPr>
                <w:lang w:eastAsia="en-US"/>
              </w:rPr>
              <w:t>17.4.0</w:t>
            </w:r>
          </w:p>
        </w:tc>
      </w:tr>
      <w:tr w:rsidR="004335ED" w:rsidRPr="0031204F" w14:paraId="4EC839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919B92" w14:textId="77777777" w:rsidR="004335ED" w:rsidRPr="00DD6CFB" w:rsidRDefault="004335ED" w:rsidP="000D75B4">
            <w:pPr>
              <w:pStyle w:val="TAL"/>
              <w:rPr>
                <w:lang w:eastAsia="en-US"/>
              </w:rPr>
            </w:pPr>
            <w:r w:rsidRPr="00DD6CFB">
              <w:rPr>
                <w:lang w:eastAsia="en-US"/>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0A21B5" w14:textId="77777777" w:rsidR="004335ED" w:rsidRPr="00DD6CFB" w:rsidRDefault="004335ED" w:rsidP="000D75B4">
            <w:pPr>
              <w:pStyle w:val="TAL"/>
              <w:rPr>
                <w:lang w:eastAsia="en-US"/>
              </w:rPr>
            </w:pPr>
            <w:r w:rsidRPr="00DD6CFB">
              <w:rPr>
                <w:lang w:eastAsia="en-US"/>
              </w:rPr>
              <w:t>RAN#95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BBE548" w14:textId="77777777" w:rsidR="004335ED" w:rsidRPr="00DD6CFB" w:rsidRDefault="004335ED" w:rsidP="000D75B4">
            <w:pPr>
              <w:pStyle w:val="TAL"/>
              <w:rPr>
                <w:lang w:eastAsia="en-US"/>
              </w:rPr>
            </w:pPr>
            <w:r w:rsidRPr="00DD6CFB">
              <w:rPr>
                <w:lang w:eastAsia="en-US"/>
              </w:rPr>
              <w:t>R5-222039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7F4C4" w14:textId="77777777" w:rsidR="004335ED" w:rsidRPr="00DD6CFB" w:rsidRDefault="004335ED" w:rsidP="000D75B4">
            <w:pPr>
              <w:pStyle w:val="TAL"/>
              <w:rPr>
                <w:lang w:eastAsia="en-US"/>
              </w:rPr>
            </w:pPr>
            <w:r w:rsidRPr="00DD6CFB">
              <w:rPr>
                <w:lang w:eastAsia="en-US"/>
              </w:rPr>
              <w:t>2205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5D57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EB6DB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D728F" w14:textId="77777777" w:rsidR="004335ED" w:rsidRPr="00DD6CFB" w:rsidRDefault="004335ED" w:rsidP="000D75B4">
            <w:pPr>
              <w:pStyle w:val="TAL"/>
              <w:rPr>
                <w:lang w:eastAsia="en-US"/>
              </w:rPr>
            </w:pPr>
            <w:r w:rsidRPr="00DD6CFB">
              <w:rPr>
                <w:lang w:eastAsia="en-US"/>
              </w:rPr>
              <w:t>Correction to cl 4.5.3 RRC_INACTIVE generic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08057" w14:textId="77777777" w:rsidR="004335ED" w:rsidRPr="00DD6CFB" w:rsidRDefault="004335ED" w:rsidP="000D75B4">
            <w:pPr>
              <w:pStyle w:val="TAL"/>
              <w:rPr>
                <w:lang w:eastAsia="en-US"/>
              </w:rPr>
            </w:pPr>
            <w:r w:rsidRPr="00DD6CFB">
              <w:rPr>
                <w:lang w:eastAsia="en-US"/>
              </w:rPr>
              <w:t>17.4.0</w:t>
            </w:r>
          </w:p>
        </w:tc>
      </w:tr>
      <w:tr w:rsidR="004335ED" w:rsidRPr="0031204F" w14:paraId="3E476AA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4F46A3"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55BEB8"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827B14" w14:textId="77777777" w:rsidR="004335ED" w:rsidRPr="00DD6CFB" w:rsidRDefault="004335ED" w:rsidP="000D75B4">
            <w:pPr>
              <w:pStyle w:val="TAL"/>
              <w:rPr>
                <w:lang w:eastAsia="en-US"/>
              </w:rPr>
            </w:pPr>
            <w:r w:rsidRPr="00DD6CFB">
              <w:rPr>
                <w:lang w:eastAsia="en-US"/>
              </w:rPr>
              <w:t>R5-222122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866C3" w14:textId="77777777" w:rsidR="004335ED" w:rsidRPr="00DD6CFB" w:rsidRDefault="004335ED" w:rsidP="000D75B4">
            <w:pPr>
              <w:pStyle w:val="TAL"/>
              <w:rPr>
                <w:lang w:eastAsia="en-US"/>
              </w:rPr>
            </w:pPr>
            <w:r w:rsidRPr="00DD6CFB">
              <w:rPr>
                <w:lang w:eastAsia="en-US"/>
              </w:rPr>
              <w:t>2294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4B1F0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F25EB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90A32" w14:textId="77777777" w:rsidR="004335ED" w:rsidRPr="00DD6CFB" w:rsidRDefault="004335ED" w:rsidP="000D75B4">
            <w:pPr>
              <w:pStyle w:val="TAL"/>
              <w:rPr>
                <w:lang w:eastAsia="en-US"/>
              </w:rPr>
            </w:pPr>
            <w:r w:rsidRPr="00DD6CFB">
              <w:rPr>
                <w:lang w:eastAsia="en-US"/>
              </w:rPr>
              <w:t>Correction for Procedure for UE-requested PDU session modification after the first S1 to N1 mode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E71F" w14:textId="77777777" w:rsidR="004335ED" w:rsidRPr="00DD6CFB" w:rsidRDefault="004335ED" w:rsidP="000D75B4">
            <w:pPr>
              <w:pStyle w:val="TAL"/>
              <w:rPr>
                <w:lang w:eastAsia="en-US"/>
              </w:rPr>
            </w:pPr>
            <w:r w:rsidRPr="00DD6CFB">
              <w:rPr>
                <w:lang w:eastAsia="en-US"/>
              </w:rPr>
              <w:t>17.5.0</w:t>
            </w:r>
          </w:p>
        </w:tc>
      </w:tr>
      <w:tr w:rsidR="004335ED" w:rsidRPr="0031204F" w14:paraId="65A00A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D25836"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EF286"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FACF88" w14:textId="77777777" w:rsidR="004335ED" w:rsidRPr="00DD6CFB" w:rsidRDefault="004335ED" w:rsidP="000D75B4">
            <w:pPr>
              <w:pStyle w:val="TAL"/>
              <w:rPr>
                <w:lang w:eastAsia="en-US"/>
              </w:rPr>
            </w:pPr>
            <w:r w:rsidRPr="00DD6CFB">
              <w:rPr>
                <w:lang w:eastAsia="en-US"/>
              </w:rPr>
              <w:t>R5-222173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782" w14:textId="77777777" w:rsidR="004335ED" w:rsidRPr="00DD6CFB" w:rsidRDefault="004335ED" w:rsidP="000D75B4">
            <w:pPr>
              <w:pStyle w:val="TAL"/>
              <w:rPr>
                <w:lang w:eastAsia="en-US"/>
              </w:rPr>
            </w:pPr>
            <w:r w:rsidRPr="00DD6CFB">
              <w:rPr>
                <w:lang w:eastAsia="en-US"/>
              </w:rPr>
              <w:t>2296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DC1B6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14C5D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7A200" w14:textId="77777777" w:rsidR="004335ED" w:rsidRPr="00DD6CFB" w:rsidRDefault="004335ED" w:rsidP="000D75B4">
            <w:pPr>
              <w:pStyle w:val="TAL"/>
              <w:rPr>
                <w:lang w:eastAsia="en-US"/>
              </w:rPr>
            </w:pPr>
            <w:r w:rsidRPr="00DD6CFB">
              <w:rPr>
                <w:lang w:eastAsia="en-US"/>
              </w:rPr>
              <w:t>Introduction of test frequencies for CA_n77C BCS0 and BCS1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EB770" w14:textId="77777777" w:rsidR="004335ED" w:rsidRPr="00DD6CFB" w:rsidRDefault="004335ED" w:rsidP="000D75B4">
            <w:pPr>
              <w:pStyle w:val="TAL"/>
              <w:rPr>
                <w:lang w:eastAsia="en-US"/>
              </w:rPr>
            </w:pPr>
            <w:r w:rsidRPr="00DD6CFB">
              <w:rPr>
                <w:lang w:eastAsia="en-US"/>
              </w:rPr>
              <w:t>17.5.0</w:t>
            </w:r>
          </w:p>
        </w:tc>
      </w:tr>
      <w:tr w:rsidR="004335ED" w:rsidRPr="0031204F" w14:paraId="67ABB3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C2566F"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7AC089"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3903F0" w14:textId="77777777" w:rsidR="004335ED" w:rsidRPr="00DD6CFB" w:rsidRDefault="004335ED" w:rsidP="000D75B4">
            <w:pPr>
              <w:pStyle w:val="TAL"/>
              <w:rPr>
                <w:lang w:eastAsia="en-US"/>
              </w:rPr>
            </w:pPr>
            <w:r w:rsidRPr="00DD6CFB">
              <w:rPr>
                <w:lang w:eastAsia="en-US"/>
              </w:rPr>
              <w:t>R5-222175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8E28F" w14:textId="77777777" w:rsidR="004335ED" w:rsidRPr="00DD6CFB" w:rsidRDefault="004335ED" w:rsidP="000D75B4">
            <w:pPr>
              <w:pStyle w:val="TAL"/>
              <w:rPr>
                <w:lang w:eastAsia="en-US"/>
              </w:rPr>
            </w:pPr>
            <w:r w:rsidRPr="00DD6CFB">
              <w:rPr>
                <w:lang w:eastAsia="en-US"/>
              </w:rPr>
              <w:t>2297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F84FA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14B35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15CEF" w14:textId="77777777" w:rsidR="004335ED" w:rsidRPr="00DD6CFB" w:rsidRDefault="004335ED" w:rsidP="000D75B4">
            <w:pPr>
              <w:pStyle w:val="TAL"/>
              <w:rPr>
                <w:lang w:eastAsia="en-US"/>
              </w:rPr>
            </w:pPr>
            <w:r w:rsidRPr="00DD6CFB">
              <w:rPr>
                <w:lang w:eastAsia="en-US"/>
              </w:rPr>
              <w:t>Introduction of test frequencies for CA_n77C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7238C" w14:textId="77777777" w:rsidR="004335ED" w:rsidRPr="00DD6CFB" w:rsidRDefault="004335ED" w:rsidP="000D75B4">
            <w:pPr>
              <w:pStyle w:val="TAL"/>
              <w:rPr>
                <w:lang w:eastAsia="en-US"/>
              </w:rPr>
            </w:pPr>
            <w:r w:rsidRPr="00DD6CFB">
              <w:rPr>
                <w:lang w:eastAsia="en-US"/>
              </w:rPr>
              <w:t>17.5.0</w:t>
            </w:r>
          </w:p>
        </w:tc>
      </w:tr>
      <w:tr w:rsidR="004335ED" w:rsidRPr="0031204F" w14:paraId="4BF88D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05FFB2"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2F1F8A"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D9BCBD" w14:textId="77777777" w:rsidR="004335ED" w:rsidRPr="00DD6CFB" w:rsidRDefault="004335ED" w:rsidP="000D75B4">
            <w:pPr>
              <w:pStyle w:val="TAL"/>
              <w:rPr>
                <w:lang w:eastAsia="en-US"/>
              </w:rPr>
            </w:pPr>
            <w:r w:rsidRPr="00DD6CFB">
              <w:rPr>
                <w:lang w:eastAsia="en-US"/>
              </w:rPr>
              <w:t>R5-222283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A5CB4" w14:textId="77777777" w:rsidR="004335ED" w:rsidRPr="00DD6CFB" w:rsidRDefault="004335ED" w:rsidP="000D75B4">
            <w:pPr>
              <w:pStyle w:val="TAL"/>
              <w:rPr>
                <w:lang w:eastAsia="en-US"/>
              </w:rPr>
            </w:pPr>
            <w:r w:rsidRPr="00DD6CFB">
              <w:rPr>
                <w:lang w:eastAsia="en-US"/>
              </w:rPr>
              <w:t>2300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33282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9833F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D5AE0" w14:textId="77777777" w:rsidR="004335ED" w:rsidRPr="00DD6CFB" w:rsidRDefault="004335ED" w:rsidP="000D75B4">
            <w:pPr>
              <w:pStyle w:val="TAL"/>
              <w:rPr>
                <w:lang w:eastAsia="en-US"/>
              </w:rPr>
            </w:pPr>
            <w:r w:rsidRPr="00DD6CFB">
              <w:rPr>
                <w:lang w:eastAsia="en-US"/>
              </w:rPr>
              <w:t>Introduction of test frequencies for Rel-16 inter-band EN-DC three band combinations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4114D" w14:textId="77777777" w:rsidR="004335ED" w:rsidRPr="00DD6CFB" w:rsidRDefault="004335ED" w:rsidP="000D75B4">
            <w:pPr>
              <w:pStyle w:val="TAL"/>
              <w:rPr>
                <w:lang w:eastAsia="en-US"/>
              </w:rPr>
            </w:pPr>
            <w:r w:rsidRPr="00DD6CFB">
              <w:rPr>
                <w:lang w:eastAsia="en-US"/>
              </w:rPr>
              <w:t>17.5.0</w:t>
            </w:r>
          </w:p>
        </w:tc>
      </w:tr>
      <w:tr w:rsidR="004335ED" w:rsidRPr="0031204F" w14:paraId="416E5A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4E5372"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E3F56F"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B85EF" w14:textId="77777777" w:rsidR="004335ED" w:rsidRPr="00DD6CFB" w:rsidRDefault="004335ED" w:rsidP="000D75B4">
            <w:pPr>
              <w:pStyle w:val="TAL"/>
              <w:rPr>
                <w:lang w:eastAsia="en-US"/>
              </w:rPr>
            </w:pPr>
            <w:r w:rsidRPr="00DD6CFB">
              <w:rPr>
                <w:lang w:eastAsia="en-US"/>
              </w:rPr>
              <w:t>R5-222308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DD6CC" w14:textId="77777777" w:rsidR="004335ED" w:rsidRPr="00DD6CFB" w:rsidRDefault="004335ED" w:rsidP="000D75B4">
            <w:pPr>
              <w:pStyle w:val="TAL"/>
              <w:rPr>
                <w:lang w:eastAsia="en-US"/>
              </w:rPr>
            </w:pPr>
            <w:r w:rsidRPr="00DD6CFB">
              <w:rPr>
                <w:lang w:eastAsia="en-US"/>
              </w:rPr>
              <w:t>2302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063A0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EE338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3BB953" w14:textId="77777777" w:rsidR="004335ED" w:rsidRPr="00DD6CFB" w:rsidRDefault="004335ED" w:rsidP="000D75B4">
            <w:pPr>
              <w:pStyle w:val="TAL"/>
              <w:rPr>
                <w:lang w:eastAsia="en-US"/>
              </w:rPr>
            </w:pPr>
            <w:r w:rsidRPr="00DD6CFB">
              <w:rPr>
                <w:lang w:eastAsia="en-US"/>
              </w:rPr>
              <w:t>Introduction of NR-DC in FR1 for test setup diagrams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1ABF3" w14:textId="77777777" w:rsidR="004335ED" w:rsidRPr="00DD6CFB" w:rsidRDefault="004335ED" w:rsidP="000D75B4">
            <w:pPr>
              <w:pStyle w:val="TAL"/>
              <w:rPr>
                <w:lang w:eastAsia="en-US"/>
              </w:rPr>
            </w:pPr>
            <w:r w:rsidRPr="00DD6CFB">
              <w:rPr>
                <w:lang w:eastAsia="en-US"/>
              </w:rPr>
              <w:t>17.5.0</w:t>
            </w:r>
          </w:p>
        </w:tc>
      </w:tr>
      <w:tr w:rsidR="004335ED" w:rsidRPr="0031204F" w14:paraId="39B0BA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8FD693"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278A1D"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EA43AA" w14:textId="77777777" w:rsidR="004335ED" w:rsidRPr="00DD6CFB" w:rsidRDefault="004335ED" w:rsidP="000D75B4">
            <w:pPr>
              <w:pStyle w:val="TAL"/>
              <w:rPr>
                <w:lang w:eastAsia="en-US"/>
              </w:rPr>
            </w:pPr>
            <w:r w:rsidRPr="00DD6CFB">
              <w:rPr>
                <w:lang w:eastAsia="en-US"/>
              </w:rPr>
              <w:t>R5-222329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2B563" w14:textId="77777777" w:rsidR="004335ED" w:rsidRPr="00DD6CFB" w:rsidRDefault="004335ED" w:rsidP="000D75B4">
            <w:pPr>
              <w:pStyle w:val="TAL"/>
              <w:rPr>
                <w:lang w:eastAsia="en-US"/>
              </w:rPr>
            </w:pPr>
            <w:r w:rsidRPr="00DD6CFB">
              <w:rPr>
                <w:lang w:eastAsia="en-US"/>
              </w:rPr>
              <w:t>2303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656EB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54E42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09FAE" w14:textId="77777777" w:rsidR="004335ED" w:rsidRPr="00DD6CFB" w:rsidRDefault="004335ED" w:rsidP="000D75B4">
            <w:pPr>
              <w:pStyle w:val="TAL"/>
              <w:rPr>
                <w:lang w:eastAsia="en-US"/>
              </w:rPr>
            </w:pPr>
            <w:r w:rsidRPr="00DD6CFB">
              <w:rPr>
                <w:lang w:eastAsia="en-US"/>
              </w:rPr>
              <w:t>Correction of test frequencies for CA_n66(2A) BCS1 and BCS2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A99F2" w14:textId="77777777" w:rsidR="004335ED" w:rsidRPr="00DD6CFB" w:rsidRDefault="004335ED" w:rsidP="000D75B4">
            <w:pPr>
              <w:pStyle w:val="TAL"/>
              <w:rPr>
                <w:lang w:eastAsia="en-US"/>
              </w:rPr>
            </w:pPr>
            <w:r w:rsidRPr="00DD6CFB">
              <w:rPr>
                <w:lang w:eastAsia="en-US"/>
              </w:rPr>
              <w:t>17.5.0</w:t>
            </w:r>
          </w:p>
        </w:tc>
      </w:tr>
      <w:tr w:rsidR="004335ED" w:rsidRPr="0031204F" w14:paraId="7B24B03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F15A56"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23680B"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B1675" w14:textId="77777777" w:rsidR="004335ED" w:rsidRPr="00DD6CFB" w:rsidRDefault="004335ED" w:rsidP="000D75B4">
            <w:pPr>
              <w:pStyle w:val="TAL"/>
              <w:rPr>
                <w:lang w:eastAsia="en-US"/>
              </w:rPr>
            </w:pPr>
            <w:r w:rsidRPr="00DD6CFB">
              <w:rPr>
                <w:lang w:eastAsia="en-US"/>
              </w:rPr>
              <w:t>R5-222380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963A4" w14:textId="77777777" w:rsidR="004335ED" w:rsidRPr="00DD6CFB" w:rsidRDefault="004335ED" w:rsidP="000D75B4">
            <w:pPr>
              <w:pStyle w:val="TAL"/>
              <w:rPr>
                <w:lang w:eastAsia="en-US"/>
              </w:rPr>
            </w:pPr>
            <w:r w:rsidRPr="00DD6CFB">
              <w:rPr>
                <w:lang w:eastAsia="en-US"/>
              </w:rPr>
              <w:t>2308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F05BF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45D2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6A650" w14:textId="77777777" w:rsidR="004335ED" w:rsidRPr="00DD6CFB" w:rsidRDefault="004335ED" w:rsidP="000D75B4">
            <w:pPr>
              <w:pStyle w:val="TAL"/>
              <w:rPr>
                <w:lang w:eastAsia="en-US"/>
              </w:rPr>
            </w:pPr>
            <w:r w:rsidRPr="00DD6CFB">
              <w:rPr>
                <w:lang w:eastAsia="en-US"/>
              </w:rPr>
              <w:t>Updating RRCReconfiguration and RadioBearerConfig for NR-DC and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742A6" w14:textId="77777777" w:rsidR="004335ED" w:rsidRPr="00DD6CFB" w:rsidRDefault="004335ED" w:rsidP="000D75B4">
            <w:pPr>
              <w:pStyle w:val="TAL"/>
              <w:rPr>
                <w:lang w:eastAsia="en-US"/>
              </w:rPr>
            </w:pPr>
            <w:r w:rsidRPr="00DD6CFB">
              <w:rPr>
                <w:lang w:eastAsia="en-US"/>
              </w:rPr>
              <w:t>17.5.0</w:t>
            </w:r>
          </w:p>
        </w:tc>
      </w:tr>
      <w:tr w:rsidR="004335ED" w:rsidRPr="0031204F" w14:paraId="5ACD9E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8A47D7"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F2CCC2"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61D84" w14:textId="77777777" w:rsidR="004335ED" w:rsidRPr="00DD6CFB" w:rsidRDefault="004335ED" w:rsidP="000D75B4">
            <w:pPr>
              <w:pStyle w:val="TAL"/>
              <w:rPr>
                <w:lang w:eastAsia="en-US"/>
              </w:rPr>
            </w:pPr>
            <w:r w:rsidRPr="00DD6CFB">
              <w:rPr>
                <w:lang w:eastAsia="en-US"/>
              </w:rPr>
              <w:t>R5-222431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75881" w14:textId="77777777" w:rsidR="004335ED" w:rsidRPr="00DD6CFB" w:rsidRDefault="004335ED" w:rsidP="000D75B4">
            <w:pPr>
              <w:pStyle w:val="TAL"/>
              <w:rPr>
                <w:lang w:eastAsia="en-US"/>
              </w:rPr>
            </w:pPr>
            <w:r w:rsidRPr="00DD6CFB">
              <w:rPr>
                <w:lang w:eastAsia="en-US"/>
              </w:rPr>
              <w:t>2310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9AF09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0D367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EE3AB0" w14:textId="77777777" w:rsidR="004335ED" w:rsidRPr="00DD6CFB" w:rsidRDefault="004335ED" w:rsidP="000D75B4">
            <w:pPr>
              <w:pStyle w:val="TAL"/>
              <w:rPr>
                <w:lang w:eastAsia="en-US"/>
              </w:rPr>
            </w:pPr>
            <w:r w:rsidRPr="00DD6CFB">
              <w:rPr>
                <w:lang w:eastAsia="en-US"/>
              </w:rPr>
              <w:t>Correction to message contents for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E16CD" w14:textId="77777777" w:rsidR="004335ED" w:rsidRPr="00DD6CFB" w:rsidRDefault="004335ED" w:rsidP="000D75B4">
            <w:pPr>
              <w:pStyle w:val="TAL"/>
              <w:rPr>
                <w:lang w:eastAsia="en-US"/>
              </w:rPr>
            </w:pPr>
            <w:r w:rsidRPr="00DD6CFB">
              <w:rPr>
                <w:lang w:eastAsia="en-US"/>
              </w:rPr>
              <w:t>17.5.0</w:t>
            </w:r>
          </w:p>
        </w:tc>
      </w:tr>
      <w:tr w:rsidR="004335ED" w:rsidRPr="0031204F" w14:paraId="1BF40E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428680"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2E8F01"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30DD2C" w14:textId="77777777" w:rsidR="004335ED" w:rsidRPr="00DD6CFB" w:rsidRDefault="004335ED" w:rsidP="000D75B4">
            <w:pPr>
              <w:pStyle w:val="TAL"/>
              <w:rPr>
                <w:lang w:eastAsia="en-US"/>
              </w:rPr>
            </w:pPr>
            <w:r w:rsidRPr="00DD6CFB">
              <w:rPr>
                <w:lang w:eastAsia="en-US"/>
              </w:rPr>
              <w:t>R5-222460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1C996" w14:textId="77777777" w:rsidR="004335ED" w:rsidRPr="00DD6CFB" w:rsidRDefault="004335ED" w:rsidP="000D75B4">
            <w:pPr>
              <w:pStyle w:val="TAL"/>
              <w:rPr>
                <w:lang w:eastAsia="en-US"/>
              </w:rPr>
            </w:pPr>
            <w:r w:rsidRPr="00DD6CFB">
              <w:rPr>
                <w:lang w:eastAsia="en-US"/>
              </w:rPr>
              <w:t>2312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F48D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5A80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D71D1" w14:textId="77777777" w:rsidR="004335ED" w:rsidRPr="00DD6CFB" w:rsidRDefault="004335ED" w:rsidP="000D75B4">
            <w:pPr>
              <w:pStyle w:val="TAL"/>
              <w:rPr>
                <w:lang w:eastAsia="en-US"/>
              </w:rPr>
            </w:pPr>
            <w:r w:rsidRPr="00DD6CFB">
              <w:rPr>
                <w:lang w:eastAsia="en-US"/>
              </w:rPr>
              <w:t>Updates to REGISTRATION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43579" w14:textId="77777777" w:rsidR="004335ED" w:rsidRPr="00DD6CFB" w:rsidRDefault="004335ED" w:rsidP="000D75B4">
            <w:pPr>
              <w:pStyle w:val="TAL"/>
              <w:rPr>
                <w:lang w:eastAsia="en-US"/>
              </w:rPr>
            </w:pPr>
            <w:r w:rsidRPr="00DD6CFB">
              <w:rPr>
                <w:lang w:eastAsia="en-US"/>
              </w:rPr>
              <w:t>17.5.0</w:t>
            </w:r>
          </w:p>
        </w:tc>
      </w:tr>
      <w:tr w:rsidR="004335ED" w:rsidRPr="0031204F" w14:paraId="0D7D52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DF9F92"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F9AE82"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87E7A" w14:textId="77777777" w:rsidR="004335ED" w:rsidRPr="00DD6CFB" w:rsidRDefault="004335ED" w:rsidP="000D75B4">
            <w:pPr>
              <w:pStyle w:val="TAL"/>
              <w:rPr>
                <w:lang w:eastAsia="en-US"/>
              </w:rPr>
            </w:pPr>
            <w:r w:rsidRPr="00DD6CFB">
              <w:rPr>
                <w:lang w:eastAsia="en-US"/>
              </w:rPr>
              <w:t>R5-222461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8F293" w14:textId="77777777" w:rsidR="004335ED" w:rsidRPr="00DD6CFB" w:rsidRDefault="004335ED" w:rsidP="000D75B4">
            <w:pPr>
              <w:pStyle w:val="TAL"/>
              <w:rPr>
                <w:lang w:eastAsia="en-US"/>
              </w:rPr>
            </w:pPr>
            <w:r w:rsidRPr="00DD6CFB">
              <w:rPr>
                <w:lang w:eastAsia="en-US"/>
              </w:rPr>
              <w:t>2313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4ECC9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0B98D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45896" w14:textId="77777777" w:rsidR="004335ED" w:rsidRPr="00DD6CFB" w:rsidRDefault="004335ED" w:rsidP="000D75B4">
            <w:pPr>
              <w:pStyle w:val="TAL"/>
              <w:rPr>
                <w:lang w:eastAsia="en-US"/>
              </w:rPr>
            </w:pPr>
            <w:r w:rsidRPr="00DD6CFB">
              <w:rPr>
                <w:lang w:eastAsia="en-US"/>
              </w:rPr>
              <w:t>Updates to Configuration Update Command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74776" w14:textId="77777777" w:rsidR="004335ED" w:rsidRPr="00DD6CFB" w:rsidRDefault="004335ED" w:rsidP="000D75B4">
            <w:pPr>
              <w:pStyle w:val="TAL"/>
              <w:rPr>
                <w:lang w:eastAsia="en-US"/>
              </w:rPr>
            </w:pPr>
            <w:r w:rsidRPr="00DD6CFB">
              <w:rPr>
                <w:lang w:eastAsia="en-US"/>
              </w:rPr>
              <w:t>17.5.0</w:t>
            </w:r>
          </w:p>
        </w:tc>
      </w:tr>
      <w:tr w:rsidR="004335ED" w:rsidRPr="0031204F" w14:paraId="74F4AF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E459B9"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52C415"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39241B" w14:textId="77777777" w:rsidR="004335ED" w:rsidRPr="00DD6CFB" w:rsidRDefault="004335ED" w:rsidP="000D75B4">
            <w:pPr>
              <w:pStyle w:val="TAL"/>
              <w:rPr>
                <w:lang w:eastAsia="en-US"/>
              </w:rPr>
            </w:pPr>
            <w:r w:rsidRPr="00DD6CFB">
              <w:rPr>
                <w:lang w:eastAsia="en-US"/>
              </w:rPr>
              <w:t>R5-222462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0EC8" w14:textId="77777777" w:rsidR="004335ED" w:rsidRPr="00DD6CFB" w:rsidRDefault="004335ED" w:rsidP="000D75B4">
            <w:pPr>
              <w:pStyle w:val="TAL"/>
              <w:rPr>
                <w:lang w:eastAsia="en-US"/>
              </w:rPr>
            </w:pPr>
            <w:r w:rsidRPr="00DD6CFB">
              <w:rPr>
                <w:lang w:eastAsia="en-US"/>
              </w:rPr>
              <w:t>2314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E2C28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4CC36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02507" w14:textId="77777777" w:rsidR="004335ED" w:rsidRPr="00DD6CFB" w:rsidRDefault="004335ED" w:rsidP="000D75B4">
            <w:pPr>
              <w:pStyle w:val="TAL"/>
              <w:rPr>
                <w:lang w:eastAsia="en-US"/>
              </w:rPr>
            </w:pPr>
            <w:r w:rsidRPr="00DD6CFB">
              <w:rPr>
                <w:lang w:eastAsia="en-US"/>
              </w:rPr>
              <w:t>Updates to Registration Reject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2747" w14:textId="77777777" w:rsidR="004335ED" w:rsidRPr="00DD6CFB" w:rsidRDefault="004335ED" w:rsidP="000D75B4">
            <w:pPr>
              <w:pStyle w:val="TAL"/>
              <w:rPr>
                <w:lang w:eastAsia="en-US"/>
              </w:rPr>
            </w:pPr>
            <w:r w:rsidRPr="00DD6CFB">
              <w:rPr>
                <w:lang w:eastAsia="en-US"/>
              </w:rPr>
              <w:t>17.5.0</w:t>
            </w:r>
          </w:p>
        </w:tc>
      </w:tr>
      <w:tr w:rsidR="004335ED" w:rsidRPr="0031204F" w14:paraId="214576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9F5F503"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C55E6A"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C3D8AD" w14:textId="77777777" w:rsidR="004335ED" w:rsidRPr="00DD6CFB" w:rsidRDefault="004335ED" w:rsidP="000D75B4">
            <w:pPr>
              <w:pStyle w:val="TAL"/>
              <w:rPr>
                <w:lang w:eastAsia="en-US"/>
              </w:rPr>
            </w:pPr>
            <w:r w:rsidRPr="00DD6CFB">
              <w:rPr>
                <w:lang w:eastAsia="en-US"/>
              </w:rPr>
              <w:t>R5-222463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C72AF" w14:textId="77777777" w:rsidR="004335ED" w:rsidRPr="00DD6CFB" w:rsidRDefault="004335ED" w:rsidP="000D75B4">
            <w:pPr>
              <w:pStyle w:val="TAL"/>
              <w:rPr>
                <w:lang w:eastAsia="en-US"/>
              </w:rPr>
            </w:pPr>
            <w:r w:rsidRPr="00DD6CFB">
              <w:rPr>
                <w:lang w:eastAsia="en-US"/>
              </w:rPr>
              <w:t>2315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A89DE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BFA50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2BCBA7" w14:textId="77777777" w:rsidR="004335ED" w:rsidRPr="00DD6CFB" w:rsidRDefault="004335ED" w:rsidP="000D75B4">
            <w:pPr>
              <w:pStyle w:val="TAL"/>
              <w:rPr>
                <w:lang w:eastAsia="en-US"/>
              </w:rPr>
            </w:pPr>
            <w:r w:rsidRPr="00DD6CFB">
              <w:rPr>
                <w:lang w:eastAsia="en-US"/>
              </w:rPr>
              <w:t>Updates to De-registration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76AC" w14:textId="77777777" w:rsidR="004335ED" w:rsidRPr="00DD6CFB" w:rsidRDefault="004335ED" w:rsidP="000D75B4">
            <w:pPr>
              <w:pStyle w:val="TAL"/>
              <w:rPr>
                <w:lang w:eastAsia="en-US"/>
              </w:rPr>
            </w:pPr>
            <w:r w:rsidRPr="00DD6CFB">
              <w:rPr>
                <w:lang w:eastAsia="en-US"/>
              </w:rPr>
              <w:t>17.5.0</w:t>
            </w:r>
          </w:p>
        </w:tc>
      </w:tr>
      <w:tr w:rsidR="004335ED" w:rsidRPr="0031204F" w14:paraId="1201B7C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DB5589"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6D2AA1"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0955BA" w14:textId="77777777" w:rsidR="004335ED" w:rsidRPr="00DD6CFB" w:rsidRDefault="004335ED" w:rsidP="000D75B4">
            <w:pPr>
              <w:pStyle w:val="TAL"/>
              <w:rPr>
                <w:lang w:eastAsia="en-US"/>
              </w:rPr>
            </w:pPr>
            <w:r w:rsidRPr="00DD6CFB">
              <w:rPr>
                <w:lang w:eastAsia="en-US"/>
              </w:rPr>
              <w:t>R5-222464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AB3E3" w14:textId="77777777" w:rsidR="004335ED" w:rsidRPr="00DD6CFB" w:rsidRDefault="004335ED" w:rsidP="000D75B4">
            <w:pPr>
              <w:pStyle w:val="TAL"/>
              <w:rPr>
                <w:lang w:eastAsia="en-US"/>
              </w:rPr>
            </w:pPr>
            <w:r w:rsidRPr="00DD6CFB">
              <w:rPr>
                <w:lang w:eastAsia="en-US"/>
              </w:rPr>
              <w:t>2316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43D3E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25D10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D0367B" w14:textId="77777777" w:rsidR="004335ED" w:rsidRPr="00DD6CFB" w:rsidRDefault="004335ED" w:rsidP="000D75B4">
            <w:pPr>
              <w:pStyle w:val="TAL"/>
              <w:rPr>
                <w:lang w:eastAsia="en-US"/>
              </w:rPr>
            </w:pPr>
            <w:r w:rsidRPr="00DD6CFB">
              <w:rPr>
                <w:lang w:eastAsia="en-US"/>
              </w:rPr>
              <w:t>Update of Combinations of system information blocks for NE-DC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C6F715" w14:textId="77777777" w:rsidR="004335ED" w:rsidRPr="00DD6CFB" w:rsidRDefault="004335ED" w:rsidP="000D75B4">
            <w:pPr>
              <w:pStyle w:val="TAL"/>
              <w:rPr>
                <w:lang w:eastAsia="en-US"/>
              </w:rPr>
            </w:pPr>
            <w:r w:rsidRPr="00DD6CFB">
              <w:rPr>
                <w:lang w:eastAsia="en-US"/>
              </w:rPr>
              <w:t>17.5.0</w:t>
            </w:r>
          </w:p>
        </w:tc>
      </w:tr>
      <w:tr w:rsidR="004335ED" w:rsidRPr="0031204F" w14:paraId="09ECE0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F3E3EB"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7BA908"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1058A4" w14:textId="77777777" w:rsidR="004335ED" w:rsidRPr="00DD6CFB" w:rsidRDefault="004335ED" w:rsidP="000D75B4">
            <w:pPr>
              <w:pStyle w:val="TAL"/>
              <w:rPr>
                <w:lang w:eastAsia="en-US"/>
              </w:rPr>
            </w:pPr>
            <w:r w:rsidRPr="00DD6CFB">
              <w:rPr>
                <w:lang w:eastAsia="en-US"/>
              </w:rPr>
              <w:t>R5-222502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58962" w14:textId="77777777" w:rsidR="004335ED" w:rsidRPr="00DD6CFB" w:rsidRDefault="004335ED" w:rsidP="000D75B4">
            <w:pPr>
              <w:pStyle w:val="TAL"/>
              <w:rPr>
                <w:lang w:eastAsia="en-US"/>
              </w:rPr>
            </w:pPr>
            <w:r w:rsidRPr="00DD6CFB">
              <w:rPr>
                <w:lang w:eastAsia="en-US"/>
              </w:rPr>
              <w:t>2317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44D7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ECB86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B3005" w14:textId="77777777" w:rsidR="004335ED" w:rsidRPr="00DD6CFB" w:rsidRDefault="004335ED" w:rsidP="000D75B4">
            <w:pPr>
              <w:pStyle w:val="TAL"/>
              <w:rPr>
                <w:lang w:eastAsia="en-US"/>
              </w:rPr>
            </w:pPr>
            <w:r w:rsidRPr="00DD6CFB">
              <w:rPr>
                <w:lang w:eastAsia="en-US"/>
              </w:rPr>
              <w:t>Addition of test frequency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DF92C" w14:textId="77777777" w:rsidR="004335ED" w:rsidRPr="00DD6CFB" w:rsidRDefault="004335ED" w:rsidP="000D75B4">
            <w:pPr>
              <w:pStyle w:val="TAL"/>
              <w:rPr>
                <w:lang w:eastAsia="en-US"/>
              </w:rPr>
            </w:pPr>
            <w:r w:rsidRPr="00DD6CFB">
              <w:rPr>
                <w:lang w:eastAsia="en-US"/>
              </w:rPr>
              <w:t>17.5.0</w:t>
            </w:r>
          </w:p>
        </w:tc>
      </w:tr>
      <w:tr w:rsidR="004335ED" w:rsidRPr="0031204F" w14:paraId="3CBF3B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F6029D5"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31BF47"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83B3AD" w14:textId="77777777" w:rsidR="004335ED" w:rsidRPr="00DD6CFB" w:rsidRDefault="004335ED" w:rsidP="000D75B4">
            <w:pPr>
              <w:pStyle w:val="TAL"/>
              <w:rPr>
                <w:lang w:eastAsia="en-US"/>
              </w:rPr>
            </w:pPr>
            <w:r w:rsidRPr="00DD6CFB">
              <w:rPr>
                <w:lang w:eastAsia="en-US"/>
              </w:rPr>
              <w:t>R5-222503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C61E" w14:textId="77777777" w:rsidR="004335ED" w:rsidRPr="00DD6CFB" w:rsidRDefault="004335ED" w:rsidP="000D75B4">
            <w:pPr>
              <w:pStyle w:val="TAL"/>
              <w:rPr>
                <w:lang w:eastAsia="en-US"/>
              </w:rPr>
            </w:pPr>
            <w:r w:rsidRPr="00DD6CFB">
              <w:rPr>
                <w:lang w:eastAsia="en-US"/>
              </w:rPr>
              <w:t>2318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0D57A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E9351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71B8E" w14:textId="77777777" w:rsidR="004335ED" w:rsidRPr="00DD6CFB" w:rsidRDefault="004335ED" w:rsidP="000D75B4">
            <w:pPr>
              <w:pStyle w:val="TAL"/>
              <w:rPr>
                <w:lang w:eastAsia="en-US"/>
              </w:rPr>
            </w:pPr>
            <w:r w:rsidRPr="00DD6CFB">
              <w:rPr>
                <w:lang w:eastAsia="en-US"/>
              </w:rPr>
              <w:t xml:space="preserve">Addition of </w:t>
            </w:r>
            <w:proofErr w:type="spellStart"/>
            <w:r w:rsidRPr="00DD6CFB">
              <w:rPr>
                <w:lang w:eastAsia="en-US"/>
              </w:rPr>
              <w:t>locationAndBandwidth</w:t>
            </w:r>
            <w:proofErr w:type="spellEnd"/>
            <w:r w:rsidRPr="00DD6CFB">
              <w:rPr>
                <w:lang w:eastAsia="en-US"/>
              </w:rPr>
              <w:t xml:space="preserve"> for BW 45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9131D" w14:textId="77777777" w:rsidR="004335ED" w:rsidRPr="00DD6CFB" w:rsidRDefault="004335ED" w:rsidP="000D75B4">
            <w:pPr>
              <w:pStyle w:val="TAL"/>
              <w:rPr>
                <w:lang w:eastAsia="en-US"/>
              </w:rPr>
            </w:pPr>
            <w:r w:rsidRPr="00DD6CFB">
              <w:rPr>
                <w:lang w:eastAsia="en-US"/>
              </w:rPr>
              <w:t>17.5.0</w:t>
            </w:r>
          </w:p>
        </w:tc>
      </w:tr>
      <w:tr w:rsidR="004335ED" w:rsidRPr="0031204F" w14:paraId="647E48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564ED6"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1B239B"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31F689" w14:textId="77777777" w:rsidR="004335ED" w:rsidRPr="00DD6CFB" w:rsidRDefault="004335ED" w:rsidP="000D75B4">
            <w:pPr>
              <w:pStyle w:val="TAL"/>
              <w:rPr>
                <w:lang w:eastAsia="en-US"/>
              </w:rPr>
            </w:pPr>
            <w:r w:rsidRPr="00DD6CFB">
              <w:rPr>
                <w:lang w:eastAsia="en-US"/>
              </w:rPr>
              <w:t>R5-222512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97BF" w14:textId="77777777" w:rsidR="004335ED" w:rsidRPr="00DD6CFB" w:rsidRDefault="004335ED" w:rsidP="000D75B4">
            <w:pPr>
              <w:pStyle w:val="TAL"/>
              <w:rPr>
                <w:lang w:eastAsia="en-US"/>
              </w:rPr>
            </w:pPr>
            <w:r w:rsidRPr="00DD6CFB">
              <w:rPr>
                <w:lang w:eastAsia="en-US"/>
              </w:rPr>
              <w:t>2319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5A2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541C8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D72DDB" w14:textId="77777777" w:rsidR="004335ED" w:rsidRPr="00DD6CFB" w:rsidRDefault="004335ED" w:rsidP="000D75B4">
            <w:pPr>
              <w:pStyle w:val="TAL"/>
              <w:rPr>
                <w:lang w:eastAsia="en-US"/>
              </w:rPr>
            </w:pPr>
            <w:r w:rsidRPr="00DD6CFB">
              <w:rPr>
                <w:lang w:eastAsia="en-US"/>
              </w:rPr>
              <w:t>Correction to generic procedure 4.9.28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6D0A0" w14:textId="77777777" w:rsidR="004335ED" w:rsidRPr="00DD6CFB" w:rsidRDefault="004335ED" w:rsidP="000D75B4">
            <w:pPr>
              <w:pStyle w:val="TAL"/>
              <w:rPr>
                <w:lang w:eastAsia="en-US"/>
              </w:rPr>
            </w:pPr>
            <w:r w:rsidRPr="00DD6CFB">
              <w:rPr>
                <w:lang w:eastAsia="en-US"/>
              </w:rPr>
              <w:t>17.5.0</w:t>
            </w:r>
          </w:p>
        </w:tc>
      </w:tr>
      <w:tr w:rsidR="004335ED" w:rsidRPr="0031204F" w14:paraId="3B9D3E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A09383"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47FDC7"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DF986D" w14:textId="77777777" w:rsidR="004335ED" w:rsidRPr="00DD6CFB" w:rsidRDefault="004335ED" w:rsidP="000D75B4">
            <w:pPr>
              <w:pStyle w:val="TAL"/>
              <w:rPr>
                <w:lang w:eastAsia="en-US"/>
              </w:rPr>
            </w:pPr>
            <w:r w:rsidRPr="00DD6CFB">
              <w:rPr>
                <w:lang w:eastAsia="en-US"/>
              </w:rPr>
              <w:t>R5-222513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8554" w14:textId="77777777" w:rsidR="004335ED" w:rsidRPr="00DD6CFB" w:rsidRDefault="004335ED" w:rsidP="000D75B4">
            <w:pPr>
              <w:pStyle w:val="TAL"/>
              <w:rPr>
                <w:lang w:eastAsia="en-US"/>
              </w:rPr>
            </w:pPr>
            <w:r w:rsidRPr="00DD6CFB">
              <w:rPr>
                <w:lang w:eastAsia="en-US"/>
              </w:rPr>
              <w:t>2320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F2F1E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373E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27559" w14:textId="77777777" w:rsidR="004335ED" w:rsidRPr="00DD6CFB" w:rsidRDefault="004335ED" w:rsidP="000D75B4">
            <w:pPr>
              <w:pStyle w:val="TAL"/>
              <w:rPr>
                <w:lang w:eastAsia="en-US"/>
              </w:rPr>
            </w:pPr>
            <w:r w:rsidRPr="00DD6CFB">
              <w:rPr>
                <w:lang w:eastAsia="en-US"/>
              </w:rPr>
              <w:t>Editorial update RRCReconfiguration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C87AA" w14:textId="77777777" w:rsidR="004335ED" w:rsidRPr="00DD6CFB" w:rsidRDefault="004335ED" w:rsidP="000D75B4">
            <w:pPr>
              <w:pStyle w:val="TAL"/>
              <w:rPr>
                <w:lang w:eastAsia="en-US"/>
              </w:rPr>
            </w:pPr>
            <w:r w:rsidRPr="00DD6CFB">
              <w:rPr>
                <w:lang w:eastAsia="en-US"/>
              </w:rPr>
              <w:t>17.5.0</w:t>
            </w:r>
          </w:p>
        </w:tc>
      </w:tr>
      <w:tr w:rsidR="004335ED" w:rsidRPr="0031204F" w14:paraId="4BC475B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A6BFCFF"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D58C97"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7F616A" w14:textId="77777777" w:rsidR="004335ED" w:rsidRPr="00DD6CFB" w:rsidRDefault="004335ED" w:rsidP="000D75B4">
            <w:pPr>
              <w:pStyle w:val="TAL"/>
              <w:rPr>
                <w:lang w:eastAsia="en-US"/>
              </w:rPr>
            </w:pPr>
            <w:r w:rsidRPr="00DD6CFB">
              <w:rPr>
                <w:lang w:eastAsia="en-US"/>
              </w:rPr>
              <w:t>R5-222537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8C9D7" w14:textId="77777777" w:rsidR="004335ED" w:rsidRPr="00DD6CFB" w:rsidRDefault="004335ED" w:rsidP="000D75B4">
            <w:pPr>
              <w:pStyle w:val="TAL"/>
              <w:rPr>
                <w:lang w:eastAsia="en-US"/>
              </w:rPr>
            </w:pPr>
            <w:r w:rsidRPr="00DD6CFB">
              <w:rPr>
                <w:lang w:eastAsia="en-US"/>
              </w:rPr>
              <w:t>2321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F42EF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BBCA1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401CA" w14:textId="77777777" w:rsidR="004335ED" w:rsidRPr="00DD6CFB" w:rsidRDefault="004335ED" w:rsidP="000D75B4">
            <w:pPr>
              <w:pStyle w:val="TAL"/>
              <w:rPr>
                <w:lang w:eastAsia="en-US"/>
              </w:rPr>
            </w:pPr>
            <w:r w:rsidRPr="00DD6CFB">
              <w:rPr>
                <w:lang w:eastAsia="en-US"/>
              </w:rPr>
              <w:t>Corrections to Table 7.3.1-12G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54F6B" w14:textId="77777777" w:rsidR="004335ED" w:rsidRPr="00DD6CFB" w:rsidRDefault="004335ED" w:rsidP="000D75B4">
            <w:pPr>
              <w:pStyle w:val="TAL"/>
              <w:rPr>
                <w:lang w:eastAsia="en-US"/>
              </w:rPr>
            </w:pPr>
            <w:r w:rsidRPr="00DD6CFB">
              <w:rPr>
                <w:lang w:eastAsia="en-US"/>
              </w:rPr>
              <w:t>17.5.0</w:t>
            </w:r>
          </w:p>
        </w:tc>
      </w:tr>
      <w:tr w:rsidR="004335ED" w:rsidRPr="0031204F" w14:paraId="54EF0F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E4DB83"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C613A5"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EC7FB9" w14:textId="77777777" w:rsidR="004335ED" w:rsidRPr="00DD6CFB" w:rsidRDefault="004335ED" w:rsidP="000D75B4">
            <w:pPr>
              <w:pStyle w:val="TAL"/>
              <w:rPr>
                <w:lang w:eastAsia="en-US"/>
              </w:rPr>
            </w:pPr>
            <w:r w:rsidRPr="00DD6CFB">
              <w:rPr>
                <w:lang w:eastAsia="en-US"/>
              </w:rPr>
              <w:t>R5-222565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CD3CC" w14:textId="77777777" w:rsidR="004335ED" w:rsidRPr="00DD6CFB" w:rsidRDefault="004335ED" w:rsidP="000D75B4">
            <w:pPr>
              <w:pStyle w:val="TAL"/>
              <w:rPr>
                <w:lang w:eastAsia="en-US"/>
              </w:rPr>
            </w:pPr>
            <w:r w:rsidRPr="00DD6CFB">
              <w:rPr>
                <w:lang w:eastAsia="en-US"/>
              </w:rPr>
              <w:t>2324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85E8B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3C8EE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28A54" w14:textId="77777777" w:rsidR="004335ED" w:rsidRPr="00DD6CFB" w:rsidRDefault="004335ED" w:rsidP="000D75B4">
            <w:pPr>
              <w:pStyle w:val="TAL"/>
              <w:rPr>
                <w:lang w:eastAsia="en-US"/>
              </w:rPr>
            </w:pPr>
            <w:r w:rsidRPr="00DD6CFB">
              <w:rPr>
                <w:lang w:eastAsia="en-US"/>
              </w:rPr>
              <w:t>Update IE P-Max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1BFFC" w14:textId="77777777" w:rsidR="004335ED" w:rsidRPr="00DD6CFB" w:rsidRDefault="004335ED" w:rsidP="000D75B4">
            <w:pPr>
              <w:pStyle w:val="TAL"/>
              <w:rPr>
                <w:lang w:eastAsia="en-US"/>
              </w:rPr>
            </w:pPr>
            <w:r w:rsidRPr="00DD6CFB">
              <w:rPr>
                <w:lang w:eastAsia="en-US"/>
              </w:rPr>
              <w:t>17.5.0</w:t>
            </w:r>
          </w:p>
        </w:tc>
      </w:tr>
      <w:tr w:rsidR="004335ED" w:rsidRPr="0031204F" w14:paraId="063830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448CBC"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D7FADD"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BFBFC8" w14:textId="77777777" w:rsidR="004335ED" w:rsidRPr="00DD6CFB" w:rsidRDefault="004335ED" w:rsidP="000D75B4">
            <w:pPr>
              <w:pStyle w:val="TAL"/>
              <w:rPr>
                <w:lang w:eastAsia="en-US"/>
              </w:rPr>
            </w:pPr>
            <w:r w:rsidRPr="00DD6CFB">
              <w:rPr>
                <w:lang w:eastAsia="en-US"/>
              </w:rPr>
              <w:t>R5-222566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D5126" w14:textId="77777777" w:rsidR="004335ED" w:rsidRPr="00DD6CFB" w:rsidRDefault="004335ED" w:rsidP="000D75B4">
            <w:pPr>
              <w:pStyle w:val="TAL"/>
              <w:rPr>
                <w:lang w:eastAsia="en-US"/>
              </w:rPr>
            </w:pPr>
            <w:r w:rsidRPr="00DD6CFB">
              <w:rPr>
                <w:lang w:eastAsia="en-US"/>
              </w:rPr>
              <w:t>2325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8ECB1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11F23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719E7"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FreqBandList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9838B" w14:textId="77777777" w:rsidR="004335ED" w:rsidRPr="00DD6CFB" w:rsidRDefault="004335ED" w:rsidP="000D75B4">
            <w:pPr>
              <w:pStyle w:val="TAL"/>
              <w:rPr>
                <w:lang w:eastAsia="en-US"/>
              </w:rPr>
            </w:pPr>
            <w:r w:rsidRPr="00DD6CFB">
              <w:rPr>
                <w:lang w:eastAsia="en-US"/>
              </w:rPr>
              <w:t>17.5.0</w:t>
            </w:r>
          </w:p>
        </w:tc>
      </w:tr>
      <w:tr w:rsidR="004335ED" w:rsidRPr="0031204F" w14:paraId="00BF57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986AA5" w14:textId="77777777" w:rsidR="004335ED" w:rsidRPr="00DD6CFB" w:rsidRDefault="004335ED" w:rsidP="000D75B4">
            <w:pPr>
              <w:pStyle w:val="TAL"/>
              <w:rPr>
                <w:lang w:eastAsia="en-US"/>
              </w:rPr>
            </w:pPr>
            <w:r w:rsidRPr="00DD6CFB">
              <w:rPr>
                <w:lang w:eastAsia="en-US"/>
              </w:rPr>
              <w:lastRenderedPageBreak/>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400273"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ACCB1" w14:textId="77777777" w:rsidR="004335ED" w:rsidRPr="00DD6CFB" w:rsidRDefault="004335ED" w:rsidP="000D75B4">
            <w:pPr>
              <w:pStyle w:val="TAL"/>
              <w:rPr>
                <w:lang w:eastAsia="en-US"/>
              </w:rPr>
            </w:pPr>
            <w:r w:rsidRPr="00DD6CFB">
              <w:rPr>
                <w:lang w:eastAsia="en-US"/>
              </w:rPr>
              <w:t>R5-222567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B971D" w14:textId="77777777" w:rsidR="004335ED" w:rsidRPr="00DD6CFB" w:rsidRDefault="004335ED" w:rsidP="000D75B4">
            <w:pPr>
              <w:pStyle w:val="TAL"/>
              <w:rPr>
                <w:lang w:eastAsia="en-US"/>
              </w:rPr>
            </w:pPr>
            <w:r w:rsidRPr="00DD6CFB">
              <w:rPr>
                <w:lang w:eastAsia="en-US"/>
              </w:rPr>
              <w:t>2326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61144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5361A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D5FB30" w14:textId="77777777" w:rsidR="004335ED" w:rsidRPr="00DD6CFB" w:rsidRDefault="004335ED" w:rsidP="000D75B4">
            <w:pPr>
              <w:pStyle w:val="TAL"/>
              <w:rPr>
                <w:lang w:eastAsia="en-US"/>
              </w:rPr>
            </w:pPr>
            <w:r w:rsidRPr="00DD6CFB">
              <w:rPr>
                <w:lang w:eastAsia="en-US"/>
              </w:rPr>
              <w:t>Editorial update IE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25122" w14:textId="77777777" w:rsidR="004335ED" w:rsidRPr="00DD6CFB" w:rsidRDefault="004335ED" w:rsidP="000D75B4">
            <w:pPr>
              <w:pStyle w:val="TAL"/>
              <w:rPr>
                <w:lang w:eastAsia="en-US"/>
              </w:rPr>
            </w:pPr>
            <w:r w:rsidRPr="00DD6CFB">
              <w:rPr>
                <w:lang w:eastAsia="en-US"/>
              </w:rPr>
              <w:t>17.5.0</w:t>
            </w:r>
          </w:p>
        </w:tc>
      </w:tr>
      <w:tr w:rsidR="004335ED" w:rsidRPr="0031204F" w14:paraId="1A31AB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7A5A92"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F16144"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D44EC" w14:textId="77777777" w:rsidR="004335ED" w:rsidRPr="00DD6CFB" w:rsidRDefault="004335ED" w:rsidP="000D75B4">
            <w:pPr>
              <w:pStyle w:val="TAL"/>
              <w:rPr>
                <w:lang w:eastAsia="en-US"/>
              </w:rPr>
            </w:pPr>
            <w:r w:rsidRPr="00DD6CFB">
              <w:rPr>
                <w:lang w:eastAsia="en-US"/>
              </w:rPr>
              <w:t>R5-222568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9D5B3" w14:textId="77777777" w:rsidR="004335ED" w:rsidRPr="00DD6CFB" w:rsidRDefault="004335ED" w:rsidP="000D75B4">
            <w:pPr>
              <w:pStyle w:val="TAL"/>
              <w:rPr>
                <w:lang w:eastAsia="en-US"/>
              </w:rPr>
            </w:pPr>
            <w:r w:rsidRPr="00DD6CFB">
              <w:rPr>
                <w:lang w:eastAsia="en-US"/>
              </w:rPr>
              <w:t>2327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47DDD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16423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74944"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CellGroupId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29742" w14:textId="77777777" w:rsidR="004335ED" w:rsidRPr="00DD6CFB" w:rsidRDefault="004335ED" w:rsidP="000D75B4">
            <w:pPr>
              <w:pStyle w:val="TAL"/>
              <w:rPr>
                <w:lang w:eastAsia="en-US"/>
              </w:rPr>
            </w:pPr>
            <w:r w:rsidRPr="00DD6CFB">
              <w:rPr>
                <w:lang w:eastAsia="en-US"/>
              </w:rPr>
              <w:t>17.5.0</w:t>
            </w:r>
          </w:p>
        </w:tc>
      </w:tr>
      <w:tr w:rsidR="004335ED" w:rsidRPr="0031204F" w14:paraId="30F6AB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9A7ABF"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763E634"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831343" w14:textId="77777777" w:rsidR="004335ED" w:rsidRPr="00DD6CFB" w:rsidRDefault="004335ED" w:rsidP="000D75B4">
            <w:pPr>
              <w:pStyle w:val="TAL"/>
              <w:rPr>
                <w:lang w:eastAsia="en-US"/>
              </w:rPr>
            </w:pPr>
            <w:r w:rsidRPr="00DD6CFB">
              <w:rPr>
                <w:lang w:eastAsia="en-US"/>
              </w:rPr>
              <w:t>R5-222570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6B7ED" w14:textId="77777777" w:rsidR="004335ED" w:rsidRPr="00DD6CFB" w:rsidRDefault="004335ED" w:rsidP="000D75B4">
            <w:pPr>
              <w:pStyle w:val="TAL"/>
              <w:rPr>
                <w:lang w:eastAsia="en-US"/>
              </w:rPr>
            </w:pPr>
            <w:r w:rsidRPr="00DD6CFB">
              <w:rPr>
                <w:lang w:eastAsia="en-US"/>
              </w:rPr>
              <w:t>2328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4AB69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94CBC1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D89F64" w14:textId="77777777" w:rsidR="004335ED" w:rsidRPr="00DD6CFB" w:rsidRDefault="004335ED" w:rsidP="000D75B4">
            <w:pPr>
              <w:pStyle w:val="TAL"/>
              <w:rPr>
                <w:lang w:eastAsia="en-US"/>
              </w:rPr>
            </w:pPr>
            <w:r w:rsidRPr="00DD6CFB">
              <w:rPr>
                <w:lang w:eastAsia="en-US"/>
              </w:rPr>
              <w:t>Editorial update IE PDCCH-</w:t>
            </w:r>
            <w:proofErr w:type="spellStart"/>
            <w:r w:rsidRPr="00DD6CFB">
              <w:rPr>
                <w:lang w:eastAsia="en-US"/>
              </w:rPr>
              <w:t>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77B6C" w14:textId="77777777" w:rsidR="004335ED" w:rsidRPr="00DD6CFB" w:rsidRDefault="004335ED" w:rsidP="000D75B4">
            <w:pPr>
              <w:pStyle w:val="TAL"/>
              <w:rPr>
                <w:lang w:eastAsia="en-US"/>
              </w:rPr>
            </w:pPr>
            <w:r w:rsidRPr="00DD6CFB">
              <w:rPr>
                <w:lang w:eastAsia="en-US"/>
              </w:rPr>
              <w:t>17.5.0</w:t>
            </w:r>
          </w:p>
        </w:tc>
      </w:tr>
      <w:tr w:rsidR="004335ED" w:rsidRPr="0031204F" w14:paraId="4C9251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23580C"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F570F2"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FAAA52" w14:textId="77777777" w:rsidR="004335ED" w:rsidRPr="00DD6CFB" w:rsidRDefault="004335ED" w:rsidP="000D75B4">
            <w:pPr>
              <w:pStyle w:val="TAL"/>
              <w:rPr>
                <w:lang w:eastAsia="en-US"/>
              </w:rPr>
            </w:pPr>
            <w:r w:rsidRPr="00DD6CFB">
              <w:rPr>
                <w:lang w:eastAsia="en-US"/>
              </w:rPr>
              <w:t>R5-222572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4AAF5" w14:textId="77777777" w:rsidR="004335ED" w:rsidRPr="00DD6CFB" w:rsidRDefault="004335ED" w:rsidP="000D75B4">
            <w:pPr>
              <w:pStyle w:val="TAL"/>
              <w:rPr>
                <w:lang w:eastAsia="en-US"/>
              </w:rPr>
            </w:pPr>
            <w:r w:rsidRPr="00DD6CFB">
              <w:rPr>
                <w:lang w:eastAsia="en-US"/>
              </w:rPr>
              <w:t>2329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FF686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55EBE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7A946" w14:textId="77777777" w:rsidR="004335ED" w:rsidRPr="00DD6CFB" w:rsidRDefault="004335ED" w:rsidP="000D75B4">
            <w:pPr>
              <w:pStyle w:val="TAL"/>
              <w:rPr>
                <w:lang w:eastAsia="en-US"/>
              </w:rPr>
            </w:pPr>
            <w:r w:rsidRPr="00DD6CFB">
              <w:rPr>
                <w:lang w:eastAsia="en-US"/>
              </w:rPr>
              <w:t xml:space="preserve">Addition of CA configuration for CA_n29A-n71A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5D0A7" w14:textId="77777777" w:rsidR="004335ED" w:rsidRPr="00DD6CFB" w:rsidRDefault="004335ED" w:rsidP="000D75B4">
            <w:pPr>
              <w:pStyle w:val="TAL"/>
              <w:rPr>
                <w:lang w:eastAsia="en-US"/>
              </w:rPr>
            </w:pPr>
            <w:r w:rsidRPr="00DD6CFB">
              <w:rPr>
                <w:lang w:eastAsia="en-US"/>
              </w:rPr>
              <w:t>17.5.0</w:t>
            </w:r>
          </w:p>
        </w:tc>
      </w:tr>
      <w:tr w:rsidR="004335ED" w:rsidRPr="0031204F" w14:paraId="53E993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4FD250"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44081A"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F79A66" w14:textId="77777777" w:rsidR="004335ED" w:rsidRPr="00DD6CFB" w:rsidRDefault="004335ED" w:rsidP="000D75B4">
            <w:pPr>
              <w:pStyle w:val="TAL"/>
              <w:rPr>
                <w:lang w:eastAsia="en-US"/>
              </w:rPr>
            </w:pPr>
            <w:r w:rsidRPr="00DD6CFB">
              <w:rPr>
                <w:lang w:eastAsia="en-US"/>
              </w:rPr>
              <w:t>R5-222617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B036F" w14:textId="77777777" w:rsidR="004335ED" w:rsidRPr="00DD6CFB" w:rsidRDefault="004335ED" w:rsidP="000D75B4">
            <w:pPr>
              <w:pStyle w:val="TAL"/>
              <w:rPr>
                <w:lang w:eastAsia="en-US"/>
              </w:rPr>
            </w:pPr>
            <w:r w:rsidRPr="00DD6CFB">
              <w:rPr>
                <w:lang w:eastAsia="en-US"/>
              </w:rPr>
              <w:t>2331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EFA4F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99A52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18CD4" w14:textId="77777777" w:rsidR="004335ED" w:rsidRPr="00DD6CFB" w:rsidRDefault="004335ED" w:rsidP="000D75B4">
            <w:pPr>
              <w:pStyle w:val="TAL"/>
              <w:rPr>
                <w:lang w:eastAsia="en-US"/>
              </w:rPr>
            </w:pPr>
            <w:r w:rsidRPr="00DD6CFB">
              <w:rPr>
                <w:lang w:eastAsia="en-US"/>
              </w:rPr>
              <w:t xml:space="preserve">Addition of default message contents for NR SL </w:t>
            </w:r>
            <w:proofErr w:type="spellStart"/>
            <w:r w:rsidRPr="00DD6CFB">
              <w:rPr>
                <w:lang w:eastAsia="en-US"/>
              </w:rPr>
              <w:t>Demod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47BAE" w14:textId="77777777" w:rsidR="004335ED" w:rsidRPr="00DD6CFB" w:rsidRDefault="004335ED" w:rsidP="000D75B4">
            <w:pPr>
              <w:pStyle w:val="TAL"/>
              <w:rPr>
                <w:lang w:eastAsia="en-US"/>
              </w:rPr>
            </w:pPr>
            <w:r w:rsidRPr="00DD6CFB">
              <w:rPr>
                <w:lang w:eastAsia="en-US"/>
              </w:rPr>
              <w:t>17.5.0</w:t>
            </w:r>
          </w:p>
        </w:tc>
      </w:tr>
      <w:tr w:rsidR="004335ED" w:rsidRPr="0031204F" w14:paraId="2780E8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D83E9F"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E72C1B"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3F98D" w14:textId="77777777" w:rsidR="004335ED" w:rsidRPr="00DD6CFB" w:rsidRDefault="004335ED" w:rsidP="000D75B4">
            <w:pPr>
              <w:pStyle w:val="TAL"/>
              <w:rPr>
                <w:lang w:eastAsia="en-US"/>
              </w:rPr>
            </w:pPr>
            <w:r w:rsidRPr="00DD6CFB">
              <w:rPr>
                <w:lang w:eastAsia="en-US"/>
              </w:rPr>
              <w:t>R5-222647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965E0" w14:textId="77777777" w:rsidR="004335ED" w:rsidRPr="00DD6CFB" w:rsidRDefault="004335ED" w:rsidP="000D75B4">
            <w:pPr>
              <w:pStyle w:val="TAL"/>
              <w:rPr>
                <w:lang w:eastAsia="en-US"/>
              </w:rPr>
            </w:pPr>
            <w:r w:rsidRPr="00DD6CFB">
              <w:rPr>
                <w:lang w:eastAsia="en-US"/>
              </w:rPr>
              <w:t>2338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5F91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1184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9E5056"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sidelink</w:t>
            </w:r>
            <w:proofErr w:type="spellEnd"/>
            <w:r w:rsidRPr="00DD6CFB">
              <w:rPr>
                <w:lang w:eastAsia="en-US"/>
              </w:rPr>
              <w:t xml:space="preserve"> IE SL-</w:t>
            </w:r>
            <w:proofErr w:type="spellStart"/>
            <w:r w:rsidRPr="00DD6CFB">
              <w:rPr>
                <w:lang w:eastAsia="en-US"/>
              </w:rPr>
              <w:t>ReportConfigList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CD194" w14:textId="77777777" w:rsidR="004335ED" w:rsidRPr="00DD6CFB" w:rsidRDefault="004335ED" w:rsidP="000D75B4">
            <w:pPr>
              <w:pStyle w:val="TAL"/>
              <w:rPr>
                <w:lang w:eastAsia="en-US"/>
              </w:rPr>
            </w:pPr>
            <w:r w:rsidRPr="00DD6CFB">
              <w:rPr>
                <w:lang w:eastAsia="en-US"/>
              </w:rPr>
              <w:t>17.5.0</w:t>
            </w:r>
          </w:p>
        </w:tc>
      </w:tr>
      <w:tr w:rsidR="004335ED" w:rsidRPr="0031204F" w14:paraId="5E147D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65E4CE"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07712D"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DA9FC" w14:textId="77777777" w:rsidR="004335ED" w:rsidRPr="00DD6CFB" w:rsidRDefault="004335ED" w:rsidP="000D75B4">
            <w:pPr>
              <w:pStyle w:val="TAL"/>
              <w:rPr>
                <w:lang w:eastAsia="en-US"/>
              </w:rPr>
            </w:pPr>
            <w:r w:rsidRPr="00DD6CFB">
              <w:rPr>
                <w:lang w:eastAsia="en-US"/>
              </w:rPr>
              <w:t>R5-222650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EBD6" w14:textId="77777777" w:rsidR="004335ED" w:rsidRPr="00DD6CFB" w:rsidRDefault="004335ED" w:rsidP="000D75B4">
            <w:pPr>
              <w:pStyle w:val="TAL"/>
              <w:rPr>
                <w:lang w:eastAsia="en-US"/>
              </w:rPr>
            </w:pPr>
            <w:r w:rsidRPr="00DD6CFB">
              <w:rPr>
                <w:lang w:eastAsia="en-US"/>
              </w:rPr>
              <w:t>2341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A289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A3028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A45DF7" w14:textId="77777777" w:rsidR="004335ED" w:rsidRPr="00DD6CFB" w:rsidRDefault="004335ED" w:rsidP="000D75B4">
            <w:pPr>
              <w:pStyle w:val="TAL"/>
              <w:rPr>
                <w:lang w:eastAsia="en-US"/>
              </w:rPr>
            </w:pPr>
            <w:r w:rsidRPr="00DD6CFB">
              <w:rPr>
                <w:lang w:eastAsia="en-US"/>
              </w:rPr>
              <w:t xml:space="preserve">Correction to general functional requirements for </w:t>
            </w:r>
            <w:proofErr w:type="spellStart"/>
            <w:r w:rsidRPr="00DD6CFB">
              <w:rPr>
                <w:lang w:eastAsia="en-US"/>
              </w:rPr>
              <w:t>RedCap</w:t>
            </w:r>
            <w:proofErr w:type="spellEnd"/>
            <w:r w:rsidRPr="00DD6CFB">
              <w:rPr>
                <w:lang w:eastAsia="en-US"/>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A8AC" w14:textId="77777777" w:rsidR="004335ED" w:rsidRPr="00DD6CFB" w:rsidRDefault="004335ED" w:rsidP="000D75B4">
            <w:pPr>
              <w:pStyle w:val="TAL"/>
              <w:rPr>
                <w:lang w:eastAsia="en-US"/>
              </w:rPr>
            </w:pPr>
            <w:r w:rsidRPr="00DD6CFB">
              <w:rPr>
                <w:lang w:eastAsia="en-US"/>
              </w:rPr>
              <w:t>17.5.0</w:t>
            </w:r>
          </w:p>
        </w:tc>
      </w:tr>
      <w:tr w:rsidR="004335ED" w:rsidRPr="0031204F" w14:paraId="6B7147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0FB472"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8A5222"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7D983B" w14:textId="77777777" w:rsidR="004335ED" w:rsidRPr="00DD6CFB" w:rsidRDefault="004335ED" w:rsidP="000D75B4">
            <w:pPr>
              <w:pStyle w:val="TAL"/>
              <w:rPr>
                <w:lang w:eastAsia="en-US"/>
              </w:rPr>
            </w:pPr>
            <w:r w:rsidRPr="00DD6CFB">
              <w:rPr>
                <w:lang w:eastAsia="en-US"/>
              </w:rPr>
              <w:t>R5-222657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5B38C" w14:textId="77777777" w:rsidR="004335ED" w:rsidRPr="00DD6CFB" w:rsidRDefault="004335ED" w:rsidP="000D75B4">
            <w:pPr>
              <w:pStyle w:val="TAL"/>
              <w:rPr>
                <w:lang w:eastAsia="en-US"/>
              </w:rPr>
            </w:pPr>
            <w:r w:rsidRPr="00DD6CFB">
              <w:rPr>
                <w:lang w:eastAsia="en-US"/>
              </w:rPr>
              <w:t>2344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05F0D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F4DAB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6A4DF"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SCellIndex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FE06C" w14:textId="77777777" w:rsidR="004335ED" w:rsidRPr="00DD6CFB" w:rsidRDefault="004335ED" w:rsidP="000D75B4">
            <w:pPr>
              <w:pStyle w:val="TAL"/>
              <w:rPr>
                <w:lang w:eastAsia="en-US"/>
              </w:rPr>
            </w:pPr>
            <w:r w:rsidRPr="00DD6CFB">
              <w:rPr>
                <w:lang w:eastAsia="en-US"/>
              </w:rPr>
              <w:t>17.5.0</w:t>
            </w:r>
          </w:p>
        </w:tc>
      </w:tr>
      <w:tr w:rsidR="004335ED" w:rsidRPr="0031204F" w14:paraId="3056A4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DC88FE"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806C7C"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CEC6C2" w14:textId="77777777" w:rsidR="004335ED" w:rsidRPr="00DD6CFB" w:rsidRDefault="004335ED" w:rsidP="000D75B4">
            <w:pPr>
              <w:pStyle w:val="TAL"/>
              <w:rPr>
                <w:lang w:eastAsia="en-US"/>
              </w:rPr>
            </w:pPr>
            <w:r w:rsidRPr="00DD6CFB">
              <w:rPr>
                <w:lang w:eastAsia="en-US"/>
              </w:rPr>
              <w:t>R5-222818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BE81A" w14:textId="77777777" w:rsidR="004335ED" w:rsidRPr="00DD6CFB" w:rsidRDefault="004335ED" w:rsidP="000D75B4">
            <w:pPr>
              <w:pStyle w:val="TAL"/>
              <w:rPr>
                <w:lang w:eastAsia="en-US"/>
              </w:rPr>
            </w:pPr>
            <w:r w:rsidRPr="00DD6CFB">
              <w:rPr>
                <w:lang w:eastAsia="en-US"/>
              </w:rPr>
              <w:t>2346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F40F4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FBDF5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B46C7E" w14:textId="77777777" w:rsidR="004335ED" w:rsidRPr="00DD6CFB" w:rsidRDefault="004335ED" w:rsidP="000D75B4">
            <w:pPr>
              <w:pStyle w:val="TAL"/>
              <w:rPr>
                <w:lang w:eastAsia="en-US"/>
              </w:rPr>
            </w:pPr>
            <w:r w:rsidRPr="00DD6CFB">
              <w:rPr>
                <w:lang w:eastAsia="en-US"/>
              </w:rPr>
              <w:t>Correction to V2X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2EDBA" w14:textId="77777777" w:rsidR="004335ED" w:rsidRPr="00DD6CFB" w:rsidRDefault="004335ED" w:rsidP="000D75B4">
            <w:pPr>
              <w:pStyle w:val="TAL"/>
              <w:rPr>
                <w:lang w:eastAsia="en-US"/>
              </w:rPr>
            </w:pPr>
            <w:r w:rsidRPr="00DD6CFB">
              <w:rPr>
                <w:lang w:eastAsia="en-US"/>
              </w:rPr>
              <w:t>17.5.0</w:t>
            </w:r>
          </w:p>
        </w:tc>
      </w:tr>
      <w:tr w:rsidR="004335ED" w:rsidRPr="0031204F" w14:paraId="41D2FC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FC4694"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2C5EE7"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41942B" w14:textId="77777777" w:rsidR="004335ED" w:rsidRPr="00DD6CFB" w:rsidRDefault="004335ED" w:rsidP="000D75B4">
            <w:pPr>
              <w:pStyle w:val="TAL"/>
              <w:rPr>
                <w:lang w:eastAsia="en-US"/>
              </w:rPr>
            </w:pPr>
            <w:r w:rsidRPr="00DD6CFB">
              <w:rPr>
                <w:lang w:eastAsia="en-US"/>
              </w:rPr>
              <w:t>R5-222836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DFDB4" w14:textId="77777777" w:rsidR="004335ED" w:rsidRPr="00DD6CFB" w:rsidRDefault="004335ED" w:rsidP="000D75B4">
            <w:pPr>
              <w:pStyle w:val="TAL"/>
              <w:rPr>
                <w:lang w:eastAsia="en-US"/>
              </w:rPr>
            </w:pPr>
            <w:r w:rsidRPr="00DD6CFB">
              <w:rPr>
                <w:lang w:eastAsia="en-US"/>
              </w:rPr>
              <w:t>2354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AB23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72C67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3378DA" w14:textId="77777777" w:rsidR="004335ED" w:rsidRPr="00DD6CFB" w:rsidRDefault="004335ED" w:rsidP="000D75B4">
            <w:pPr>
              <w:pStyle w:val="TAL"/>
              <w:rPr>
                <w:lang w:eastAsia="en-US"/>
              </w:rPr>
            </w:pPr>
            <w:r w:rsidRPr="00DD6CFB">
              <w:rPr>
                <w:lang w:eastAsia="en-US"/>
              </w:rPr>
              <w:t xml:space="preserve">Clarification of Annex C for calculation of SSB and CORESET#0 for </w:t>
            </w:r>
            <w:proofErr w:type="spellStart"/>
            <w:r w:rsidRPr="00DD6CFB">
              <w:rPr>
                <w:lang w:eastAsia="en-US"/>
              </w:rPr>
              <w:t>PCells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00594" w14:textId="77777777" w:rsidR="004335ED" w:rsidRPr="00DD6CFB" w:rsidRDefault="004335ED" w:rsidP="000D75B4">
            <w:pPr>
              <w:pStyle w:val="TAL"/>
              <w:rPr>
                <w:lang w:eastAsia="en-US"/>
              </w:rPr>
            </w:pPr>
            <w:r w:rsidRPr="00DD6CFB">
              <w:rPr>
                <w:lang w:eastAsia="en-US"/>
              </w:rPr>
              <w:t>17.5.0</w:t>
            </w:r>
          </w:p>
        </w:tc>
      </w:tr>
      <w:tr w:rsidR="004335ED" w:rsidRPr="0031204F" w14:paraId="46EE8B7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2A863D"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6CA52E"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09B971" w14:textId="77777777" w:rsidR="004335ED" w:rsidRPr="00DD6CFB" w:rsidRDefault="004335ED" w:rsidP="000D75B4">
            <w:pPr>
              <w:pStyle w:val="TAL"/>
              <w:rPr>
                <w:lang w:eastAsia="en-US"/>
              </w:rPr>
            </w:pPr>
            <w:r w:rsidRPr="00DD6CFB">
              <w:rPr>
                <w:lang w:eastAsia="en-US"/>
              </w:rPr>
              <w:t>R5-222876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BF4D2" w14:textId="77777777" w:rsidR="004335ED" w:rsidRPr="00DD6CFB" w:rsidRDefault="004335ED" w:rsidP="000D75B4">
            <w:pPr>
              <w:pStyle w:val="TAL"/>
              <w:rPr>
                <w:lang w:eastAsia="en-US"/>
              </w:rPr>
            </w:pPr>
            <w:r w:rsidRPr="00DD6CFB">
              <w:rPr>
                <w:lang w:eastAsia="en-US"/>
              </w:rPr>
              <w:t>2370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8C152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142C3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F04878" w14:textId="77777777" w:rsidR="004335ED" w:rsidRPr="00DD6CFB" w:rsidRDefault="004335ED" w:rsidP="000D75B4">
            <w:pPr>
              <w:pStyle w:val="TAL"/>
              <w:rPr>
                <w:lang w:eastAsia="en-US"/>
              </w:rPr>
            </w:pPr>
            <w:r w:rsidRPr="00DD6CFB">
              <w:rPr>
                <w:lang w:eastAsia="en-US"/>
              </w:rPr>
              <w:t>Removing redundant ciphering algorithm for SDR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8CFF5" w14:textId="77777777" w:rsidR="004335ED" w:rsidRPr="00DD6CFB" w:rsidRDefault="004335ED" w:rsidP="000D75B4">
            <w:pPr>
              <w:pStyle w:val="TAL"/>
              <w:rPr>
                <w:lang w:eastAsia="en-US"/>
              </w:rPr>
            </w:pPr>
            <w:r w:rsidRPr="00DD6CFB">
              <w:rPr>
                <w:lang w:eastAsia="en-US"/>
              </w:rPr>
              <w:t>17.5.0</w:t>
            </w:r>
          </w:p>
        </w:tc>
      </w:tr>
      <w:tr w:rsidR="004335ED" w:rsidRPr="0031204F" w14:paraId="239B8FA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6A6865"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33BBB1"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B43657" w14:textId="77777777" w:rsidR="004335ED" w:rsidRPr="00DD6CFB" w:rsidRDefault="004335ED" w:rsidP="000D75B4">
            <w:pPr>
              <w:pStyle w:val="TAL"/>
              <w:rPr>
                <w:lang w:eastAsia="en-US"/>
              </w:rPr>
            </w:pPr>
            <w:r w:rsidRPr="00DD6CFB">
              <w:rPr>
                <w:lang w:eastAsia="en-US"/>
              </w:rPr>
              <w:t>R5-222917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748E" w14:textId="77777777" w:rsidR="004335ED" w:rsidRPr="00DD6CFB" w:rsidRDefault="004335ED" w:rsidP="000D75B4">
            <w:pPr>
              <w:pStyle w:val="TAL"/>
              <w:rPr>
                <w:lang w:eastAsia="en-US"/>
              </w:rPr>
            </w:pPr>
            <w:r w:rsidRPr="00DD6CFB">
              <w:rPr>
                <w:lang w:eastAsia="en-US"/>
              </w:rPr>
              <w:t>2372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A55A5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7342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E9EFF3" w14:textId="77777777" w:rsidR="004335ED" w:rsidRPr="00DD6CFB" w:rsidRDefault="004335ED" w:rsidP="000D75B4">
            <w:pPr>
              <w:pStyle w:val="TAL"/>
              <w:rPr>
                <w:lang w:eastAsia="en-US"/>
              </w:rPr>
            </w:pPr>
            <w:r w:rsidRPr="00DD6CFB">
              <w:rPr>
                <w:lang w:eastAsia="en-US"/>
              </w:rPr>
              <w:t xml:space="preserve">Connection diagram for 1x2 </w:t>
            </w:r>
            <w:proofErr w:type="spellStart"/>
            <w:r w:rsidRPr="00DD6CFB">
              <w:rPr>
                <w:lang w:eastAsia="en-US"/>
              </w:rPr>
              <w:t>nDLCA</w:t>
            </w:r>
            <w:proofErr w:type="spellEnd"/>
            <w:r w:rsidRPr="00DD6CFB">
              <w:rPr>
                <w:lang w:eastAsia="en-US"/>
              </w:rPr>
              <w:t xml:space="preserve"> Demodulation and CSI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7274D" w14:textId="77777777" w:rsidR="004335ED" w:rsidRPr="00DD6CFB" w:rsidRDefault="004335ED" w:rsidP="000D75B4">
            <w:pPr>
              <w:pStyle w:val="TAL"/>
              <w:rPr>
                <w:lang w:eastAsia="en-US"/>
              </w:rPr>
            </w:pPr>
            <w:r w:rsidRPr="00DD6CFB">
              <w:rPr>
                <w:lang w:eastAsia="en-US"/>
              </w:rPr>
              <w:t>17.5.0</w:t>
            </w:r>
          </w:p>
        </w:tc>
      </w:tr>
      <w:tr w:rsidR="004335ED" w:rsidRPr="0031204F" w14:paraId="4FA69C6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E231D0"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9DCAFB"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0F7E5" w14:textId="77777777" w:rsidR="004335ED" w:rsidRPr="00DD6CFB" w:rsidRDefault="004335ED" w:rsidP="000D75B4">
            <w:pPr>
              <w:pStyle w:val="TAL"/>
              <w:rPr>
                <w:lang w:eastAsia="en-US"/>
              </w:rPr>
            </w:pPr>
            <w:r w:rsidRPr="00DD6CFB">
              <w:rPr>
                <w:lang w:eastAsia="en-US"/>
              </w:rPr>
              <w:t>R5-222924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D7A5" w14:textId="77777777" w:rsidR="004335ED" w:rsidRPr="00DD6CFB" w:rsidRDefault="004335ED" w:rsidP="000D75B4">
            <w:pPr>
              <w:pStyle w:val="TAL"/>
              <w:rPr>
                <w:lang w:eastAsia="en-US"/>
              </w:rPr>
            </w:pPr>
            <w:r w:rsidRPr="00DD6CFB">
              <w:rPr>
                <w:lang w:eastAsia="en-US"/>
              </w:rPr>
              <w:t>2373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07AB6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47A62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DD2D3" w14:textId="77777777" w:rsidR="004335ED" w:rsidRPr="00DD6CFB" w:rsidRDefault="004335ED" w:rsidP="000D75B4">
            <w:pPr>
              <w:pStyle w:val="TAL"/>
              <w:rPr>
                <w:lang w:eastAsia="en-US"/>
              </w:rPr>
            </w:pPr>
            <w:r w:rsidRPr="00DD6CFB">
              <w:rPr>
                <w:lang w:eastAsia="en-US"/>
              </w:rPr>
              <w:t>Addition of connection diagram for Tx Diversity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DCC61" w14:textId="77777777" w:rsidR="004335ED" w:rsidRPr="00DD6CFB" w:rsidRDefault="004335ED" w:rsidP="000D75B4">
            <w:pPr>
              <w:pStyle w:val="TAL"/>
              <w:rPr>
                <w:lang w:eastAsia="en-US"/>
              </w:rPr>
            </w:pPr>
            <w:r w:rsidRPr="00DD6CFB">
              <w:rPr>
                <w:lang w:eastAsia="en-US"/>
              </w:rPr>
              <w:t>17.5.0</w:t>
            </w:r>
          </w:p>
        </w:tc>
      </w:tr>
      <w:tr w:rsidR="004335ED" w:rsidRPr="0031204F" w14:paraId="52D607B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C9E185"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DD9291"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4CAA0F" w14:textId="77777777" w:rsidR="004335ED" w:rsidRPr="00DD6CFB" w:rsidRDefault="004335ED" w:rsidP="000D75B4">
            <w:pPr>
              <w:pStyle w:val="TAL"/>
              <w:rPr>
                <w:lang w:eastAsia="en-US"/>
              </w:rPr>
            </w:pPr>
            <w:r w:rsidRPr="00DD6CFB">
              <w:rPr>
                <w:lang w:eastAsia="en-US"/>
              </w:rPr>
              <w:t>R5-222933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4ABC9" w14:textId="77777777" w:rsidR="004335ED" w:rsidRPr="00DD6CFB" w:rsidRDefault="004335ED" w:rsidP="000D75B4">
            <w:pPr>
              <w:pStyle w:val="TAL"/>
              <w:rPr>
                <w:lang w:eastAsia="en-US"/>
              </w:rPr>
            </w:pPr>
            <w:r w:rsidRPr="00DD6CFB">
              <w:rPr>
                <w:lang w:eastAsia="en-US"/>
              </w:rPr>
              <w:t>2374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DF098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E1D4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6B392" w14:textId="77777777" w:rsidR="004335ED" w:rsidRPr="00DD6CFB" w:rsidRDefault="004335ED" w:rsidP="000D75B4">
            <w:pPr>
              <w:pStyle w:val="TAL"/>
              <w:rPr>
                <w:lang w:eastAsia="en-US"/>
              </w:rPr>
            </w:pPr>
            <w:r w:rsidRPr="00DD6CFB">
              <w:rPr>
                <w:lang w:eastAsia="en-US"/>
              </w:rPr>
              <w:t>Update of auxiliary procedure 4.5A.2B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939C09" w14:textId="77777777" w:rsidR="004335ED" w:rsidRPr="00DD6CFB" w:rsidRDefault="004335ED" w:rsidP="000D75B4">
            <w:pPr>
              <w:pStyle w:val="TAL"/>
              <w:rPr>
                <w:lang w:eastAsia="en-US"/>
              </w:rPr>
            </w:pPr>
            <w:r w:rsidRPr="00DD6CFB">
              <w:rPr>
                <w:lang w:eastAsia="en-US"/>
              </w:rPr>
              <w:t>17.5.0</w:t>
            </w:r>
          </w:p>
        </w:tc>
      </w:tr>
      <w:tr w:rsidR="004335ED" w:rsidRPr="0031204F" w14:paraId="4B3D05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F300D2"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737678"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4AEF0" w14:textId="77777777" w:rsidR="004335ED" w:rsidRPr="00DD6CFB" w:rsidRDefault="004335ED" w:rsidP="000D75B4">
            <w:pPr>
              <w:pStyle w:val="TAL"/>
              <w:rPr>
                <w:lang w:eastAsia="en-US"/>
              </w:rPr>
            </w:pPr>
            <w:r w:rsidRPr="00DD6CFB">
              <w:rPr>
                <w:lang w:eastAsia="en-US"/>
              </w:rPr>
              <w:t>R5-223025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802C1" w14:textId="77777777" w:rsidR="004335ED" w:rsidRPr="00DD6CFB" w:rsidRDefault="004335ED" w:rsidP="000D75B4">
            <w:pPr>
              <w:pStyle w:val="TAL"/>
              <w:rPr>
                <w:lang w:eastAsia="en-US"/>
              </w:rPr>
            </w:pPr>
            <w:r w:rsidRPr="00DD6CFB">
              <w:rPr>
                <w:lang w:eastAsia="en-US"/>
              </w:rPr>
              <w:t>2376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5E909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DDA8A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CDB0E" w14:textId="77777777" w:rsidR="004335ED" w:rsidRPr="00DD6CFB" w:rsidRDefault="004335ED" w:rsidP="000D75B4">
            <w:pPr>
              <w:pStyle w:val="TAL"/>
              <w:rPr>
                <w:lang w:eastAsia="en-US"/>
              </w:rPr>
            </w:pPr>
            <w:r w:rsidRPr="00DD6CFB">
              <w:rPr>
                <w:lang w:eastAsia="en-US"/>
              </w:rPr>
              <w:t>Update of NR inter-band CA configurations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C5245" w14:textId="77777777" w:rsidR="004335ED" w:rsidRPr="00DD6CFB" w:rsidRDefault="004335ED" w:rsidP="000D75B4">
            <w:pPr>
              <w:pStyle w:val="TAL"/>
              <w:rPr>
                <w:lang w:eastAsia="en-US"/>
              </w:rPr>
            </w:pPr>
            <w:r w:rsidRPr="00DD6CFB">
              <w:rPr>
                <w:lang w:eastAsia="en-US"/>
              </w:rPr>
              <w:t>17.5.0</w:t>
            </w:r>
          </w:p>
        </w:tc>
      </w:tr>
      <w:tr w:rsidR="004335ED" w:rsidRPr="0031204F" w14:paraId="26BF6C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F6767E"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2CAC45"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D9AD81" w14:textId="77777777" w:rsidR="004335ED" w:rsidRPr="00DD6CFB" w:rsidRDefault="004335ED" w:rsidP="000D75B4">
            <w:pPr>
              <w:pStyle w:val="TAL"/>
              <w:rPr>
                <w:lang w:eastAsia="en-US"/>
              </w:rPr>
            </w:pPr>
            <w:r w:rsidRPr="00DD6CFB">
              <w:rPr>
                <w:lang w:eastAsia="en-US"/>
              </w:rPr>
              <w:t>R5-223067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210EC" w14:textId="77777777" w:rsidR="004335ED" w:rsidRPr="00DD6CFB" w:rsidRDefault="004335ED" w:rsidP="000D75B4">
            <w:pPr>
              <w:pStyle w:val="TAL"/>
              <w:rPr>
                <w:lang w:eastAsia="en-US"/>
              </w:rPr>
            </w:pPr>
            <w:r w:rsidRPr="00DD6CFB">
              <w:rPr>
                <w:lang w:eastAsia="en-US"/>
              </w:rPr>
              <w:t>2378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AFE62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1D5DC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A28B0F" w14:textId="77777777" w:rsidR="004335ED" w:rsidRPr="00DD6CFB" w:rsidRDefault="004335ED" w:rsidP="000D75B4">
            <w:pPr>
              <w:pStyle w:val="TAL"/>
              <w:rPr>
                <w:lang w:eastAsia="en-US"/>
              </w:rPr>
            </w:pPr>
            <w:r w:rsidRPr="00DD6CFB">
              <w:rPr>
                <w:lang w:eastAsia="en-US"/>
              </w:rPr>
              <w:t>Addition of test frequency for NR inter-band CA configurations including 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D7F09" w14:textId="77777777" w:rsidR="004335ED" w:rsidRPr="00DD6CFB" w:rsidRDefault="004335ED" w:rsidP="000D75B4">
            <w:pPr>
              <w:pStyle w:val="TAL"/>
              <w:rPr>
                <w:lang w:eastAsia="en-US"/>
              </w:rPr>
            </w:pPr>
            <w:r w:rsidRPr="00DD6CFB">
              <w:rPr>
                <w:lang w:eastAsia="en-US"/>
              </w:rPr>
              <w:t>17.5.0</w:t>
            </w:r>
          </w:p>
        </w:tc>
      </w:tr>
      <w:tr w:rsidR="004335ED" w:rsidRPr="0031204F" w14:paraId="781959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A45BD3"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6370B6"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E7E5C3" w14:textId="77777777" w:rsidR="004335ED" w:rsidRPr="00DD6CFB" w:rsidRDefault="004335ED" w:rsidP="000D75B4">
            <w:pPr>
              <w:pStyle w:val="TAL"/>
              <w:rPr>
                <w:lang w:eastAsia="en-US"/>
              </w:rPr>
            </w:pPr>
            <w:r w:rsidRPr="00DD6CFB">
              <w:rPr>
                <w:lang w:eastAsia="en-US"/>
              </w:rPr>
              <w:t>R5-223072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63631" w14:textId="77777777" w:rsidR="004335ED" w:rsidRPr="00DD6CFB" w:rsidRDefault="004335ED" w:rsidP="000D75B4">
            <w:pPr>
              <w:pStyle w:val="TAL"/>
              <w:rPr>
                <w:lang w:eastAsia="en-US"/>
              </w:rPr>
            </w:pPr>
            <w:r w:rsidRPr="00DD6CFB">
              <w:rPr>
                <w:lang w:eastAsia="en-US"/>
              </w:rPr>
              <w:t>2379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9D32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66B22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E1980" w14:textId="77777777" w:rsidR="004335ED" w:rsidRPr="00DD6CFB" w:rsidRDefault="004335ED" w:rsidP="000D75B4">
            <w:pPr>
              <w:pStyle w:val="TAL"/>
              <w:rPr>
                <w:lang w:eastAsia="en-US"/>
              </w:rPr>
            </w:pPr>
            <w:r w:rsidRPr="00DD6CFB">
              <w:rPr>
                <w:lang w:eastAsia="en-US"/>
              </w:rPr>
              <w:t>Introduction of test frequencies for CA_n258G for protocol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52356" w14:textId="77777777" w:rsidR="004335ED" w:rsidRPr="00DD6CFB" w:rsidRDefault="004335ED" w:rsidP="000D75B4">
            <w:pPr>
              <w:pStyle w:val="TAL"/>
              <w:rPr>
                <w:lang w:eastAsia="en-US"/>
              </w:rPr>
            </w:pPr>
            <w:r w:rsidRPr="00DD6CFB">
              <w:rPr>
                <w:lang w:eastAsia="en-US"/>
              </w:rPr>
              <w:t>17.5.0</w:t>
            </w:r>
          </w:p>
        </w:tc>
      </w:tr>
      <w:tr w:rsidR="004335ED" w:rsidRPr="0031204F" w14:paraId="0C9E26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9BE86F"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30D699"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A57131" w14:textId="77777777" w:rsidR="004335ED" w:rsidRPr="00DD6CFB" w:rsidRDefault="004335ED" w:rsidP="000D75B4">
            <w:pPr>
              <w:pStyle w:val="TAL"/>
              <w:rPr>
                <w:lang w:eastAsia="en-US"/>
              </w:rPr>
            </w:pPr>
            <w:r w:rsidRPr="00DD6CFB">
              <w:rPr>
                <w:lang w:eastAsia="en-US"/>
              </w:rPr>
              <w:t>R5-223084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4D3" w14:textId="77777777" w:rsidR="004335ED" w:rsidRPr="00DD6CFB" w:rsidRDefault="004335ED" w:rsidP="000D75B4">
            <w:pPr>
              <w:pStyle w:val="TAL"/>
              <w:rPr>
                <w:lang w:eastAsia="en-US"/>
              </w:rPr>
            </w:pPr>
            <w:r w:rsidRPr="00DD6CFB">
              <w:rPr>
                <w:lang w:eastAsia="en-US"/>
              </w:rPr>
              <w:t>2382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9B5C3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2C9FF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18A3D" w14:textId="77777777" w:rsidR="004335ED" w:rsidRPr="00DD6CFB" w:rsidRDefault="004335ED" w:rsidP="000D75B4">
            <w:pPr>
              <w:pStyle w:val="TAL"/>
              <w:rPr>
                <w:lang w:eastAsia="en-US"/>
              </w:rPr>
            </w:pPr>
            <w:r w:rsidRPr="00DD6CFB">
              <w:rPr>
                <w:lang w:eastAsia="en-US"/>
              </w:rPr>
              <w:t>Corrections to usages of Annex A.6 of TS 34.229-5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13940" w14:textId="77777777" w:rsidR="004335ED" w:rsidRPr="00DD6CFB" w:rsidRDefault="004335ED" w:rsidP="000D75B4">
            <w:pPr>
              <w:pStyle w:val="TAL"/>
              <w:rPr>
                <w:lang w:eastAsia="en-US"/>
              </w:rPr>
            </w:pPr>
            <w:r w:rsidRPr="00DD6CFB">
              <w:rPr>
                <w:lang w:eastAsia="en-US"/>
              </w:rPr>
              <w:t>17.5.0</w:t>
            </w:r>
          </w:p>
        </w:tc>
      </w:tr>
      <w:tr w:rsidR="004335ED" w:rsidRPr="0031204F" w14:paraId="113195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281207"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486FEE"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FAF20D" w14:textId="77777777" w:rsidR="004335ED" w:rsidRPr="00DD6CFB" w:rsidRDefault="004335ED" w:rsidP="000D75B4">
            <w:pPr>
              <w:pStyle w:val="TAL"/>
              <w:rPr>
                <w:lang w:eastAsia="en-US"/>
              </w:rPr>
            </w:pPr>
            <w:r w:rsidRPr="00DD6CFB">
              <w:rPr>
                <w:lang w:eastAsia="en-US"/>
              </w:rPr>
              <w:t>R5-223126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A87B" w14:textId="77777777" w:rsidR="004335ED" w:rsidRPr="00DD6CFB" w:rsidRDefault="004335ED" w:rsidP="000D75B4">
            <w:pPr>
              <w:pStyle w:val="TAL"/>
              <w:rPr>
                <w:lang w:eastAsia="en-US"/>
              </w:rPr>
            </w:pPr>
            <w:r w:rsidRPr="00DD6CFB">
              <w:rPr>
                <w:lang w:eastAsia="en-US"/>
              </w:rPr>
              <w:t>2397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601C4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2A707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A664A" w14:textId="77777777" w:rsidR="004335ED" w:rsidRPr="00DD6CFB" w:rsidRDefault="004335ED" w:rsidP="000D75B4">
            <w:pPr>
              <w:pStyle w:val="TAL"/>
              <w:rPr>
                <w:lang w:eastAsia="en-US"/>
              </w:rPr>
            </w:pPr>
            <w:r w:rsidRPr="00DD6CFB">
              <w:rPr>
                <w:lang w:eastAsia="en-US"/>
              </w:rPr>
              <w:t>Introducing band configuration DC_20A_n257A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320E3" w14:textId="77777777" w:rsidR="004335ED" w:rsidRPr="00DD6CFB" w:rsidRDefault="004335ED" w:rsidP="000D75B4">
            <w:pPr>
              <w:pStyle w:val="TAL"/>
              <w:rPr>
                <w:lang w:eastAsia="en-US"/>
              </w:rPr>
            </w:pPr>
            <w:r w:rsidRPr="00DD6CFB">
              <w:rPr>
                <w:lang w:eastAsia="en-US"/>
              </w:rPr>
              <w:t>17.5.0</w:t>
            </w:r>
          </w:p>
        </w:tc>
      </w:tr>
      <w:tr w:rsidR="004335ED" w:rsidRPr="0031204F" w14:paraId="7DE2B3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539F24"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0D0391"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4EA333" w14:textId="77777777" w:rsidR="004335ED" w:rsidRPr="00DD6CFB" w:rsidRDefault="004335ED" w:rsidP="000D75B4">
            <w:pPr>
              <w:pStyle w:val="TAL"/>
              <w:rPr>
                <w:lang w:eastAsia="en-US"/>
              </w:rPr>
            </w:pPr>
            <w:r w:rsidRPr="00DD6CFB">
              <w:rPr>
                <w:lang w:eastAsia="en-US"/>
              </w:rPr>
              <w:t>R5-223158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7A6FC" w14:textId="77777777" w:rsidR="004335ED" w:rsidRPr="00DD6CFB" w:rsidRDefault="004335ED" w:rsidP="000D75B4">
            <w:pPr>
              <w:pStyle w:val="TAL"/>
              <w:rPr>
                <w:lang w:eastAsia="en-US"/>
              </w:rPr>
            </w:pPr>
            <w:r w:rsidRPr="00DD6CFB">
              <w:rPr>
                <w:lang w:eastAsia="en-US"/>
              </w:rPr>
              <w:t>2399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2DC1A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6AEEA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532682" w14:textId="77777777" w:rsidR="004335ED" w:rsidRPr="00DD6CFB" w:rsidRDefault="004335ED" w:rsidP="000D75B4">
            <w:pPr>
              <w:pStyle w:val="TAL"/>
              <w:rPr>
                <w:lang w:eastAsia="en-US"/>
              </w:rPr>
            </w:pPr>
            <w:r w:rsidRPr="00DD6CFB">
              <w:rPr>
                <w:lang w:eastAsia="en-US"/>
              </w:rPr>
              <w:t xml:space="preserve">Editorial update IE </w:t>
            </w:r>
            <w:proofErr w:type="spellStart"/>
            <w:r w:rsidRPr="00DD6CFB">
              <w:rPr>
                <w:lang w:eastAsia="en-US"/>
              </w:rPr>
              <w:t>ServCellIndex</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923E3" w14:textId="77777777" w:rsidR="004335ED" w:rsidRPr="00DD6CFB" w:rsidRDefault="004335ED" w:rsidP="000D75B4">
            <w:pPr>
              <w:pStyle w:val="TAL"/>
              <w:rPr>
                <w:lang w:eastAsia="en-US"/>
              </w:rPr>
            </w:pPr>
            <w:r w:rsidRPr="00DD6CFB">
              <w:rPr>
                <w:lang w:eastAsia="en-US"/>
              </w:rPr>
              <w:t>17.5.0</w:t>
            </w:r>
          </w:p>
        </w:tc>
      </w:tr>
      <w:tr w:rsidR="004335ED" w:rsidRPr="0031204F" w14:paraId="1EE9F5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0A2F17"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BD851D"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A85179" w14:textId="77777777" w:rsidR="004335ED" w:rsidRPr="00DD6CFB" w:rsidRDefault="004335ED" w:rsidP="000D75B4">
            <w:pPr>
              <w:pStyle w:val="TAL"/>
              <w:rPr>
                <w:lang w:eastAsia="en-US"/>
              </w:rPr>
            </w:pPr>
            <w:r w:rsidRPr="00DD6CFB">
              <w:rPr>
                <w:lang w:eastAsia="en-US"/>
              </w:rPr>
              <w:t>R5-223197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61AE" w14:textId="77777777" w:rsidR="004335ED" w:rsidRPr="00DD6CFB" w:rsidRDefault="004335ED" w:rsidP="000D75B4">
            <w:pPr>
              <w:pStyle w:val="TAL"/>
              <w:rPr>
                <w:lang w:eastAsia="en-US"/>
              </w:rPr>
            </w:pPr>
            <w:r w:rsidRPr="00DD6CFB">
              <w:rPr>
                <w:lang w:eastAsia="en-US"/>
              </w:rPr>
              <w:t>2401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92181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B2256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52E452" w14:textId="77777777" w:rsidR="004335ED" w:rsidRPr="00DD6CFB" w:rsidRDefault="004335ED" w:rsidP="000D75B4">
            <w:pPr>
              <w:pStyle w:val="TAL"/>
              <w:rPr>
                <w:lang w:eastAsia="en-US"/>
              </w:rPr>
            </w:pPr>
            <w:r w:rsidRPr="00DD6CFB">
              <w:rPr>
                <w:lang w:eastAsia="en-US"/>
              </w:rPr>
              <w:t>Introduction of test frequencies for additional Rel-17 NR CA and EN-DC inter-band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0530" w14:textId="77777777" w:rsidR="004335ED" w:rsidRPr="00DD6CFB" w:rsidRDefault="004335ED" w:rsidP="000D75B4">
            <w:pPr>
              <w:pStyle w:val="TAL"/>
              <w:rPr>
                <w:lang w:eastAsia="en-US"/>
              </w:rPr>
            </w:pPr>
            <w:r w:rsidRPr="00DD6CFB">
              <w:rPr>
                <w:lang w:eastAsia="en-US"/>
              </w:rPr>
              <w:t>17.5.0</w:t>
            </w:r>
          </w:p>
        </w:tc>
      </w:tr>
      <w:tr w:rsidR="004335ED" w:rsidRPr="0031204F" w14:paraId="1D14C5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85B592"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936E50"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FBEFD1" w14:textId="77777777" w:rsidR="004335ED" w:rsidRPr="00DD6CFB" w:rsidRDefault="004335ED" w:rsidP="000D75B4">
            <w:pPr>
              <w:pStyle w:val="TAL"/>
              <w:rPr>
                <w:lang w:eastAsia="en-US"/>
              </w:rPr>
            </w:pPr>
            <w:r w:rsidRPr="00DD6CFB">
              <w:rPr>
                <w:lang w:eastAsia="en-US"/>
              </w:rPr>
              <w:t>R5-223222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C0F67" w14:textId="77777777" w:rsidR="004335ED" w:rsidRPr="00DD6CFB" w:rsidRDefault="004335ED" w:rsidP="000D75B4">
            <w:pPr>
              <w:pStyle w:val="TAL"/>
              <w:rPr>
                <w:lang w:eastAsia="en-US"/>
              </w:rPr>
            </w:pPr>
            <w:r w:rsidRPr="00DD6CFB">
              <w:rPr>
                <w:lang w:eastAsia="en-US"/>
              </w:rPr>
              <w:t>2403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579A2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C21C7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BE271" w14:textId="77777777" w:rsidR="004335ED" w:rsidRPr="00DD6CFB" w:rsidRDefault="004335ED" w:rsidP="000D75B4">
            <w:pPr>
              <w:pStyle w:val="TAL"/>
              <w:rPr>
                <w:lang w:eastAsia="en-US"/>
              </w:rPr>
            </w:pPr>
            <w:r w:rsidRPr="00DD6CFB">
              <w:rPr>
                <w:lang w:eastAsia="en-US"/>
              </w:rPr>
              <w:t>Correction to 4.3.1.1.2.1 on test frequencies for NR inter-band CA configurations in FR1 with two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AECA2" w14:textId="77777777" w:rsidR="004335ED" w:rsidRPr="00DD6CFB" w:rsidRDefault="004335ED" w:rsidP="000D75B4">
            <w:pPr>
              <w:pStyle w:val="TAL"/>
              <w:rPr>
                <w:lang w:eastAsia="en-US"/>
              </w:rPr>
            </w:pPr>
            <w:r w:rsidRPr="00DD6CFB">
              <w:rPr>
                <w:lang w:eastAsia="en-US"/>
              </w:rPr>
              <w:t>17.5.0</w:t>
            </w:r>
          </w:p>
        </w:tc>
      </w:tr>
      <w:tr w:rsidR="004335ED" w:rsidRPr="0031204F" w14:paraId="7C25F3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F0CBAD"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C28469"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5EA4CE" w14:textId="77777777" w:rsidR="004335ED" w:rsidRPr="00DD6CFB" w:rsidRDefault="004335ED" w:rsidP="000D75B4">
            <w:pPr>
              <w:pStyle w:val="TAL"/>
              <w:rPr>
                <w:lang w:eastAsia="en-US"/>
              </w:rPr>
            </w:pPr>
            <w:r w:rsidRPr="00DD6CFB">
              <w:rPr>
                <w:lang w:eastAsia="en-US"/>
              </w:rPr>
              <w:t>R5-223223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56BFE" w14:textId="77777777" w:rsidR="004335ED" w:rsidRPr="00DD6CFB" w:rsidRDefault="004335ED" w:rsidP="000D75B4">
            <w:pPr>
              <w:pStyle w:val="TAL"/>
              <w:rPr>
                <w:lang w:eastAsia="en-US"/>
              </w:rPr>
            </w:pPr>
            <w:r w:rsidRPr="00DD6CFB">
              <w:rPr>
                <w:lang w:eastAsia="en-US"/>
              </w:rPr>
              <w:t>2404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6CE48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883FD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0741A0" w14:textId="77777777" w:rsidR="004335ED" w:rsidRPr="00DD6CFB" w:rsidRDefault="004335ED" w:rsidP="000D75B4">
            <w:pPr>
              <w:pStyle w:val="TAL"/>
              <w:rPr>
                <w:lang w:eastAsia="en-US"/>
              </w:rPr>
            </w:pPr>
            <w:r w:rsidRPr="00DD6CFB">
              <w:rPr>
                <w:lang w:eastAsia="en-US"/>
              </w:rPr>
              <w:t>Correction to 4.3.1.1.2.2 on test frequencies for NR inter-band CA configurations in FR1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7B74" w14:textId="77777777" w:rsidR="004335ED" w:rsidRPr="00DD6CFB" w:rsidRDefault="004335ED" w:rsidP="000D75B4">
            <w:pPr>
              <w:pStyle w:val="TAL"/>
              <w:rPr>
                <w:lang w:eastAsia="en-US"/>
              </w:rPr>
            </w:pPr>
            <w:r w:rsidRPr="00DD6CFB">
              <w:rPr>
                <w:lang w:eastAsia="en-US"/>
              </w:rPr>
              <w:t>17.5.0</w:t>
            </w:r>
          </w:p>
        </w:tc>
      </w:tr>
      <w:tr w:rsidR="004335ED" w:rsidRPr="0031204F" w14:paraId="546C793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6F38280"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E244E3"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7990E1" w14:textId="77777777" w:rsidR="004335ED" w:rsidRPr="00DD6CFB" w:rsidRDefault="004335ED" w:rsidP="000D75B4">
            <w:pPr>
              <w:pStyle w:val="TAL"/>
              <w:rPr>
                <w:lang w:eastAsia="en-US"/>
              </w:rPr>
            </w:pPr>
            <w:r w:rsidRPr="00DD6CFB">
              <w:rPr>
                <w:lang w:eastAsia="en-US"/>
              </w:rPr>
              <w:t>R5-223224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7EE76" w14:textId="77777777" w:rsidR="004335ED" w:rsidRPr="00DD6CFB" w:rsidRDefault="004335ED" w:rsidP="000D75B4">
            <w:pPr>
              <w:pStyle w:val="TAL"/>
              <w:rPr>
                <w:lang w:eastAsia="en-US"/>
              </w:rPr>
            </w:pPr>
            <w:r w:rsidRPr="00DD6CFB">
              <w:rPr>
                <w:lang w:eastAsia="en-US"/>
              </w:rPr>
              <w:t>2405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44263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7A136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7E62F" w14:textId="77777777" w:rsidR="004335ED" w:rsidRPr="00DD6CFB" w:rsidRDefault="004335ED" w:rsidP="000D75B4">
            <w:pPr>
              <w:pStyle w:val="TAL"/>
              <w:rPr>
                <w:lang w:eastAsia="en-US"/>
              </w:rPr>
            </w:pPr>
            <w:r w:rsidRPr="00DD6CFB">
              <w:rPr>
                <w:lang w:eastAsia="en-US"/>
              </w:rPr>
              <w:t>Correction to 4.3.1.1.5.66 on test frequencies for NR intra-band non-contiguous CA configurations of CA_n66 with class 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66BA4" w14:textId="77777777" w:rsidR="004335ED" w:rsidRPr="00DD6CFB" w:rsidRDefault="004335ED" w:rsidP="000D75B4">
            <w:pPr>
              <w:pStyle w:val="TAL"/>
              <w:rPr>
                <w:lang w:eastAsia="en-US"/>
              </w:rPr>
            </w:pPr>
            <w:r w:rsidRPr="00DD6CFB">
              <w:rPr>
                <w:lang w:eastAsia="en-US"/>
              </w:rPr>
              <w:t>17.5.0</w:t>
            </w:r>
          </w:p>
        </w:tc>
      </w:tr>
      <w:tr w:rsidR="004335ED" w:rsidRPr="0031204F" w14:paraId="7C04B70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736948"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AC65F"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B914D6" w14:textId="77777777" w:rsidR="004335ED" w:rsidRPr="00DD6CFB" w:rsidRDefault="004335ED" w:rsidP="000D75B4">
            <w:pPr>
              <w:pStyle w:val="TAL"/>
              <w:rPr>
                <w:lang w:eastAsia="en-US"/>
              </w:rPr>
            </w:pPr>
            <w:r w:rsidRPr="00DD6CFB">
              <w:rPr>
                <w:lang w:eastAsia="en-US"/>
              </w:rPr>
              <w:t>R5-223225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25EA" w14:textId="77777777" w:rsidR="004335ED" w:rsidRPr="00DD6CFB" w:rsidRDefault="004335ED" w:rsidP="000D75B4">
            <w:pPr>
              <w:pStyle w:val="TAL"/>
              <w:rPr>
                <w:lang w:eastAsia="en-US"/>
              </w:rPr>
            </w:pPr>
            <w:r w:rsidRPr="00DD6CFB">
              <w:rPr>
                <w:lang w:eastAsia="en-US"/>
              </w:rPr>
              <w:t>2406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8697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38DF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A275A" w14:textId="77777777" w:rsidR="004335ED" w:rsidRPr="00DD6CFB" w:rsidRDefault="004335ED" w:rsidP="000D75B4">
            <w:pPr>
              <w:pStyle w:val="TAL"/>
              <w:rPr>
                <w:lang w:eastAsia="en-US"/>
              </w:rPr>
            </w:pPr>
            <w:r w:rsidRPr="00DD6CFB">
              <w:rPr>
                <w:lang w:eastAsia="en-US"/>
              </w:rPr>
              <w:t>Correction to 4.3.1.1.5.71 on test frequencies for NR intra-band non-contiguous CA configurations of CA_n71 with class 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493BE" w14:textId="77777777" w:rsidR="004335ED" w:rsidRPr="00DD6CFB" w:rsidRDefault="004335ED" w:rsidP="000D75B4">
            <w:pPr>
              <w:pStyle w:val="TAL"/>
              <w:rPr>
                <w:lang w:eastAsia="en-US"/>
              </w:rPr>
            </w:pPr>
            <w:r w:rsidRPr="00DD6CFB">
              <w:rPr>
                <w:lang w:eastAsia="en-US"/>
              </w:rPr>
              <w:t>17.5.0</w:t>
            </w:r>
          </w:p>
        </w:tc>
      </w:tr>
      <w:tr w:rsidR="004335ED" w:rsidRPr="0031204F" w14:paraId="43EB21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EDE9DF"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31EC8C"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4C9D37" w14:textId="77777777" w:rsidR="004335ED" w:rsidRPr="00DD6CFB" w:rsidRDefault="004335ED" w:rsidP="000D75B4">
            <w:pPr>
              <w:pStyle w:val="TAL"/>
              <w:rPr>
                <w:lang w:eastAsia="en-US"/>
              </w:rPr>
            </w:pPr>
            <w:r w:rsidRPr="00DD6CFB">
              <w:rPr>
                <w:lang w:eastAsia="en-US"/>
              </w:rPr>
              <w:t>R5-223229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7FF1A" w14:textId="77777777" w:rsidR="004335ED" w:rsidRPr="00DD6CFB" w:rsidRDefault="004335ED" w:rsidP="000D75B4">
            <w:pPr>
              <w:pStyle w:val="TAL"/>
              <w:rPr>
                <w:lang w:eastAsia="en-US"/>
              </w:rPr>
            </w:pPr>
            <w:r w:rsidRPr="00DD6CFB">
              <w:rPr>
                <w:lang w:eastAsia="en-US"/>
              </w:rPr>
              <w:t>2410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42642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94FF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D6CC1" w14:textId="77777777" w:rsidR="004335ED" w:rsidRPr="00DD6CFB" w:rsidRDefault="004335ED" w:rsidP="000D75B4">
            <w:pPr>
              <w:pStyle w:val="TAL"/>
              <w:rPr>
                <w:lang w:eastAsia="en-US"/>
              </w:rPr>
            </w:pPr>
            <w:r w:rsidRPr="00DD6CFB">
              <w:rPr>
                <w:lang w:eastAsia="en-US"/>
              </w:rPr>
              <w:t>Correction to 4.3.1.4.1.3 on test frequencies for inter-band EN-DC R17 configurations with three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20087" w14:textId="77777777" w:rsidR="004335ED" w:rsidRPr="00DD6CFB" w:rsidRDefault="004335ED" w:rsidP="000D75B4">
            <w:pPr>
              <w:pStyle w:val="TAL"/>
              <w:rPr>
                <w:lang w:eastAsia="en-US"/>
              </w:rPr>
            </w:pPr>
            <w:r w:rsidRPr="00DD6CFB">
              <w:rPr>
                <w:lang w:eastAsia="en-US"/>
              </w:rPr>
              <w:t>17.5.0</w:t>
            </w:r>
          </w:p>
        </w:tc>
      </w:tr>
      <w:tr w:rsidR="004335ED" w:rsidRPr="0031204F" w14:paraId="7D8DFE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7B5D9B"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C2D162"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E780C8" w14:textId="77777777" w:rsidR="004335ED" w:rsidRPr="00DD6CFB" w:rsidRDefault="004335ED" w:rsidP="000D75B4">
            <w:pPr>
              <w:pStyle w:val="TAL"/>
              <w:rPr>
                <w:lang w:eastAsia="en-US"/>
              </w:rPr>
            </w:pPr>
            <w:r w:rsidRPr="00DD6CFB">
              <w:rPr>
                <w:lang w:eastAsia="en-US"/>
              </w:rPr>
              <w:t>R5-223234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44CE0" w14:textId="77777777" w:rsidR="004335ED" w:rsidRPr="00DD6CFB" w:rsidRDefault="004335ED" w:rsidP="000D75B4">
            <w:pPr>
              <w:pStyle w:val="TAL"/>
              <w:rPr>
                <w:lang w:eastAsia="en-US"/>
              </w:rPr>
            </w:pPr>
            <w:r w:rsidRPr="00DD6CFB">
              <w:rPr>
                <w:lang w:eastAsia="en-US"/>
              </w:rPr>
              <w:t>2411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460D8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810FC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790E1" w14:textId="77777777" w:rsidR="004335ED" w:rsidRPr="00DD6CFB" w:rsidRDefault="004335ED" w:rsidP="000D75B4">
            <w:pPr>
              <w:pStyle w:val="TAL"/>
              <w:rPr>
                <w:lang w:eastAsia="en-US"/>
              </w:rPr>
            </w:pPr>
            <w:r w:rsidRPr="00DD6CFB">
              <w:rPr>
                <w:lang w:eastAsia="en-US"/>
              </w:rPr>
              <w:t>Editorial correction to 4.3.1.2.2 on test frequencies for NR inter-band CA configurations in FR2 for CA_n260-n261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DA8B5" w14:textId="77777777" w:rsidR="004335ED" w:rsidRPr="00DD6CFB" w:rsidRDefault="004335ED" w:rsidP="000D75B4">
            <w:pPr>
              <w:pStyle w:val="TAL"/>
              <w:rPr>
                <w:lang w:eastAsia="en-US"/>
              </w:rPr>
            </w:pPr>
            <w:r w:rsidRPr="00DD6CFB">
              <w:rPr>
                <w:lang w:eastAsia="en-US"/>
              </w:rPr>
              <w:t>17.5.0</w:t>
            </w:r>
          </w:p>
        </w:tc>
      </w:tr>
      <w:tr w:rsidR="004335ED" w:rsidRPr="0031204F" w14:paraId="64B6C2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6CFB10"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E879BE"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933B34" w14:textId="77777777" w:rsidR="004335ED" w:rsidRPr="00DD6CFB" w:rsidRDefault="004335ED" w:rsidP="000D75B4">
            <w:pPr>
              <w:pStyle w:val="TAL"/>
              <w:rPr>
                <w:lang w:eastAsia="en-US"/>
              </w:rPr>
            </w:pPr>
            <w:r w:rsidRPr="00DD6CFB">
              <w:rPr>
                <w:lang w:eastAsia="en-US"/>
              </w:rPr>
              <w:t>R5-223250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F0D0" w14:textId="77777777" w:rsidR="004335ED" w:rsidRPr="00DD6CFB" w:rsidRDefault="004335ED" w:rsidP="000D75B4">
            <w:pPr>
              <w:pStyle w:val="TAL"/>
              <w:rPr>
                <w:lang w:eastAsia="en-US"/>
              </w:rPr>
            </w:pPr>
            <w:r w:rsidRPr="00DD6CFB">
              <w:rPr>
                <w:lang w:eastAsia="en-US"/>
              </w:rPr>
              <w:t>2412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D3AD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F858A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DB7C3" w14:textId="77777777" w:rsidR="004335ED" w:rsidRPr="00DD6CFB" w:rsidRDefault="004335ED" w:rsidP="000D75B4">
            <w:pPr>
              <w:pStyle w:val="TAL"/>
              <w:rPr>
                <w:lang w:eastAsia="en-US"/>
              </w:rPr>
            </w:pPr>
            <w:r w:rsidRPr="00DD6CFB">
              <w:rPr>
                <w:lang w:eastAsia="en-US"/>
              </w:rPr>
              <w:t>Hardcoding USIM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F9D6A" w14:textId="77777777" w:rsidR="004335ED" w:rsidRPr="00DD6CFB" w:rsidRDefault="004335ED" w:rsidP="000D75B4">
            <w:pPr>
              <w:pStyle w:val="TAL"/>
              <w:rPr>
                <w:lang w:eastAsia="en-US"/>
              </w:rPr>
            </w:pPr>
            <w:r w:rsidRPr="00DD6CFB">
              <w:rPr>
                <w:lang w:eastAsia="en-US"/>
              </w:rPr>
              <w:t>17.5.0</w:t>
            </w:r>
          </w:p>
        </w:tc>
      </w:tr>
      <w:tr w:rsidR="004335ED" w:rsidRPr="0031204F" w14:paraId="728C38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5BFD66"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152479"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24F771" w14:textId="77777777" w:rsidR="004335ED" w:rsidRPr="00DD6CFB" w:rsidRDefault="004335ED" w:rsidP="000D75B4">
            <w:pPr>
              <w:pStyle w:val="TAL"/>
              <w:rPr>
                <w:lang w:eastAsia="en-US"/>
              </w:rPr>
            </w:pPr>
            <w:r w:rsidRPr="00DD6CFB">
              <w:rPr>
                <w:lang w:eastAsia="en-US"/>
              </w:rPr>
              <w:t>R5-223341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5A0D0" w14:textId="77777777" w:rsidR="004335ED" w:rsidRPr="00DD6CFB" w:rsidRDefault="004335ED" w:rsidP="000D75B4">
            <w:pPr>
              <w:pStyle w:val="TAL"/>
              <w:rPr>
                <w:lang w:eastAsia="en-US"/>
              </w:rPr>
            </w:pPr>
            <w:r w:rsidRPr="00DD6CFB">
              <w:rPr>
                <w:lang w:eastAsia="en-US"/>
              </w:rPr>
              <w:t>2375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6721A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82F88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864736" w14:textId="77777777" w:rsidR="004335ED" w:rsidRPr="00DD6CFB" w:rsidRDefault="004335ED" w:rsidP="000D75B4">
            <w:pPr>
              <w:pStyle w:val="TAL"/>
              <w:rPr>
                <w:lang w:eastAsia="en-US"/>
              </w:rPr>
            </w:pPr>
            <w:r w:rsidRPr="00DD6CFB">
              <w:rPr>
                <w:lang w:eastAsia="en-US"/>
              </w:rPr>
              <w:t>Update of Test procedure for IMS MO Emergency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6C47A" w14:textId="77777777" w:rsidR="004335ED" w:rsidRPr="00DD6CFB" w:rsidRDefault="004335ED" w:rsidP="000D75B4">
            <w:pPr>
              <w:pStyle w:val="TAL"/>
              <w:rPr>
                <w:lang w:eastAsia="en-US"/>
              </w:rPr>
            </w:pPr>
            <w:r w:rsidRPr="00DD6CFB">
              <w:rPr>
                <w:lang w:eastAsia="en-US"/>
              </w:rPr>
              <w:t>17.5.0</w:t>
            </w:r>
          </w:p>
        </w:tc>
      </w:tr>
      <w:tr w:rsidR="004335ED" w:rsidRPr="0031204F" w14:paraId="239D99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5A280B"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BED796"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141B4" w14:textId="77777777" w:rsidR="004335ED" w:rsidRPr="00DD6CFB" w:rsidRDefault="004335ED" w:rsidP="000D75B4">
            <w:pPr>
              <w:pStyle w:val="TAL"/>
              <w:rPr>
                <w:lang w:eastAsia="en-US"/>
              </w:rPr>
            </w:pPr>
            <w:r w:rsidRPr="00DD6CFB">
              <w:rPr>
                <w:lang w:eastAsia="en-US"/>
              </w:rPr>
              <w:t>R5-223359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2504F" w14:textId="77777777" w:rsidR="004335ED" w:rsidRPr="00DD6CFB" w:rsidRDefault="004335ED" w:rsidP="000D75B4">
            <w:pPr>
              <w:pStyle w:val="TAL"/>
              <w:rPr>
                <w:lang w:eastAsia="en-US"/>
              </w:rPr>
            </w:pPr>
            <w:r w:rsidRPr="00DD6CFB">
              <w:rPr>
                <w:lang w:eastAsia="en-US"/>
              </w:rPr>
              <w:t>2332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6FD03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9304C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B0E61" w14:textId="77777777" w:rsidR="004335ED" w:rsidRPr="00DD6CFB" w:rsidRDefault="004335ED" w:rsidP="000D75B4">
            <w:pPr>
              <w:pStyle w:val="TAL"/>
              <w:rPr>
                <w:lang w:eastAsia="en-US"/>
              </w:rPr>
            </w:pPr>
            <w:r w:rsidRPr="00DD6CFB">
              <w:rPr>
                <w:lang w:eastAsia="en-US"/>
              </w:rPr>
              <w:t>Addition of test frequency for NR SL concurrent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348D2" w14:textId="77777777" w:rsidR="004335ED" w:rsidRPr="00DD6CFB" w:rsidRDefault="004335ED" w:rsidP="000D75B4">
            <w:pPr>
              <w:pStyle w:val="TAL"/>
              <w:rPr>
                <w:lang w:eastAsia="en-US"/>
              </w:rPr>
            </w:pPr>
            <w:r w:rsidRPr="00DD6CFB">
              <w:rPr>
                <w:lang w:eastAsia="en-US"/>
              </w:rPr>
              <w:t>17.5.0</w:t>
            </w:r>
          </w:p>
        </w:tc>
      </w:tr>
      <w:tr w:rsidR="004335ED" w:rsidRPr="0031204F" w14:paraId="105253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0C0B87"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23227F"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F1DB4" w14:textId="77777777" w:rsidR="004335ED" w:rsidRPr="00DD6CFB" w:rsidRDefault="004335ED" w:rsidP="000D75B4">
            <w:pPr>
              <w:pStyle w:val="TAL"/>
              <w:rPr>
                <w:lang w:eastAsia="en-US"/>
              </w:rPr>
            </w:pPr>
            <w:r w:rsidRPr="00DD6CFB">
              <w:rPr>
                <w:lang w:eastAsia="en-US"/>
              </w:rPr>
              <w:t>R5-223360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36BBE" w14:textId="77777777" w:rsidR="004335ED" w:rsidRPr="00DD6CFB" w:rsidRDefault="004335ED" w:rsidP="000D75B4">
            <w:pPr>
              <w:pStyle w:val="TAL"/>
              <w:rPr>
                <w:lang w:eastAsia="en-US"/>
              </w:rPr>
            </w:pPr>
            <w:r w:rsidRPr="00DD6CFB">
              <w:rPr>
                <w:lang w:eastAsia="en-US"/>
              </w:rPr>
              <w:t>2333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91A7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59E54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BECE81" w14:textId="77777777" w:rsidR="004335ED" w:rsidRPr="00DD6CFB" w:rsidRDefault="004335ED" w:rsidP="000D75B4">
            <w:pPr>
              <w:pStyle w:val="TAL"/>
              <w:rPr>
                <w:lang w:eastAsia="en-US"/>
              </w:rPr>
            </w:pPr>
            <w:r w:rsidRPr="00DD6CFB">
              <w:rPr>
                <w:lang w:eastAsia="en-US"/>
              </w:rPr>
              <w:t>Correction to default configuration of SCI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51DBA" w14:textId="77777777" w:rsidR="004335ED" w:rsidRPr="00DD6CFB" w:rsidRDefault="004335ED" w:rsidP="000D75B4">
            <w:pPr>
              <w:pStyle w:val="TAL"/>
              <w:rPr>
                <w:lang w:eastAsia="en-US"/>
              </w:rPr>
            </w:pPr>
            <w:r w:rsidRPr="00DD6CFB">
              <w:rPr>
                <w:lang w:eastAsia="en-US"/>
              </w:rPr>
              <w:t>17.5.0</w:t>
            </w:r>
          </w:p>
        </w:tc>
      </w:tr>
      <w:tr w:rsidR="004335ED" w:rsidRPr="0031204F" w14:paraId="2E5384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6849AF"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DF96D7"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A8EE6" w14:textId="77777777" w:rsidR="004335ED" w:rsidRPr="00DD6CFB" w:rsidRDefault="004335ED" w:rsidP="000D75B4">
            <w:pPr>
              <w:pStyle w:val="TAL"/>
              <w:rPr>
                <w:lang w:eastAsia="en-US"/>
              </w:rPr>
            </w:pPr>
            <w:r w:rsidRPr="00DD6CFB">
              <w:rPr>
                <w:lang w:eastAsia="en-US"/>
              </w:rPr>
              <w:t>R5-223361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8CA65" w14:textId="77777777" w:rsidR="004335ED" w:rsidRPr="00DD6CFB" w:rsidRDefault="004335ED" w:rsidP="000D75B4">
            <w:pPr>
              <w:pStyle w:val="TAL"/>
              <w:rPr>
                <w:lang w:eastAsia="en-US"/>
              </w:rPr>
            </w:pPr>
            <w:r w:rsidRPr="00DD6CFB">
              <w:rPr>
                <w:lang w:eastAsia="en-US"/>
              </w:rPr>
              <w:t>2334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B9716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40B89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549F8"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sidelink</w:t>
            </w:r>
            <w:proofErr w:type="spellEnd"/>
            <w:r w:rsidRPr="00DD6CFB">
              <w:rPr>
                <w:lang w:eastAsia="en-US"/>
              </w:rPr>
              <w:t xml:space="preserve"> IE SL-BWP-</w:t>
            </w:r>
            <w:proofErr w:type="spellStart"/>
            <w:r w:rsidRPr="00DD6CFB">
              <w:rPr>
                <w:lang w:eastAsia="en-US"/>
              </w:rPr>
              <w:t>PoolConfig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3B140" w14:textId="77777777" w:rsidR="004335ED" w:rsidRPr="00DD6CFB" w:rsidRDefault="004335ED" w:rsidP="000D75B4">
            <w:pPr>
              <w:pStyle w:val="TAL"/>
              <w:rPr>
                <w:lang w:eastAsia="en-US"/>
              </w:rPr>
            </w:pPr>
            <w:r w:rsidRPr="00DD6CFB">
              <w:rPr>
                <w:lang w:eastAsia="en-US"/>
              </w:rPr>
              <w:t>17.5.0</w:t>
            </w:r>
          </w:p>
        </w:tc>
      </w:tr>
      <w:tr w:rsidR="004335ED" w:rsidRPr="0031204F" w14:paraId="7318085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1F0CB4"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37445D"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657A3" w14:textId="77777777" w:rsidR="004335ED" w:rsidRPr="00DD6CFB" w:rsidRDefault="004335ED" w:rsidP="000D75B4">
            <w:pPr>
              <w:pStyle w:val="TAL"/>
              <w:rPr>
                <w:lang w:eastAsia="en-US"/>
              </w:rPr>
            </w:pPr>
            <w:r w:rsidRPr="00DD6CFB">
              <w:rPr>
                <w:lang w:eastAsia="en-US"/>
              </w:rPr>
              <w:t>R5-223362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CD65E" w14:textId="77777777" w:rsidR="004335ED" w:rsidRPr="00DD6CFB" w:rsidRDefault="004335ED" w:rsidP="000D75B4">
            <w:pPr>
              <w:pStyle w:val="TAL"/>
              <w:rPr>
                <w:lang w:eastAsia="en-US"/>
              </w:rPr>
            </w:pPr>
            <w:r w:rsidRPr="00DD6CFB">
              <w:rPr>
                <w:lang w:eastAsia="en-US"/>
              </w:rPr>
              <w:t>2335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D898E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6FD8E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1B651"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sidelink</w:t>
            </w:r>
            <w:proofErr w:type="spellEnd"/>
            <w:r w:rsidRPr="00DD6CFB">
              <w:rPr>
                <w:lang w:eastAsia="en-US"/>
              </w:rPr>
              <w:t xml:space="preserve"> IE SL-BWP-</w:t>
            </w:r>
            <w:proofErr w:type="spellStart"/>
            <w:r w:rsidRPr="00DD6CFB">
              <w:rPr>
                <w:lang w:eastAsia="en-US"/>
              </w:rPr>
              <w:t>PoolConfigCommon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2083" w14:textId="77777777" w:rsidR="004335ED" w:rsidRPr="00DD6CFB" w:rsidRDefault="004335ED" w:rsidP="000D75B4">
            <w:pPr>
              <w:pStyle w:val="TAL"/>
              <w:rPr>
                <w:lang w:eastAsia="en-US"/>
              </w:rPr>
            </w:pPr>
            <w:r w:rsidRPr="00DD6CFB">
              <w:rPr>
                <w:lang w:eastAsia="en-US"/>
              </w:rPr>
              <w:t>17.5.0</w:t>
            </w:r>
          </w:p>
        </w:tc>
      </w:tr>
      <w:tr w:rsidR="004335ED" w:rsidRPr="0031204F" w14:paraId="7D9AC9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041D9C"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F0D232"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BCB0FD" w14:textId="77777777" w:rsidR="004335ED" w:rsidRPr="00DD6CFB" w:rsidRDefault="004335ED" w:rsidP="000D75B4">
            <w:pPr>
              <w:pStyle w:val="TAL"/>
              <w:rPr>
                <w:lang w:eastAsia="en-US"/>
              </w:rPr>
            </w:pPr>
            <w:r w:rsidRPr="00DD6CFB">
              <w:rPr>
                <w:lang w:eastAsia="en-US"/>
              </w:rPr>
              <w:t>R5-223363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EB82C" w14:textId="77777777" w:rsidR="004335ED" w:rsidRPr="00DD6CFB" w:rsidRDefault="004335ED" w:rsidP="000D75B4">
            <w:pPr>
              <w:pStyle w:val="TAL"/>
              <w:rPr>
                <w:lang w:eastAsia="en-US"/>
              </w:rPr>
            </w:pPr>
            <w:r w:rsidRPr="00DD6CFB">
              <w:rPr>
                <w:lang w:eastAsia="en-US"/>
              </w:rPr>
              <w:t>2336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4C36C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DED62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CB3A51"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sidelink</w:t>
            </w:r>
            <w:proofErr w:type="spellEnd"/>
            <w:r w:rsidRPr="00DD6CFB">
              <w:rPr>
                <w:lang w:eastAsia="en-US"/>
              </w:rPr>
              <w:t xml:space="preserve"> IE SL-</w:t>
            </w:r>
            <w:proofErr w:type="spellStart"/>
            <w:r w:rsidRPr="00DD6CFB">
              <w:rPr>
                <w:lang w:eastAsia="en-US"/>
              </w:rPr>
              <w:t>FreqConfig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8F139" w14:textId="77777777" w:rsidR="004335ED" w:rsidRPr="00DD6CFB" w:rsidRDefault="004335ED" w:rsidP="000D75B4">
            <w:pPr>
              <w:pStyle w:val="TAL"/>
              <w:rPr>
                <w:lang w:eastAsia="en-US"/>
              </w:rPr>
            </w:pPr>
            <w:r w:rsidRPr="00DD6CFB">
              <w:rPr>
                <w:lang w:eastAsia="en-US"/>
              </w:rPr>
              <w:t>17.5.0</w:t>
            </w:r>
          </w:p>
        </w:tc>
      </w:tr>
      <w:tr w:rsidR="004335ED" w:rsidRPr="0031204F" w14:paraId="4228B1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26DF1C"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4A1229"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A77255" w14:textId="77777777" w:rsidR="004335ED" w:rsidRPr="00DD6CFB" w:rsidRDefault="004335ED" w:rsidP="000D75B4">
            <w:pPr>
              <w:pStyle w:val="TAL"/>
              <w:rPr>
                <w:lang w:eastAsia="en-US"/>
              </w:rPr>
            </w:pPr>
            <w:r w:rsidRPr="00DD6CFB">
              <w:rPr>
                <w:lang w:eastAsia="en-US"/>
              </w:rPr>
              <w:t>R5-223364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9ECA4" w14:textId="77777777" w:rsidR="004335ED" w:rsidRPr="00DD6CFB" w:rsidRDefault="004335ED" w:rsidP="000D75B4">
            <w:pPr>
              <w:pStyle w:val="TAL"/>
              <w:rPr>
                <w:lang w:eastAsia="en-US"/>
              </w:rPr>
            </w:pPr>
            <w:r w:rsidRPr="00DD6CFB">
              <w:rPr>
                <w:lang w:eastAsia="en-US"/>
              </w:rPr>
              <w:t>2337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58072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181AA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31FDA" w14:textId="77777777" w:rsidR="004335ED" w:rsidRPr="00DD6CFB" w:rsidRDefault="004335ED" w:rsidP="000D75B4">
            <w:pPr>
              <w:pStyle w:val="TAL"/>
              <w:rPr>
                <w:lang w:eastAsia="en-US"/>
              </w:rPr>
            </w:pPr>
            <w:r w:rsidRPr="00DD6CFB">
              <w:rPr>
                <w:lang w:eastAsia="en-US"/>
              </w:rPr>
              <w:t xml:space="preserve">Correction to </w:t>
            </w:r>
            <w:proofErr w:type="spellStart"/>
            <w:r w:rsidRPr="00DD6CFB">
              <w:rPr>
                <w:lang w:eastAsia="en-US"/>
              </w:rPr>
              <w:t>sidelink</w:t>
            </w:r>
            <w:proofErr w:type="spellEnd"/>
            <w:r w:rsidRPr="00DD6CFB">
              <w:rPr>
                <w:lang w:eastAsia="en-US"/>
              </w:rPr>
              <w:t xml:space="preserve"> IE SL-</w:t>
            </w:r>
            <w:proofErr w:type="spellStart"/>
            <w:r w:rsidRPr="00DD6CFB">
              <w:rPr>
                <w:lang w:eastAsia="en-US"/>
              </w:rPr>
              <w:t>FreqConfigCommon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9EE52" w14:textId="77777777" w:rsidR="004335ED" w:rsidRPr="00DD6CFB" w:rsidRDefault="004335ED" w:rsidP="000D75B4">
            <w:pPr>
              <w:pStyle w:val="TAL"/>
              <w:rPr>
                <w:lang w:eastAsia="en-US"/>
              </w:rPr>
            </w:pPr>
            <w:r w:rsidRPr="00DD6CFB">
              <w:rPr>
                <w:lang w:eastAsia="en-US"/>
              </w:rPr>
              <w:t>17.5.0</w:t>
            </w:r>
          </w:p>
        </w:tc>
      </w:tr>
      <w:tr w:rsidR="004335ED" w:rsidRPr="0031204F" w14:paraId="5E1C04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1B5EE3"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13F70A"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F92CE5" w14:textId="77777777" w:rsidR="004335ED" w:rsidRPr="00DD6CFB" w:rsidRDefault="004335ED" w:rsidP="000D75B4">
            <w:pPr>
              <w:pStyle w:val="TAL"/>
              <w:rPr>
                <w:lang w:eastAsia="en-US"/>
              </w:rPr>
            </w:pPr>
            <w:r w:rsidRPr="00DD6CFB">
              <w:rPr>
                <w:lang w:eastAsia="en-US"/>
              </w:rPr>
              <w:t>R5-223365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C4D8C" w14:textId="77777777" w:rsidR="004335ED" w:rsidRPr="00DD6CFB" w:rsidRDefault="004335ED" w:rsidP="000D75B4">
            <w:pPr>
              <w:pStyle w:val="TAL"/>
              <w:rPr>
                <w:lang w:eastAsia="en-US"/>
              </w:rPr>
            </w:pPr>
            <w:r w:rsidRPr="00DD6CFB">
              <w:rPr>
                <w:lang w:eastAsia="en-US"/>
              </w:rPr>
              <w:t>2339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7AD2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3B95D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FB0DE" w14:textId="77777777" w:rsidR="004335ED" w:rsidRPr="00DD6CFB" w:rsidRDefault="004335ED" w:rsidP="000D75B4">
            <w:pPr>
              <w:pStyle w:val="TAL"/>
              <w:rPr>
                <w:lang w:eastAsia="en-US"/>
              </w:rPr>
            </w:pPr>
            <w:r w:rsidRPr="00DD6CFB">
              <w:rPr>
                <w:lang w:eastAsia="en-US"/>
              </w:rPr>
              <w:t>Correction to test procedures for unicast link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1202C" w14:textId="77777777" w:rsidR="004335ED" w:rsidRPr="00DD6CFB" w:rsidRDefault="004335ED" w:rsidP="000D75B4">
            <w:pPr>
              <w:pStyle w:val="TAL"/>
              <w:rPr>
                <w:lang w:eastAsia="en-US"/>
              </w:rPr>
            </w:pPr>
            <w:r w:rsidRPr="00DD6CFB">
              <w:rPr>
                <w:lang w:eastAsia="en-US"/>
              </w:rPr>
              <w:t>17.5.0</w:t>
            </w:r>
          </w:p>
        </w:tc>
      </w:tr>
      <w:tr w:rsidR="004335ED" w:rsidRPr="0031204F" w14:paraId="1EC3D0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E7D436"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C51BE6"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CBF8D4" w14:textId="77777777" w:rsidR="004335ED" w:rsidRPr="00DD6CFB" w:rsidRDefault="004335ED" w:rsidP="000D75B4">
            <w:pPr>
              <w:pStyle w:val="TAL"/>
              <w:rPr>
                <w:lang w:eastAsia="en-US"/>
              </w:rPr>
            </w:pPr>
            <w:r w:rsidRPr="00DD6CFB">
              <w:rPr>
                <w:lang w:eastAsia="en-US"/>
              </w:rPr>
              <w:t>R5-223387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5D8A6" w14:textId="77777777" w:rsidR="004335ED" w:rsidRPr="00DD6CFB" w:rsidRDefault="004335ED" w:rsidP="000D75B4">
            <w:pPr>
              <w:pStyle w:val="TAL"/>
              <w:rPr>
                <w:lang w:eastAsia="en-US"/>
              </w:rPr>
            </w:pPr>
            <w:r w:rsidRPr="00DD6CFB">
              <w:rPr>
                <w:lang w:eastAsia="en-US"/>
              </w:rPr>
              <w:t>2330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2526E8"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525A8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73154" w14:textId="77777777" w:rsidR="004335ED" w:rsidRPr="00DD6CFB" w:rsidRDefault="004335ED" w:rsidP="000D75B4">
            <w:pPr>
              <w:pStyle w:val="TAL"/>
              <w:rPr>
                <w:lang w:eastAsia="en-US"/>
              </w:rPr>
            </w:pPr>
            <w:r w:rsidRPr="00DD6CFB">
              <w:rPr>
                <w:lang w:eastAsia="en-US"/>
              </w:rPr>
              <w:t>Addition of scheduling information for positioning system information blocks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C1FFC" w14:textId="77777777" w:rsidR="004335ED" w:rsidRPr="00DD6CFB" w:rsidRDefault="004335ED" w:rsidP="000D75B4">
            <w:pPr>
              <w:pStyle w:val="TAL"/>
              <w:rPr>
                <w:lang w:eastAsia="en-US"/>
              </w:rPr>
            </w:pPr>
            <w:r w:rsidRPr="00DD6CFB">
              <w:rPr>
                <w:lang w:eastAsia="en-US"/>
              </w:rPr>
              <w:t>17.5.0</w:t>
            </w:r>
          </w:p>
        </w:tc>
      </w:tr>
      <w:tr w:rsidR="004335ED" w:rsidRPr="0031204F" w14:paraId="249D8B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1FC32F"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8FB6E5"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83A58" w14:textId="77777777" w:rsidR="004335ED" w:rsidRPr="00DD6CFB" w:rsidRDefault="004335ED" w:rsidP="000D75B4">
            <w:pPr>
              <w:pStyle w:val="TAL"/>
              <w:rPr>
                <w:lang w:eastAsia="en-US"/>
              </w:rPr>
            </w:pPr>
            <w:r w:rsidRPr="00DD6CFB">
              <w:rPr>
                <w:lang w:eastAsia="en-US"/>
              </w:rPr>
              <w:t>R5-223399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322EE" w14:textId="77777777" w:rsidR="004335ED" w:rsidRPr="00DD6CFB" w:rsidRDefault="004335ED" w:rsidP="000D75B4">
            <w:pPr>
              <w:pStyle w:val="TAL"/>
              <w:rPr>
                <w:lang w:eastAsia="en-US"/>
              </w:rPr>
            </w:pPr>
            <w:r w:rsidRPr="00DD6CFB">
              <w:rPr>
                <w:lang w:eastAsia="en-US"/>
              </w:rPr>
              <w:t>2295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AFB99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6F810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B541E7" w14:textId="77777777" w:rsidR="004335ED" w:rsidRPr="00DD6CFB" w:rsidRDefault="004335ED" w:rsidP="000D75B4">
            <w:pPr>
              <w:pStyle w:val="TAL"/>
              <w:rPr>
                <w:lang w:eastAsia="en-US"/>
              </w:rPr>
            </w:pPr>
            <w:r w:rsidRPr="00DD6CFB">
              <w:rPr>
                <w:lang w:eastAsia="en-US"/>
              </w:rPr>
              <w:t>Addition of SIB11 to common environment for early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E37C0" w14:textId="77777777" w:rsidR="004335ED" w:rsidRPr="00DD6CFB" w:rsidRDefault="004335ED" w:rsidP="000D75B4">
            <w:pPr>
              <w:pStyle w:val="TAL"/>
              <w:rPr>
                <w:lang w:eastAsia="en-US"/>
              </w:rPr>
            </w:pPr>
            <w:r w:rsidRPr="00DD6CFB">
              <w:rPr>
                <w:lang w:eastAsia="en-US"/>
              </w:rPr>
              <w:t>17.5.0</w:t>
            </w:r>
          </w:p>
        </w:tc>
      </w:tr>
      <w:tr w:rsidR="004335ED" w:rsidRPr="0031204F" w14:paraId="1AAC41F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073E22"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E78214"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763067" w14:textId="77777777" w:rsidR="004335ED" w:rsidRPr="00DD6CFB" w:rsidRDefault="004335ED" w:rsidP="000D75B4">
            <w:pPr>
              <w:pStyle w:val="TAL"/>
              <w:rPr>
                <w:lang w:eastAsia="en-US"/>
              </w:rPr>
            </w:pPr>
            <w:r w:rsidRPr="00DD6CFB">
              <w:rPr>
                <w:lang w:eastAsia="en-US"/>
              </w:rPr>
              <w:t>R5-223400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BB211" w14:textId="77777777" w:rsidR="004335ED" w:rsidRPr="00DD6CFB" w:rsidRDefault="004335ED" w:rsidP="000D75B4">
            <w:pPr>
              <w:pStyle w:val="TAL"/>
              <w:rPr>
                <w:lang w:eastAsia="en-US"/>
              </w:rPr>
            </w:pPr>
            <w:r w:rsidRPr="00DD6CFB">
              <w:rPr>
                <w:lang w:eastAsia="en-US"/>
              </w:rPr>
              <w:t>2414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5AF71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C5063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B567F" w14:textId="77777777" w:rsidR="004335ED" w:rsidRPr="00DD6CFB" w:rsidRDefault="004335ED" w:rsidP="000D75B4">
            <w:pPr>
              <w:pStyle w:val="TAL"/>
              <w:rPr>
                <w:lang w:eastAsia="en-US"/>
              </w:rPr>
            </w:pPr>
            <w:r w:rsidRPr="00DD6CFB">
              <w:rPr>
                <w:lang w:eastAsia="en-US"/>
              </w:rPr>
              <w:t>Modification of SIB1 in common environment for idle/inactive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23807" w14:textId="77777777" w:rsidR="004335ED" w:rsidRPr="00DD6CFB" w:rsidRDefault="004335ED" w:rsidP="000D75B4">
            <w:pPr>
              <w:pStyle w:val="TAL"/>
              <w:rPr>
                <w:lang w:eastAsia="en-US"/>
              </w:rPr>
            </w:pPr>
            <w:r w:rsidRPr="00DD6CFB">
              <w:rPr>
                <w:lang w:eastAsia="en-US"/>
              </w:rPr>
              <w:t>17.5.0</w:t>
            </w:r>
          </w:p>
        </w:tc>
      </w:tr>
      <w:tr w:rsidR="004335ED" w:rsidRPr="0031204F" w14:paraId="7C2F51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6C0110"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71BC93"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5C0D40" w14:textId="77777777" w:rsidR="004335ED" w:rsidRPr="00DD6CFB" w:rsidRDefault="004335ED" w:rsidP="000D75B4">
            <w:pPr>
              <w:pStyle w:val="TAL"/>
              <w:rPr>
                <w:lang w:eastAsia="en-US"/>
              </w:rPr>
            </w:pPr>
            <w:r w:rsidRPr="00DD6CFB">
              <w:rPr>
                <w:lang w:eastAsia="en-US"/>
              </w:rPr>
              <w:t>R5-223410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50C6B" w14:textId="77777777" w:rsidR="004335ED" w:rsidRPr="00DD6CFB" w:rsidRDefault="004335ED" w:rsidP="000D75B4">
            <w:pPr>
              <w:pStyle w:val="TAL"/>
              <w:rPr>
                <w:lang w:eastAsia="en-US"/>
              </w:rPr>
            </w:pPr>
            <w:r w:rsidRPr="00DD6CFB">
              <w:rPr>
                <w:lang w:eastAsia="en-US"/>
              </w:rPr>
              <w:t>2340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6A393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22C73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1F5C1" w14:textId="77777777" w:rsidR="004335ED" w:rsidRPr="00DD6CFB" w:rsidRDefault="004335ED" w:rsidP="000D75B4">
            <w:pPr>
              <w:pStyle w:val="TAL"/>
              <w:rPr>
                <w:lang w:eastAsia="en-US"/>
              </w:rPr>
            </w:pPr>
            <w:r w:rsidRPr="00DD6CFB">
              <w:rPr>
                <w:lang w:eastAsia="en-US"/>
              </w:rPr>
              <w:t xml:space="preserve">Addition of abbreviations for </w:t>
            </w:r>
            <w:proofErr w:type="spellStart"/>
            <w:r w:rsidRPr="00DD6CFB">
              <w:rPr>
                <w:lang w:eastAsia="en-US"/>
              </w:rPr>
              <w:t>RedCap</w:t>
            </w:r>
            <w:proofErr w:type="spellEnd"/>
            <w:r w:rsidRPr="00DD6CFB">
              <w:rPr>
                <w:lang w:eastAsia="en-US"/>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DC65B" w14:textId="77777777" w:rsidR="004335ED" w:rsidRPr="00DD6CFB" w:rsidRDefault="004335ED" w:rsidP="000D75B4">
            <w:pPr>
              <w:pStyle w:val="TAL"/>
              <w:rPr>
                <w:lang w:eastAsia="en-US"/>
              </w:rPr>
            </w:pPr>
            <w:r w:rsidRPr="00DD6CFB">
              <w:rPr>
                <w:lang w:eastAsia="en-US"/>
              </w:rPr>
              <w:t>17.5.0</w:t>
            </w:r>
          </w:p>
        </w:tc>
      </w:tr>
      <w:tr w:rsidR="004335ED" w:rsidRPr="0031204F" w14:paraId="7A6865C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509754"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CA3CD2"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C0CD2" w14:textId="77777777" w:rsidR="004335ED" w:rsidRPr="00DD6CFB" w:rsidRDefault="004335ED" w:rsidP="000D75B4">
            <w:pPr>
              <w:pStyle w:val="TAL"/>
              <w:rPr>
                <w:lang w:eastAsia="en-US"/>
              </w:rPr>
            </w:pPr>
            <w:r w:rsidRPr="00DD6CFB">
              <w:rPr>
                <w:lang w:eastAsia="en-US"/>
              </w:rPr>
              <w:t>R5-223413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4A78A" w14:textId="77777777" w:rsidR="004335ED" w:rsidRPr="00DD6CFB" w:rsidRDefault="004335ED" w:rsidP="000D75B4">
            <w:pPr>
              <w:pStyle w:val="TAL"/>
              <w:rPr>
                <w:lang w:eastAsia="en-US"/>
              </w:rPr>
            </w:pPr>
            <w:r w:rsidRPr="00DD6CFB">
              <w:rPr>
                <w:lang w:eastAsia="en-US"/>
              </w:rPr>
              <w:t>2380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2C050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8CA3B6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55D867" w14:textId="77777777" w:rsidR="004335ED" w:rsidRPr="00DD6CFB" w:rsidRDefault="004335ED" w:rsidP="000D75B4">
            <w:pPr>
              <w:pStyle w:val="TAL"/>
              <w:rPr>
                <w:lang w:eastAsia="en-US"/>
              </w:rPr>
            </w:pPr>
            <w:r w:rsidRPr="00DD6CFB">
              <w:rPr>
                <w:lang w:eastAsia="en-US"/>
              </w:rPr>
              <w:t>Updates to Test procedure 4.9.15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BB62C" w14:textId="77777777" w:rsidR="004335ED" w:rsidRPr="00DD6CFB" w:rsidRDefault="004335ED" w:rsidP="000D75B4">
            <w:pPr>
              <w:pStyle w:val="TAL"/>
              <w:rPr>
                <w:lang w:eastAsia="en-US"/>
              </w:rPr>
            </w:pPr>
            <w:r w:rsidRPr="00DD6CFB">
              <w:rPr>
                <w:lang w:eastAsia="en-US"/>
              </w:rPr>
              <w:t>17.5.0</w:t>
            </w:r>
          </w:p>
        </w:tc>
      </w:tr>
      <w:tr w:rsidR="004335ED" w:rsidRPr="0031204F" w14:paraId="46476C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15CBE1"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3B33F4"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4500D8" w14:textId="77777777" w:rsidR="004335ED" w:rsidRPr="00DD6CFB" w:rsidRDefault="004335ED" w:rsidP="000D75B4">
            <w:pPr>
              <w:pStyle w:val="TAL"/>
              <w:rPr>
                <w:lang w:eastAsia="en-US"/>
              </w:rPr>
            </w:pPr>
            <w:r w:rsidRPr="00DD6CFB">
              <w:rPr>
                <w:lang w:eastAsia="en-US"/>
              </w:rPr>
              <w:t>R5-223414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E12D8" w14:textId="77777777" w:rsidR="004335ED" w:rsidRPr="00DD6CFB" w:rsidRDefault="004335ED" w:rsidP="000D75B4">
            <w:pPr>
              <w:pStyle w:val="TAL"/>
              <w:rPr>
                <w:lang w:eastAsia="en-US"/>
              </w:rPr>
            </w:pPr>
            <w:r w:rsidRPr="00DD6CFB">
              <w:rPr>
                <w:lang w:eastAsia="en-US"/>
              </w:rPr>
              <w:t>2307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65C10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AB449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267C3" w14:textId="77777777" w:rsidR="004335ED" w:rsidRPr="00DD6CFB" w:rsidRDefault="004335ED" w:rsidP="000D75B4">
            <w:pPr>
              <w:pStyle w:val="TAL"/>
              <w:rPr>
                <w:lang w:eastAsia="en-US"/>
              </w:rPr>
            </w:pPr>
            <w:r w:rsidRPr="00DD6CFB">
              <w:rPr>
                <w:lang w:eastAsia="en-US"/>
              </w:rPr>
              <w:t>Editorial updates to SIBs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36BB2" w14:textId="77777777" w:rsidR="004335ED" w:rsidRPr="00DD6CFB" w:rsidRDefault="004335ED" w:rsidP="000D75B4">
            <w:pPr>
              <w:pStyle w:val="TAL"/>
              <w:rPr>
                <w:lang w:eastAsia="en-US"/>
              </w:rPr>
            </w:pPr>
            <w:r w:rsidRPr="00DD6CFB">
              <w:rPr>
                <w:lang w:eastAsia="en-US"/>
              </w:rPr>
              <w:t>17.5.0</w:t>
            </w:r>
          </w:p>
        </w:tc>
      </w:tr>
      <w:tr w:rsidR="004335ED" w:rsidRPr="0031204F" w14:paraId="04CC3E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2A6ABB"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4D6F56"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50331" w14:textId="77777777" w:rsidR="004335ED" w:rsidRPr="00DD6CFB" w:rsidRDefault="004335ED" w:rsidP="000D75B4">
            <w:pPr>
              <w:pStyle w:val="TAL"/>
              <w:rPr>
                <w:lang w:eastAsia="en-US"/>
              </w:rPr>
            </w:pPr>
            <w:r w:rsidRPr="00DD6CFB">
              <w:rPr>
                <w:lang w:eastAsia="en-US"/>
              </w:rPr>
              <w:t>R5-223415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85D8B" w14:textId="77777777" w:rsidR="004335ED" w:rsidRPr="00DD6CFB" w:rsidRDefault="004335ED" w:rsidP="000D75B4">
            <w:pPr>
              <w:pStyle w:val="TAL"/>
              <w:rPr>
                <w:lang w:eastAsia="en-US"/>
              </w:rPr>
            </w:pPr>
            <w:r w:rsidRPr="00DD6CFB">
              <w:rPr>
                <w:lang w:eastAsia="en-US"/>
              </w:rPr>
              <w:t>2381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39895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55D0E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0327" w14:textId="77777777" w:rsidR="004335ED" w:rsidRPr="00DD6CFB" w:rsidRDefault="004335ED" w:rsidP="000D75B4">
            <w:pPr>
              <w:pStyle w:val="TAL"/>
              <w:rPr>
                <w:lang w:eastAsia="en-US"/>
              </w:rPr>
            </w:pPr>
            <w:r w:rsidRPr="00DD6CFB">
              <w:rPr>
                <w:lang w:eastAsia="en-US"/>
              </w:rPr>
              <w:t>Updates to Data-off condition for PDU SESSION ESTABLISHMENT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F4F0F2" w14:textId="77777777" w:rsidR="004335ED" w:rsidRPr="00DD6CFB" w:rsidRDefault="004335ED" w:rsidP="000D75B4">
            <w:pPr>
              <w:pStyle w:val="TAL"/>
              <w:rPr>
                <w:lang w:eastAsia="en-US"/>
              </w:rPr>
            </w:pPr>
            <w:r w:rsidRPr="00DD6CFB">
              <w:rPr>
                <w:lang w:eastAsia="en-US"/>
              </w:rPr>
              <w:t>17.5.0</w:t>
            </w:r>
          </w:p>
        </w:tc>
      </w:tr>
      <w:tr w:rsidR="004335ED" w:rsidRPr="0031204F" w14:paraId="6416DA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85512B"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7B4B6"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C9F02" w14:textId="77777777" w:rsidR="004335ED" w:rsidRPr="00DD6CFB" w:rsidRDefault="004335ED" w:rsidP="000D75B4">
            <w:pPr>
              <w:pStyle w:val="TAL"/>
              <w:rPr>
                <w:lang w:eastAsia="en-US"/>
              </w:rPr>
            </w:pPr>
            <w:r w:rsidRPr="00DD6CFB">
              <w:rPr>
                <w:lang w:eastAsia="en-US"/>
              </w:rPr>
              <w:t>R5-223416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CD0FE" w14:textId="77777777" w:rsidR="004335ED" w:rsidRPr="00DD6CFB" w:rsidRDefault="004335ED" w:rsidP="000D75B4">
            <w:pPr>
              <w:pStyle w:val="TAL"/>
              <w:rPr>
                <w:lang w:eastAsia="en-US"/>
              </w:rPr>
            </w:pPr>
            <w:r w:rsidRPr="00DD6CFB">
              <w:rPr>
                <w:lang w:eastAsia="en-US"/>
              </w:rPr>
              <w:t>2299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4A5BC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AF509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350ED" w14:textId="77777777" w:rsidR="004335ED" w:rsidRPr="00DD6CFB" w:rsidRDefault="004335ED" w:rsidP="000D75B4">
            <w:pPr>
              <w:pStyle w:val="TAL"/>
              <w:rPr>
                <w:lang w:eastAsia="en-US"/>
              </w:rPr>
            </w:pPr>
            <w:r w:rsidRPr="00DD6CFB">
              <w:rPr>
                <w:lang w:eastAsia="en-US"/>
              </w:rPr>
              <w:t xml:space="preserve">Resolving test frequency for n53 10 </w:t>
            </w:r>
            <w:proofErr w:type="spellStart"/>
            <w:r w:rsidRPr="00DD6CFB">
              <w:rPr>
                <w:lang w:eastAsia="en-US"/>
              </w:rPr>
              <w:t>Mhz</w:t>
            </w:r>
            <w:proofErr w:type="spellEnd"/>
            <w:r w:rsidRPr="00DD6CFB">
              <w:rPr>
                <w:lang w:eastAsia="en-US"/>
              </w:rPr>
              <w:t xml:space="preserve">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4726F" w14:textId="77777777" w:rsidR="004335ED" w:rsidRPr="00DD6CFB" w:rsidRDefault="004335ED" w:rsidP="000D75B4">
            <w:pPr>
              <w:pStyle w:val="TAL"/>
              <w:rPr>
                <w:lang w:eastAsia="en-US"/>
              </w:rPr>
            </w:pPr>
            <w:r w:rsidRPr="00DD6CFB">
              <w:rPr>
                <w:lang w:eastAsia="en-US"/>
              </w:rPr>
              <w:t>17.5.0</w:t>
            </w:r>
          </w:p>
        </w:tc>
      </w:tr>
      <w:tr w:rsidR="004335ED" w:rsidRPr="0031204F" w14:paraId="76080E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B9DFC0"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C9AD75"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1019C6" w14:textId="77777777" w:rsidR="004335ED" w:rsidRPr="00DD6CFB" w:rsidRDefault="004335ED" w:rsidP="000D75B4">
            <w:pPr>
              <w:pStyle w:val="TAL"/>
              <w:rPr>
                <w:lang w:eastAsia="en-US"/>
              </w:rPr>
            </w:pPr>
            <w:r w:rsidRPr="00DD6CFB">
              <w:rPr>
                <w:lang w:eastAsia="en-US"/>
              </w:rPr>
              <w:t>R5-223417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9AA95" w14:textId="77777777" w:rsidR="004335ED" w:rsidRPr="00DD6CFB" w:rsidRDefault="004335ED" w:rsidP="000D75B4">
            <w:pPr>
              <w:pStyle w:val="TAL"/>
              <w:rPr>
                <w:lang w:eastAsia="en-US"/>
              </w:rPr>
            </w:pPr>
            <w:r w:rsidRPr="00DD6CFB">
              <w:rPr>
                <w:lang w:eastAsia="en-US"/>
              </w:rPr>
              <w:t>2353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D1CDF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D6C97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C443B" w14:textId="77777777" w:rsidR="004335ED" w:rsidRPr="00DD6CFB" w:rsidRDefault="004335ED" w:rsidP="000D75B4">
            <w:pPr>
              <w:pStyle w:val="TAL"/>
              <w:rPr>
                <w:lang w:eastAsia="en-US"/>
              </w:rPr>
            </w:pPr>
            <w:r w:rsidRPr="00DD6CFB">
              <w:rPr>
                <w:lang w:eastAsia="en-US"/>
              </w:rPr>
              <w:t>Correction to Combinations of system information blocks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26F62" w14:textId="77777777" w:rsidR="004335ED" w:rsidRPr="00DD6CFB" w:rsidRDefault="004335ED" w:rsidP="000D75B4">
            <w:pPr>
              <w:pStyle w:val="TAL"/>
              <w:rPr>
                <w:lang w:eastAsia="en-US"/>
              </w:rPr>
            </w:pPr>
            <w:r w:rsidRPr="00DD6CFB">
              <w:rPr>
                <w:lang w:eastAsia="en-US"/>
              </w:rPr>
              <w:t>17.5.0</w:t>
            </w:r>
          </w:p>
        </w:tc>
      </w:tr>
      <w:tr w:rsidR="004335ED" w:rsidRPr="0031204F" w14:paraId="1C6732F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269627"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5B114A"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B3036C" w14:textId="77777777" w:rsidR="004335ED" w:rsidRPr="00DD6CFB" w:rsidRDefault="004335ED" w:rsidP="000D75B4">
            <w:pPr>
              <w:pStyle w:val="TAL"/>
              <w:rPr>
                <w:lang w:eastAsia="en-US"/>
              </w:rPr>
            </w:pPr>
            <w:r w:rsidRPr="00DD6CFB">
              <w:rPr>
                <w:lang w:eastAsia="en-US"/>
              </w:rPr>
              <w:t>R5-223480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72146" w14:textId="77777777" w:rsidR="004335ED" w:rsidRPr="00DD6CFB" w:rsidRDefault="004335ED" w:rsidP="000D75B4">
            <w:pPr>
              <w:pStyle w:val="TAL"/>
              <w:rPr>
                <w:lang w:eastAsia="en-US"/>
              </w:rPr>
            </w:pPr>
            <w:r w:rsidRPr="00DD6CFB">
              <w:rPr>
                <w:lang w:eastAsia="en-US"/>
              </w:rPr>
              <w:t>2402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E4488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BE610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9DB749" w14:textId="77777777" w:rsidR="004335ED" w:rsidRPr="00DD6CFB" w:rsidRDefault="004335ED" w:rsidP="000D75B4">
            <w:pPr>
              <w:pStyle w:val="TAL"/>
              <w:rPr>
                <w:lang w:eastAsia="en-US"/>
              </w:rPr>
            </w:pPr>
            <w:r w:rsidRPr="00DD6CFB">
              <w:rPr>
                <w:lang w:eastAsia="en-US"/>
              </w:rPr>
              <w:t>Corrections on mandatory channel bandwidths after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D78FC" w14:textId="77777777" w:rsidR="004335ED" w:rsidRPr="00DD6CFB" w:rsidRDefault="004335ED" w:rsidP="000D75B4">
            <w:pPr>
              <w:pStyle w:val="TAL"/>
              <w:rPr>
                <w:lang w:eastAsia="en-US"/>
              </w:rPr>
            </w:pPr>
            <w:r w:rsidRPr="00DD6CFB">
              <w:rPr>
                <w:lang w:eastAsia="en-US"/>
              </w:rPr>
              <w:t>17.5.0</w:t>
            </w:r>
          </w:p>
        </w:tc>
      </w:tr>
      <w:tr w:rsidR="004335ED" w:rsidRPr="0031204F" w14:paraId="393D9EC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1BECC7" w14:textId="77777777" w:rsidR="004335ED" w:rsidRPr="00DD6CFB" w:rsidRDefault="004335ED" w:rsidP="000D75B4">
            <w:pPr>
              <w:pStyle w:val="TAL"/>
              <w:rPr>
                <w:lang w:eastAsia="en-US"/>
              </w:rPr>
            </w:pPr>
            <w:r w:rsidRPr="00DD6CFB">
              <w:rPr>
                <w:lang w:eastAsia="en-US"/>
              </w:rPr>
              <w:lastRenderedPageBreak/>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57521A"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F5980C" w14:textId="77777777" w:rsidR="004335ED" w:rsidRPr="00DD6CFB" w:rsidRDefault="004335ED" w:rsidP="000D75B4">
            <w:pPr>
              <w:pStyle w:val="TAL"/>
              <w:rPr>
                <w:lang w:eastAsia="en-US"/>
              </w:rPr>
            </w:pPr>
            <w:r w:rsidRPr="00DD6CFB">
              <w:rPr>
                <w:lang w:eastAsia="en-US"/>
              </w:rPr>
              <w:t>R5-223602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6CDB7" w14:textId="77777777" w:rsidR="004335ED" w:rsidRPr="00DD6CFB" w:rsidRDefault="004335ED" w:rsidP="000D75B4">
            <w:pPr>
              <w:pStyle w:val="TAL"/>
              <w:rPr>
                <w:lang w:eastAsia="en-US"/>
              </w:rPr>
            </w:pPr>
            <w:r w:rsidRPr="00DD6CFB">
              <w:rPr>
                <w:lang w:eastAsia="en-US"/>
              </w:rPr>
              <w:t>2415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9EB8A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1EA9F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B7DFD" w14:textId="77777777" w:rsidR="004335ED" w:rsidRPr="00DD6CFB" w:rsidRDefault="004335ED" w:rsidP="000D75B4">
            <w:pPr>
              <w:pStyle w:val="TAL"/>
              <w:rPr>
                <w:lang w:eastAsia="en-US"/>
              </w:rPr>
            </w:pPr>
            <w:r w:rsidRPr="00DD6CFB">
              <w:rPr>
                <w:lang w:eastAsia="en-US"/>
              </w:rPr>
              <w:t>Correction to 4.3.1.4.1.3 on test frequencies for DC_1A-28A_n78C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D2627" w14:textId="77777777" w:rsidR="004335ED" w:rsidRPr="00DD6CFB" w:rsidRDefault="004335ED" w:rsidP="000D75B4">
            <w:pPr>
              <w:pStyle w:val="TAL"/>
              <w:rPr>
                <w:lang w:eastAsia="en-US"/>
              </w:rPr>
            </w:pPr>
            <w:r w:rsidRPr="00DD6CFB">
              <w:rPr>
                <w:lang w:eastAsia="en-US"/>
              </w:rPr>
              <w:t>17.5.0</w:t>
            </w:r>
          </w:p>
        </w:tc>
      </w:tr>
      <w:tr w:rsidR="004335ED" w:rsidRPr="0031204F" w14:paraId="2DEA9D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020940"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298982"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8D0EF9" w14:textId="77777777" w:rsidR="004335ED" w:rsidRPr="00DD6CFB" w:rsidRDefault="004335ED" w:rsidP="000D75B4">
            <w:pPr>
              <w:pStyle w:val="TAL"/>
              <w:rPr>
                <w:lang w:eastAsia="en-US"/>
              </w:rPr>
            </w:pPr>
            <w:r w:rsidRPr="00DD6CFB">
              <w:rPr>
                <w:lang w:eastAsia="en-US"/>
              </w:rPr>
              <w:t>R5-223649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462FC" w14:textId="77777777" w:rsidR="004335ED" w:rsidRPr="00DD6CFB" w:rsidRDefault="004335ED" w:rsidP="000D75B4">
            <w:pPr>
              <w:pStyle w:val="TAL"/>
              <w:rPr>
                <w:lang w:eastAsia="en-US"/>
              </w:rPr>
            </w:pPr>
            <w:r w:rsidRPr="00DD6CFB">
              <w:rPr>
                <w:lang w:eastAsia="en-US"/>
              </w:rPr>
              <w:t>2398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D6596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30A7F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9CAD6" w14:textId="77777777" w:rsidR="004335ED" w:rsidRPr="00DD6CFB" w:rsidRDefault="004335ED" w:rsidP="000D75B4">
            <w:pPr>
              <w:pStyle w:val="TAL"/>
              <w:rPr>
                <w:lang w:eastAsia="en-US"/>
              </w:rPr>
            </w:pPr>
            <w:r w:rsidRPr="00DD6CFB">
              <w:rPr>
                <w:lang w:eastAsia="en-US"/>
              </w:rPr>
              <w:t>Introduction of test frequencies for 3 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4E7C" w14:textId="77777777" w:rsidR="004335ED" w:rsidRPr="00DD6CFB" w:rsidRDefault="004335ED" w:rsidP="000D75B4">
            <w:pPr>
              <w:pStyle w:val="TAL"/>
              <w:rPr>
                <w:lang w:eastAsia="en-US"/>
              </w:rPr>
            </w:pPr>
            <w:r w:rsidRPr="00DD6CFB">
              <w:rPr>
                <w:lang w:eastAsia="en-US"/>
              </w:rPr>
              <w:t>17.5.0</w:t>
            </w:r>
          </w:p>
        </w:tc>
      </w:tr>
      <w:tr w:rsidR="004335ED" w:rsidRPr="0031204F" w14:paraId="1076B8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9F6E8D"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60E9F2"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FBB0C5" w14:textId="77777777" w:rsidR="004335ED" w:rsidRPr="00DD6CFB" w:rsidRDefault="004335ED" w:rsidP="000D75B4">
            <w:pPr>
              <w:pStyle w:val="TAL"/>
              <w:rPr>
                <w:lang w:eastAsia="en-US"/>
              </w:rPr>
            </w:pPr>
            <w:r w:rsidRPr="00DD6CFB">
              <w:rPr>
                <w:lang w:eastAsia="en-US"/>
              </w:rPr>
              <w:t>R5-223650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956D3" w14:textId="77777777" w:rsidR="004335ED" w:rsidRPr="00DD6CFB" w:rsidRDefault="004335ED" w:rsidP="000D75B4">
            <w:pPr>
              <w:pStyle w:val="TAL"/>
              <w:rPr>
                <w:lang w:eastAsia="en-US"/>
              </w:rPr>
            </w:pPr>
            <w:r w:rsidRPr="00DD6CFB">
              <w:rPr>
                <w:lang w:eastAsia="en-US"/>
              </w:rPr>
              <w:t>2400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44ADA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6A0B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00CB5" w14:textId="77777777" w:rsidR="004335ED" w:rsidRPr="00DD6CFB" w:rsidRDefault="004335ED" w:rsidP="000D75B4">
            <w:pPr>
              <w:pStyle w:val="TAL"/>
              <w:rPr>
                <w:lang w:eastAsia="en-US"/>
              </w:rPr>
            </w:pPr>
            <w:r w:rsidRPr="00DD6CFB">
              <w:rPr>
                <w:lang w:eastAsia="en-US"/>
              </w:rPr>
              <w:t xml:space="preserve">Introduction of test frequencies for additional Rel-16 NR CA DC and EN-DC inter-band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44422" w14:textId="77777777" w:rsidR="004335ED" w:rsidRPr="00DD6CFB" w:rsidRDefault="004335ED" w:rsidP="000D75B4">
            <w:pPr>
              <w:pStyle w:val="TAL"/>
              <w:rPr>
                <w:lang w:eastAsia="en-US"/>
              </w:rPr>
            </w:pPr>
            <w:r w:rsidRPr="00DD6CFB">
              <w:rPr>
                <w:lang w:eastAsia="en-US"/>
              </w:rPr>
              <w:t>17.5.0</w:t>
            </w:r>
          </w:p>
        </w:tc>
      </w:tr>
      <w:tr w:rsidR="004335ED" w:rsidRPr="0031204F" w14:paraId="3CDD4B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7E98C5"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B78832"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F0BCB5" w14:textId="77777777" w:rsidR="004335ED" w:rsidRPr="00DD6CFB" w:rsidRDefault="004335ED" w:rsidP="000D75B4">
            <w:pPr>
              <w:pStyle w:val="TAL"/>
              <w:rPr>
                <w:lang w:eastAsia="en-US"/>
              </w:rPr>
            </w:pPr>
            <w:r w:rsidRPr="00DD6CFB">
              <w:rPr>
                <w:lang w:eastAsia="en-US"/>
              </w:rPr>
              <w:t>R5-223651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43DB9" w14:textId="77777777" w:rsidR="004335ED" w:rsidRPr="00DD6CFB" w:rsidRDefault="004335ED" w:rsidP="000D75B4">
            <w:pPr>
              <w:pStyle w:val="TAL"/>
              <w:rPr>
                <w:lang w:eastAsia="en-US"/>
              </w:rPr>
            </w:pPr>
            <w:r w:rsidRPr="00DD6CFB">
              <w:rPr>
                <w:lang w:eastAsia="en-US"/>
              </w:rPr>
              <w:t>2407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0D77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96FAC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F523A" w14:textId="77777777" w:rsidR="004335ED" w:rsidRPr="00DD6CFB" w:rsidRDefault="004335ED" w:rsidP="000D75B4">
            <w:pPr>
              <w:pStyle w:val="TAL"/>
              <w:rPr>
                <w:lang w:eastAsia="en-US"/>
              </w:rPr>
            </w:pPr>
            <w:r w:rsidRPr="00DD6CFB">
              <w:rPr>
                <w:lang w:eastAsia="en-US"/>
              </w:rPr>
              <w:t>Correction to 4.3.1.1.5.77 on test frequencies for NR intra-band non-contiguous CA configurations of CA_n77 with class 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23BCE" w14:textId="77777777" w:rsidR="004335ED" w:rsidRPr="00DD6CFB" w:rsidRDefault="004335ED" w:rsidP="000D75B4">
            <w:pPr>
              <w:pStyle w:val="TAL"/>
              <w:rPr>
                <w:lang w:eastAsia="en-US"/>
              </w:rPr>
            </w:pPr>
            <w:r w:rsidRPr="00DD6CFB">
              <w:rPr>
                <w:lang w:eastAsia="en-US"/>
              </w:rPr>
              <w:t>17.5.0</w:t>
            </w:r>
          </w:p>
        </w:tc>
      </w:tr>
      <w:tr w:rsidR="004335ED" w:rsidRPr="0031204F" w14:paraId="0554B6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ABAB85"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DFD819"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1F533" w14:textId="77777777" w:rsidR="004335ED" w:rsidRPr="00DD6CFB" w:rsidRDefault="004335ED" w:rsidP="000D75B4">
            <w:pPr>
              <w:pStyle w:val="TAL"/>
              <w:rPr>
                <w:lang w:eastAsia="en-US"/>
              </w:rPr>
            </w:pPr>
            <w:r w:rsidRPr="00DD6CFB">
              <w:rPr>
                <w:lang w:eastAsia="en-US"/>
              </w:rPr>
              <w:t>R5-223652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86F42" w14:textId="77777777" w:rsidR="004335ED" w:rsidRPr="00DD6CFB" w:rsidRDefault="004335ED" w:rsidP="000D75B4">
            <w:pPr>
              <w:pStyle w:val="TAL"/>
              <w:rPr>
                <w:lang w:eastAsia="en-US"/>
              </w:rPr>
            </w:pPr>
            <w:r w:rsidRPr="00DD6CFB">
              <w:rPr>
                <w:lang w:eastAsia="en-US"/>
              </w:rPr>
              <w:t>2408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106A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D8052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CCD7" w14:textId="77777777" w:rsidR="004335ED" w:rsidRPr="00DD6CFB" w:rsidRDefault="004335ED" w:rsidP="000D75B4">
            <w:pPr>
              <w:pStyle w:val="TAL"/>
              <w:rPr>
                <w:lang w:eastAsia="en-US"/>
              </w:rPr>
            </w:pPr>
            <w:r w:rsidRPr="00DD6CFB">
              <w:rPr>
                <w:lang w:eastAsia="en-US"/>
              </w:rPr>
              <w:t>Correction to 4.3.1.1.5.78 on test frequencies for NR intra-band non-contiguous CA configurations of CA_n78 with class 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E3C1C" w14:textId="77777777" w:rsidR="004335ED" w:rsidRPr="00DD6CFB" w:rsidRDefault="004335ED" w:rsidP="000D75B4">
            <w:pPr>
              <w:pStyle w:val="TAL"/>
              <w:rPr>
                <w:lang w:eastAsia="en-US"/>
              </w:rPr>
            </w:pPr>
            <w:r w:rsidRPr="00DD6CFB">
              <w:rPr>
                <w:lang w:eastAsia="en-US"/>
              </w:rPr>
              <w:t>17.5.0</w:t>
            </w:r>
          </w:p>
        </w:tc>
      </w:tr>
      <w:tr w:rsidR="004335ED" w:rsidRPr="0031204F" w14:paraId="4E198F5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DC7738"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D667A7"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533003" w14:textId="77777777" w:rsidR="004335ED" w:rsidRPr="00DD6CFB" w:rsidRDefault="004335ED" w:rsidP="000D75B4">
            <w:pPr>
              <w:pStyle w:val="TAL"/>
              <w:rPr>
                <w:lang w:eastAsia="en-US"/>
              </w:rPr>
            </w:pPr>
            <w:r w:rsidRPr="00DD6CFB">
              <w:rPr>
                <w:lang w:eastAsia="en-US"/>
              </w:rPr>
              <w:t>R5-223653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59B5D" w14:textId="77777777" w:rsidR="004335ED" w:rsidRPr="00DD6CFB" w:rsidRDefault="004335ED" w:rsidP="000D75B4">
            <w:pPr>
              <w:pStyle w:val="TAL"/>
              <w:rPr>
                <w:lang w:eastAsia="en-US"/>
              </w:rPr>
            </w:pPr>
            <w:r w:rsidRPr="00DD6CFB">
              <w:rPr>
                <w:lang w:eastAsia="en-US"/>
              </w:rPr>
              <w:t>2409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6021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8A4AB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18168" w14:textId="77777777" w:rsidR="004335ED" w:rsidRPr="00DD6CFB" w:rsidRDefault="004335ED" w:rsidP="000D75B4">
            <w:pPr>
              <w:pStyle w:val="TAL"/>
              <w:rPr>
                <w:lang w:eastAsia="en-US"/>
              </w:rPr>
            </w:pPr>
            <w:r w:rsidRPr="00DD6CFB">
              <w:rPr>
                <w:lang w:eastAsia="en-US"/>
              </w:rPr>
              <w:t>Correction to 4.3.1.4.1.3 on test frequencies for inter-band EN-DC R16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E69B1" w14:textId="77777777" w:rsidR="004335ED" w:rsidRPr="00DD6CFB" w:rsidRDefault="004335ED" w:rsidP="000D75B4">
            <w:pPr>
              <w:pStyle w:val="TAL"/>
              <w:rPr>
                <w:lang w:eastAsia="en-US"/>
              </w:rPr>
            </w:pPr>
            <w:r w:rsidRPr="00DD6CFB">
              <w:rPr>
                <w:lang w:eastAsia="en-US"/>
              </w:rPr>
              <w:t>17.5.0</w:t>
            </w:r>
          </w:p>
        </w:tc>
      </w:tr>
      <w:tr w:rsidR="004335ED" w:rsidRPr="0031204F" w14:paraId="244AFB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9C7629"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6DEB46"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E790E0" w14:textId="77777777" w:rsidR="004335ED" w:rsidRPr="00DD6CFB" w:rsidRDefault="004335ED" w:rsidP="000D75B4">
            <w:pPr>
              <w:pStyle w:val="TAL"/>
              <w:rPr>
                <w:lang w:eastAsia="en-US"/>
              </w:rPr>
            </w:pPr>
            <w:r w:rsidRPr="00DD6CFB">
              <w:rPr>
                <w:lang w:eastAsia="en-US"/>
              </w:rPr>
              <w:t>R5-223755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DE746" w14:textId="77777777" w:rsidR="004335ED" w:rsidRPr="00DD6CFB" w:rsidRDefault="004335ED" w:rsidP="000D75B4">
            <w:pPr>
              <w:pStyle w:val="TAL"/>
              <w:rPr>
                <w:lang w:eastAsia="en-US"/>
              </w:rPr>
            </w:pPr>
            <w:r w:rsidRPr="00DD6CFB">
              <w:rPr>
                <w:lang w:eastAsia="en-US"/>
              </w:rPr>
              <w:t>2301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8E32B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3B3DA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7CCB" w14:textId="77777777" w:rsidR="004335ED" w:rsidRPr="00DD6CFB" w:rsidRDefault="004335ED" w:rsidP="000D75B4">
            <w:pPr>
              <w:pStyle w:val="TAL"/>
              <w:rPr>
                <w:lang w:eastAsia="en-US"/>
              </w:rPr>
            </w:pPr>
            <w:r w:rsidRPr="00DD6CFB">
              <w:rPr>
                <w:lang w:eastAsia="en-US"/>
              </w:rPr>
              <w:t>Introduction of test frequencies for NR-DC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8503D" w14:textId="77777777" w:rsidR="004335ED" w:rsidRPr="00DD6CFB" w:rsidRDefault="004335ED" w:rsidP="000D75B4">
            <w:pPr>
              <w:pStyle w:val="TAL"/>
              <w:rPr>
                <w:lang w:eastAsia="en-US"/>
              </w:rPr>
            </w:pPr>
            <w:r w:rsidRPr="00DD6CFB">
              <w:rPr>
                <w:lang w:eastAsia="en-US"/>
              </w:rPr>
              <w:t>17.5.0</w:t>
            </w:r>
          </w:p>
        </w:tc>
      </w:tr>
      <w:tr w:rsidR="004335ED" w:rsidRPr="0031204F" w14:paraId="6E2B61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9EE79D"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285FE1"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F31FAC" w14:textId="77777777" w:rsidR="004335ED" w:rsidRPr="00DD6CFB" w:rsidRDefault="004335ED" w:rsidP="000D75B4">
            <w:pPr>
              <w:pStyle w:val="TAL"/>
              <w:rPr>
                <w:lang w:eastAsia="en-US"/>
              </w:rPr>
            </w:pPr>
            <w:r w:rsidRPr="00DD6CFB">
              <w:rPr>
                <w:lang w:eastAsia="en-US"/>
              </w:rPr>
              <w:t>R5-223784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B04C" w14:textId="77777777" w:rsidR="004335ED" w:rsidRPr="00DD6CFB" w:rsidRDefault="004335ED" w:rsidP="000D75B4">
            <w:pPr>
              <w:pStyle w:val="TAL"/>
              <w:rPr>
                <w:lang w:eastAsia="en-US"/>
              </w:rPr>
            </w:pPr>
            <w:r w:rsidRPr="00DD6CFB">
              <w:rPr>
                <w:lang w:eastAsia="en-US"/>
              </w:rPr>
              <w:t>2371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0230E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1AA08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C2A24" w14:textId="77777777" w:rsidR="004335ED" w:rsidRPr="00DD6CFB" w:rsidRDefault="004335ED" w:rsidP="000D75B4">
            <w:pPr>
              <w:pStyle w:val="TAL"/>
              <w:rPr>
                <w:lang w:eastAsia="en-US"/>
              </w:rPr>
            </w:pPr>
            <w:r w:rsidRPr="00DD6CFB">
              <w:rPr>
                <w:lang w:eastAsia="en-US"/>
              </w:rPr>
              <w:t xml:space="preserve">Addition of </w:t>
            </w:r>
            <w:proofErr w:type="spellStart"/>
            <w:r w:rsidRPr="00DD6CFB">
              <w:rPr>
                <w:lang w:eastAsia="en-US"/>
              </w:rPr>
              <w:t>RedCap</w:t>
            </w:r>
            <w:proofErr w:type="spellEnd"/>
            <w:r w:rsidRPr="00DD6CFB">
              <w:rPr>
                <w:lang w:eastAsia="en-US"/>
              </w:rPr>
              <w:t xml:space="preserve"> default test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9602D" w14:textId="77777777" w:rsidR="004335ED" w:rsidRPr="00DD6CFB" w:rsidRDefault="004335ED" w:rsidP="000D75B4">
            <w:pPr>
              <w:pStyle w:val="TAL"/>
              <w:rPr>
                <w:lang w:eastAsia="en-US"/>
              </w:rPr>
            </w:pPr>
            <w:r w:rsidRPr="00DD6CFB">
              <w:rPr>
                <w:lang w:eastAsia="en-US"/>
              </w:rPr>
              <w:t>17.5.0</w:t>
            </w:r>
          </w:p>
        </w:tc>
      </w:tr>
      <w:tr w:rsidR="004335ED" w:rsidRPr="0031204F" w14:paraId="5921DE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4A822C"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7086A8"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ACF78" w14:textId="77777777" w:rsidR="004335ED" w:rsidRPr="00DD6CFB" w:rsidRDefault="004335ED" w:rsidP="000D75B4">
            <w:pPr>
              <w:pStyle w:val="TAL"/>
              <w:rPr>
                <w:lang w:eastAsia="en-US"/>
              </w:rPr>
            </w:pPr>
            <w:r w:rsidRPr="00DD6CFB">
              <w:rPr>
                <w:lang w:eastAsia="en-US"/>
              </w:rPr>
              <w:t>R5-223792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612ED" w14:textId="77777777" w:rsidR="004335ED" w:rsidRPr="00DD6CFB" w:rsidRDefault="004335ED" w:rsidP="000D75B4">
            <w:pPr>
              <w:pStyle w:val="TAL"/>
              <w:rPr>
                <w:lang w:eastAsia="en-US"/>
              </w:rPr>
            </w:pPr>
            <w:r w:rsidRPr="00DD6CFB">
              <w:rPr>
                <w:lang w:eastAsia="en-US"/>
              </w:rPr>
              <w:t>2322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B0C9E4"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3E07B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AFA28" w14:textId="77777777" w:rsidR="004335ED" w:rsidRPr="00DD6CFB" w:rsidRDefault="004335ED" w:rsidP="000D75B4">
            <w:pPr>
              <w:pStyle w:val="TAL"/>
              <w:rPr>
                <w:lang w:eastAsia="en-US"/>
              </w:rPr>
            </w:pPr>
            <w:r w:rsidRPr="00DD6CFB">
              <w:rPr>
                <w:lang w:eastAsia="en-US"/>
              </w:rPr>
              <w:t>Correction to test frequency for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A1FA" w14:textId="77777777" w:rsidR="004335ED" w:rsidRPr="00DD6CFB" w:rsidRDefault="004335ED" w:rsidP="000D75B4">
            <w:pPr>
              <w:pStyle w:val="TAL"/>
              <w:rPr>
                <w:lang w:eastAsia="en-US"/>
              </w:rPr>
            </w:pPr>
            <w:r w:rsidRPr="00DD6CFB">
              <w:rPr>
                <w:lang w:eastAsia="en-US"/>
              </w:rPr>
              <w:t>17.5.0</w:t>
            </w:r>
          </w:p>
        </w:tc>
      </w:tr>
      <w:tr w:rsidR="004335ED" w:rsidRPr="0031204F" w14:paraId="47A847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6820B7"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BBB0BF"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7865EE" w14:textId="77777777" w:rsidR="004335ED" w:rsidRPr="00DD6CFB" w:rsidRDefault="004335ED" w:rsidP="000D75B4">
            <w:pPr>
              <w:pStyle w:val="TAL"/>
              <w:rPr>
                <w:lang w:eastAsia="en-US"/>
              </w:rPr>
            </w:pPr>
            <w:r w:rsidRPr="00DD6CFB">
              <w:rPr>
                <w:lang w:eastAsia="en-US"/>
              </w:rPr>
              <w:t>R5-223793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B2D6F" w14:textId="77777777" w:rsidR="004335ED" w:rsidRPr="00DD6CFB" w:rsidRDefault="004335ED" w:rsidP="000D75B4">
            <w:pPr>
              <w:pStyle w:val="TAL"/>
              <w:rPr>
                <w:lang w:eastAsia="en-US"/>
              </w:rPr>
            </w:pPr>
            <w:r w:rsidRPr="00DD6CFB">
              <w:rPr>
                <w:lang w:eastAsia="en-US"/>
              </w:rPr>
              <w:t>2369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3ACA3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6CD0C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388D1" w14:textId="77777777" w:rsidR="004335ED" w:rsidRPr="00DD6CFB" w:rsidRDefault="004335ED" w:rsidP="000D75B4">
            <w:pPr>
              <w:pStyle w:val="TAL"/>
              <w:rPr>
                <w:lang w:eastAsia="en-US"/>
              </w:rPr>
            </w:pPr>
            <w:r w:rsidRPr="00DD6CFB">
              <w:rPr>
                <w:lang w:eastAsia="en-US"/>
              </w:rPr>
              <w:t>Clarification of PCC and SCC configuration for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477E5" w14:textId="77777777" w:rsidR="004335ED" w:rsidRPr="00DD6CFB" w:rsidRDefault="004335ED" w:rsidP="000D75B4">
            <w:pPr>
              <w:pStyle w:val="TAL"/>
              <w:rPr>
                <w:lang w:eastAsia="en-US"/>
              </w:rPr>
            </w:pPr>
            <w:r w:rsidRPr="00DD6CFB">
              <w:rPr>
                <w:lang w:eastAsia="en-US"/>
              </w:rPr>
              <w:t>17.5.0</w:t>
            </w:r>
          </w:p>
        </w:tc>
      </w:tr>
      <w:tr w:rsidR="004335ED" w:rsidRPr="0031204F" w14:paraId="755FF5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DE6671"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0CB2FF"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BD873" w14:textId="77777777" w:rsidR="004335ED" w:rsidRPr="00DD6CFB" w:rsidRDefault="004335ED" w:rsidP="000D75B4">
            <w:pPr>
              <w:pStyle w:val="TAL"/>
              <w:rPr>
                <w:lang w:eastAsia="en-US"/>
              </w:rPr>
            </w:pPr>
            <w:r w:rsidRPr="00DD6CFB">
              <w:rPr>
                <w:lang w:eastAsia="en-US"/>
              </w:rPr>
              <w:t>R5-223795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B7857" w14:textId="77777777" w:rsidR="004335ED" w:rsidRPr="00DD6CFB" w:rsidRDefault="004335ED" w:rsidP="000D75B4">
            <w:pPr>
              <w:pStyle w:val="TAL"/>
              <w:rPr>
                <w:lang w:eastAsia="en-US"/>
              </w:rPr>
            </w:pPr>
            <w:r w:rsidRPr="00DD6CFB">
              <w:rPr>
                <w:lang w:eastAsia="en-US"/>
              </w:rPr>
              <w:t>2323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745CC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18EAF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FB7619" w14:textId="77777777" w:rsidR="004335ED" w:rsidRPr="00DD6CFB" w:rsidRDefault="004335ED" w:rsidP="000D75B4">
            <w:pPr>
              <w:pStyle w:val="TAL"/>
              <w:rPr>
                <w:lang w:eastAsia="en-US"/>
              </w:rPr>
            </w:pPr>
            <w:r w:rsidRPr="00DD6CFB">
              <w:rPr>
                <w:lang w:eastAsia="en-US"/>
              </w:rPr>
              <w:t>CR on Permitted Methodologies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E91E5" w14:textId="77777777" w:rsidR="004335ED" w:rsidRPr="00DD6CFB" w:rsidRDefault="004335ED" w:rsidP="000D75B4">
            <w:pPr>
              <w:pStyle w:val="TAL"/>
              <w:rPr>
                <w:lang w:eastAsia="en-US"/>
              </w:rPr>
            </w:pPr>
            <w:r w:rsidRPr="00DD6CFB">
              <w:rPr>
                <w:lang w:eastAsia="en-US"/>
              </w:rPr>
              <w:t>17.5.0</w:t>
            </w:r>
          </w:p>
        </w:tc>
      </w:tr>
      <w:tr w:rsidR="004335ED" w:rsidRPr="0031204F" w14:paraId="375715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67891A" w14:textId="77777777" w:rsidR="004335ED" w:rsidRPr="00DD6CFB" w:rsidRDefault="004335ED" w:rsidP="000D75B4">
            <w:pPr>
              <w:pStyle w:val="TAL"/>
              <w:rPr>
                <w:lang w:eastAsia="en-US"/>
              </w:rPr>
            </w:pPr>
            <w:r w:rsidRPr="00DD6CFB">
              <w:rPr>
                <w:lang w:eastAsia="en-US"/>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03B3A5" w14:textId="77777777" w:rsidR="004335ED" w:rsidRPr="00DD6CFB" w:rsidRDefault="004335ED" w:rsidP="000D75B4">
            <w:pPr>
              <w:pStyle w:val="TAL"/>
              <w:rPr>
                <w:lang w:eastAsia="en-US"/>
              </w:rPr>
            </w:pPr>
            <w:r w:rsidRPr="00DD6CFB">
              <w:rPr>
                <w:lang w:eastAsia="en-US"/>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0F6489" w14:textId="77777777" w:rsidR="004335ED" w:rsidRPr="00DD6CFB" w:rsidRDefault="004335ED" w:rsidP="000D75B4">
            <w:pPr>
              <w:pStyle w:val="TAL"/>
              <w:rPr>
                <w:lang w:eastAsia="en-US"/>
              </w:rPr>
            </w:pPr>
            <w:r w:rsidRPr="00DD6CFB">
              <w:rPr>
                <w:lang w:eastAsia="en-US"/>
              </w:rPr>
              <w:t>R5-223796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099F6" w14:textId="77777777" w:rsidR="004335ED" w:rsidRPr="00DD6CFB" w:rsidRDefault="004335ED" w:rsidP="000D75B4">
            <w:pPr>
              <w:pStyle w:val="TAL"/>
              <w:rPr>
                <w:lang w:eastAsia="en-US"/>
              </w:rPr>
            </w:pPr>
            <w:r w:rsidRPr="00DD6CFB">
              <w:rPr>
                <w:lang w:eastAsia="en-US"/>
              </w:rPr>
              <w:t>2377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6F431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6CAEB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70CD4" w14:textId="77777777" w:rsidR="004335ED" w:rsidRPr="00DD6CFB" w:rsidRDefault="004335ED" w:rsidP="000D75B4">
            <w:pPr>
              <w:pStyle w:val="TAL"/>
              <w:rPr>
                <w:lang w:eastAsia="en-US"/>
              </w:rPr>
            </w:pPr>
            <w:r w:rsidRPr="00DD6CFB">
              <w:rPr>
                <w:lang w:eastAsia="en-US"/>
              </w:rPr>
              <w:t xml:space="preserve">Add new messages and procedure for test function to limit </w:t>
            </w:r>
            <w:proofErr w:type="spellStart"/>
            <w:r w:rsidRPr="00DD6CFB">
              <w:rPr>
                <w:lang w:eastAsia="en-US"/>
              </w:rPr>
              <w:t>Pcell</w:t>
            </w:r>
            <w:proofErr w:type="spellEnd"/>
            <w:r w:rsidRPr="00DD6CFB">
              <w:rPr>
                <w:lang w:eastAsia="en-US"/>
              </w:rPr>
              <w:t xml:space="preserve"> Power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3E7F9" w14:textId="77777777" w:rsidR="004335ED" w:rsidRPr="00DD6CFB" w:rsidRDefault="004335ED" w:rsidP="000D75B4">
            <w:pPr>
              <w:pStyle w:val="TAL"/>
              <w:rPr>
                <w:lang w:eastAsia="en-US"/>
              </w:rPr>
            </w:pPr>
            <w:r w:rsidRPr="00DD6CFB">
              <w:rPr>
                <w:lang w:eastAsia="en-US"/>
              </w:rPr>
              <w:t>17.5.0</w:t>
            </w:r>
          </w:p>
        </w:tc>
      </w:tr>
      <w:tr w:rsidR="004335ED" w:rsidRPr="0031204F" w14:paraId="018E55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ECF561"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8E46C7"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3E3781" w14:textId="77777777" w:rsidR="004335ED" w:rsidRPr="00DD6CFB" w:rsidRDefault="004335ED" w:rsidP="000D75B4">
            <w:pPr>
              <w:pStyle w:val="TAL"/>
              <w:rPr>
                <w:lang w:eastAsia="en-US"/>
              </w:rPr>
            </w:pPr>
            <w:r w:rsidRPr="00DD6CFB">
              <w:rPr>
                <w:lang w:eastAsia="en-US"/>
              </w:rPr>
              <w:t>R5-223987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42966" w14:textId="77777777" w:rsidR="004335ED" w:rsidRPr="00DD6CFB" w:rsidRDefault="004335ED" w:rsidP="000D75B4">
            <w:pPr>
              <w:pStyle w:val="TAL"/>
              <w:rPr>
                <w:lang w:eastAsia="en-US"/>
              </w:rPr>
            </w:pPr>
            <w:r w:rsidRPr="00DD6CFB">
              <w:rPr>
                <w:lang w:eastAsia="en-US"/>
              </w:rPr>
              <w:t>2416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15309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F587C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72B0C" w14:textId="77777777" w:rsidR="004335ED" w:rsidRPr="00DD6CFB" w:rsidRDefault="004335ED" w:rsidP="000D75B4">
            <w:pPr>
              <w:pStyle w:val="TAL"/>
              <w:rPr>
                <w:lang w:eastAsia="en-US"/>
              </w:rPr>
            </w:pPr>
            <w:r w:rsidRPr="00DD6CFB">
              <w:rPr>
                <w:lang w:eastAsia="en-US"/>
              </w:rPr>
              <w:t xml:space="preserve">Correction to test procedure 4.9.11 IMS Emergency call or </w:t>
            </w:r>
            <w:proofErr w:type="spellStart"/>
            <w:r w:rsidRPr="00DD6CFB">
              <w:rPr>
                <w:lang w:eastAsia="en-US"/>
              </w:rPr>
              <w:t>eCall</w:t>
            </w:r>
            <w:proofErr w:type="spellEnd"/>
            <w:r w:rsidRPr="00DD6CFB">
              <w:rPr>
                <w:lang w:eastAsia="en-US"/>
              </w:rPr>
              <w:t xml:space="preserve"> over IMS establishment in 5GC with IMS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B3CF4" w14:textId="77777777" w:rsidR="004335ED" w:rsidRPr="00DD6CFB" w:rsidRDefault="004335ED" w:rsidP="000D75B4">
            <w:pPr>
              <w:pStyle w:val="TAL"/>
              <w:rPr>
                <w:lang w:eastAsia="en-US"/>
              </w:rPr>
            </w:pPr>
            <w:r w:rsidRPr="00DD6CFB">
              <w:rPr>
                <w:lang w:eastAsia="en-US"/>
              </w:rPr>
              <w:t>17.6.0</w:t>
            </w:r>
          </w:p>
        </w:tc>
      </w:tr>
      <w:tr w:rsidR="004335ED" w:rsidRPr="0031204F" w14:paraId="63D314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7008F2"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13F74C"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02D335" w14:textId="77777777" w:rsidR="004335ED" w:rsidRPr="00DD6CFB" w:rsidRDefault="004335ED" w:rsidP="000D75B4">
            <w:pPr>
              <w:pStyle w:val="TAL"/>
              <w:rPr>
                <w:lang w:eastAsia="en-US"/>
              </w:rPr>
            </w:pPr>
            <w:r w:rsidRPr="00DD6CFB">
              <w:rPr>
                <w:lang w:eastAsia="en-US"/>
              </w:rPr>
              <w:t>R5-224033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D85B9" w14:textId="77777777" w:rsidR="004335ED" w:rsidRPr="00DD6CFB" w:rsidRDefault="004335ED" w:rsidP="000D75B4">
            <w:pPr>
              <w:pStyle w:val="TAL"/>
              <w:rPr>
                <w:lang w:eastAsia="en-US"/>
              </w:rPr>
            </w:pPr>
            <w:r w:rsidRPr="00DD6CFB">
              <w:rPr>
                <w:lang w:eastAsia="en-US"/>
              </w:rPr>
              <w:t>2417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AFFE1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B4C50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F76840" w14:textId="77777777" w:rsidR="004335ED" w:rsidRPr="00DD6CFB" w:rsidRDefault="004335ED" w:rsidP="000D75B4">
            <w:pPr>
              <w:pStyle w:val="TAL"/>
              <w:rPr>
                <w:lang w:eastAsia="en-US"/>
              </w:rPr>
            </w:pPr>
            <w:r w:rsidRPr="00DD6CFB">
              <w:rPr>
                <w:lang w:eastAsia="en-US"/>
              </w:rPr>
              <w:t>Introduction of test frequencies for NR-U band n46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71666" w14:textId="77777777" w:rsidR="004335ED" w:rsidRPr="00DD6CFB" w:rsidRDefault="004335ED" w:rsidP="000D75B4">
            <w:pPr>
              <w:pStyle w:val="TAL"/>
              <w:rPr>
                <w:lang w:eastAsia="en-US"/>
              </w:rPr>
            </w:pPr>
            <w:r w:rsidRPr="00DD6CFB">
              <w:rPr>
                <w:lang w:eastAsia="en-US"/>
              </w:rPr>
              <w:t>17.6.0</w:t>
            </w:r>
          </w:p>
        </w:tc>
      </w:tr>
      <w:tr w:rsidR="004335ED" w:rsidRPr="0031204F" w14:paraId="778D30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D5D78E"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BB432C"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0CA7A2" w14:textId="77777777" w:rsidR="004335ED" w:rsidRPr="00DD6CFB" w:rsidRDefault="004335ED" w:rsidP="000D75B4">
            <w:pPr>
              <w:pStyle w:val="TAL"/>
              <w:rPr>
                <w:lang w:eastAsia="en-US"/>
              </w:rPr>
            </w:pPr>
            <w:r w:rsidRPr="00DD6CFB">
              <w:rPr>
                <w:lang w:eastAsia="en-US"/>
              </w:rPr>
              <w:t>R5-224034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7B19D" w14:textId="77777777" w:rsidR="004335ED" w:rsidRPr="00DD6CFB" w:rsidRDefault="004335ED" w:rsidP="000D75B4">
            <w:pPr>
              <w:pStyle w:val="TAL"/>
              <w:rPr>
                <w:lang w:eastAsia="en-US"/>
              </w:rPr>
            </w:pPr>
            <w:r w:rsidRPr="00DD6CFB">
              <w:rPr>
                <w:lang w:eastAsia="en-US"/>
              </w:rPr>
              <w:t>2418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B5C3F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2C360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2373C" w14:textId="77777777" w:rsidR="004335ED" w:rsidRPr="00DD6CFB" w:rsidRDefault="004335ED" w:rsidP="000D75B4">
            <w:pPr>
              <w:pStyle w:val="TAL"/>
              <w:rPr>
                <w:lang w:eastAsia="en-US"/>
              </w:rPr>
            </w:pPr>
            <w:r w:rsidRPr="00DD6CFB">
              <w:rPr>
                <w:lang w:eastAsia="en-US"/>
              </w:rPr>
              <w:t>Introduction of test frequencies for NR-U band n96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DE093" w14:textId="77777777" w:rsidR="004335ED" w:rsidRPr="00DD6CFB" w:rsidRDefault="004335ED" w:rsidP="000D75B4">
            <w:pPr>
              <w:pStyle w:val="TAL"/>
              <w:rPr>
                <w:lang w:eastAsia="en-US"/>
              </w:rPr>
            </w:pPr>
            <w:r w:rsidRPr="00DD6CFB">
              <w:rPr>
                <w:lang w:eastAsia="en-US"/>
              </w:rPr>
              <w:t>17.6.0</w:t>
            </w:r>
          </w:p>
        </w:tc>
      </w:tr>
      <w:tr w:rsidR="004335ED" w:rsidRPr="0031204F" w14:paraId="101A80E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973584"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ECF694"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BC3559" w14:textId="77777777" w:rsidR="004335ED" w:rsidRPr="00DD6CFB" w:rsidRDefault="004335ED" w:rsidP="000D75B4">
            <w:pPr>
              <w:pStyle w:val="TAL"/>
              <w:rPr>
                <w:lang w:eastAsia="en-US"/>
              </w:rPr>
            </w:pPr>
            <w:r w:rsidRPr="00DD6CFB">
              <w:rPr>
                <w:lang w:eastAsia="en-US"/>
              </w:rPr>
              <w:t>R5-224094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79044" w14:textId="77777777" w:rsidR="004335ED" w:rsidRPr="00DD6CFB" w:rsidRDefault="004335ED" w:rsidP="000D75B4">
            <w:pPr>
              <w:pStyle w:val="TAL"/>
              <w:rPr>
                <w:lang w:eastAsia="en-US"/>
              </w:rPr>
            </w:pPr>
            <w:r w:rsidRPr="00DD6CFB">
              <w:rPr>
                <w:lang w:eastAsia="en-US"/>
              </w:rPr>
              <w:t>2429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4660F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038D0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6D59B" w14:textId="77777777" w:rsidR="004335ED" w:rsidRPr="00DD6CFB" w:rsidRDefault="004335ED" w:rsidP="000D75B4">
            <w:pPr>
              <w:pStyle w:val="TAL"/>
              <w:rPr>
                <w:lang w:eastAsia="en-US"/>
              </w:rPr>
            </w:pPr>
            <w:r w:rsidRPr="00DD6CFB">
              <w:rPr>
                <w:lang w:eastAsia="en-US"/>
              </w:rPr>
              <w:t>Update of MDT default RRC messages and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D89C0" w14:textId="77777777" w:rsidR="004335ED" w:rsidRPr="00DD6CFB" w:rsidRDefault="004335ED" w:rsidP="000D75B4">
            <w:pPr>
              <w:pStyle w:val="TAL"/>
              <w:rPr>
                <w:lang w:eastAsia="en-US"/>
              </w:rPr>
            </w:pPr>
            <w:r w:rsidRPr="00DD6CFB">
              <w:rPr>
                <w:lang w:eastAsia="en-US"/>
              </w:rPr>
              <w:t>17.6.0</w:t>
            </w:r>
          </w:p>
        </w:tc>
      </w:tr>
      <w:tr w:rsidR="004335ED" w:rsidRPr="0031204F" w14:paraId="0C041D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D055A4"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725D1A"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6A9733" w14:textId="77777777" w:rsidR="004335ED" w:rsidRPr="00DD6CFB" w:rsidRDefault="004335ED" w:rsidP="000D75B4">
            <w:pPr>
              <w:pStyle w:val="TAL"/>
              <w:rPr>
                <w:lang w:eastAsia="en-US"/>
              </w:rPr>
            </w:pPr>
            <w:r w:rsidRPr="00DD6CFB">
              <w:rPr>
                <w:lang w:eastAsia="en-US"/>
              </w:rPr>
              <w:t>R5-224139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73075" w14:textId="77777777" w:rsidR="004335ED" w:rsidRPr="00DD6CFB" w:rsidRDefault="004335ED" w:rsidP="000D75B4">
            <w:pPr>
              <w:pStyle w:val="TAL"/>
              <w:rPr>
                <w:lang w:eastAsia="en-US"/>
              </w:rPr>
            </w:pPr>
            <w:r w:rsidRPr="00DD6CFB">
              <w:rPr>
                <w:lang w:eastAsia="en-US"/>
              </w:rPr>
              <w:t>2434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4AC36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38456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A5BBA"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BeamFailureRecoveryServingCellConfig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DBEF9" w14:textId="77777777" w:rsidR="004335ED" w:rsidRPr="00DD6CFB" w:rsidRDefault="004335ED" w:rsidP="000D75B4">
            <w:pPr>
              <w:pStyle w:val="TAL"/>
              <w:rPr>
                <w:lang w:eastAsia="en-US"/>
              </w:rPr>
            </w:pPr>
            <w:r w:rsidRPr="00DD6CFB">
              <w:rPr>
                <w:lang w:eastAsia="en-US"/>
              </w:rPr>
              <w:t>17.6.0</w:t>
            </w:r>
          </w:p>
        </w:tc>
      </w:tr>
      <w:tr w:rsidR="004335ED" w:rsidRPr="0031204F" w14:paraId="654E90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DDC664"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10B08A"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51592D" w14:textId="77777777" w:rsidR="004335ED" w:rsidRPr="00DD6CFB" w:rsidRDefault="004335ED" w:rsidP="000D75B4">
            <w:pPr>
              <w:pStyle w:val="TAL"/>
              <w:rPr>
                <w:lang w:eastAsia="en-US"/>
              </w:rPr>
            </w:pPr>
            <w:r w:rsidRPr="00DD6CFB">
              <w:rPr>
                <w:lang w:eastAsia="en-US"/>
              </w:rPr>
              <w:t>R5-224140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6F248" w14:textId="77777777" w:rsidR="004335ED" w:rsidRPr="00DD6CFB" w:rsidRDefault="004335ED" w:rsidP="000D75B4">
            <w:pPr>
              <w:pStyle w:val="TAL"/>
              <w:rPr>
                <w:lang w:eastAsia="en-US"/>
              </w:rPr>
            </w:pPr>
            <w:r w:rsidRPr="00DD6CFB">
              <w:rPr>
                <w:lang w:eastAsia="en-US"/>
              </w:rPr>
              <w:t>2435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19935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35582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82AB53"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BetaOffsetsCrossPri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377FB" w14:textId="77777777" w:rsidR="004335ED" w:rsidRPr="00DD6CFB" w:rsidRDefault="004335ED" w:rsidP="000D75B4">
            <w:pPr>
              <w:pStyle w:val="TAL"/>
              <w:rPr>
                <w:lang w:eastAsia="en-US"/>
              </w:rPr>
            </w:pPr>
            <w:r w:rsidRPr="00DD6CFB">
              <w:rPr>
                <w:lang w:eastAsia="en-US"/>
              </w:rPr>
              <w:t>17.6.0</w:t>
            </w:r>
          </w:p>
        </w:tc>
      </w:tr>
      <w:tr w:rsidR="004335ED" w:rsidRPr="0031204F" w14:paraId="79548CE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FA3C70"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ED611D"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B379DC" w14:textId="77777777" w:rsidR="004335ED" w:rsidRPr="00DD6CFB" w:rsidRDefault="004335ED" w:rsidP="000D75B4">
            <w:pPr>
              <w:pStyle w:val="TAL"/>
              <w:rPr>
                <w:lang w:eastAsia="en-US"/>
              </w:rPr>
            </w:pPr>
            <w:r w:rsidRPr="00DD6CFB">
              <w:rPr>
                <w:lang w:eastAsia="en-US"/>
              </w:rPr>
              <w:t>R5-224149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6F572" w14:textId="77777777" w:rsidR="004335ED" w:rsidRPr="00DD6CFB" w:rsidRDefault="004335ED" w:rsidP="000D75B4">
            <w:pPr>
              <w:pStyle w:val="TAL"/>
              <w:rPr>
                <w:lang w:eastAsia="en-US"/>
              </w:rPr>
            </w:pPr>
            <w:r w:rsidRPr="00DD6CFB">
              <w:rPr>
                <w:lang w:eastAsia="en-US"/>
              </w:rPr>
              <w:t>2436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12C81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A93049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247783" w14:textId="77777777" w:rsidR="004335ED" w:rsidRPr="00DD6CFB" w:rsidRDefault="004335ED" w:rsidP="000D75B4">
            <w:pPr>
              <w:pStyle w:val="TAL"/>
              <w:rPr>
                <w:lang w:eastAsia="en-US"/>
              </w:rPr>
            </w:pPr>
            <w:r w:rsidRPr="00DD6CFB">
              <w:rPr>
                <w:lang w:eastAsia="en-US"/>
              </w:rPr>
              <w:t>Introduction of test frequencies for Rel-16 inter-band DC_3A-7A-20A_n8A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9C844" w14:textId="77777777" w:rsidR="004335ED" w:rsidRPr="00DD6CFB" w:rsidRDefault="004335ED" w:rsidP="000D75B4">
            <w:pPr>
              <w:pStyle w:val="TAL"/>
              <w:rPr>
                <w:lang w:eastAsia="en-US"/>
              </w:rPr>
            </w:pPr>
            <w:r w:rsidRPr="00DD6CFB">
              <w:rPr>
                <w:lang w:eastAsia="en-US"/>
              </w:rPr>
              <w:t>17.6.0</w:t>
            </w:r>
          </w:p>
        </w:tc>
      </w:tr>
      <w:tr w:rsidR="004335ED" w:rsidRPr="0031204F" w14:paraId="6CB22A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AF5117"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C6B5E6"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3D0A87" w14:textId="77777777" w:rsidR="004335ED" w:rsidRPr="00DD6CFB" w:rsidRDefault="004335ED" w:rsidP="000D75B4">
            <w:pPr>
              <w:pStyle w:val="TAL"/>
              <w:rPr>
                <w:lang w:eastAsia="en-US"/>
              </w:rPr>
            </w:pPr>
            <w:r w:rsidRPr="00DD6CFB">
              <w:rPr>
                <w:lang w:eastAsia="en-US"/>
              </w:rPr>
              <w:t>R5-224166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9ABF1" w14:textId="77777777" w:rsidR="004335ED" w:rsidRPr="00DD6CFB" w:rsidRDefault="004335ED" w:rsidP="000D75B4">
            <w:pPr>
              <w:pStyle w:val="TAL"/>
              <w:rPr>
                <w:lang w:eastAsia="en-US"/>
              </w:rPr>
            </w:pPr>
            <w:r w:rsidRPr="00DD6CFB">
              <w:rPr>
                <w:lang w:eastAsia="en-US"/>
              </w:rPr>
              <w:t>2437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620A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AF9A4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EA069" w14:textId="77777777" w:rsidR="004335ED" w:rsidRPr="00DD6CFB" w:rsidRDefault="004335ED" w:rsidP="000D75B4">
            <w:pPr>
              <w:pStyle w:val="TAL"/>
              <w:rPr>
                <w:lang w:eastAsia="en-US"/>
              </w:rPr>
            </w:pPr>
            <w:r w:rsidRPr="00DD6CFB">
              <w:rPr>
                <w:lang w:eastAsia="en-US"/>
              </w:rPr>
              <w:t>Correction to Table 4.7.2-2 PDU Session Establishment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CB755" w14:textId="77777777" w:rsidR="004335ED" w:rsidRPr="00DD6CFB" w:rsidRDefault="004335ED" w:rsidP="000D75B4">
            <w:pPr>
              <w:pStyle w:val="TAL"/>
              <w:rPr>
                <w:lang w:eastAsia="en-US"/>
              </w:rPr>
            </w:pPr>
            <w:r w:rsidRPr="00DD6CFB">
              <w:rPr>
                <w:lang w:eastAsia="en-US"/>
              </w:rPr>
              <w:t>17.6.0</w:t>
            </w:r>
          </w:p>
        </w:tc>
      </w:tr>
      <w:tr w:rsidR="004335ED" w:rsidRPr="0031204F" w14:paraId="2719F5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246611"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6C49C2"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565811" w14:textId="77777777" w:rsidR="004335ED" w:rsidRPr="00DD6CFB" w:rsidRDefault="004335ED" w:rsidP="000D75B4">
            <w:pPr>
              <w:pStyle w:val="TAL"/>
              <w:rPr>
                <w:lang w:eastAsia="en-US"/>
              </w:rPr>
            </w:pPr>
            <w:r w:rsidRPr="00DD6CFB">
              <w:rPr>
                <w:lang w:eastAsia="en-US"/>
              </w:rPr>
              <w:t>R5-224179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7D4DAE" w14:textId="77777777" w:rsidR="004335ED" w:rsidRPr="00DD6CFB" w:rsidRDefault="004335ED" w:rsidP="000D75B4">
            <w:pPr>
              <w:pStyle w:val="TAL"/>
              <w:rPr>
                <w:lang w:eastAsia="en-US"/>
              </w:rPr>
            </w:pPr>
            <w:r w:rsidRPr="00DD6CFB">
              <w:rPr>
                <w:lang w:eastAsia="en-US"/>
              </w:rPr>
              <w:t>2438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9ED5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B225D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2E57A" w14:textId="77777777" w:rsidR="004335ED" w:rsidRPr="00DD6CFB" w:rsidRDefault="004335ED" w:rsidP="000D75B4">
            <w:pPr>
              <w:pStyle w:val="TAL"/>
              <w:rPr>
                <w:lang w:eastAsia="en-US"/>
              </w:rPr>
            </w:pPr>
            <w:r w:rsidRPr="00DD6CFB">
              <w:rPr>
                <w:lang w:eastAsia="en-US"/>
              </w:rPr>
              <w:t>Test frequencies for NR DC configurations in FR1 for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4585" w14:textId="77777777" w:rsidR="004335ED" w:rsidRPr="00DD6CFB" w:rsidRDefault="004335ED" w:rsidP="000D75B4">
            <w:pPr>
              <w:pStyle w:val="TAL"/>
              <w:rPr>
                <w:lang w:eastAsia="en-US"/>
              </w:rPr>
            </w:pPr>
            <w:r w:rsidRPr="00DD6CFB">
              <w:rPr>
                <w:lang w:eastAsia="en-US"/>
              </w:rPr>
              <w:t>17.6.0</w:t>
            </w:r>
          </w:p>
        </w:tc>
      </w:tr>
      <w:tr w:rsidR="004335ED" w:rsidRPr="0031204F" w14:paraId="78A60A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DCD4F7"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E2DE80"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E9503" w14:textId="77777777" w:rsidR="004335ED" w:rsidRPr="00DD6CFB" w:rsidRDefault="004335ED" w:rsidP="000D75B4">
            <w:pPr>
              <w:pStyle w:val="TAL"/>
              <w:rPr>
                <w:lang w:eastAsia="en-US"/>
              </w:rPr>
            </w:pPr>
            <w:r w:rsidRPr="00DD6CFB">
              <w:rPr>
                <w:lang w:eastAsia="en-US"/>
              </w:rPr>
              <w:t>R5-224235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77CFE" w14:textId="77777777" w:rsidR="004335ED" w:rsidRPr="00DD6CFB" w:rsidRDefault="004335ED" w:rsidP="000D75B4">
            <w:pPr>
              <w:pStyle w:val="TAL"/>
              <w:rPr>
                <w:lang w:eastAsia="en-US"/>
              </w:rPr>
            </w:pPr>
            <w:r w:rsidRPr="00DD6CFB">
              <w:rPr>
                <w:lang w:eastAsia="en-US"/>
              </w:rPr>
              <w:t>2443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F2DB2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CDB6C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E94A01" w14:textId="77777777" w:rsidR="004335ED" w:rsidRPr="00DD6CFB" w:rsidRDefault="004335ED" w:rsidP="000D75B4">
            <w:pPr>
              <w:pStyle w:val="TAL"/>
              <w:rPr>
                <w:lang w:eastAsia="en-US"/>
              </w:rPr>
            </w:pPr>
            <w:r w:rsidRPr="00DD6CFB">
              <w:rPr>
                <w:lang w:eastAsia="en-US"/>
              </w:rPr>
              <w:t>Correction of the styles of the subclauses in 4.3.1.1 and 4.3.1.2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8E92C" w14:textId="77777777" w:rsidR="004335ED" w:rsidRPr="00DD6CFB" w:rsidRDefault="004335ED" w:rsidP="000D75B4">
            <w:pPr>
              <w:pStyle w:val="TAL"/>
              <w:rPr>
                <w:lang w:eastAsia="en-US"/>
              </w:rPr>
            </w:pPr>
            <w:r w:rsidRPr="00DD6CFB">
              <w:rPr>
                <w:lang w:eastAsia="en-US"/>
              </w:rPr>
              <w:t>17.6.0</w:t>
            </w:r>
          </w:p>
        </w:tc>
      </w:tr>
      <w:tr w:rsidR="004335ED" w:rsidRPr="0031204F" w14:paraId="66661D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EF0389"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6769A0"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4BE436" w14:textId="77777777" w:rsidR="004335ED" w:rsidRPr="00DD6CFB" w:rsidRDefault="004335ED" w:rsidP="000D75B4">
            <w:pPr>
              <w:pStyle w:val="TAL"/>
              <w:rPr>
                <w:lang w:eastAsia="en-US"/>
              </w:rPr>
            </w:pPr>
            <w:r w:rsidRPr="00DD6CFB">
              <w:rPr>
                <w:lang w:eastAsia="en-US"/>
              </w:rPr>
              <w:t>R5-224276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B13A" w14:textId="77777777" w:rsidR="004335ED" w:rsidRPr="00DD6CFB" w:rsidRDefault="004335ED" w:rsidP="000D75B4">
            <w:pPr>
              <w:pStyle w:val="TAL"/>
              <w:rPr>
                <w:lang w:eastAsia="en-US"/>
              </w:rPr>
            </w:pPr>
            <w:r w:rsidRPr="00DD6CFB">
              <w:rPr>
                <w:lang w:eastAsia="en-US"/>
              </w:rPr>
              <w:t>2445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61CE1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2C484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DCE824"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CandidateBeamRS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27097" w14:textId="77777777" w:rsidR="004335ED" w:rsidRPr="00DD6CFB" w:rsidRDefault="004335ED" w:rsidP="000D75B4">
            <w:pPr>
              <w:pStyle w:val="TAL"/>
              <w:rPr>
                <w:lang w:eastAsia="en-US"/>
              </w:rPr>
            </w:pPr>
            <w:r w:rsidRPr="00DD6CFB">
              <w:rPr>
                <w:lang w:eastAsia="en-US"/>
              </w:rPr>
              <w:t>17.6.0</w:t>
            </w:r>
          </w:p>
        </w:tc>
      </w:tr>
      <w:tr w:rsidR="004335ED" w:rsidRPr="0031204F" w14:paraId="54AB45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89B6F7"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3D19C5"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124DBD" w14:textId="77777777" w:rsidR="004335ED" w:rsidRPr="00DD6CFB" w:rsidRDefault="004335ED" w:rsidP="000D75B4">
            <w:pPr>
              <w:pStyle w:val="TAL"/>
              <w:rPr>
                <w:lang w:eastAsia="en-US"/>
              </w:rPr>
            </w:pPr>
            <w:r w:rsidRPr="00DD6CFB">
              <w:rPr>
                <w:lang w:eastAsia="en-US"/>
              </w:rPr>
              <w:t>R5-224284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D4E30" w14:textId="77777777" w:rsidR="004335ED" w:rsidRPr="00DD6CFB" w:rsidRDefault="004335ED" w:rsidP="000D75B4">
            <w:pPr>
              <w:pStyle w:val="TAL"/>
              <w:rPr>
                <w:lang w:eastAsia="en-US"/>
              </w:rPr>
            </w:pPr>
            <w:r w:rsidRPr="00DD6CFB">
              <w:rPr>
                <w:lang w:eastAsia="en-US"/>
              </w:rPr>
              <w:t>2446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ED4B1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66D8B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5E8FC" w14:textId="77777777" w:rsidR="004335ED" w:rsidRPr="00DD6CFB" w:rsidRDefault="004335ED" w:rsidP="000D75B4">
            <w:pPr>
              <w:pStyle w:val="TAL"/>
              <w:rPr>
                <w:lang w:eastAsia="en-US"/>
              </w:rPr>
            </w:pPr>
            <w:r w:rsidRPr="00DD6CFB">
              <w:rPr>
                <w:lang w:eastAsia="en-US"/>
              </w:rPr>
              <w:t>Add IE CFR-</w:t>
            </w:r>
            <w:proofErr w:type="spellStart"/>
            <w:r w:rsidRPr="00DD6CFB">
              <w:rPr>
                <w:lang w:eastAsia="en-US"/>
              </w:rPr>
              <w:t>ConfigMulticast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7DDF7" w14:textId="77777777" w:rsidR="004335ED" w:rsidRPr="00DD6CFB" w:rsidRDefault="004335ED" w:rsidP="000D75B4">
            <w:pPr>
              <w:pStyle w:val="TAL"/>
              <w:rPr>
                <w:lang w:eastAsia="en-US"/>
              </w:rPr>
            </w:pPr>
            <w:r w:rsidRPr="00DD6CFB">
              <w:rPr>
                <w:lang w:eastAsia="en-US"/>
              </w:rPr>
              <w:t>17.6.0</w:t>
            </w:r>
          </w:p>
        </w:tc>
      </w:tr>
      <w:tr w:rsidR="004335ED" w:rsidRPr="0031204F" w14:paraId="7219ED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93CB6E"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F00A76"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CE1FFE" w14:textId="77777777" w:rsidR="004335ED" w:rsidRPr="00DD6CFB" w:rsidRDefault="004335ED" w:rsidP="000D75B4">
            <w:pPr>
              <w:pStyle w:val="TAL"/>
              <w:rPr>
                <w:lang w:eastAsia="en-US"/>
              </w:rPr>
            </w:pPr>
            <w:r w:rsidRPr="00DD6CFB">
              <w:rPr>
                <w:lang w:eastAsia="en-US"/>
              </w:rPr>
              <w:t>R5-224290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E25EC" w14:textId="77777777" w:rsidR="004335ED" w:rsidRPr="00DD6CFB" w:rsidRDefault="004335ED" w:rsidP="000D75B4">
            <w:pPr>
              <w:pStyle w:val="TAL"/>
              <w:rPr>
                <w:lang w:eastAsia="en-US"/>
              </w:rPr>
            </w:pPr>
            <w:r w:rsidRPr="00DD6CFB">
              <w:rPr>
                <w:lang w:eastAsia="en-US"/>
              </w:rPr>
              <w:t>2447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F18F9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1FAC2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BB1B4" w14:textId="77777777" w:rsidR="004335ED" w:rsidRPr="00DD6CFB" w:rsidRDefault="004335ED" w:rsidP="000D75B4">
            <w:pPr>
              <w:pStyle w:val="TAL"/>
              <w:rPr>
                <w:lang w:eastAsia="en-US"/>
              </w:rPr>
            </w:pPr>
            <w:r w:rsidRPr="00DD6CFB">
              <w:rPr>
                <w:lang w:eastAsia="en-US"/>
              </w:rPr>
              <w:t>Add IEs DL-PRS-</w:t>
            </w:r>
            <w:proofErr w:type="spellStart"/>
            <w:r w:rsidRPr="00DD6CFB">
              <w:rPr>
                <w:lang w:eastAsia="en-US"/>
              </w:rPr>
              <w:t>ProcessingWindowPreConfig</w:t>
            </w:r>
            <w:proofErr w:type="spellEnd"/>
            <w:r w:rsidRPr="00DD6CFB">
              <w:rPr>
                <w:lang w:eastAsia="en-US"/>
              </w:rPr>
              <w:t>, DMRS-</w:t>
            </w:r>
            <w:proofErr w:type="spellStart"/>
            <w:r w:rsidRPr="00DD6CFB">
              <w:rPr>
                <w:lang w:eastAsia="en-US"/>
              </w:rPr>
              <w:t>BundlingPUCCH</w:t>
            </w:r>
            <w:proofErr w:type="spellEnd"/>
            <w:r w:rsidRPr="00DD6CFB">
              <w:rPr>
                <w:lang w:eastAsia="en-US"/>
              </w:rPr>
              <w:t>-Config and DMRS-</w:t>
            </w:r>
            <w:proofErr w:type="spellStart"/>
            <w:r w:rsidRPr="00DD6CFB">
              <w:rPr>
                <w:lang w:eastAsia="en-US"/>
              </w:rPr>
              <w:t>BundlingPUSCH</w:t>
            </w:r>
            <w:proofErr w:type="spellEnd"/>
            <w:r w:rsidRPr="00DD6CFB">
              <w:rPr>
                <w:lang w:eastAsia="en-US"/>
              </w:rPr>
              <w:t>-Config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D0AF3" w14:textId="77777777" w:rsidR="004335ED" w:rsidRPr="00DD6CFB" w:rsidRDefault="004335ED" w:rsidP="000D75B4">
            <w:pPr>
              <w:pStyle w:val="TAL"/>
              <w:rPr>
                <w:lang w:eastAsia="en-US"/>
              </w:rPr>
            </w:pPr>
            <w:r w:rsidRPr="00DD6CFB">
              <w:rPr>
                <w:lang w:eastAsia="en-US"/>
              </w:rPr>
              <w:t>17.6.0</w:t>
            </w:r>
          </w:p>
        </w:tc>
      </w:tr>
      <w:tr w:rsidR="004335ED" w:rsidRPr="0031204F" w14:paraId="2C4713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C5F13F"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C4FB3E"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E74EF1" w14:textId="77777777" w:rsidR="004335ED" w:rsidRPr="00DD6CFB" w:rsidRDefault="004335ED" w:rsidP="000D75B4">
            <w:pPr>
              <w:pStyle w:val="TAL"/>
              <w:rPr>
                <w:lang w:eastAsia="en-US"/>
              </w:rPr>
            </w:pPr>
            <w:r w:rsidRPr="00DD6CFB">
              <w:rPr>
                <w:lang w:eastAsia="en-US"/>
              </w:rPr>
              <w:t>R5-224380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C5016" w14:textId="77777777" w:rsidR="004335ED" w:rsidRPr="00DD6CFB" w:rsidRDefault="004335ED" w:rsidP="000D75B4">
            <w:pPr>
              <w:pStyle w:val="TAL"/>
              <w:rPr>
                <w:lang w:eastAsia="en-US"/>
              </w:rPr>
            </w:pPr>
            <w:r w:rsidRPr="00DD6CFB">
              <w:rPr>
                <w:lang w:eastAsia="en-US"/>
              </w:rPr>
              <w:t>2459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29425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CE3089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DE599"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FreqPriorityListNRSlicing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DD667" w14:textId="77777777" w:rsidR="004335ED" w:rsidRPr="00DD6CFB" w:rsidRDefault="004335ED" w:rsidP="000D75B4">
            <w:pPr>
              <w:pStyle w:val="TAL"/>
              <w:rPr>
                <w:lang w:eastAsia="en-US"/>
              </w:rPr>
            </w:pPr>
            <w:r w:rsidRPr="00DD6CFB">
              <w:rPr>
                <w:lang w:eastAsia="en-US"/>
              </w:rPr>
              <w:t>17.6.0</w:t>
            </w:r>
          </w:p>
        </w:tc>
      </w:tr>
      <w:tr w:rsidR="004335ED" w:rsidRPr="0031204F" w14:paraId="091CDA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C88B4F"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9539A7"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D1A158" w14:textId="77777777" w:rsidR="004335ED" w:rsidRPr="00DD6CFB" w:rsidRDefault="004335ED" w:rsidP="000D75B4">
            <w:pPr>
              <w:pStyle w:val="TAL"/>
              <w:rPr>
                <w:lang w:eastAsia="en-US"/>
              </w:rPr>
            </w:pPr>
            <w:r w:rsidRPr="00DD6CFB">
              <w:rPr>
                <w:lang w:eastAsia="en-US"/>
              </w:rPr>
              <w:t>R5-224458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9977" w14:textId="77777777" w:rsidR="004335ED" w:rsidRPr="00DD6CFB" w:rsidRDefault="004335ED" w:rsidP="000D75B4">
            <w:pPr>
              <w:pStyle w:val="TAL"/>
              <w:rPr>
                <w:lang w:eastAsia="en-US"/>
              </w:rPr>
            </w:pPr>
            <w:r w:rsidRPr="00DD6CFB">
              <w:rPr>
                <w:lang w:eastAsia="en-US"/>
              </w:rPr>
              <w:t>2465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3744A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52372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B9821" w14:textId="77777777" w:rsidR="004335ED" w:rsidRPr="00DD6CFB" w:rsidRDefault="004335ED" w:rsidP="000D75B4">
            <w:pPr>
              <w:pStyle w:val="TAL"/>
              <w:rPr>
                <w:lang w:eastAsia="en-US"/>
              </w:rPr>
            </w:pPr>
            <w:r w:rsidRPr="00DD6CFB">
              <w:rPr>
                <w:lang w:eastAsia="en-US"/>
              </w:rPr>
              <w:t>Alignment CSI-</w:t>
            </w:r>
            <w:proofErr w:type="spellStart"/>
            <w:r w:rsidRPr="00DD6CFB">
              <w:rPr>
                <w:lang w:eastAsia="en-US"/>
              </w:rPr>
              <w:t>ResourcePeriodicityAndOffset</w:t>
            </w:r>
            <w:proofErr w:type="spellEnd"/>
            <w:r w:rsidRPr="00DD6CFB">
              <w:rPr>
                <w:lang w:eastAsia="en-US"/>
              </w:rPr>
              <w:t xml:space="preserve"> to CSI-RS.3.2 TDD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82192" w14:textId="77777777" w:rsidR="004335ED" w:rsidRPr="00DD6CFB" w:rsidRDefault="004335ED" w:rsidP="000D75B4">
            <w:pPr>
              <w:pStyle w:val="TAL"/>
              <w:rPr>
                <w:lang w:eastAsia="en-US"/>
              </w:rPr>
            </w:pPr>
            <w:r w:rsidRPr="00DD6CFB">
              <w:rPr>
                <w:lang w:eastAsia="en-US"/>
              </w:rPr>
              <w:t>17.6.0</w:t>
            </w:r>
          </w:p>
        </w:tc>
      </w:tr>
      <w:tr w:rsidR="004335ED" w:rsidRPr="0031204F" w14:paraId="667348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F148FF"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8A2F1B"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3E2228" w14:textId="77777777" w:rsidR="004335ED" w:rsidRPr="00DD6CFB" w:rsidRDefault="004335ED" w:rsidP="000D75B4">
            <w:pPr>
              <w:pStyle w:val="TAL"/>
              <w:rPr>
                <w:lang w:eastAsia="en-US"/>
              </w:rPr>
            </w:pPr>
            <w:r w:rsidRPr="00DD6CFB">
              <w:rPr>
                <w:lang w:eastAsia="en-US"/>
              </w:rPr>
              <w:t>R5-224459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14268" w14:textId="77777777" w:rsidR="004335ED" w:rsidRPr="00DD6CFB" w:rsidRDefault="004335ED" w:rsidP="000D75B4">
            <w:pPr>
              <w:pStyle w:val="TAL"/>
              <w:rPr>
                <w:lang w:eastAsia="en-US"/>
              </w:rPr>
            </w:pPr>
            <w:r w:rsidRPr="00DD6CFB">
              <w:rPr>
                <w:lang w:eastAsia="en-US"/>
              </w:rPr>
              <w:t>2466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4D5C8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E2C11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157AD9" w14:textId="77777777" w:rsidR="004335ED" w:rsidRPr="00DD6CFB" w:rsidRDefault="004335ED" w:rsidP="000D75B4">
            <w:pPr>
              <w:pStyle w:val="TAL"/>
              <w:rPr>
                <w:lang w:eastAsia="en-US"/>
              </w:rPr>
            </w:pPr>
            <w:r w:rsidRPr="00DD6CFB">
              <w:rPr>
                <w:lang w:eastAsia="en-US"/>
              </w:rPr>
              <w:t>Correction derivation path Table 7.3.1-35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6B039" w14:textId="77777777" w:rsidR="004335ED" w:rsidRPr="00DD6CFB" w:rsidRDefault="004335ED" w:rsidP="000D75B4">
            <w:pPr>
              <w:pStyle w:val="TAL"/>
              <w:rPr>
                <w:lang w:eastAsia="en-US"/>
              </w:rPr>
            </w:pPr>
            <w:r w:rsidRPr="00DD6CFB">
              <w:rPr>
                <w:lang w:eastAsia="en-US"/>
              </w:rPr>
              <w:t>17.6.0</w:t>
            </w:r>
          </w:p>
        </w:tc>
      </w:tr>
      <w:tr w:rsidR="004335ED" w:rsidRPr="0031204F" w14:paraId="5C671C7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C1C493"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9F2DBD"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AB30F" w14:textId="77777777" w:rsidR="004335ED" w:rsidRPr="00DD6CFB" w:rsidRDefault="004335ED" w:rsidP="000D75B4">
            <w:pPr>
              <w:pStyle w:val="TAL"/>
              <w:rPr>
                <w:lang w:eastAsia="en-US"/>
              </w:rPr>
            </w:pPr>
            <w:r w:rsidRPr="00DD6CFB">
              <w:rPr>
                <w:lang w:eastAsia="en-US"/>
              </w:rPr>
              <w:t>R5-224460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4029E" w14:textId="77777777" w:rsidR="004335ED" w:rsidRPr="00DD6CFB" w:rsidRDefault="004335ED" w:rsidP="000D75B4">
            <w:pPr>
              <w:pStyle w:val="TAL"/>
              <w:rPr>
                <w:lang w:eastAsia="en-US"/>
              </w:rPr>
            </w:pPr>
            <w:r w:rsidRPr="00DD6CFB">
              <w:rPr>
                <w:lang w:eastAsia="en-US"/>
              </w:rPr>
              <w:t>2467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053BC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D2BC4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8D9CD4" w14:textId="77777777" w:rsidR="004335ED" w:rsidRPr="00DD6CFB" w:rsidRDefault="004335ED" w:rsidP="000D75B4">
            <w:pPr>
              <w:pStyle w:val="TAL"/>
              <w:rPr>
                <w:lang w:eastAsia="en-US"/>
              </w:rPr>
            </w:pPr>
            <w:r w:rsidRPr="00DD6CFB">
              <w:rPr>
                <w:lang w:eastAsia="en-US"/>
              </w:rPr>
              <w:t>Correction to 7.3.1-12G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62ADC" w14:textId="77777777" w:rsidR="004335ED" w:rsidRPr="00DD6CFB" w:rsidRDefault="004335ED" w:rsidP="000D75B4">
            <w:pPr>
              <w:pStyle w:val="TAL"/>
              <w:rPr>
                <w:lang w:eastAsia="en-US"/>
              </w:rPr>
            </w:pPr>
            <w:r w:rsidRPr="00DD6CFB">
              <w:rPr>
                <w:lang w:eastAsia="en-US"/>
              </w:rPr>
              <w:t>17.6.0</w:t>
            </w:r>
          </w:p>
        </w:tc>
      </w:tr>
      <w:tr w:rsidR="004335ED" w:rsidRPr="0031204F" w14:paraId="445F70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BB6282"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BF034D"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EE4E02" w14:textId="77777777" w:rsidR="004335ED" w:rsidRPr="00DD6CFB" w:rsidRDefault="004335ED" w:rsidP="000D75B4">
            <w:pPr>
              <w:pStyle w:val="TAL"/>
              <w:rPr>
                <w:lang w:eastAsia="en-US"/>
              </w:rPr>
            </w:pPr>
            <w:r w:rsidRPr="00DD6CFB">
              <w:rPr>
                <w:lang w:eastAsia="en-US"/>
              </w:rPr>
              <w:t>R5-224462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35C93" w14:textId="77777777" w:rsidR="004335ED" w:rsidRPr="00DD6CFB" w:rsidRDefault="004335ED" w:rsidP="000D75B4">
            <w:pPr>
              <w:pStyle w:val="TAL"/>
              <w:rPr>
                <w:lang w:eastAsia="en-US"/>
              </w:rPr>
            </w:pPr>
            <w:r w:rsidRPr="00DD6CFB">
              <w:rPr>
                <w:lang w:eastAsia="en-US"/>
              </w:rPr>
              <w:t>2469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734693"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6740B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A2849" w14:textId="77777777" w:rsidR="004335ED" w:rsidRPr="00DD6CFB" w:rsidRDefault="004335ED" w:rsidP="000D75B4">
            <w:pPr>
              <w:pStyle w:val="TAL"/>
              <w:rPr>
                <w:lang w:eastAsia="en-US"/>
              </w:rPr>
            </w:pPr>
            <w:r w:rsidRPr="00DD6CFB">
              <w:rPr>
                <w:lang w:eastAsia="en-US"/>
              </w:rPr>
              <w:t>Definition of ZP-CSI-RS-</w:t>
            </w:r>
            <w:proofErr w:type="spellStart"/>
            <w:r w:rsidRPr="00DD6CFB">
              <w:rPr>
                <w:lang w:eastAsia="en-US"/>
              </w:rPr>
              <w:t>ResourceSetId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84BC4" w14:textId="77777777" w:rsidR="004335ED" w:rsidRPr="00DD6CFB" w:rsidRDefault="004335ED" w:rsidP="000D75B4">
            <w:pPr>
              <w:pStyle w:val="TAL"/>
              <w:rPr>
                <w:lang w:eastAsia="en-US"/>
              </w:rPr>
            </w:pPr>
            <w:r w:rsidRPr="00DD6CFB">
              <w:rPr>
                <w:lang w:eastAsia="en-US"/>
              </w:rPr>
              <w:t>17.6.0</w:t>
            </w:r>
          </w:p>
        </w:tc>
      </w:tr>
      <w:tr w:rsidR="004335ED" w:rsidRPr="0031204F" w14:paraId="3E06AD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6ABCBB"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D7258E"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C88755" w14:textId="77777777" w:rsidR="004335ED" w:rsidRPr="00DD6CFB" w:rsidRDefault="004335ED" w:rsidP="000D75B4">
            <w:pPr>
              <w:pStyle w:val="TAL"/>
              <w:rPr>
                <w:lang w:eastAsia="en-US"/>
              </w:rPr>
            </w:pPr>
            <w:r w:rsidRPr="00DD6CFB">
              <w:rPr>
                <w:lang w:eastAsia="en-US"/>
              </w:rPr>
              <w:t>R5-224638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CC469" w14:textId="77777777" w:rsidR="004335ED" w:rsidRPr="00DD6CFB" w:rsidRDefault="004335ED" w:rsidP="000D75B4">
            <w:pPr>
              <w:pStyle w:val="TAL"/>
              <w:rPr>
                <w:lang w:eastAsia="en-US"/>
              </w:rPr>
            </w:pPr>
            <w:r w:rsidRPr="00DD6CFB">
              <w:rPr>
                <w:lang w:eastAsia="en-US"/>
              </w:rPr>
              <w:t>2478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07C5A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35E1B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13214" w14:textId="77777777" w:rsidR="004335ED" w:rsidRPr="00DD6CFB" w:rsidRDefault="004335ED" w:rsidP="000D75B4">
            <w:pPr>
              <w:pStyle w:val="TAL"/>
              <w:rPr>
                <w:lang w:eastAsia="en-US"/>
              </w:rPr>
            </w:pPr>
            <w:r w:rsidRPr="00DD6CFB">
              <w:rPr>
                <w:lang w:eastAsia="en-US"/>
              </w:rPr>
              <w:t>Clarification to Antenna ports of DCI format 1_1 for RF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AE1D5" w14:textId="77777777" w:rsidR="004335ED" w:rsidRPr="00DD6CFB" w:rsidRDefault="004335ED" w:rsidP="000D75B4">
            <w:pPr>
              <w:pStyle w:val="TAL"/>
              <w:rPr>
                <w:lang w:eastAsia="en-US"/>
              </w:rPr>
            </w:pPr>
            <w:r w:rsidRPr="00DD6CFB">
              <w:rPr>
                <w:lang w:eastAsia="en-US"/>
              </w:rPr>
              <w:t>17.6.0</w:t>
            </w:r>
          </w:p>
        </w:tc>
      </w:tr>
      <w:tr w:rsidR="004335ED" w:rsidRPr="0031204F" w14:paraId="694D9EC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4A44C5"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D08D7"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8900AF" w14:textId="77777777" w:rsidR="004335ED" w:rsidRPr="00DD6CFB" w:rsidRDefault="004335ED" w:rsidP="000D75B4">
            <w:pPr>
              <w:pStyle w:val="TAL"/>
              <w:rPr>
                <w:lang w:eastAsia="en-US"/>
              </w:rPr>
            </w:pPr>
            <w:r w:rsidRPr="00DD6CFB">
              <w:rPr>
                <w:lang w:eastAsia="en-US"/>
              </w:rPr>
              <w:t>R5-224639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C3EF3" w14:textId="77777777" w:rsidR="004335ED" w:rsidRPr="00DD6CFB" w:rsidRDefault="004335ED" w:rsidP="000D75B4">
            <w:pPr>
              <w:pStyle w:val="TAL"/>
              <w:rPr>
                <w:lang w:eastAsia="en-US"/>
              </w:rPr>
            </w:pPr>
            <w:r w:rsidRPr="00DD6CFB">
              <w:rPr>
                <w:lang w:eastAsia="en-US"/>
              </w:rPr>
              <w:t>2479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37B00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695F9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84727A" w14:textId="77777777" w:rsidR="004335ED" w:rsidRPr="00DD6CFB" w:rsidRDefault="004335ED" w:rsidP="000D75B4">
            <w:pPr>
              <w:pStyle w:val="TAL"/>
              <w:rPr>
                <w:lang w:eastAsia="en-US"/>
              </w:rPr>
            </w:pPr>
            <w:r w:rsidRPr="00DD6CFB">
              <w:rPr>
                <w:lang w:eastAsia="en-US"/>
              </w:rPr>
              <w:t>Correction to CSI-</w:t>
            </w:r>
            <w:proofErr w:type="spellStart"/>
            <w:r w:rsidRPr="00DD6CFB">
              <w:rPr>
                <w:lang w:eastAsia="en-US"/>
              </w:rPr>
              <w:t>MeasConfig</w:t>
            </w:r>
            <w:proofErr w:type="spellEnd"/>
            <w:r w:rsidRPr="00DD6CFB">
              <w:rPr>
                <w:lang w:eastAsia="en-US"/>
              </w:rPr>
              <w:t xml:space="preserve">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897A0" w14:textId="77777777" w:rsidR="004335ED" w:rsidRPr="00DD6CFB" w:rsidRDefault="004335ED" w:rsidP="000D75B4">
            <w:pPr>
              <w:pStyle w:val="TAL"/>
              <w:rPr>
                <w:lang w:eastAsia="en-US"/>
              </w:rPr>
            </w:pPr>
            <w:r w:rsidRPr="00DD6CFB">
              <w:rPr>
                <w:lang w:eastAsia="en-US"/>
              </w:rPr>
              <w:t>17.6.0</w:t>
            </w:r>
          </w:p>
        </w:tc>
      </w:tr>
      <w:tr w:rsidR="004335ED" w:rsidRPr="0031204F" w14:paraId="22A12E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D12756"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DEEF6D"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93F2A1" w14:textId="77777777" w:rsidR="004335ED" w:rsidRPr="00DD6CFB" w:rsidRDefault="004335ED" w:rsidP="000D75B4">
            <w:pPr>
              <w:pStyle w:val="TAL"/>
              <w:rPr>
                <w:lang w:eastAsia="en-US"/>
              </w:rPr>
            </w:pPr>
            <w:r w:rsidRPr="00DD6CFB">
              <w:rPr>
                <w:lang w:eastAsia="en-US"/>
              </w:rPr>
              <w:t>R5-224658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FCFA6" w14:textId="77777777" w:rsidR="004335ED" w:rsidRPr="00DD6CFB" w:rsidRDefault="004335ED" w:rsidP="000D75B4">
            <w:pPr>
              <w:pStyle w:val="TAL"/>
              <w:rPr>
                <w:lang w:eastAsia="en-US"/>
              </w:rPr>
            </w:pPr>
            <w:r w:rsidRPr="00DD6CFB">
              <w:rPr>
                <w:lang w:eastAsia="en-US"/>
              </w:rPr>
              <w:t>2482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DDFE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62AD0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93D95B"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GapPriority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63161" w14:textId="77777777" w:rsidR="004335ED" w:rsidRPr="00DD6CFB" w:rsidRDefault="004335ED" w:rsidP="000D75B4">
            <w:pPr>
              <w:pStyle w:val="TAL"/>
              <w:rPr>
                <w:lang w:eastAsia="en-US"/>
              </w:rPr>
            </w:pPr>
            <w:r w:rsidRPr="00DD6CFB">
              <w:rPr>
                <w:lang w:eastAsia="en-US"/>
              </w:rPr>
              <w:t>17.6.0</w:t>
            </w:r>
          </w:p>
        </w:tc>
      </w:tr>
      <w:tr w:rsidR="004335ED" w:rsidRPr="0031204F" w14:paraId="267B4F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7C23EA"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7A8D17"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839754" w14:textId="77777777" w:rsidR="004335ED" w:rsidRPr="00DD6CFB" w:rsidRDefault="004335ED" w:rsidP="000D75B4">
            <w:pPr>
              <w:pStyle w:val="TAL"/>
              <w:rPr>
                <w:lang w:eastAsia="en-US"/>
              </w:rPr>
            </w:pPr>
            <w:r w:rsidRPr="00DD6CFB">
              <w:rPr>
                <w:lang w:eastAsia="en-US"/>
              </w:rPr>
              <w:t>R5-224662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1418B" w14:textId="77777777" w:rsidR="004335ED" w:rsidRPr="00DD6CFB" w:rsidRDefault="004335ED" w:rsidP="000D75B4">
            <w:pPr>
              <w:pStyle w:val="TAL"/>
              <w:rPr>
                <w:lang w:eastAsia="en-US"/>
              </w:rPr>
            </w:pPr>
            <w:r w:rsidRPr="00DD6CFB">
              <w:rPr>
                <w:lang w:eastAsia="en-US"/>
              </w:rPr>
              <w:t>2484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C24A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27B6A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6C1D0"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HysteresisLocation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63BA7" w14:textId="77777777" w:rsidR="004335ED" w:rsidRPr="00DD6CFB" w:rsidRDefault="004335ED" w:rsidP="000D75B4">
            <w:pPr>
              <w:pStyle w:val="TAL"/>
              <w:rPr>
                <w:lang w:eastAsia="en-US"/>
              </w:rPr>
            </w:pPr>
            <w:r w:rsidRPr="00DD6CFB">
              <w:rPr>
                <w:lang w:eastAsia="en-US"/>
              </w:rPr>
              <w:t>17.6.0</w:t>
            </w:r>
          </w:p>
        </w:tc>
      </w:tr>
      <w:tr w:rsidR="004335ED" w:rsidRPr="0031204F" w14:paraId="2D9F57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A5FFE6"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56F3F1"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D95925" w14:textId="77777777" w:rsidR="004335ED" w:rsidRPr="00DD6CFB" w:rsidRDefault="004335ED" w:rsidP="000D75B4">
            <w:pPr>
              <w:pStyle w:val="TAL"/>
              <w:rPr>
                <w:lang w:eastAsia="en-US"/>
              </w:rPr>
            </w:pPr>
            <w:r w:rsidRPr="00DD6CFB">
              <w:rPr>
                <w:lang w:eastAsia="en-US"/>
              </w:rPr>
              <w:t>R5-224685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D85D6" w14:textId="77777777" w:rsidR="004335ED" w:rsidRPr="00DD6CFB" w:rsidRDefault="004335ED" w:rsidP="000D75B4">
            <w:pPr>
              <w:pStyle w:val="TAL"/>
              <w:rPr>
                <w:lang w:eastAsia="en-US"/>
              </w:rPr>
            </w:pPr>
            <w:r w:rsidRPr="00DD6CFB">
              <w:rPr>
                <w:lang w:eastAsia="en-US"/>
              </w:rPr>
              <w:t>2485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44085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16BF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6D112" w14:textId="77777777" w:rsidR="004335ED" w:rsidRPr="00DD6CFB" w:rsidRDefault="004335ED" w:rsidP="000D75B4">
            <w:pPr>
              <w:pStyle w:val="TAL"/>
              <w:rPr>
                <w:lang w:eastAsia="en-US"/>
              </w:rPr>
            </w:pPr>
            <w:r w:rsidRPr="00DD6CFB">
              <w:rPr>
                <w:lang w:eastAsia="en-US"/>
              </w:rPr>
              <w:t>Correction to IMS MO Video call establishment test procedure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F752F" w14:textId="77777777" w:rsidR="004335ED" w:rsidRPr="00DD6CFB" w:rsidRDefault="004335ED" w:rsidP="000D75B4">
            <w:pPr>
              <w:pStyle w:val="TAL"/>
              <w:rPr>
                <w:lang w:eastAsia="en-US"/>
              </w:rPr>
            </w:pPr>
            <w:r w:rsidRPr="00DD6CFB">
              <w:rPr>
                <w:lang w:eastAsia="en-US"/>
              </w:rPr>
              <w:t>17.6.0</w:t>
            </w:r>
          </w:p>
        </w:tc>
      </w:tr>
      <w:tr w:rsidR="004335ED" w:rsidRPr="0031204F" w14:paraId="6BDFAE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DF4D28"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9FD725"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0D513A" w14:textId="77777777" w:rsidR="004335ED" w:rsidRPr="00DD6CFB" w:rsidRDefault="004335ED" w:rsidP="000D75B4">
            <w:pPr>
              <w:pStyle w:val="TAL"/>
              <w:rPr>
                <w:lang w:eastAsia="en-US"/>
              </w:rPr>
            </w:pPr>
            <w:r w:rsidRPr="00DD6CFB">
              <w:rPr>
                <w:lang w:eastAsia="en-US"/>
              </w:rPr>
              <w:t>R5-224686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F1ED0C" w14:textId="77777777" w:rsidR="004335ED" w:rsidRPr="00DD6CFB" w:rsidRDefault="004335ED" w:rsidP="000D75B4">
            <w:pPr>
              <w:pStyle w:val="TAL"/>
              <w:rPr>
                <w:lang w:eastAsia="en-US"/>
              </w:rPr>
            </w:pPr>
            <w:r w:rsidRPr="00DD6CFB">
              <w:rPr>
                <w:lang w:eastAsia="en-US"/>
              </w:rPr>
              <w:t>2486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1FAA1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CC3DA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6ADBF" w14:textId="77777777" w:rsidR="004335ED" w:rsidRPr="00DD6CFB" w:rsidRDefault="004335ED" w:rsidP="000D75B4">
            <w:pPr>
              <w:pStyle w:val="TAL"/>
              <w:rPr>
                <w:lang w:eastAsia="en-US"/>
              </w:rPr>
            </w:pPr>
            <w:r w:rsidRPr="00DD6CFB">
              <w:rPr>
                <w:lang w:eastAsia="en-US"/>
              </w:rPr>
              <w:t>Correction to IMS MT Video call establishment test procedure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4766B" w14:textId="77777777" w:rsidR="004335ED" w:rsidRPr="00DD6CFB" w:rsidRDefault="004335ED" w:rsidP="000D75B4">
            <w:pPr>
              <w:pStyle w:val="TAL"/>
              <w:rPr>
                <w:lang w:eastAsia="en-US"/>
              </w:rPr>
            </w:pPr>
            <w:r w:rsidRPr="00DD6CFB">
              <w:rPr>
                <w:lang w:eastAsia="en-US"/>
              </w:rPr>
              <w:t>17.6.0</w:t>
            </w:r>
          </w:p>
        </w:tc>
      </w:tr>
      <w:tr w:rsidR="004335ED" w:rsidRPr="0031204F" w14:paraId="3DD9CD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337757"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764C99"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57D7E" w14:textId="77777777" w:rsidR="004335ED" w:rsidRPr="00DD6CFB" w:rsidRDefault="004335ED" w:rsidP="000D75B4">
            <w:pPr>
              <w:pStyle w:val="TAL"/>
              <w:rPr>
                <w:lang w:eastAsia="en-US"/>
              </w:rPr>
            </w:pPr>
            <w:r w:rsidRPr="00DD6CFB">
              <w:rPr>
                <w:lang w:eastAsia="en-US"/>
              </w:rPr>
              <w:t>R5-224689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C4AFA" w14:textId="77777777" w:rsidR="004335ED" w:rsidRPr="00DD6CFB" w:rsidRDefault="004335ED" w:rsidP="000D75B4">
            <w:pPr>
              <w:pStyle w:val="TAL"/>
              <w:rPr>
                <w:lang w:eastAsia="en-US"/>
              </w:rPr>
            </w:pPr>
            <w:r w:rsidRPr="00DD6CFB">
              <w:rPr>
                <w:lang w:eastAsia="en-US"/>
              </w:rPr>
              <w:t>2489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52A9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DEDD0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26C60" w14:textId="77777777" w:rsidR="004335ED" w:rsidRPr="00DD6CFB" w:rsidRDefault="004335ED" w:rsidP="000D75B4">
            <w:pPr>
              <w:pStyle w:val="TAL"/>
              <w:rPr>
                <w:lang w:eastAsia="en-US"/>
              </w:rPr>
            </w:pPr>
            <w:r w:rsidRPr="00DD6CFB">
              <w:rPr>
                <w:lang w:eastAsia="en-US"/>
              </w:rPr>
              <w:t>Correction to IMS MT speech call establishment test procedure in 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46B01" w14:textId="77777777" w:rsidR="004335ED" w:rsidRPr="00DD6CFB" w:rsidRDefault="004335ED" w:rsidP="000D75B4">
            <w:pPr>
              <w:pStyle w:val="TAL"/>
              <w:rPr>
                <w:lang w:eastAsia="en-US"/>
              </w:rPr>
            </w:pPr>
            <w:r w:rsidRPr="00DD6CFB">
              <w:rPr>
                <w:lang w:eastAsia="en-US"/>
              </w:rPr>
              <w:t>17.6.0</w:t>
            </w:r>
          </w:p>
        </w:tc>
      </w:tr>
      <w:tr w:rsidR="004335ED" w:rsidRPr="0031204F" w14:paraId="3F584CA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B9BD90"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AA3A11"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828893" w14:textId="77777777" w:rsidR="004335ED" w:rsidRPr="00DD6CFB" w:rsidRDefault="004335ED" w:rsidP="000D75B4">
            <w:pPr>
              <w:pStyle w:val="TAL"/>
              <w:rPr>
                <w:lang w:eastAsia="en-US"/>
              </w:rPr>
            </w:pPr>
            <w:r w:rsidRPr="00DD6CFB">
              <w:rPr>
                <w:lang w:eastAsia="en-US"/>
              </w:rPr>
              <w:t>R5-224725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468C" w14:textId="77777777" w:rsidR="004335ED" w:rsidRPr="00DD6CFB" w:rsidRDefault="004335ED" w:rsidP="000D75B4">
            <w:pPr>
              <w:pStyle w:val="TAL"/>
              <w:rPr>
                <w:lang w:eastAsia="en-US"/>
              </w:rPr>
            </w:pPr>
            <w:r w:rsidRPr="00DD6CFB">
              <w:rPr>
                <w:lang w:eastAsia="en-US"/>
              </w:rPr>
              <w:t>2491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A525D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A9F0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BD297" w14:textId="77777777" w:rsidR="004335ED" w:rsidRPr="00DD6CFB" w:rsidRDefault="004335ED" w:rsidP="000D75B4">
            <w:pPr>
              <w:pStyle w:val="TAL"/>
              <w:rPr>
                <w:lang w:eastAsia="en-US"/>
              </w:rPr>
            </w:pPr>
            <w:r w:rsidRPr="00DD6CFB">
              <w:rPr>
                <w:lang w:eastAsia="en-US"/>
              </w:rPr>
              <w:t>Update the SN-</w:t>
            </w:r>
            <w:proofErr w:type="spellStart"/>
            <w:r w:rsidRPr="00DD6CFB">
              <w:rPr>
                <w:lang w:eastAsia="en-US"/>
              </w:rPr>
              <w:t>FieldLength</w:t>
            </w:r>
            <w:proofErr w:type="spellEnd"/>
            <w:r w:rsidRPr="00DD6CFB">
              <w:rPr>
                <w:lang w:eastAsia="en-US"/>
              </w:rPr>
              <w:t xml:space="preserve"> of PDCP-Config and RLC-Config for </w:t>
            </w:r>
            <w:proofErr w:type="spellStart"/>
            <w:r w:rsidRPr="00DD6CFB">
              <w:rPr>
                <w:lang w:eastAsia="en-US"/>
              </w:rPr>
              <w:t>RedCap</w:t>
            </w:r>
            <w:proofErr w:type="spellEnd"/>
            <w:r w:rsidRPr="00DD6CFB">
              <w:rPr>
                <w:lang w:eastAsia="en-US"/>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AA2E6" w14:textId="77777777" w:rsidR="004335ED" w:rsidRPr="00DD6CFB" w:rsidRDefault="004335ED" w:rsidP="000D75B4">
            <w:pPr>
              <w:pStyle w:val="TAL"/>
              <w:rPr>
                <w:lang w:eastAsia="en-US"/>
              </w:rPr>
            </w:pPr>
            <w:r w:rsidRPr="00DD6CFB">
              <w:rPr>
                <w:lang w:eastAsia="en-US"/>
              </w:rPr>
              <w:t>17.6.0</w:t>
            </w:r>
          </w:p>
        </w:tc>
      </w:tr>
      <w:tr w:rsidR="004335ED" w:rsidRPr="0031204F" w14:paraId="0226D9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81DA05"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95B780"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AD807F" w14:textId="77777777" w:rsidR="004335ED" w:rsidRPr="00DD6CFB" w:rsidRDefault="004335ED" w:rsidP="000D75B4">
            <w:pPr>
              <w:pStyle w:val="TAL"/>
              <w:rPr>
                <w:lang w:eastAsia="en-US"/>
              </w:rPr>
            </w:pPr>
            <w:r w:rsidRPr="00DD6CFB">
              <w:rPr>
                <w:lang w:eastAsia="en-US"/>
              </w:rPr>
              <w:t>R5-224740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73730" w14:textId="77777777" w:rsidR="004335ED" w:rsidRPr="00DD6CFB" w:rsidRDefault="004335ED" w:rsidP="000D75B4">
            <w:pPr>
              <w:pStyle w:val="TAL"/>
              <w:rPr>
                <w:lang w:eastAsia="en-US"/>
              </w:rPr>
            </w:pPr>
            <w:r w:rsidRPr="00DD6CFB">
              <w:rPr>
                <w:lang w:eastAsia="en-US"/>
              </w:rPr>
              <w:t>2495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D2F5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8DDC9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5491DA" w14:textId="77777777" w:rsidR="004335ED" w:rsidRPr="00DD6CFB" w:rsidRDefault="004335ED" w:rsidP="000D75B4">
            <w:pPr>
              <w:pStyle w:val="TAL"/>
              <w:rPr>
                <w:lang w:eastAsia="en-US"/>
              </w:rPr>
            </w:pPr>
            <w:r w:rsidRPr="00DD6CFB">
              <w:rPr>
                <w:lang w:eastAsia="en-US"/>
              </w:rPr>
              <w:t>Add Default configuration for DCI format 4_1 scheduling MBS Multicast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C41D9" w14:textId="77777777" w:rsidR="004335ED" w:rsidRPr="00DD6CFB" w:rsidRDefault="004335ED" w:rsidP="000D75B4">
            <w:pPr>
              <w:pStyle w:val="TAL"/>
              <w:rPr>
                <w:lang w:eastAsia="en-US"/>
              </w:rPr>
            </w:pPr>
            <w:r w:rsidRPr="00DD6CFB">
              <w:rPr>
                <w:lang w:eastAsia="en-US"/>
              </w:rPr>
              <w:t>17.6.0</w:t>
            </w:r>
          </w:p>
        </w:tc>
      </w:tr>
      <w:tr w:rsidR="004335ED" w:rsidRPr="0031204F" w14:paraId="400F273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78C1DF"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B2588F"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FC60E7" w14:textId="77777777" w:rsidR="004335ED" w:rsidRPr="00DD6CFB" w:rsidRDefault="004335ED" w:rsidP="000D75B4">
            <w:pPr>
              <w:pStyle w:val="TAL"/>
              <w:rPr>
                <w:lang w:eastAsia="en-US"/>
              </w:rPr>
            </w:pPr>
            <w:r w:rsidRPr="00DD6CFB">
              <w:rPr>
                <w:lang w:eastAsia="en-US"/>
              </w:rPr>
              <w:t>R5-224741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E80E5" w14:textId="77777777" w:rsidR="004335ED" w:rsidRPr="00DD6CFB" w:rsidRDefault="004335ED" w:rsidP="000D75B4">
            <w:pPr>
              <w:pStyle w:val="TAL"/>
              <w:rPr>
                <w:lang w:eastAsia="en-US"/>
              </w:rPr>
            </w:pPr>
            <w:r w:rsidRPr="00DD6CFB">
              <w:rPr>
                <w:lang w:eastAsia="en-US"/>
              </w:rPr>
              <w:t>2496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3982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30C42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281B5" w14:textId="77777777" w:rsidR="004335ED" w:rsidRPr="00DD6CFB" w:rsidRDefault="004335ED" w:rsidP="000D75B4">
            <w:pPr>
              <w:pStyle w:val="TAL"/>
              <w:rPr>
                <w:lang w:eastAsia="en-US"/>
              </w:rPr>
            </w:pPr>
            <w:r w:rsidRPr="00DD6CFB">
              <w:rPr>
                <w:lang w:eastAsia="en-US"/>
              </w:rPr>
              <w:t>Add Default configuration for DCI format 4_2 scheduling MBS Multicast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6DFA9" w14:textId="77777777" w:rsidR="004335ED" w:rsidRPr="00DD6CFB" w:rsidRDefault="004335ED" w:rsidP="000D75B4">
            <w:pPr>
              <w:pStyle w:val="TAL"/>
              <w:rPr>
                <w:lang w:eastAsia="en-US"/>
              </w:rPr>
            </w:pPr>
            <w:r w:rsidRPr="00DD6CFB">
              <w:rPr>
                <w:lang w:eastAsia="en-US"/>
              </w:rPr>
              <w:t>17.6.0</w:t>
            </w:r>
          </w:p>
        </w:tc>
      </w:tr>
      <w:tr w:rsidR="004335ED" w:rsidRPr="0031204F" w14:paraId="4D5C60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614EFD"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20151A"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D67470" w14:textId="77777777" w:rsidR="004335ED" w:rsidRPr="00DD6CFB" w:rsidRDefault="004335ED" w:rsidP="000D75B4">
            <w:pPr>
              <w:pStyle w:val="TAL"/>
              <w:rPr>
                <w:lang w:eastAsia="en-US"/>
              </w:rPr>
            </w:pPr>
            <w:r w:rsidRPr="00DD6CFB">
              <w:rPr>
                <w:lang w:eastAsia="en-US"/>
              </w:rPr>
              <w:t>R5-224762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DDF67" w14:textId="77777777" w:rsidR="004335ED" w:rsidRPr="00DD6CFB" w:rsidRDefault="004335ED" w:rsidP="000D75B4">
            <w:pPr>
              <w:pStyle w:val="TAL"/>
              <w:rPr>
                <w:lang w:eastAsia="en-US"/>
              </w:rPr>
            </w:pPr>
            <w:r w:rsidRPr="00DD6CFB">
              <w:rPr>
                <w:lang w:eastAsia="en-US"/>
              </w:rPr>
              <w:t>2508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04FD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F44B7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F0172"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MeasGapId</w:t>
            </w:r>
            <w:proofErr w:type="spellEnd"/>
            <w:r w:rsidRPr="00DD6CFB">
              <w:rPr>
                <w:lang w:eastAsia="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752B3" w14:textId="77777777" w:rsidR="004335ED" w:rsidRPr="00DD6CFB" w:rsidRDefault="004335ED" w:rsidP="000D75B4">
            <w:pPr>
              <w:pStyle w:val="TAL"/>
              <w:rPr>
                <w:lang w:eastAsia="en-US"/>
              </w:rPr>
            </w:pPr>
            <w:r w:rsidRPr="00DD6CFB">
              <w:rPr>
                <w:lang w:eastAsia="en-US"/>
              </w:rPr>
              <w:t>17.6.0</w:t>
            </w:r>
          </w:p>
        </w:tc>
      </w:tr>
      <w:tr w:rsidR="004335ED" w:rsidRPr="0031204F" w14:paraId="0FE4AB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E1FB81"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7A724E"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8010A7" w14:textId="77777777" w:rsidR="004335ED" w:rsidRPr="00DD6CFB" w:rsidRDefault="004335ED" w:rsidP="000D75B4">
            <w:pPr>
              <w:pStyle w:val="TAL"/>
              <w:rPr>
                <w:lang w:eastAsia="en-US"/>
              </w:rPr>
            </w:pPr>
            <w:r w:rsidRPr="00DD6CFB">
              <w:rPr>
                <w:lang w:eastAsia="en-US"/>
              </w:rPr>
              <w:t>R5-224763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B82E0" w14:textId="77777777" w:rsidR="004335ED" w:rsidRPr="00DD6CFB" w:rsidRDefault="004335ED" w:rsidP="000D75B4">
            <w:pPr>
              <w:pStyle w:val="TAL"/>
              <w:rPr>
                <w:lang w:eastAsia="en-US"/>
              </w:rPr>
            </w:pPr>
            <w:r w:rsidRPr="00DD6CFB">
              <w:rPr>
                <w:lang w:eastAsia="en-US"/>
              </w:rPr>
              <w:t>2509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8ABA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CCE358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E872A7"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MeasObjectRxTxDiff</w:t>
            </w:r>
            <w:proofErr w:type="spellEnd"/>
            <w:r w:rsidRPr="00DD6CFB">
              <w:rPr>
                <w:lang w:eastAsia="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35F1E" w14:textId="77777777" w:rsidR="004335ED" w:rsidRPr="00DD6CFB" w:rsidRDefault="004335ED" w:rsidP="000D75B4">
            <w:pPr>
              <w:pStyle w:val="TAL"/>
              <w:rPr>
                <w:lang w:eastAsia="en-US"/>
              </w:rPr>
            </w:pPr>
            <w:r w:rsidRPr="00DD6CFB">
              <w:rPr>
                <w:lang w:eastAsia="en-US"/>
              </w:rPr>
              <w:t>17.6.0</w:t>
            </w:r>
          </w:p>
        </w:tc>
      </w:tr>
      <w:tr w:rsidR="004335ED" w:rsidRPr="0031204F" w14:paraId="22DACD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93869E" w14:textId="77777777" w:rsidR="004335ED" w:rsidRPr="00DD6CFB" w:rsidRDefault="004335ED" w:rsidP="000D75B4">
            <w:pPr>
              <w:pStyle w:val="TAL"/>
              <w:rPr>
                <w:lang w:eastAsia="en-US"/>
              </w:rPr>
            </w:pPr>
            <w:r w:rsidRPr="00DD6CFB">
              <w:rPr>
                <w:lang w:eastAsia="en-US"/>
              </w:rPr>
              <w:lastRenderedPageBreak/>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A03BAF"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1E6BB6" w14:textId="77777777" w:rsidR="004335ED" w:rsidRPr="00DD6CFB" w:rsidRDefault="004335ED" w:rsidP="000D75B4">
            <w:pPr>
              <w:pStyle w:val="TAL"/>
              <w:rPr>
                <w:lang w:eastAsia="en-US"/>
              </w:rPr>
            </w:pPr>
            <w:r w:rsidRPr="00DD6CFB">
              <w:rPr>
                <w:lang w:eastAsia="en-US"/>
              </w:rPr>
              <w:t>R5-224816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6F55F" w14:textId="77777777" w:rsidR="004335ED" w:rsidRPr="00DD6CFB" w:rsidRDefault="004335ED" w:rsidP="000D75B4">
            <w:pPr>
              <w:pStyle w:val="TAL"/>
              <w:rPr>
                <w:lang w:eastAsia="en-US"/>
              </w:rPr>
            </w:pPr>
            <w:r w:rsidRPr="00DD6CFB">
              <w:rPr>
                <w:lang w:eastAsia="en-US"/>
              </w:rPr>
              <w:t>2511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CFEAB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6CE661"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CF02B0"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MeasResultRxTxTimeDiff</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6DF8C" w14:textId="77777777" w:rsidR="004335ED" w:rsidRPr="00DD6CFB" w:rsidRDefault="004335ED" w:rsidP="000D75B4">
            <w:pPr>
              <w:pStyle w:val="TAL"/>
              <w:rPr>
                <w:lang w:eastAsia="en-US"/>
              </w:rPr>
            </w:pPr>
            <w:r w:rsidRPr="00DD6CFB">
              <w:rPr>
                <w:lang w:eastAsia="en-US"/>
              </w:rPr>
              <w:t>17.6.0</w:t>
            </w:r>
          </w:p>
        </w:tc>
      </w:tr>
      <w:tr w:rsidR="004335ED" w:rsidRPr="0031204F" w14:paraId="2F834CC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1930A4"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6BDFBD"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733F88" w14:textId="77777777" w:rsidR="004335ED" w:rsidRPr="00DD6CFB" w:rsidRDefault="004335ED" w:rsidP="000D75B4">
            <w:pPr>
              <w:pStyle w:val="TAL"/>
              <w:rPr>
                <w:lang w:eastAsia="en-US"/>
              </w:rPr>
            </w:pPr>
            <w:r w:rsidRPr="00DD6CFB">
              <w:rPr>
                <w:lang w:eastAsia="en-US"/>
              </w:rPr>
              <w:t>R5-224817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9377F" w14:textId="77777777" w:rsidR="004335ED" w:rsidRPr="00DD6CFB" w:rsidRDefault="004335ED" w:rsidP="000D75B4">
            <w:pPr>
              <w:pStyle w:val="TAL"/>
              <w:rPr>
                <w:lang w:eastAsia="en-US"/>
              </w:rPr>
            </w:pPr>
            <w:r w:rsidRPr="00DD6CFB">
              <w:rPr>
                <w:lang w:eastAsia="en-US"/>
              </w:rPr>
              <w:t>2512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B2DCF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D4347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E9F29" w14:textId="77777777" w:rsidR="004335ED" w:rsidRPr="00DD6CFB" w:rsidRDefault="004335ED" w:rsidP="000D75B4">
            <w:pPr>
              <w:pStyle w:val="TAL"/>
              <w:rPr>
                <w:lang w:eastAsia="en-US"/>
              </w:rPr>
            </w:pPr>
            <w:r w:rsidRPr="00DD6CFB">
              <w:rPr>
                <w:lang w:eastAsia="en-US"/>
              </w:rPr>
              <w:t xml:space="preserve">Add IE MRB-Identity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CDC7C" w14:textId="77777777" w:rsidR="004335ED" w:rsidRPr="00DD6CFB" w:rsidRDefault="004335ED" w:rsidP="000D75B4">
            <w:pPr>
              <w:pStyle w:val="TAL"/>
              <w:rPr>
                <w:lang w:eastAsia="en-US"/>
              </w:rPr>
            </w:pPr>
            <w:r w:rsidRPr="00DD6CFB">
              <w:rPr>
                <w:lang w:eastAsia="en-US"/>
              </w:rPr>
              <w:t>17.6.0</w:t>
            </w:r>
          </w:p>
        </w:tc>
      </w:tr>
      <w:tr w:rsidR="004335ED" w:rsidRPr="0031204F" w14:paraId="2D67F4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262073"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B7BCA8"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CD73EB" w14:textId="77777777" w:rsidR="004335ED" w:rsidRPr="00DD6CFB" w:rsidRDefault="004335ED" w:rsidP="000D75B4">
            <w:pPr>
              <w:pStyle w:val="TAL"/>
              <w:rPr>
                <w:lang w:eastAsia="en-US"/>
              </w:rPr>
            </w:pPr>
            <w:r w:rsidRPr="00DD6CFB">
              <w:rPr>
                <w:lang w:eastAsia="en-US"/>
              </w:rPr>
              <w:t>R5-224818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4ADA6" w14:textId="77777777" w:rsidR="004335ED" w:rsidRPr="00DD6CFB" w:rsidRDefault="004335ED" w:rsidP="000D75B4">
            <w:pPr>
              <w:pStyle w:val="TAL"/>
              <w:rPr>
                <w:lang w:eastAsia="en-US"/>
              </w:rPr>
            </w:pPr>
            <w:r w:rsidRPr="00DD6CFB">
              <w:rPr>
                <w:lang w:eastAsia="en-US"/>
              </w:rPr>
              <w:t>2513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6AAC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313B8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57139" w14:textId="77777777" w:rsidR="004335ED" w:rsidRPr="00DD6CFB" w:rsidRDefault="004335ED" w:rsidP="000D75B4">
            <w:pPr>
              <w:pStyle w:val="TAL"/>
              <w:rPr>
                <w:lang w:eastAsia="en-US"/>
              </w:rPr>
            </w:pPr>
            <w:r w:rsidRPr="00DD6CFB">
              <w:rPr>
                <w:lang w:eastAsia="en-US"/>
              </w:rPr>
              <w:t>Add IEs MUSIM-</w:t>
            </w:r>
            <w:proofErr w:type="spellStart"/>
            <w:r w:rsidRPr="00DD6CFB">
              <w:rPr>
                <w:lang w:eastAsia="en-US"/>
              </w:rPr>
              <w:t>GapConfig</w:t>
            </w:r>
            <w:proofErr w:type="spellEnd"/>
            <w:r w:rsidRPr="00DD6CFB">
              <w:rPr>
                <w:lang w:eastAsia="en-US"/>
              </w:rPr>
              <w:t>, MUSIM-</w:t>
            </w:r>
            <w:proofErr w:type="spellStart"/>
            <w:r w:rsidRPr="00DD6CFB">
              <w:rPr>
                <w:lang w:eastAsia="en-US"/>
              </w:rPr>
              <w:t>GapID</w:t>
            </w:r>
            <w:proofErr w:type="spellEnd"/>
            <w:r w:rsidRPr="00DD6CFB">
              <w:rPr>
                <w:lang w:eastAsia="en-US"/>
              </w:rPr>
              <w:t xml:space="preserve"> and MUSIM-</w:t>
            </w:r>
            <w:proofErr w:type="spellStart"/>
            <w:r w:rsidRPr="00DD6CFB">
              <w:rPr>
                <w:lang w:eastAsia="en-US"/>
              </w:rPr>
              <w:t>GapInfo</w:t>
            </w:r>
            <w:proofErr w:type="spellEnd"/>
            <w:r w:rsidRPr="00DD6CFB">
              <w:rPr>
                <w:lang w:eastAsia="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586FA" w14:textId="77777777" w:rsidR="004335ED" w:rsidRPr="00DD6CFB" w:rsidRDefault="004335ED" w:rsidP="000D75B4">
            <w:pPr>
              <w:pStyle w:val="TAL"/>
              <w:rPr>
                <w:lang w:eastAsia="en-US"/>
              </w:rPr>
            </w:pPr>
            <w:r w:rsidRPr="00DD6CFB">
              <w:rPr>
                <w:lang w:eastAsia="en-US"/>
              </w:rPr>
              <w:t>17.6.0</w:t>
            </w:r>
          </w:p>
        </w:tc>
      </w:tr>
      <w:tr w:rsidR="004335ED" w:rsidRPr="0031204F" w14:paraId="650FFD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203C66"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9D737"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8241BC" w14:textId="77777777" w:rsidR="004335ED" w:rsidRPr="00DD6CFB" w:rsidRDefault="004335ED" w:rsidP="000D75B4">
            <w:pPr>
              <w:pStyle w:val="TAL"/>
              <w:rPr>
                <w:lang w:eastAsia="en-US"/>
              </w:rPr>
            </w:pPr>
            <w:r w:rsidRPr="00DD6CFB">
              <w:rPr>
                <w:lang w:eastAsia="en-US"/>
              </w:rPr>
              <w:t>R5-224819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07A3A" w14:textId="77777777" w:rsidR="004335ED" w:rsidRPr="00DD6CFB" w:rsidRDefault="004335ED" w:rsidP="000D75B4">
            <w:pPr>
              <w:pStyle w:val="TAL"/>
              <w:rPr>
                <w:lang w:eastAsia="en-US"/>
              </w:rPr>
            </w:pPr>
            <w:r w:rsidRPr="00DD6CFB">
              <w:rPr>
                <w:lang w:eastAsia="en-US"/>
              </w:rPr>
              <w:t>2514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DCDF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D4A20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59B493" w14:textId="77777777" w:rsidR="004335ED" w:rsidRPr="00DD6CFB" w:rsidRDefault="004335ED" w:rsidP="000D75B4">
            <w:pPr>
              <w:pStyle w:val="TAL"/>
              <w:rPr>
                <w:lang w:eastAsia="en-US"/>
              </w:rPr>
            </w:pPr>
            <w:r w:rsidRPr="00DD6CFB">
              <w:rPr>
                <w:lang w:eastAsia="en-US"/>
              </w:rPr>
              <w:t xml:space="preserve">Add IEs </w:t>
            </w:r>
            <w:proofErr w:type="spellStart"/>
            <w:r w:rsidRPr="00DD6CFB">
              <w:rPr>
                <w:lang w:eastAsia="en-US"/>
              </w:rPr>
              <w:t>NeedForGapNCSG-ConfigEUTRA</w:t>
            </w:r>
            <w:proofErr w:type="spellEnd"/>
            <w:r w:rsidRPr="00DD6CFB">
              <w:rPr>
                <w:lang w:eastAsia="en-US"/>
              </w:rPr>
              <w:t xml:space="preserve">, </w:t>
            </w:r>
            <w:proofErr w:type="spellStart"/>
            <w:r w:rsidRPr="00DD6CFB">
              <w:rPr>
                <w:lang w:eastAsia="en-US"/>
              </w:rPr>
              <w:t>NeedForGapNCSG-ConfigNR</w:t>
            </w:r>
            <w:proofErr w:type="spellEnd"/>
            <w:r w:rsidRPr="00DD6CFB">
              <w:rPr>
                <w:lang w:eastAsia="en-US"/>
              </w:rPr>
              <w:t xml:space="preserve">, </w:t>
            </w:r>
            <w:proofErr w:type="spellStart"/>
            <w:r w:rsidRPr="00DD6CFB">
              <w:rPr>
                <w:lang w:eastAsia="en-US"/>
              </w:rPr>
              <w:t>NeedForGapNCSG-InfoEUTRA</w:t>
            </w:r>
            <w:proofErr w:type="spellEnd"/>
            <w:r w:rsidRPr="00DD6CFB">
              <w:rPr>
                <w:lang w:eastAsia="en-US"/>
              </w:rPr>
              <w:t xml:space="preserve"> and </w:t>
            </w:r>
            <w:proofErr w:type="spellStart"/>
            <w:r w:rsidRPr="00DD6CFB">
              <w:rPr>
                <w:lang w:eastAsia="en-US"/>
              </w:rPr>
              <w:t>NeedForGapNCSG-InfoNR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13BCC" w14:textId="77777777" w:rsidR="004335ED" w:rsidRPr="00DD6CFB" w:rsidRDefault="004335ED" w:rsidP="000D75B4">
            <w:pPr>
              <w:pStyle w:val="TAL"/>
              <w:rPr>
                <w:lang w:eastAsia="en-US"/>
              </w:rPr>
            </w:pPr>
            <w:r w:rsidRPr="00DD6CFB">
              <w:rPr>
                <w:lang w:eastAsia="en-US"/>
              </w:rPr>
              <w:t>17.6.0</w:t>
            </w:r>
          </w:p>
        </w:tc>
      </w:tr>
      <w:tr w:rsidR="004335ED" w:rsidRPr="0031204F" w14:paraId="19EC70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7C9255"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068C44"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C7D1" w14:textId="77777777" w:rsidR="004335ED" w:rsidRPr="00DD6CFB" w:rsidRDefault="004335ED" w:rsidP="000D75B4">
            <w:pPr>
              <w:pStyle w:val="TAL"/>
              <w:rPr>
                <w:lang w:eastAsia="en-US"/>
              </w:rPr>
            </w:pPr>
            <w:r w:rsidRPr="00DD6CFB">
              <w:rPr>
                <w:lang w:eastAsia="en-US"/>
              </w:rPr>
              <w:t>R5-224820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1A932" w14:textId="77777777" w:rsidR="004335ED" w:rsidRPr="00DD6CFB" w:rsidRDefault="004335ED" w:rsidP="000D75B4">
            <w:pPr>
              <w:pStyle w:val="TAL"/>
              <w:rPr>
                <w:lang w:eastAsia="en-US"/>
              </w:rPr>
            </w:pPr>
            <w:r w:rsidRPr="00DD6CFB">
              <w:rPr>
                <w:lang w:eastAsia="en-US"/>
              </w:rPr>
              <w:t>2515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2497D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E1E12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8860B"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NonCellDefiningSSB</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B0FDD" w14:textId="77777777" w:rsidR="004335ED" w:rsidRPr="00DD6CFB" w:rsidRDefault="004335ED" w:rsidP="000D75B4">
            <w:pPr>
              <w:pStyle w:val="TAL"/>
              <w:rPr>
                <w:lang w:eastAsia="en-US"/>
              </w:rPr>
            </w:pPr>
            <w:r w:rsidRPr="00DD6CFB">
              <w:rPr>
                <w:lang w:eastAsia="en-US"/>
              </w:rPr>
              <w:t>17.6.0</w:t>
            </w:r>
          </w:p>
        </w:tc>
      </w:tr>
      <w:tr w:rsidR="004335ED" w:rsidRPr="0031204F" w14:paraId="2B1027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9713A2"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D8FFAD"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550D0" w14:textId="77777777" w:rsidR="004335ED" w:rsidRPr="00DD6CFB" w:rsidRDefault="004335ED" w:rsidP="000D75B4">
            <w:pPr>
              <w:pStyle w:val="TAL"/>
              <w:rPr>
                <w:lang w:eastAsia="en-US"/>
              </w:rPr>
            </w:pPr>
            <w:r w:rsidRPr="00DD6CFB">
              <w:rPr>
                <w:lang w:eastAsia="en-US"/>
              </w:rPr>
              <w:t>R5-224821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A018C" w14:textId="77777777" w:rsidR="004335ED" w:rsidRPr="00DD6CFB" w:rsidRDefault="004335ED" w:rsidP="000D75B4">
            <w:pPr>
              <w:pStyle w:val="TAL"/>
              <w:rPr>
                <w:lang w:eastAsia="en-US"/>
              </w:rPr>
            </w:pPr>
            <w:r w:rsidRPr="00DD6CFB">
              <w:rPr>
                <w:lang w:eastAsia="en-US"/>
              </w:rPr>
              <w:t>2516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6A245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01C8B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E18E1" w14:textId="77777777" w:rsidR="004335ED" w:rsidRPr="00DD6CFB" w:rsidRDefault="004335ED" w:rsidP="000D75B4">
            <w:pPr>
              <w:pStyle w:val="TAL"/>
              <w:rPr>
                <w:lang w:eastAsia="en-US"/>
              </w:rPr>
            </w:pPr>
            <w:r w:rsidRPr="00DD6CFB">
              <w:rPr>
                <w:lang w:eastAsia="en-US"/>
              </w:rPr>
              <w:t>Add IE NR-DL-PRS-PDC-Info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D4801" w14:textId="77777777" w:rsidR="004335ED" w:rsidRPr="00DD6CFB" w:rsidRDefault="004335ED" w:rsidP="000D75B4">
            <w:pPr>
              <w:pStyle w:val="TAL"/>
              <w:rPr>
                <w:lang w:eastAsia="en-US"/>
              </w:rPr>
            </w:pPr>
            <w:r w:rsidRPr="00DD6CFB">
              <w:rPr>
                <w:lang w:eastAsia="en-US"/>
              </w:rPr>
              <w:t>17.6.0</w:t>
            </w:r>
          </w:p>
        </w:tc>
      </w:tr>
      <w:tr w:rsidR="004335ED" w:rsidRPr="0031204F" w14:paraId="4C17A76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BAE660"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24B73C"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9641C7" w14:textId="77777777" w:rsidR="004335ED" w:rsidRPr="00DD6CFB" w:rsidRDefault="004335ED" w:rsidP="000D75B4">
            <w:pPr>
              <w:pStyle w:val="TAL"/>
              <w:rPr>
                <w:lang w:eastAsia="en-US"/>
              </w:rPr>
            </w:pPr>
            <w:r w:rsidRPr="00DD6CFB">
              <w:rPr>
                <w:lang w:eastAsia="en-US"/>
              </w:rPr>
              <w:t>R5-224822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645FC" w14:textId="77777777" w:rsidR="004335ED" w:rsidRPr="00DD6CFB" w:rsidRDefault="004335ED" w:rsidP="000D75B4">
            <w:pPr>
              <w:pStyle w:val="TAL"/>
              <w:rPr>
                <w:lang w:eastAsia="en-US"/>
              </w:rPr>
            </w:pPr>
            <w:r w:rsidRPr="00DD6CFB">
              <w:rPr>
                <w:lang w:eastAsia="en-US"/>
              </w:rPr>
              <w:t>2517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7B475"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F2B32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D010C0" w14:textId="77777777" w:rsidR="004335ED" w:rsidRPr="00DD6CFB" w:rsidRDefault="004335ED" w:rsidP="000D75B4">
            <w:pPr>
              <w:pStyle w:val="TAL"/>
              <w:rPr>
                <w:lang w:eastAsia="en-US"/>
              </w:rPr>
            </w:pPr>
            <w:r w:rsidRPr="00DD6CFB">
              <w:rPr>
                <w:lang w:eastAsia="en-US"/>
              </w:rPr>
              <w:t>Add IEs NSAG-</w:t>
            </w:r>
            <w:proofErr w:type="spellStart"/>
            <w:r w:rsidRPr="00DD6CFB">
              <w:rPr>
                <w:lang w:eastAsia="en-US"/>
              </w:rPr>
              <w:t>IdentityInfo</w:t>
            </w:r>
            <w:proofErr w:type="spellEnd"/>
            <w:r w:rsidRPr="00DD6CFB">
              <w:rPr>
                <w:lang w:eastAsia="en-US"/>
              </w:rPr>
              <w:t xml:space="preserve"> and NTN-Config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5BF6" w14:textId="77777777" w:rsidR="004335ED" w:rsidRPr="00DD6CFB" w:rsidRDefault="004335ED" w:rsidP="000D75B4">
            <w:pPr>
              <w:pStyle w:val="TAL"/>
              <w:rPr>
                <w:lang w:eastAsia="en-US"/>
              </w:rPr>
            </w:pPr>
            <w:r w:rsidRPr="00DD6CFB">
              <w:rPr>
                <w:lang w:eastAsia="en-US"/>
              </w:rPr>
              <w:t>17.6.0</w:t>
            </w:r>
          </w:p>
        </w:tc>
      </w:tr>
      <w:tr w:rsidR="004335ED" w:rsidRPr="0031204F" w14:paraId="5750DB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7E4614"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534C6E"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A7BF4C" w14:textId="77777777" w:rsidR="004335ED" w:rsidRPr="00DD6CFB" w:rsidRDefault="004335ED" w:rsidP="000D75B4">
            <w:pPr>
              <w:pStyle w:val="TAL"/>
              <w:rPr>
                <w:lang w:eastAsia="en-US"/>
              </w:rPr>
            </w:pPr>
            <w:r w:rsidRPr="00DD6CFB">
              <w:rPr>
                <w:lang w:eastAsia="en-US"/>
              </w:rPr>
              <w:t>R5-224824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2AE51" w14:textId="77777777" w:rsidR="004335ED" w:rsidRPr="00DD6CFB" w:rsidRDefault="004335ED" w:rsidP="000D75B4">
            <w:pPr>
              <w:pStyle w:val="TAL"/>
              <w:rPr>
                <w:lang w:eastAsia="en-US"/>
              </w:rPr>
            </w:pPr>
            <w:r w:rsidRPr="00DD6CFB">
              <w:rPr>
                <w:lang w:eastAsia="en-US"/>
              </w:rPr>
              <w:t>2519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C60110"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23A00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EDE85" w14:textId="77777777" w:rsidR="004335ED" w:rsidRPr="00DD6CFB" w:rsidRDefault="004335ED" w:rsidP="000D75B4">
            <w:pPr>
              <w:pStyle w:val="TAL"/>
              <w:rPr>
                <w:lang w:eastAsia="en-US"/>
              </w:rPr>
            </w:pPr>
            <w:r w:rsidRPr="00DD6CFB">
              <w:rPr>
                <w:lang w:eastAsia="en-US"/>
              </w:rPr>
              <w:t xml:space="preserve">Add IEs </w:t>
            </w:r>
            <w:proofErr w:type="spellStart"/>
            <w:r w:rsidRPr="00DD6CFB">
              <w:rPr>
                <w:lang w:eastAsia="en-US"/>
              </w:rPr>
              <w:t>RxTxTimeDiff</w:t>
            </w:r>
            <w:proofErr w:type="spellEnd"/>
            <w:r w:rsidRPr="00DD6CFB">
              <w:rPr>
                <w:lang w:eastAsia="en-US"/>
              </w:rPr>
              <w:t xml:space="preserve">, </w:t>
            </w:r>
            <w:proofErr w:type="spellStart"/>
            <w:r w:rsidRPr="00DD6CFB">
              <w:rPr>
                <w:lang w:eastAsia="en-US"/>
              </w:rPr>
              <w:t>SCellActivationRS</w:t>
            </w:r>
            <w:proofErr w:type="spellEnd"/>
            <w:r w:rsidRPr="00DD6CFB">
              <w:rPr>
                <w:lang w:eastAsia="en-US"/>
              </w:rPr>
              <w:t xml:space="preserve">-Config and </w:t>
            </w:r>
            <w:proofErr w:type="spellStart"/>
            <w:r w:rsidRPr="00DD6CFB">
              <w:rPr>
                <w:lang w:eastAsia="en-US"/>
              </w:rPr>
              <w:t>SCellActivationRS-ConfigId</w:t>
            </w:r>
            <w:proofErr w:type="spellEnd"/>
            <w:r w:rsidRPr="00DD6CFB">
              <w:rPr>
                <w:lang w:eastAsia="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B7414" w14:textId="77777777" w:rsidR="004335ED" w:rsidRPr="00DD6CFB" w:rsidRDefault="004335ED" w:rsidP="000D75B4">
            <w:pPr>
              <w:pStyle w:val="TAL"/>
              <w:rPr>
                <w:lang w:eastAsia="en-US"/>
              </w:rPr>
            </w:pPr>
            <w:r w:rsidRPr="00DD6CFB">
              <w:rPr>
                <w:lang w:eastAsia="en-US"/>
              </w:rPr>
              <w:t>17.6.0</w:t>
            </w:r>
          </w:p>
        </w:tc>
      </w:tr>
      <w:tr w:rsidR="004335ED" w:rsidRPr="0031204F" w14:paraId="3B7CCB9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143FA4"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DA6267"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FDCB80" w14:textId="77777777" w:rsidR="004335ED" w:rsidRPr="00DD6CFB" w:rsidRDefault="004335ED" w:rsidP="000D75B4">
            <w:pPr>
              <w:pStyle w:val="TAL"/>
              <w:rPr>
                <w:lang w:eastAsia="en-US"/>
              </w:rPr>
            </w:pPr>
            <w:r w:rsidRPr="00DD6CFB">
              <w:rPr>
                <w:lang w:eastAsia="en-US"/>
              </w:rPr>
              <w:t>R5-224825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4F5A5" w14:textId="77777777" w:rsidR="004335ED" w:rsidRPr="00DD6CFB" w:rsidRDefault="004335ED" w:rsidP="000D75B4">
            <w:pPr>
              <w:pStyle w:val="TAL"/>
              <w:rPr>
                <w:lang w:eastAsia="en-US"/>
              </w:rPr>
            </w:pPr>
            <w:r w:rsidRPr="00DD6CFB">
              <w:rPr>
                <w:lang w:eastAsia="en-US"/>
              </w:rPr>
              <w:t>2520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0966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97CB7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661F80"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SemiStaticChannelAccessConfigUE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D347F7" w14:textId="77777777" w:rsidR="004335ED" w:rsidRPr="00DD6CFB" w:rsidRDefault="004335ED" w:rsidP="000D75B4">
            <w:pPr>
              <w:pStyle w:val="TAL"/>
              <w:rPr>
                <w:lang w:eastAsia="en-US"/>
              </w:rPr>
            </w:pPr>
            <w:r w:rsidRPr="00DD6CFB">
              <w:rPr>
                <w:lang w:eastAsia="en-US"/>
              </w:rPr>
              <w:t>17.6.0</w:t>
            </w:r>
          </w:p>
        </w:tc>
      </w:tr>
      <w:tr w:rsidR="004335ED" w:rsidRPr="0031204F" w14:paraId="591BA6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9A1E51"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89DC72"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DAE525" w14:textId="77777777" w:rsidR="004335ED" w:rsidRPr="00DD6CFB" w:rsidRDefault="004335ED" w:rsidP="000D75B4">
            <w:pPr>
              <w:pStyle w:val="TAL"/>
              <w:rPr>
                <w:lang w:eastAsia="en-US"/>
              </w:rPr>
            </w:pPr>
            <w:r w:rsidRPr="00DD6CFB">
              <w:rPr>
                <w:lang w:eastAsia="en-US"/>
              </w:rPr>
              <w:t>R5-224859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58D36" w14:textId="77777777" w:rsidR="004335ED" w:rsidRPr="00DD6CFB" w:rsidRDefault="004335ED" w:rsidP="000D75B4">
            <w:pPr>
              <w:pStyle w:val="TAL"/>
              <w:rPr>
                <w:lang w:eastAsia="en-US"/>
              </w:rPr>
            </w:pPr>
            <w:r w:rsidRPr="00DD6CFB">
              <w:rPr>
                <w:lang w:eastAsia="en-US"/>
              </w:rPr>
              <w:t>2521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7497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AAA6B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CA6258" w14:textId="77777777" w:rsidR="004335ED" w:rsidRPr="00DD6CFB" w:rsidRDefault="004335ED" w:rsidP="000D75B4">
            <w:pPr>
              <w:pStyle w:val="TAL"/>
              <w:rPr>
                <w:lang w:eastAsia="en-US"/>
              </w:rPr>
            </w:pPr>
            <w:r w:rsidRPr="00DD6CFB">
              <w:rPr>
                <w:lang w:eastAsia="en-US"/>
              </w:rPr>
              <w:t>Add IE TCI-Info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B95B9" w14:textId="77777777" w:rsidR="004335ED" w:rsidRPr="00DD6CFB" w:rsidRDefault="004335ED" w:rsidP="000D75B4">
            <w:pPr>
              <w:pStyle w:val="TAL"/>
              <w:rPr>
                <w:lang w:eastAsia="en-US"/>
              </w:rPr>
            </w:pPr>
            <w:r w:rsidRPr="00DD6CFB">
              <w:rPr>
                <w:lang w:eastAsia="en-US"/>
              </w:rPr>
              <w:t>17.6.0</w:t>
            </w:r>
          </w:p>
        </w:tc>
      </w:tr>
      <w:tr w:rsidR="004335ED" w:rsidRPr="0031204F" w14:paraId="2B399A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C339F6"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934086"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1F2A53" w14:textId="77777777" w:rsidR="004335ED" w:rsidRPr="00DD6CFB" w:rsidRDefault="004335ED" w:rsidP="000D75B4">
            <w:pPr>
              <w:pStyle w:val="TAL"/>
              <w:rPr>
                <w:lang w:eastAsia="en-US"/>
              </w:rPr>
            </w:pPr>
            <w:r w:rsidRPr="00DD6CFB">
              <w:rPr>
                <w:lang w:eastAsia="en-US"/>
              </w:rPr>
              <w:t>R5-224860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7D3B" w14:textId="77777777" w:rsidR="004335ED" w:rsidRPr="00DD6CFB" w:rsidRDefault="004335ED" w:rsidP="000D75B4">
            <w:pPr>
              <w:pStyle w:val="TAL"/>
              <w:rPr>
                <w:lang w:eastAsia="en-US"/>
              </w:rPr>
            </w:pPr>
            <w:r w:rsidRPr="00DD6CFB">
              <w:rPr>
                <w:lang w:eastAsia="en-US"/>
              </w:rPr>
              <w:t>2522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7C1A6C"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E80D9"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1AF9D" w14:textId="77777777" w:rsidR="004335ED" w:rsidRPr="00DD6CFB" w:rsidRDefault="004335ED" w:rsidP="000D75B4">
            <w:pPr>
              <w:pStyle w:val="TAL"/>
              <w:rPr>
                <w:lang w:eastAsia="en-US"/>
              </w:rPr>
            </w:pPr>
            <w:r w:rsidRPr="00DD6CFB">
              <w:rPr>
                <w:lang w:eastAsia="en-US"/>
              </w:rPr>
              <w:t>Add IE UE-</w:t>
            </w:r>
            <w:proofErr w:type="spellStart"/>
            <w:r w:rsidRPr="00DD6CFB">
              <w:rPr>
                <w:lang w:eastAsia="en-US"/>
              </w:rPr>
              <w:t>TimersAndConstantsRemoteUE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B0F5F" w14:textId="77777777" w:rsidR="004335ED" w:rsidRPr="00DD6CFB" w:rsidRDefault="004335ED" w:rsidP="000D75B4">
            <w:pPr>
              <w:pStyle w:val="TAL"/>
              <w:rPr>
                <w:lang w:eastAsia="en-US"/>
              </w:rPr>
            </w:pPr>
            <w:r w:rsidRPr="00DD6CFB">
              <w:rPr>
                <w:lang w:eastAsia="en-US"/>
              </w:rPr>
              <w:t>17.6.0</w:t>
            </w:r>
          </w:p>
        </w:tc>
      </w:tr>
      <w:tr w:rsidR="004335ED" w:rsidRPr="0031204F" w14:paraId="1E9B8A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EC359F"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D1F965"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594900" w14:textId="77777777" w:rsidR="004335ED" w:rsidRPr="00DD6CFB" w:rsidRDefault="004335ED" w:rsidP="000D75B4">
            <w:pPr>
              <w:pStyle w:val="TAL"/>
              <w:rPr>
                <w:lang w:eastAsia="en-US"/>
              </w:rPr>
            </w:pPr>
            <w:r w:rsidRPr="00DD6CFB">
              <w:rPr>
                <w:lang w:eastAsia="en-US"/>
              </w:rPr>
              <w:t>R5-224861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2260B" w14:textId="77777777" w:rsidR="004335ED" w:rsidRPr="00DD6CFB" w:rsidRDefault="004335ED" w:rsidP="000D75B4">
            <w:pPr>
              <w:pStyle w:val="TAL"/>
              <w:rPr>
                <w:lang w:eastAsia="en-US"/>
              </w:rPr>
            </w:pPr>
            <w:r w:rsidRPr="00DD6CFB">
              <w:rPr>
                <w:lang w:eastAsia="en-US"/>
              </w:rPr>
              <w:t>2523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8A51C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71358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0941B" w14:textId="77777777" w:rsidR="004335ED" w:rsidRPr="00DD6CFB" w:rsidRDefault="004335ED" w:rsidP="000D75B4">
            <w:pPr>
              <w:pStyle w:val="TAL"/>
              <w:rPr>
                <w:lang w:eastAsia="en-US"/>
              </w:rPr>
            </w:pPr>
            <w:r w:rsidRPr="00DD6CFB">
              <w:rPr>
                <w:lang w:eastAsia="en-US"/>
              </w:rPr>
              <w:t>Add IEs UL-</w:t>
            </w:r>
            <w:proofErr w:type="spellStart"/>
            <w:r w:rsidRPr="00DD6CFB">
              <w:rPr>
                <w:lang w:eastAsia="en-US"/>
              </w:rPr>
              <w:t>ExcessDelayConfig</w:t>
            </w:r>
            <w:proofErr w:type="spellEnd"/>
            <w:r w:rsidRPr="00DD6CFB">
              <w:rPr>
                <w:lang w:eastAsia="en-US"/>
              </w:rPr>
              <w:t xml:space="preserve"> and UE UL-GapFR2-Config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E8B87" w14:textId="77777777" w:rsidR="004335ED" w:rsidRPr="00DD6CFB" w:rsidRDefault="004335ED" w:rsidP="000D75B4">
            <w:pPr>
              <w:pStyle w:val="TAL"/>
              <w:rPr>
                <w:lang w:eastAsia="en-US"/>
              </w:rPr>
            </w:pPr>
            <w:r w:rsidRPr="00DD6CFB">
              <w:rPr>
                <w:lang w:eastAsia="en-US"/>
              </w:rPr>
              <w:t>17.6.0</w:t>
            </w:r>
          </w:p>
        </w:tc>
      </w:tr>
      <w:tr w:rsidR="004335ED" w:rsidRPr="0031204F" w14:paraId="6AEDAD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2F062A"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C4A55"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8C66E2" w14:textId="77777777" w:rsidR="004335ED" w:rsidRPr="00DD6CFB" w:rsidRDefault="004335ED" w:rsidP="000D75B4">
            <w:pPr>
              <w:pStyle w:val="TAL"/>
              <w:rPr>
                <w:lang w:eastAsia="en-US"/>
              </w:rPr>
            </w:pPr>
            <w:r w:rsidRPr="00DD6CFB">
              <w:rPr>
                <w:lang w:eastAsia="en-US"/>
              </w:rPr>
              <w:t>R5-224862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3DB4C" w14:textId="77777777" w:rsidR="004335ED" w:rsidRPr="00DD6CFB" w:rsidRDefault="004335ED" w:rsidP="000D75B4">
            <w:pPr>
              <w:pStyle w:val="TAL"/>
              <w:rPr>
                <w:lang w:eastAsia="en-US"/>
              </w:rPr>
            </w:pPr>
            <w:r w:rsidRPr="00DD6CFB">
              <w:rPr>
                <w:lang w:eastAsia="en-US"/>
              </w:rPr>
              <w:t>2524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10BB5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F0C6E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CAB19" w14:textId="77777777" w:rsidR="004335ED" w:rsidRPr="00DD6CFB" w:rsidRDefault="004335ED" w:rsidP="000D75B4">
            <w:pPr>
              <w:pStyle w:val="TAL"/>
              <w:rPr>
                <w:lang w:eastAsia="en-US"/>
              </w:rPr>
            </w:pPr>
            <w:r w:rsidRPr="00DD6CFB">
              <w:rPr>
                <w:lang w:eastAsia="en-US"/>
              </w:rPr>
              <w:t>Add IEs Uplink-</w:t>
            </w:r>
            <w:proofErr w:type="spellStart"/>
            <w:r w:rsidRPr="00DD6CFB">
              <w:rPr>
                <w:lang w:eastAsia="en-US"/>
              </w:rPr>
              <w:t>PowerControl</w:t>
            </w:r>
            <w:proofErr w:type="spellEnd"/>
            <w:r w:rsidRPr="00DD6CFB">
              <w:rPr>
                <w:lang w:eastAsia="en-US"/>
              </w:rPr>
              <w:t xml:space="preserve">, </w:t>
            </w:r>
            <w:proofErr w:type="spellStart"/>
            <w:r w:rsidRPr="00DD6CFB">
              <w:rPr>
                <w:lang w:eastAsia="en-US"/>
              </w:rPr>
              <w:t>Uu-RelayRLC-ChannelConfig</w:t>
            </w:r>
            <w:proofErr w:type="spellEnd"/>
            <w:r w:rsidRPr="00DD6CFB">
              <w:rPr>
                <w:lang w:eastAsia="en-US"/>
              </w:rPr>
              <w:t xml:space="preserve"> and </w:t>
            </w:r>
            <w:proofErr w:type="spellStart"/>
            <w:r w:rsidRPr="00DD6CFB">
              <w:rPr>
                <w:lang w:eastAsia="en-US"/>
              </w:rPr>
              <w:t>Uu-RelayRLC-ChannelID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CA39D" w14:textId="77777777" w:rsidR="004335ED" w:rsidRPr="00DD6CFB" w:rsidRDefault="004335ED" w:rsidP="000D75B4">
            <w:pPr>
              <w:pStyle w:val="TAL"/>
              <w:rPr>
                <w:lang w:eastAsia="en-US"/>
              </w:rPr>
            </w:pPr>
            <w:r w:rsidRPr="00DD6CFB">
              <w:rPr>
                <w:lang w:eastAsia="en-US"/>
              </w:rPr>
              <w:t>17.6.0</w:t>
            </w:r>
          </w:p>
        </w:tc>
      </w:tr>
      <w:tr w:rsidR="004335ED" w:rsidRPr="0031204F" w14:paraId="49C41CD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2418CD"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D84C68"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F82D1C" w14:textId="77777777" w:rsidR="004335ED" w:rsidRPr="00DD6CFB" w:rsidRDefault="004335ED" w:rsidP="000D75B4">
            <w:pPr>
              <w:pStyle w:val="TAL"/>
              <w:rPr>
                <w:lang w:eastAsia="en-US"/>
              </w:rPr>
            </w:pPr>
            <w:r w:rsidRPr="00DD6CFB">
              <w:rPr>
                <w:lang w:eastAsia="en-US"/>
              </w:rPr>
              <w:t>R5-224863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78AC6" w14:textId="77777777" w:rsidR="004335ED" w:rsidRPr="00DD6CFB" w:rsidRDefault="004335ED" w:rsidP="000D75B4">
            <w:pPr>
              <w:pStyle w:val="TAL"/>
              <w:rPr>
                <w:lang w:eastAsia="en-US"/>
              </w:rPr>
            </w:pPr>
            <w:r w:rsidRPr="00DD6CFB">
              <w:rPr>
                <w:lang w:eastAsia="en-US"/>
              </w:rPr>
              <w:t>2525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C3B4A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F66BF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9DCBF"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AppLayerMeasParameters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64D67" w14:textId="77777777" w:rsidR="004335ED" w:rsidRPr="00DD6CFB" w:rsidRDefault="004335ED" w:rsidP="000D75B4">
            <w:pPr>
              <w:pStyle w:val="TAL"/>
              <w:rPr>
                <w:lang w:eastAsia="en-US"/>
              </w:rPr>
            </w:pPr>
            <w:r w:rsidRPr="00DD6CFB">
              <w:rPr>
                <w:lang w:eastAsia="en-US"/>
              </w:rPr>
              <w:t>17.6.0</w:t>
            </w:r>
          </w:p>
        </w:tc>
      </w:tr>
      <w:tr w:rsidR="004335ED" w:rsidRPr="0031204F" w14:paraId="14FCAD1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3945030"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D4FC41"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DE3A01" w14:textId="77777777" w:rsidR="004335ED" w:rsidRPr="00DD6CFB" w:rsidRDefault="004335ED" w:rsidP="000D75B4">
            <w:pPr>
              <w:pStyle w:val="TAL"/>
              <w:rPr>
                <w:lang w:eastAsia="en-US"/>
              </w:rPr>
            </w:pPr>
            <w:r w:rsidRPr="00DD6CFB">
              <w:rPr>
                <w:lang w:eastAsia="en-US"/>
              </w:rPr>
              <w:t>R5-224864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423E3" w14:textId="77777777" w:rsidR="004335ED" w:rsidRPr="00DD6CFB" w:rsidRDefault="004335ED" w:rsidP="000D75B4">
            <w:pPr>
              <w:pStyle w:val="TAL"/>
              <w:rPr>
                <w:lang w:eastAsia="en-US"/>
              </w:rPr>
            </w:pPr>
            <w:r w:rsidRPr="00DD6CFB">
              <w:rPr>
                <w:lang w:eastAsia="en-US"/>
              </w:rPr>
              <w:t>2526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C1880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8CD9E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902678" w14:textId="77777777" w:rsidR="004335ED" w:rsidRPr="00DD6CFB" w:rsidRDefault="004335ED" w:rsidP="000D75B4">
            <w:pPr>
              <w:pStyle w:val="TAL"/>
              <w:rPr>
                <w:lang w:eastAsia="en-US"/>
              </w:rPr>
            </w:pPr>
            <w:r w:rsidRPr="00DD6CFB">
              <w:rPr>
                <w:lang w:eastAsia="en-US"/>
              </w:rPr>
              <w:t>Add IE FR2-2-AccessParamsPerBand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0A23D" w14:textId="77777777" w:rsidR="004335ED" w:rsidRPr="00DD6CFB" w:rsidRDefault="004335ED" w:rsidP="000D75B4">
            <w:pPr>
              <w:pStyle w:val="TAL"/>
              <w:rPr>
                <w:lang w:eastAsia="en-US"/>
              </w:rPr>
            </w:pPr>
            <w:r w:rsidRPr="00DD6CFB">
              <w:rPr>
                <w:lang w:eastAsia="en-US"/>
              </w:rPr>
              <w:t>17.6.0</w:t>
            </w:r>
          </w:p>
        </w:tc>
      </w:tr>
      <w:tr w:rsidR="004335ED" w:rsidRPr="0031204F" w14:paraId="201CCF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3C7"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72186"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0DEF6A" w14:textId="77777777" w:rsidR="004335ED" w:rsidRPr="00DD6CFB" w:rsidRDefault="004335ED" w:rsidP="000D75B4">
            <w:pPr>
              <w:pStyle w:val="TAL"/>
              <w:rPr>
                <w:lang w:eastAsia="en-US"/>
              </w:rPr>
            </w:pPr>
            <w:r w:rsidRPr="00DD6CFB">
              <w:rPr>
                <w:lang w:eastAsia="en-US"/>
              </w:rPr>
              <w:t>R5-224877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69844" w14:textId="77777777" w:rsidR="004335ED" w:rsidRPr="00DD6CFB" w:rsidRDefault="004335ED" w:rsidP="000D75B4">
            <w:pPr>
              <w:pStyle w:val="TAL"/>
              <w:rPr>
                <w:lang w:eastAsia="en-US"/>
              </w:rPr>
            </w:pPr>
            <w:r w:rsidRPr="00DD6CFB">
              <w:rPr>
                <w:lang w:eastAsia="en-US"/>
              </w:rPr>
              <w:t>2528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2C2BC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97C77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CAC3F" w14:textId="77777777" w:rsidR="004335ED" w:rsidRPr="00DD6CFB" w:rsidRDefault="004335ED" w:rsidP="000D75B4">
            <w:pPr>
              <w:pStyle w:val="TAL"/>
              <w:rPr>
                <w:lang w:eastAsia="en-US"/>
              </w:rPr>
            </w:pPr>
            <w:r w:rsidRPr="00DD6CFB">
              <w:rPr>
                <w:lang w:eastAsia="en-US"/>
              </w:rPr>
              <w:t>Add IE NTN-Parameters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8E2AD" w14:textId="77777777" w:rsidR="004335ED" w:rsidRPr="00DD6CFB" w:rsidRDefault="004335ED" w:rsidP="000D75B4">
            <w:pPr>
              <w:pStyle w:val="TAL"/>
              <w:rPr>
                <w:lang w:eastAsia="en-US"/>
              </w:rPr>
            </w:pPr>
            <w:r w:rsidRPr="00DD6CFB">
              <w:rPr>
                <w:lang w:eastAsia="en-US"/>
              </w:rPr>
              <w:t>17.6.0</w:t>
            </w:r>
          </w:p>
        </w:tc>
      </w:tr>
      <w:tr w:rsidR="004335ED" w:rsidRPr="0031204F" w14:paraId="31BDB5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3E3022"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C948DD"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FD2F2F" w14:textId="77777777" w:rsidR="004335ED" w:rsidRPr="00DD6CFB" w:rsidRDefault="004335ED" w:rsidP="000D75B4">
            <w:pPr>
              <w:pStyle w:val="TAL"/>
              <w:rPr>
                <w:lang w:eastAsia="en-US"/>
              </w:rPr>
            </w:pPr>
            <w:r w:rsidRPr="00DD6CFB">
              <w:rPr>
                <w:lang w:eastAsia="en-US"/>
              </w:rPr>
              <w:t>R5-224878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8034D" w14:textId="77777777" w:rsidR="004335ED" w:rsidRPr="00DD6CFB" w:rsidRDefault="004335ED" w:rsidP="000D75B4">
            <w:pPr>
              <w:pStyle w:val="TAL"/>
              <w:rPr>
                <w:lang w:eastAsia="en-US"/>
              </w:rPr>
            </w:pPr>
            <w:r w:rsidRPr="00DD6CFB">
              <w:rPr>
                <w:lang w:eastAsia="en-US"/>
              </w:rPr>
              <w:t>2529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738A1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85B4DA"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7EC08" w14:textId="77777777" w:rsidR="004335ED" w:rsidRPr="00DD6CFB" w:rsidRDefault="004335ED" w:rsidP="000D75B4">
            <w:pPr>
              <w:pStyle w:val="TAL"/>
              <w:rPr>
                <w:lang w:eastAsia="en-US"/>
              </w:rPr>
            </w:pPr>
            <w:r w:rsidRPr="00DD6CFB">
              <w:rPr>
                <w:lang w:eastAsia="en-US"/>
              </w:rPr>
              <w:t>Add IE PosSRS-RRC-Inactive-OutsideInitialUL-BWP-r17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6CAC4" w14:textId="77777777" w:rsidR="004335ED" w:rsidRPr="00DD6CFB" w:rsidRDefault="004335ED" w:rsidP="000D75B4">
            <w:pPr>
              <w:pStyle w:val="TAL"/>
              <w:rPr>
                <w:lang w:eastAsia="en-US"/>
              </w:rPr>
            </w:pPr>
            <w:r w:rsidRPr="00DD6CFB">
              <w:rPr>
                <w:lang w:eastAsia="en-US"/>
              </w:rPr>
              <w:t>17.6.0</w:t>
            </w:r>
          </w:p>
        </w:tc>
      </w:tr>
      <w:tr w:rsidR="004335ED" w:rsidRPr="0031204F" w14:paraId="1EC837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EB58F6"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C0B4AD"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E02C7C" w14:textId="77777777" w:rsidR="004335ED" w:rsidRPr="00DD6CFB" w:rsidRDefault="004335ED" w:rsidP="000D75B4">
            <w:pPr>
              <w:pStyle w:val="TAL"/>
              <w:rPr>
                <w:lang w:eastAsia="en-US"/>
              </w:rPr>
            </w:pPr>
            <w:r w:rsidRPr="00DD6CFB">
              <w:rPr>
                <w:lang w:eastAsia="en-US"/>
              </w:rPr>
              <w:t>R5-224880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7082" w14:textId="77777777" w:rsidR="004335ED" w:rsidRPr="00DD6CFB" w:rsidRDefault="004335ED" w:rsidP="000D75B4">
            <w:pPr>
              <w:pStyle w:val="TAL"/>
              <w:rPr>
                <w:lang w:eastAsia="en-US"/>
              </w:rPr>
            </w:pPr>
            <w:r w:rsidRPr="00DD6CFB">
              <w:rPr>
                <w:lang w:eastAsia="en-US"/>
              </w:rPr>
              <w:t>2531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43EE6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1F15E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98293F"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RedCapParameters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2FFB2" w14:textId="77777777" w:rsidR="004335ED" w:rsidRPr="00DD6CFB" w:rsidRDefault="004335ED" w:rsidP="000D75B4">
            <w:pPr>
              <w:pStyle w:val="TAL"/>
              <w:rPr>
                <w:lang w:eastAsia="en-US"/>
              </w:rPr>
            </w:pPr>
            <w:r w:rsidRPr="00DD6CFB">
              <w:rPr>
                <w:lang w:eastAsia="en-US"/>
              </w:rPr>
              <w:t>17.6.0</w:t>
            </w:r>
          </w:p>
        </w:tc>
      </w:tr>
      <w:tr w:rsidR="004335ED" w:rsidRPr="0031204F" w14:paraId="4FA61E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F83F77"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A77479"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2C214C" w14:textId="77777777" w:rsidR="004335ED" w:rsidRPr="00DD6CFB" w:rsidRDefault="004335ED" w:rsidP="000D75B4">
            <w:pPr>
              <w:pStyle w:val="TAL"/>
              <w:rPr>
                <w:lang w:eastAsia="en-US"/>
              </w:rPr>
            </w:pPr>
            <w:r w:rsidRPr="00DD6CFB">
              <w:rPr>
                <w:lang w:eastAsia="en-US"/>
              </w:rPr>
              <w:t>R5-224881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63B34" w14:textId="77777777" w:rsidR="004335ED" w:rsidRPr="00DD6CFB" w:rsidRDefault="004335ED" w:rsidP="000D75B4">
            <w:pPr>
              <w:pStyle w:val="TAL"/>
              <w:rPr>
                <w:lang w:eastAsia="en-US"/>
              </w:rPr>
            </w:pPr>
            <w:r w:rsidRPr="00DD6CFB">
              <w:rPr>
                <w:lang w:eastAsia="en-US"/>
              </w:rPr>
              <w:t>2532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19DE28"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6C7B1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BA70E0" w14:textId="77777777" w:rsidR="004335ED" w:rsidRPr="00DD6CFB" w:rsidRDefault="004335ED" w:rsidP="000D75B4">
            <w:pPr>
              <w:pStyle w:val="TAL"/>
              <w:rPr>
                <w:lang w:eastAsia="en-US"/>
              </w:rPr>
            </w:pPr>
            <w:r w:rsidRPr="00DD6CFB">
              <w:rPr>
                <w:lang w:eastAsia="en-US"/>
              </w:rPr>
              <w:t>Add IE SRS-</w:t>
            </w:r>
            <w:proofErr w:type="spellStart"/>
            <w:r w:rsidRPr="00DD6CFB">
              <w:rPr>
                <w:lang w:eastAsia="en-US"/>
              </w:rPr>
              <w:t>AllPosResourcesRRC</w:t>
            </w:r>
            <w:proofErr w:type="spellEnd"/>
            <w:r w:rsidRPr="00DD6CFB">
              <w:rPr>
                <w:lang w:eastAsia="en-US"/>
              </w:rPr>
              <w:t>-Inactive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92D92" w14:textId="77777777" w:rsidR="004335ED" w:rsidRPr="00DD6CFB" w:rsidRDefault="004335ED" w:rsidP="000D75B4">
            <w:pPr>
              <w:pStyle w:val="TAL"/>
              <w:rPr>
                <w:lang w:eastAsia="en-US"/>
              </w:rPr>
            </w:pPr>
            <w:r w:rsidRPr="00DD6CFB">
              <w:rPr>
                <w:lang w:eastAsia="en-US"/>
              </w:rPr>
              <w:t>17.6.0</w:t>
            </w:r>
          </w:p>
        </w:tc>
      </w:tr>
      <w:tr w:rsidR="004335ED" w:rsidRPr="0031204F" w14:paraId="4C21AF4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FEDD45"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7B7D59"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84C500" w14:textId="77777777" w:rsidR="004335ED" w:rsidRPr="00DD6CFB" w:rsidRDefault="004335ED" w:rsidP="000D75B4">
            <w:pPr>
              <w:pStyle w:val="TAL"/>
              <w:rPr>
                <w:lang w:eastAsia="en-US"/>
              </w:rPr>
            </w:pPr>
            <w:r w:rsidRPr="00DD6CFB">
              <w:rPr>
                <w:lang w:eastAsia="en-US"/>
              </w:rPr>
              <w:t>R5-224882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69300" w14:textId="77777777" w:rsidR="004335ED" w:rsidRPr="00DD6CFB" w:rsidRDefault="004335ED" w:rsidP="000D75B4">
            <w:pPr>
              <w:pStyle w:val="TAL"/>
              <w:rPr>
                <w:lang w:eastAsia="en-US"/>
              </w:rPr>
            </w:pPr>
            <w:r w:rsidRPr="00DD6CFB">
              <w:rPr>
                <w:lang w:eastAsia="en-US"/>
              </w:rPr>
              <w:t>2533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C24689"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18BFF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8A05F" w14:textId="77777777" w:rsidR="004335ED" w:rsidRPr="00DD6CFB" w:rsidRDefault="004335ED" w:rsidP="000D75B4">
            <w:pPr>
              <w:pStyle w:val="TAL"/>
              <w:rPr>
                <w:lang w:eastAsia="en-US"/>
              </w:rPr>
            </w:pPr>
            <w:r w:rsidRPr="00DD6CFB">
              <w:rPr>
                <w:lang w:eastAsia="en-US"/>
              </w:rPr>
              <w:t>Add IE UE-</w:t>
            </w:r>
            <w:proofErr w:type="spellStart"/>
            <w:r w:rsidRPr="00DD6CFB">
              <w:rPr>
                <w:lang w:eastAsia="en-US"/>
              </w:rPr>
              <w:t>RadioPagingInfo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D4735" w14:textId="77777777" w:rsidR="004335ED" w:rsidRPr="00DD6CFB" w:rsidRDefault="004335ED" w:rsidP="000D75B4">
            <w:pPr>
              <w:pStyle w:val="TAL"/>
              <w:rPr>
                <w:lang w:eastAsia="en-US"/>
              </w:rPr>
            </w:pPr>
            <w:r w:rsidRPr="00DD6CFB">
              <w:rPr>
                <w:lang w:eastAsia="en-US"/>
              </w:rPr>
              <w:t>17.6.0</w:t>
            </w:r>
          </w:p>
        </w:tc>
      </w:tr>
      <w:tr w:rsidR="004335ED" w:rsidRPr="0031204F" w14:paraId="39273E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4DBCF0"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5618FC"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92E33" w14:textId="77777777" w:rsidR="004335ED" w:rsidRPr="00DD6CFB" w:rsidRDefault="004335ED" w:rsidP="000D75B4">
            <w:pPr>
              <w:pStyle w:val="TAL"/>
              <w:rPr>
                <w:lang w:eastAsia="en-US"/>
              </w:rPr>
            </w:pPr>
            <w:r w:rsidRPr="00DD6CFB">
              <w:rPr>
                <w:lang w:eastAsia="en-US"/>
              </w:rPr>
              <w:t>R5-224883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E2C47" w14:textId="77777777" w:rsidR="004335ED" w:rsidRPr="00DD6CFB" w:rsidRDefault="004335ED" w:rsidP="000D75B4">
            <w:pPr>
              <w:pStyle w:val="TAL"/>
              <w:rPr>
                <w:lang w:eastAsia="en-US"/>
              </w:rPr>
            </w:pPr>
            <w:r w:rsidRPr="00DD6CFB">
              <w:rPr>
                <w:lang w:eastAsia="en-US"/>
              </w:rPr>
              <w:t>2534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3559C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C2647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95DB89"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AppLayerMeasConfig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40597" w14:textId="77777777" w:rsidR="004335ED" w:rsidRPr="00DD6CFB" w:rsidRDefault="004335ED" w:rsidP="000D75B4">
            <w:pPr>
              <w:pStyle w:val="TAL"/>
              <w:rPr>
                <w:lang w:eastAsia="en-US"/>
              </w:rPr>
            </w:pPr>
            <w:r w:rsidRPr="00DD6CFB">
              <w:rPr>
                <w:lang w:eastAsia="en-US"/>
              </w:rPr>
              <w:t>17.6.0</w:t>
            </w:r>
          </w:p>
        </w:tc>
      </w:tr>
      <w:tr w:rsidR="004335ED" w:rsidRPr="0031204F" w14:paraId="38FE68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8774BF"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96876C"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D61161" w14:textId="77777777" w:rsidR="004335ED" w:rsidRPr="00DD6CFB" w:rsidRDefault="004335ED" w:rsidP="000D75B4">
            <w:pPr>
              <w:pStyle w:val="TAL"/>
              <w:rPr>
                <w:lang w:eastAsia="en-US"/>
              </w:rPr>
            </w:pPr>
            <w:r w:rsidRPr="00DD6CFB">
              <w:rPr>
                <w:lang w:eastAsia="en-US"/>
              </w:rPr>
              <w:t>R5-224909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5733A" w14:textId="77777777" w:rsidR="004335ED" w:rsidRPr="00DD6CFB" w:rsidRDefault="004335ED" w:rsidP="000D75B4">
            <w:pPr>
              <w:pStyle w:val="TAL"/>
              <w:rPr>
                <w:lang w:eastAsia="en-US"/>
              </w:rPr>
            </w:pPr>
            <w:r w:rsidRPr="00DD6CFB">
              <w:rPr>
                <w:lang w:eastAsia="en-US"/>
              </w:rPr>
              <w:t>2535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272B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F830A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00DEC"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DownlinkConfigCommonSIB</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315F7" w14:textId="77777777" w:rsidR="004335ED" w:rsidRPr="00DD6CFB" w:rsidRDefault="004335ED" w:rsidP="000D75B4">
            <w:pPr>
              <w:pStyle w:val="TAL"/>
              <w:rPr>
                <w:lang w:eastAsia="en-US"/>
              </w:rPr>
            </w:pPr>
            <w:r w:rsidRPr="00DD6CFB">
              <w:rPr>
                <w:lang w:eastAsia="en-US"/>
              </w:rPr>
              <w:t>17.6.0</w:t>
            </w:r>
          </w:p>
        </w:tc>
      </w:tr>
      <w:tr w:rsidR="004335ED" w:rsidRPr="0031204F" w14:paraId="169997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031E7A"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B4EF6E"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52493F" w14:textId="77777777" w:rsidR="004335ED" w:rsidRPr="00DD6CFB" w:rsidRDefault="004335ED" w:rsidP="000D75B4">
            <w:pPr>
              <w:pStyle w:val="TAL"/>
              <w:rPr>
                <w:lang w:eastAsia="en-US"/>
              </w:rPr>
            </w:pPr>
            <w:r w:rsidRPr="00DD6CFB">
              <w:rPr>
                <w:lang w:eastAsia="en-US"/>
              </w:rPr>
              <w:t>R5-224912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0BA25" w14:textId="77777777" w:rsidR="004335ED" w:rsidRPr="00DD6CFB" w:rsidRDefault="004335ED" w:rsidP="000D75B4">
            <w:pPr>
              <w:pStyle w:val="TAL"/>
              <w:rPr>
                <w:lang w:eastAsia="en-US"/>
              </w:rPr>
            </w:pPr>
            <w:r w:rsidRPr="00DD6CFB">
              <w:rPr>
                <w:lang w:eastAsia="en-US"/>
              </w:rPr>
              <w:t>2537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82097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B2D76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E5FD7"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MeasObjectNR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F7147" w14:textId="77777777" w:rsidR="004335ED" w:rsidRPr="00DD6CFB" w:rsidRDefault="004335ED" w:rsidP="000D75B4">
            <w:pPr>
              <w:pStyle w:val="TAL"/>
              <w:rPr>
                <w:lang w:eastAsia="en-US"/>
              </w:rPr>
            </w:pPr>
            <w:r w:rsidRPr="00DD6CFB">
              <w:rPr>
                <w:lang w:eastAsia="en-US"/>
              </w:rPr>
              <w:t>17.6.0</w:t>
            </w:r>
          </w:p>
        </w:tc>
      </w:tr>
      <w:tr w:rsidR="004335ED" w:rsidRPr="0031204F" w14:paraId="4D19B8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4844EE"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8913CF"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C9D2A0" w14:textId="77777777" w:rsidR="004335ED" w:rsidRPr="00DD6CFB" w:rsidRDefault="004335ED" w:rsidP="000D75B4">
            <w:pPr>
              <w:pStyle w:val="TAL"/>
              <w:rPr>
                <w:lang w:eastAsia="en-US"/>
              </w:rPr>
            </w:pPr>
            <w:r w:rsidRPr="00DD6CFB">
              <w:rPr>
                <w:lang w:eastAsia="en-US"/>
              </w:rPr>
              <w:t>R5-224913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229A8" w14:textId="77777777" w:rsidR="004335ED" w:rsidRPr="00DD6CFB" w:rsidRDefault="004335ED" w:rsidP="000D75B4">
            <w:pPr>
              <w:pStyle w:val="TAL"/>
              <w:rPr>
                <w:lang w:eastAsia="en-US"/>
              </w:rPr>
            </w:pPr>
            <w:r w:rsidRPr="00DD6CFB">
              <w:rPr>
                <w:lang w:eastAsia="en-US"/>
              </w:rPr>
              <w:t>2538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24CA3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6EF5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D6C00F"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MeasResultForRSSI</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2DC48" w14:textId="77777777" w:rsidR="004335ED" w:rsidRPr="00DD6CFB" w:rsidRDefault="004335ED" w:rsidP="000D75B4">
            <w:pPr>
              <w:pStyle w:val="TAL"/>
              <w:rPr>
                <w:lang w:eastAsia="en-US"/>
              </w:rPr>
            </w:pPr>
            <w:r w:rsidRPr="00DD6CFB">
              <w:rPr>
                <w:lang w:eastAsia="en-US"/>
              </w:rPr>
              <w:t>17.6.0</w:t>
            </w:r>
          </w:p>
        </w:tc>
      </w:tr>
      <w:tr w:rsidR="004335ED" w:rsidRPr="0031204F" w14:paraId="1DF8DC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C355C0"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BD91E5"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92F4CE" w14:textId="77777777" w:rsidR="004335ED" w:rsidRPr="00DD6CFB" w:rsidRDefault="004335ED" w:rsidP="000D75B4">
            <w:pPr>
              <w:pStyle w:val="TAL"/>
              <w:rPr>
                <w:lang w:eastAsia="en-US"/>
              </w:rPr>
            </w:pPr>
            <w:r w:rsidRPr="00DD6CFB">
              <w:rPr>
                <w:lang w:eastAsia="en-US"/>
              </w:rPr>
              <w:t>R5-224914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64AEB" w14:textId="77777777" w:rsidR="004335ED" w:rsidRPr="00DD6CFB" w:rsidRDefault="004335ED" w:rsidP="000D75B4">
            <w:pPr>
              <w:pStyle w:val="TAL"/>
              <w:rPr>
                <w:lang w:eastAsia="en-US"/>
              </w:rPr>
            </w:pPr>
            <w:r w:rsidRPr="00DD6CFB">
              <w:rPr>
                <w:lang w:eastAsia="en-US"/>
              </w:rPr>
              <w:t>2539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34E92B"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E2019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4F2EC" w14:textId="77777777" w:rsidR="004335ED" w:rsidRPr="00DD6CFB" w:rsidRDefault="004335ED" w:rsidP="000D75B4">
            <w:pPr>
              <w:pStyle w:val="TAL"/>
              <w:rPr>
                <w:lang w:eastAsia="en-US"/>
              </w:rPr>
            </w:pPr>
            <w:r w:rsidRPr="00DD6CFB">
              <w:rPr>
                <w:lang w:eastAsia="en-US"/>
              </w:rPr>
              <w:t xml:space="preserve">Update IE </w:t>
            </w:r>
            <w:proofErr w:type="spellStart"/>
            <w:r w:rsidRPr="00DD6CFB">
              <w:rPr>
                <w:lang w:eastAsia="en-US"/>
              </w:rPr>
              <w:t>MeasResults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8307C" w14:textId="77777777" w:rsidR="004335ED" w:rsidRPr="00DD6CFB" w:rsidRDefault="004335ED" w:rsidP="000D75B4">
            <w:pPr>
              <w:pStyle w:val="TAL"/>
              <w:rPr>
                <w:lang w:eastAsia="en-US"/>
              </w:rPr>
            </w:pPr>
            <w:r w:rsidRPr="00DD6CFB">
              <w:rPr>
                <w:lang w:eastAsia="en-US"/>
              </w:rPr>
              <w:t>17.6.0</w:t>
            </w:r>
          </w:p>
        </w:tc>
      </w:tr>
      <w:tr w:rsidR="004335ED" w:rsidRPr="0031204F" w14:paraId="60E272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2F8046"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58E79B"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B9E79F" w14:textId="77777777" w:rsidR="004335ED" w:rsidRPr="00DD6CFB" w:rsidRDefault="004335ED" w:rsidP="000D75B4">
            <w:pPr>
              <w:pStyle w:val="TAL"/>
              <w:rPr>
                <w:lang w:eastAsia="en-US"/>
              </w:rPr>
            </w:pPr>
            <w:r w:rsidRPr="00DD6CFB">
              <w:rPr>
                <w:lang w:eastAsia="en-US"/>
              </w:rPr>
              <w:t>R5-224915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78F15" w14:textId="77777777" w:rsidR="004335ED" w:rsidRPr="00DD6CFB" w:rsidRDefault="004335ED" w:rsidP="000D75B4">
            <w:pPr>
              <w:pStyle w:val="TAL"/>
              <w:rPr>
                <w:lang w:eastAsia="en-US"/>
              </w:rPr>
            </w:pPr>
            <w:r w:rsidRPr="00DD6CFB">
              <w:rPr>
                <w:lang w:eastAsia="en-US"/>
              </w:rPr>
              <w:t>2540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90E0A"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DC87C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09CBB"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MeasRSSI-ReportConfig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96C73" w14:textId="77777777" w:rsidR="004335ED" w:rsidRPr="00DD6CFB" w:rsidRDefault="004335ED" w:rsidP="000D75B4">
            <w:pPr>
              <w:pStyle w:val="TAL"/>
              <w:rPr>
                <w:lang w:eastAsia="en-US"/>
              </w:rPr>
            </w:pPr>
            <w:r w:rsidRPr="00DD6CFB">
              <w:rPr>
                <w:lang w:eastAsia="en-US"/>
              </w:rPr>
              <w:t>17.6.0</w:t>
            </w:r>
          </w:p>
        </w:tc>
      </w:tr>
      <w:tr w:rsidR="004335ED" w:rsidRPr="0031204F" w14:paraId="51697F6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559309"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F6B1B5"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0C6D1B" w14:textId="77777777" w:rsidR="004335ED" w:rsidRPr="00DD6CFB" w:rsidRDefault="004335ED" w:rsidP="000D75B4">
            <w:pPr>
              <w:pStyle w:val="TAL"/>
              <w:rPr>
                <w:lang w:eastAsia="en-US"/>
              </w:rPr>
            </w:pPr>
            <w:r w:rsidRPr="00DD6CFB">
              <w:rPr>
                <w:lang w:eastAsia="en-US"/>
              </w:rPr>
              <w:t>R5-224916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2847F" w14:textId="77777777" w:rsidR="004335ED" w:rsidRPr="00DD6CFB" w:rsidRDefault="004335ED" w:rsidP="000D75B4">
            <w:pPr>
              <w:pStyle w:val="TAL"/>
              <w:rPr>
                <w:lang w:eastAsia="en-US"/>
              </w:rPr>
            </w:pPr>
            <w:r w:rsidRPr="00DD6CFB">
              <w:rPr>
                <w:lang w:eastAsia="en-US"/>
              </w:rPr>
              <w:t>2541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1ADE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58CEA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DD4A9" w14:textId="77777777" w:rsidR="004335ED" w:rsidRPr="00DD6CFB" w:rsidRDefault="004335ED" w:rsidP="000D75B4">
            <w:pPr>
              <w:pStyle w:val="TAL"/>
              <w:rPr>
                <w:lang w:eastAsia="en-US"/>
              </w:rPr>
            </w:pPr>
            <w:r w:rsidRPr="00DD6CFB">
              <w:rPr>
                <w:lang w:eastAsia="en-US"/>
              </w:rPr>
              <w:t>Update IE ReportConfigNR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41D01" w14:textId="77777777" w:rsidR="004335ED" w:rsidRPr="00DD6CFB" w:rsidRDefault="004335ED" w:rsidP="000D75B4">
            <w:pPr>
              <w:pStyle w:val="TAL"/>
              <w:rPr>
                <w:lang w:eastAsia="en-US"/>
              </w:rPr>
            </w:pPr>
            <w:r w:rsidRPr="00DD6CFB">
              <w:rPr>
                <w:lang w:eastAsia="en-US"/>
              </w:rPr>
              <w:t>17.6.0</w:t>
            </w:r>
          </w:p>
        </w:tc>
      </w:tr>
      <w:tr w:rsidR="004335ED" w:rsidRPr="0031204F" w14:paraId="1EDF90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48D281"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C07B07"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3C7F0E" w14:textId="77777777" w:rsidR="004335ED" w:rsidRPr="00DD6CFB" w:rsidRDefault="004335ED" w:rsidP="000D75B4">
            <w:pPr>
              <w:pStyle w:val="TAL"/>
              <w:rPr>
                <w:lang w:eastAsia="en-US"/>
              </w:rPr>
            </w:pPr>
            <w:r w:rsidRPr="00DD6CFB">
              <w:rPr>
                <w:lang w:eastAsia="en-US"/>
              </w:rPr>
              <w:t>R5-224917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08D0" w14:textId="77777777" w:rsidR="004335ED" w:rsidRPr="00DD6CFB" w:rsidRDefault="004335ED" w:rsidP="000D75B4">
            <w:pPr>
              <w:pStyle w:val="TAL"/>
              <w:rPr>
                <w:lang w:eastAsia="en-US"/>
              </w:rPr>
            </w:pPr>
            <w:r w:rsidRPr="00DD6CFB">
              <w:rPr>
                <w:lang w:eastAsia="en-US"/>
              </w:rPr>
              <w:t>2542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D5ED67"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015A1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9FDBF" w14:textId="77777777" w:rsidR="004335ED" w:rsidRPr="00DD6CFB" w:rsidRDefault="004335ED" w:rsidP="000D75B4">
            <w:pPr>
              <w:pStyle w:val="TAL"/>
              <w:rPr>
                <w:lang w:eastAsia="en-US"/>
              </w:rPr>
            </w:pPr>
            <w:r w:rsidRPr="00DD6CFB">
              <w:rPr>
                <w:lang w:eastAsia="en-US"/>
              </w:rPr>
              <w:t>Add IE RMTC 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8569D" w14:textId="77777777" w:rsidR="004335ED" w:rsidRPr="00DD6CFB" w:rsidRDefault="004335ED" w:rsidP="000D75B4">
            <w:pPr>
              <w:pStyle w:val="TAL"/>
              <w:rPr>
                <w:lang w:eastAsia="en-US"/>
              </w:rPr>
            </w:pPr>
            <w:r w:rsidRPr="00DD6CFB">
              <w:rPr>
                <w:lang w:eastAsia="en-US"/>
              </w:rPr>
              <w:t>17.6.0</w:t>
            </w:r>
          </w:p>
        </w:tc>
      </w:tr>
      <w:tr w:rsidR="004335ED" w:rsidRPr="0031204F" w14:paraId="607BFA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C2615D"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DE74F"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3F6FDC" w14:textId="77777777" w:rsidR="004335ED" w:rsidRPr="00DD6CFB" w:rsidRDefault="004335ED" w:rsidP="000D75B4">
            <w:pPr>
              <w:pStyle w:val="TAL"/>
              <w:rPr>
                <w:lang w:eastAsia="en-US"/>
              </w:rPr>
            </w:pPr>
            <w:r w:rsidRPr="00DD6CFB">
              <w:rPr>
                <w:lang w:eastAsia="en-US"/>
              </w:rPr>
              <w:t>R5-224992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31135" w14:textId="77777777" w:rsidR="004335ED" w:rsidRPr="00DD6CFB" w:rsidRDefault="004335ED" w:rsidP="000D75B4">
            <w:pPr>
              <w:pStyle w:val="TAL"/>
              <w:rPr>
                <w:lang w:eastAsia="en-US"/>
              </w:rPr>
            </w:pPr>
            <w:r w:rsidRPr="00DD6CFB">
              <w:rPr>
                <w:lang w:eastAsia="en-US"/>
              </w:rPr>
              <w:t>2545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A7E044"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536B8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50867E" w14:textId="77777777" w:rsidR="004335ED" w:rsidRPr="00DD6CFB" w:rsidRDefault="004335ED" w:rsidP="000D75B4">
            <w:pPr>
              <w:pStyle w:val="TAL"/>
              <w:rPr>
                <w:lang w:eastAsia="en-US"/>
              </w:rPr>
            </w:pPr>
            <w:r w:rsidRPr="00DD6CFB">
              <w:rPr>
                <w:lang w:eastAsia="en-US"/>
              </w:rPr>
              <w:t>Add IE DedicatedInfoF1c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43396" w14:textId="77777777" w:rsidR="004335ED" w:rsidRPr="00DD6CFB" w:rsidRDefault="004335ED" w:rsidP="000D75B4">
            <w:pPr>
              <w:pStyle w:val="TAL"/>
              <w:rPr>
                <w:lang w:eastAsia="en-US"/>
              </w:rPr>
            </w:pPr>
            <w:r w:rsidRPr="00DD6CFB">
              <w:rPr>
                <w:lang w:eastAsia="en-US"/>
              </w:rPr>
              <w:t>17.6.0</w:t>
            </w:r>
          </w:p>
        </w:tc>
      </w:tr>
      <w:tr w:rsidR="004335ED" w:rsidRPr="0031204F" w14:paraId="62E9DB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57270E"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81F158"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148BB9" w14:textId="77777777" w:rsidR="004335ED" w:rsidRPr="00DD6CFB" w:rsidRDefault="004335ED" w:rsidP="000D75B4">
            <w:pPr>
              <w:pStyle w:val="TAL"/>
              <w:rPr>
                <w:lang w:eastAsia="en-US"/>
              </w:rPr>
            </w:pPr>
            <w:r w:rsidRPr="00DD6CFB">
              <w:rPr>
                <w:lang w:eastAsia="en-US"/>
              </w:rPr>
              <w:t>R5-225007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0E803" w14:textId="77777777" w:rsidR="004335ED" w:rsidRPr="00DD6CFB" w:rsidRDefault="004335ED" w:rsidP="000D75B4">
            <w:pPr>
              <w:pStyle w:val="TAL"/>
              <w:rPr>
                <w:lang w:eastAsia="en-US"/>
              </w:rPr>
            </w:pPr>
            <w:r w:rsidRPr="00DD6CFB">
              <w:rPr>
                <w:lang w:eastAsia="en-US"/>
              </w:rPr>
              <w:t>2546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1909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E487A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43414" w14:textId="77777777" w:rsidR="004335ED" w:rsidRPr="00DD6CFB" w:rsidRDefault="004335ED" w:rsidP="000D75B4">
            <w:pPr>
              <w:pStyle w:val="TAL"/>
              <w:rPr>
                <w:lang w:eastAsia="en-US"/>
              </w:rPr>
            </w:pPr>
            <w:r w:rsidRPr="00DD6CFB">
              <w:rPr>
                <w:lang w:eastAsia="en-US"/>
              </w:rPr>
              <w:t xml:space="preserve">Add IE </w:t>
            </w:r>
            <w:proofErr w:type="spellStart"/>
            <w:r w:rsidRPr="00DD6CFB">
              <w:rPr>
                <w:lang w:eastAsia="en-US"/>
              </w:rPr>
              <w:t>MeasConfigAppLayerId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EE87E" w14:textId="77777777" w:rsidR="004335ED" w:rsidRPr="00DD6CFB" w:rsidRDefault="004335ED" w:rsidP="000D75B4">
            <w:pPr>
              <w:pStyle w:val="TAL"/>
              <w:rPr>
                <w:lang w:eastAsia="en-US"/>
              </w:rPr>
            </w:pPr>
            <w:r w:rsidRPr="00DD6CFB">
              <w:rPr>
                <w:lang w:eastAsia="en-US"/>
              </w:rPr>
              <w:t>17.6.0</w:t>
            </w:r>
          </w:p>
        </w:tc>
      </w:tr>
      <w:tr w:rsidR="004335ED" w:rsidRPr="0031204F" w14:paraId="3A4163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A03482"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0B3E4F"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6249CC" w14:textId="77777777" w:rsidR="004335ED" w:rsidRPr="00DD6CFB" w:rsidRDefault="004335ED" w:rsidP="000D75B4">
            <w:pPr>
              <w:pStyle w:val="TAL"/>
              <w:rPr>
                <w:lang w:eastAsia="en-US"/>
              </w:rPr>
            </w:pPr>
            <w:r w:rsidRPr="00DD6CFB">
              <w:rPr>
                <w:lang w:eastAsia="en-US"/>
              </w:rPr>
              <w:t>R5-225092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5DC92" w14:textId="77777777" w:rsidR="004335ED" w:rsidRPr="00DD6CFB" w:rsidRDefault="004335ED" w:rsidP="000D75B4">
            <w:pPr>
              <w:pStyle w:val="TAL"/>
              <w:rPr>
                <w:lang w:eastAsia="en-US"/>
              </w:rPr>
            </w:pPr>
            <w:r w:rsidRPr="00DD6CFB">
              <w:rPr>
                <w:lang w:eastAsia="en-US"/>
              </w:rPr>
              <w:t>2550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DB8F21"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0EA06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C9132" w14:textId="77777777" w:rsidR="004335ED" w:rsidRPr="00DD6CFB" w:rsidRDefault="004335ED" w:rsidP="000D75B4">
            <w:pPr>
              <w:pStyle w:val="TAL"/>
              <w:rPr>
                <w:lang w:eastAsia="en-US"/>
              </w:rPr>
            </w:pPr>
            <w:r w:rsidRPr="00DD6CFB">
              <w:rPr>
                <w:lang w:eastAsia="en-US"/>
              </w:rPr>
              <w:t>Adding new connection diagram for SUL with UL MIMO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AF5B8" w14:textId="77777777" w:rsidR="004335ED" w:rsidRPr="00DD6CFB" w:rsidRDefault="004335ED" w:rsidP="000D75B4">
            <w:pPr>
              <w:pStyle w:val="TAL"/>
              <w:rPr>
                <w:lang w:eastAsia="en-US"/>
              </w:rPr>
            </w:pPr>
            <w:r w:rsidRPr="00DD6CFB">
              <w:rPr>
                <w:lang w:eastAsia="en-US"/>
              </w:rPr>
              <w:t>17.6.0</w:t>
            </w:r>
          </w:p>
        </w:tc>
      </w:tr>
      <w:tr w:rsidR="004335ED" w:rsidRPr="0031204F" w14:paraId="49E35C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8FD5F6"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103342"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8B2C3D" w14:textId="77777777" w:rsidR="004335ED" w:rsidRPr="00DD6CFB" w:rsidRDefault="004335ED" w:rsidP="000D75B4">
            <w:pPr>
              <w:pStyle w:val="TAL"/>
              <w:rPr>
                <w:lang w:eastAsia="en-US"/>
              </w:rPr>
            </w:pPr>
            <w:r w:rsidRPr="00DD6CFB">
              <w:rPr>
                <w:lang w:eastAsia="en-US"/>
              </w:rPr>
              <w:t>R5-225177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D0204" w14:textId="77777777" w:rsidR="004335ED" w:rsidRPr="00DD6CFB" w:rsidRDefault="004335ED" w:rsidP="000D75B4">
            <w:pPr>
              <w:pStyle w:val="TAL"/>
              <w:rPr>
                <w:lang w:eastAsia="en-US"/>
              </w:rPr>
            </w:pPr>
            <w:r w:rsidRPr="00DD6CFB">
              <w:rPr>
                <w:lang w:eastAsia="en-US"/>
              </w:rPr>
              <w:t>2553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335FD"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2AD8F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356F2" w14:textId="77777777" w:rsidR="004335ED" w:rsidRPr="00DD6CFB" w:rsidRDefault="004335ED" w:rsidP="000D75B4">
            <w:pPr>
              <w:pStyle w:val="TAL"/>
              <w:rPr>
                <w:lang w:eastAsia="en-US"/>
              </w:rPr>
            </w:pPr>
            <w:r w:rsidRPr="00DD6CFB">
              <w:rPr>
                <w:lang w:eastAsia="en-US"/>
              </w:rPr>
              <w:t>Introduction of new default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B777B" w14:textId="77777777" w:rsidR="004335ED" w:rsidRPr="00DD6CFB" w:rsidRDefault="004335ED" w:rsidP="000D75B4">
            <w:pPr>
              <w:pStyle w:val="TAL"/>
              <w:rPr>
                <w:lang w:eastAsia="en-US"/>
              </w:rPr>
            </w:pPr>
            <w:r w:rsidRPr="00DD6CFB">
              <w:rPr>
                <w:lang w:eastAsia="en-US"/>
              </w:rPr>
              <w:t>17.6.0</w:t>
            </w:r>
          </w:p>
        </w:tc>
      </w:tr>
      <w:tr w:rsidR="004335ED" w:rsidRPr="0031204F" w14:paraId="59AF14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711FF5"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E3B965"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4C24CC" w14:textId="77777777" w:rsidR="004335ED" w:rsidRPr="00DD6CFB" w:rsidRDefault="004335ED" w:rsidP="000D75B4">
            <w:pPr>
              <w:pStyle w:val="TAL"/>
              <w:rPr>
                <w:lang w:eastAsia="en-US"/>
              </w:rPr>
            </w:pPr>
            <w:r w:rsidRPr="00DD6CFB">
              <w:rPr>
                <w:lang w:eastAsia="en-US"/>
              </w:rPr>
              <w:t>R5-225178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C5610" w14:textId="77777777" w:rsidR="004335ED" w:rsidRPr="00DD6CFB" w:rsidRDefault="004335ED" w:rsidP="000D75B4">
            <w:pPr>
              <w:pStyle w:val="TAL"/>
              <w:rPr>
                <w:lang w:eastAsia="en-US"/>
              </w:rPr>
            </w:pPr>
            <w:r w:rsidRPr="00DD6CFB">
              <w:rPr>
                <w:lang w:eastAsia="en-US"/>
              </w:rPr>
              <w:t>2554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E873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730D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AA51DF" w14:textId="77777777" w:rsidR="004335ED" w:rsidRPr="00DD6CFB" w:rsidRDefault="004335ED" w:rsidP="000D75B4">
            <w:pPr>
              <w:pStyle w:val="TAL"/>
              <w:rPr>
                <w:lang w:eastAsia="en-US"/>
              </w:rPr>
            </w:pPr>
            <w:r w:rsidRPr="00DD6CFB">
              <w:rPr>
                <w:lang w:eastAsia="en-US"/>
              </w:rPr>
              <w:t>Introduction of new default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3ABB5" w14:textId="77777777" w:rsidR="004335ED" w:rsidRPr="00DD6CFB" w:rsidRDefault="004335ED" w:rsidP="000D75B4">
            <w:pPr>
              <w:pStyle w:val="TAL"/>
              <w:rPr>
                <w:lang w:eastAsia="en-US"/>
              </w:rPr>
            </w:pPr>
            <w:r w:rsidRPr="00DD6CFB">
              <w:rPr>
                <w:lang w:eastAsia="en-US"/>
              </w:rPr>
              <w:t>17.6.0</w:t>
            </w:r>
          </w:p>
        </w:tc>
      </w:tr>
      <w:tr w:rsidR="004335ED" w:rsidRPr="0031204F" w14:paraId="16D2F8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B13801"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BE543C"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B23B6B" w14:textId="77777777" w:rsidR="004335ED" w:rsidRPr="00DD6CFB" w:rsidRDefault="004335ED" w:rsidP="000D75B4">
            <w:pPr>
              <w:pStyle w:val="TAL"/>
              <w:rPr>
                <w:lang w:eastAsia="en-US"/>
              </w:rPr>
            </w:pPr>
            <w:r w:rsidRPr="00DD6CFB">
              <w:rPr>
                <w:lang w:eastAsia="en-US"/>
              </w:rPr>
              <w:t>R5-225180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9E457E" w14:textId="77777777" w:rsidR="004335ED" w:rsidRPr="00DD6CFB" w:rsidRDefault="004335ED" w:rsidP="000D75B4">
            <w:pPr>
              <w:pStyle w:val="TAL"/>
              <w:rPr>
                <w:lang w:eastAsia="en-US"/>
              </w:rPr>
            </w:pPr>
            <w:r w:rsidRPr="00DD6CFB">
              <w:rPr>
                <w:lang w:eastAsia="en-US"/>
              </w:rPr>
              <w:t>2556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DCF9DF"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6AA6A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88D2FA" w14:textId="77777777" w:rsidR="004335ED" w:rsidRPr="00DD6CFB" w:rsidRDefault="004335ED" w:rsidP="000D75B4">
            <w:pPr>
              <w:pStyle w:val="TAL"/>
              <w:rPr>
                <w:lang w:eastAsia="en-US"/>
              </w:rPr>
            </w:pPr>
            <w:r w:rsidRPr="00DD6CFB">
              <w:rPr>
                <w:lang w:eastAsia="en-US"/>
              </w:rPr>
              <w:t>Updates to default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28707" w14:textId="77777777" w:rsidR="004335ED" w:rsidRPr="00DD6CFB" w:rsidRDefault="004335ED" w:rsidP="000D75B4">
            <w:pPr>
              <w:pStyle w:val="TAL"/>
              <w:rPr>
                <w:lang w:eastAsia="en-US"/>
              </w:rPr>
            </w:pPr>
            <w:r w:rsidRPr="00DD6CFB">
              <w:rPr>
                <w:lang w:eastAsia="en-US"/>
              </w:rPr>
              <w:t>17.6.0</w:t>
            </w:r>
          </w:p>
        </w:tc>
      </w:tr>
      <w:tr w:rsidR="004335ED" w:rsidRPr="0031204F" w14:paraId="6F9F9C5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A56136"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8F33C8"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C226FE" w14:textId="77777777" w:rsidR="004335ED" w:rsidRPr="00DD6CFB" w:rsidRDefault="004335ED" w:rsidP="000D75B4">
            <w:pPr>
              <w:pStyle w:val="TAL"/>
              <w:rPr>
                <w:lang w:eastAsia="en-US"/>
              </w:rPr>
            </w:pPr>
            <w:r w:rsidRPr="00DD6CFB">
              <w:rPr>
                <w:lang w:eastAsia="en-US"/>
              </w:rPr>
              <w:t>R5-225188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EC5FA" w14:textId="77777777" w:rsidR="004335ED" w:rsidRPr="00DD6CFB" w:rsidRDefault="004335ED" w:rsidP="000D75B4">
            <w:pPr>
              <w:pStyle w:val="TAL"/>
              <w:rPr>
                <w:lang w:eastAsia="en-US"/>
              </w:rPr>
            </w:pPr>
            <w:r w:rsidRPr="00DD6CFB">
              <w:rPr>
                <w:lang w:eastAsia="en-US"/>
              </w:rPr>
              <w:t>2557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DDD5D2"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0B68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624D8" w14:textId="77777777" w:rsidR="004335ED" w:rsidRPr="00DD6CFB" w:rsidRDefault="004335ED" w:rsidP="000D75B4">
            <w:pPr>
              <w:pStyle w:val="TAL"/>
              <w:rPr>
                <w:lang w:eastAsia="en-US"/>
              </w:rPr>
            </w:pPr>
            <w:r w:rsidRPr="00DD6CFB">
              <w:rPr>
                <w:lang w:eastAsia="en-US"/>
              </w:rPr>
              <w:t>CR to Correct Permitted Methodologies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02BDE" w14:textId="77777777" w:rsidR="004335ED" w:rsidRPr="00DD6CFB" w:rsidRDefault="004335ED" w:rsidP="000D75B4">
            <w:pPr>
              <w:pStyle w:val="TAL"/>
              <w:rPr>
                <w:lang w:eastAsia="en-US"/>
              </w:rPr>
            </w:pPr>
            <w:r w:rsidRPr="00DD6CFB">
              <w:rPr>
                <w:lang w:eastAsia="en-US"/>
              </w:rPr>
              <w:t>17.6.0</w:t>
            </w:r>
          </w:p>
        </w:tc>
      </w:tr>
      <w:tr w:rsidR="004335ED" w:rsidRPr="0031204F" w14:paraId="354008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3EAF3E"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D5C958"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9A1D6C" w14:textId="77777777" w:rsidR="004335ED" w:rsidRPr="00DD6CFB" w:rsidRDefault="004335ED" w:rsidP="000D75B4">
            <w:pPr>
              <w:pStyle w:val="TAL"/>
              <w:rPr>
                <w:lang w:eastAsia="en-US"/>
              </w:rPr>
            </w:pPr>
            <w:r w:rsidRPr="00DD6CFB">
              <w:rPr>
                <w:lang w:eastAsia="en-US"/>
              </w:rPr>
              <w:t>R5-225212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773A7" w14:textId="77777777" w:rsidR="004335ED" w:rsidRPr="00DD6CFB" w:rsidRDefault="004335ED" w:rsidP="000D75B4">
            <w:pPr>
              <w:pStyle w:val="TAL"/>
              <w:rPr>
                <w:lang w:eastAsia="en-US"/>
              </w:rPr>
            </w:pPr>
            <w:r w:rsidRPr="00DD6CFB">
              <w:rPr>
                <w:lang w:eastAsia="en-US"/>
              </w:rPr>
              <w:t>2558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CCA916"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7F552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3BBA5" w14:textId="77777777" w:rsidR="004335ED" w:rsidRPr="00DD6CFB" w:rsidRDefault="004335ED" w:rsidP="000D75B4">
            <w:pPr>
              <w:pStyle w:val="TAL"/>
              <w:rPr>
                <w:lang w:eastAsia="en-US"/>
              </w:rPr>
            </w:pPr>
            <w:r w:rsidRPr="00DD6CFB">
              <w:rPr>
                <w:lang w:eastAsia="en-US"/>
              </w:rPr>
              <w:t xml:space="preserve">Update </w:t>
            </w:r>
            <w:proofErr w:type="spellStart"/>
            <w:r w:rsidRPr="00DD6CFB">
              <w:rPr>
                <w:lang w:eastAsia="en-US"/>
              </w:rPr>
              <w:t>nrofRB</w:t>
            </w:r>
            <w:proofErr w:type="spellEnd"/>
            <w:r w:rsidRPr="00DD6CFB">
              <w:rPr>
                <w:lang w:eastAsia="en-US"/>
              </w:rPr>
              <w:t xml:space="preserve"> for 200 MHz </w:t>
            </w:r>
            <w:proofErr w:type="spellStart"/>
            <w:r w:rsidRPr="00DD6CFB">
              <w:rPr>
                <w:lang w:eastAsia="en-US"/>
              </w:rPr>
              <w:t>ChBw</w:t>
            </w:r>
            <w:proofErr w:type="spellEnd"/>
            <w:r w:rsidRPr="00DD6CFB">
              <w:rPr>
                <w:lang w:eastAsia="en-US"/>
              </w:rPr>
              <w:t xml:space="preserve"> 120 kHz SCS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2A565" w14:textId="77777777" w:rsidR="004335ED" w:rsidRPr="00DD6CFB" w:rsidRDefault="004335ED" w:rsidP="000D75B4">
            <w:pPr>
              <w:pStyle w:val="TAL"/>
              <w:rPr>
                <w:lang w:eastAsia="en-US"/>
              </w:rPr>
            </w:pPr>
            <w:r w:rsidRPr="00DD6CFB">
              <w:rPr>
                <w:lang w:eastAsia="en-US"/>
              </w:rPr>
              <w:t>17.6.0</w:t>
            </w:r>
          </w:p>
        </w:tc>
      </w:tr>
      <w:tr w:rsidR="004335ED" w:rsidRPr="0031204F" w14:paraId="7619F45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98DD42"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6D3114"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088BC" w14:textId="77777777" w:rsidR="004335ED" w:rsidRPr="00DD6CFB" w:rsidRDefault="004335ED" w:rsidP="000D75B4">
            <w:pPr>
              <w:pStyle w:val="TAL"/>
              <w:rPr>
                <w:lang w:eastAsia="en-US"/>
              </w:rPr>
            </w:pPr>
            <w:r w:rsidRPr="00DD6CFB">
              <w:rPr>
                <w:lang w:eastAsia="en-US"/>
              </w:rPr>
              <w:t>R5-225215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A5E2D" w14:textId="77777777" w:rsidR="004335ED" w:rsidRPr="00DD6CFB" w:rsidRDefault="004335ED" w:rsidP="000D75B4">
            <w:pPr>
              <w:pStyle w:val="TAL"/>
              <w:rPr>
                <w:lang w:eastAsia="en-US"/>
              </w:rPr>
            </w:pPr>
            <w:r w:rsidRPr="00DD6CFB">
              <w:rPr>
                <w:lang w:eastAsia="en-US"/>
              </w:rPr>
              <w:t>2559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4BC1EE" w14:textId="77777777" w:rsidR="004335ED" w:rsidRPr="00DD6CFB" w:rsidRDefault="004335ED" w:rsidP="000D75B4">
            <w:pPr>
              <w:pStyle w:val="TAL"/>
              <w:rPr>
                <w:lang w:eastAsia="en-US"/>
              </w:rPr>
            </w:pPr>
            <w:r w:rsidRPr="00DD6CF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5BC2A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6FF19" w14:textId="77777777" w:rsidR="004335ED" w:rsidRPr="00DD6CFB" w:rsidRDefault="004335ED" w:rsidP="000D75B4">
            <w:pPr>
              <w:pStyle w:val="TAL"/>
              <w:rPr>
                <w:lang w:eastAsia="en-US"/>
              </w:rPr>
            </w:pPr>
            <w:r w:rsidRPr="00DD6CFB">
              <w:rPr>
                <w:lang w:eastAsia="en-US"/>
              </w:rPr>
              <w:t>Update number of HARQ processes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51CAE" w14:textId="77777777" w:rsidR="004335ED" w:rsidRPr="00DD6CFB" w:rsidRDefault="004335ED" w:rsidP="000D75B4">
            <w:pPr>
              <w:pStyle w:val="TAL"/>
              <w:rPr>
                <w:lang w:eastAsia="en-US"/>
              </w:rPr>
            </w:pPr>
            <w:r w:rsidRPr="00DD6CFB">
              <w:rPr>
                <w:lang w:eastAsia="en-US"/>
              </w:rPr>
              <w:t>17.6.0</w:t>
            </w:r>
          </w:p>
        </w:tc>
      </w:tr>
      <w:tr w:rsidR="004335ED" w:rsidRPr="0031204F" w14:paraId="7DF6BE9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BF58C3"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D22A8"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E75D7F" w14:textId="77777777" w:rsidR="004335ED" w:rsidRPr="00DD6CFB" w:rsidRDefault="004335ED" w:rsidP="000D75B4">
            <w:pPr>
              <w:pStyle w:val="TAL"/>
              <w:rPr>
                <w:lang w:eastAsia="en-US"/>
              </w:rPr>
            </w:pPr>
            <w:r w:rsidRPr="00DD6CFB">
              <w:rPr>
                <w:lang w:eastAsia="en-US"/>
              </w:rPr>
              <w:t>R5-225271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AC281" w14:textId="77777777" w:rsidR="004335ED" w:rsidRPr="00DD6CFB" w:rsidRDefault="004335ED" w:rsidP="000D75B4">
            <w:pPr>
              <w:pStyle w:val="TAL"/>
              <w:rPr>
                <w:lang w:eastAsia="en-US"/>
              </w:rPr>
            </w:pPr>
            <w:r w:rsidRPr="00DD6CFB">
              <w:rPr>
                <w:lang w:eastAsia="en-US"/>
              </w:rPr>
              <w:t>2555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04A1F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C61EB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4AC0A" w14:textId="77777777" w:rsidR="004335ED" w:rsidRPr="00DD6CFB" w:rsidRDefault="004335ED" w:rsidP="000D75B4">
            <w:pPr>
              <w:pStyle w:val="TAL"/>
              <w:rPr>
                <w:lang w:eastAsia="en-US"/>
              </w:rPr>
            </w:pPr>
            <w:r w:rsidRPr="00DD6CFB">
              <w:rPr>
                <w:lang w:eastAsia="en-US"/>
              </w:rPr>
              <w:t>Updates to default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8F4DD" w14:textId="77777777" w:rsidR="004335ED" w:rsidRPr="00DD6CFB" w:rsidRDefault="004335ED" w:rsidP="000D75B4">
            <w:pPr>
              <w:pStyle w:val="TAL"/>
              <w:rPr>
                <w:lang w:eastAsia="en-US"/>
              </w:rPr>
            </w:pPr>
            <w:r w:rsidRPr="00DD6CFB">
              <w:rPr>
                <w:lang w:eastAsia="en-US"/>
              </w:rPr>
              <w:t>17.6.0</w:t>
            </w:r>
          </w:p>
        </w:tc>
      </w:tr>
      <w:tr w:rsidR="004335ED" w:rsidRPr="0031204F" w14:paraId="09C315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DFA8DCE"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1F07DB"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7D2551" w14:textId="77777777" w:rsidR="004335ED" w:rsidRPr="00DD6CFB" w:rsidRDefault="004335ED" w:rsidP="000D75B4">
            <w:pPr>
              <w:pStyle w:val="TAL"/>
              <w:rPr>
                <w:lang w:eastAsia="en-US"/>
              </w:rPr>
            </w:pPr>
            <w:r w:rsidRPr="00DD6CFB">
              <w:rPr>
                <w:lang w:eastAsia="en-US"/>
              </w:rPr>
              <w:t>R5-225280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D5637" w14:textId="77777777" w:rsidR="004335ED" w:rsidRPr="00DD6CFB" w:rsidRDefault="004335ED" w:rsidP="000D75B4">
            <w:pPr>
              <w:pStyle w:val="TAL"/>
              <w:rPr>
                <w:lang w:eastAsia="en-US"/>
              </w:rPr>
            </w:pPr>
            <w:r w:rsidRPr="00DD6CFB">
              <w:rPr>
                <w:lang w:eastAsia="en-US"/>
              </w:rPr>
              <w:t>2494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B141E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398D5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0F1D6" w14:textId="77777777" w:rsidR="004335ED" w:rsidRPr="00DD6CFB" w:rsidRDefault="004335ED" w:rsidP="000D75B4">
            <w:pPr>
              <w:pStyle w:val="TAL"/>
              <w:rPr>
                <w:lang w:eastAsia="en-US"/>
              </w:rPr>
            </w:pPr>
            <w:r w:rsidRPr="00DD6CFB">
              <w:rPr>
                <w:lang w:eastAsia="en-US"/>
              </w:rPr>
              <w:t>Add Default configuration for DCI format 4_0 scheduling MBS Broadcast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AA2C4" w14:textId="77777777" w:rsidR="004335ED" w:rsidRPr="00DD6CFB" w:rsidRDefault="004335ED" w:rsidP="000D75B4">
            <w:pPr>
              <w:pStyle w:val="TAL"/>
              <w:rPr>
                <w:lang w:eastAsia="en-US"/>
              </w:rPr>
            </w:pPr>
            <w:r w:rsidRPr="00DD6CFB">
              <w:rPr>
                <w:lang w:eastAsia="en-US"/>
              </w:rPr>
              <w:t>17.6.0</w:t>
            </w:r>
          </w:p>
        </w:tc>
      </w:tr>
      <w:tr w:rsidR="004335ED" w:rsidRPr="0031204F" w14:paraId="02578B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0EDB0D"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F63474"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46F87F" w14:textId="77777777" w:rsidR="004335ED" w:rsidRPr="00DD6CFB" w:rsidRDefault="004335ED" w:rsidP="000D75B4">
            <w:pPr>
              <w:pStyle w:val="TAL"/>
              <w:rPr>
                <w:lang w:eastAsia="en-US"/>
              </w:rPr>
            </w:pPr>
            <w:r w:rsidRPr="00DD6CFB">
              <w:rPr>
                <w:lang w:eastAsia="en-US"/>
              </w:rPr>
              <w:t>R5-225290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7D603" w14:textId="77777777" w:rsidR="004335ED" w:rsidRPr="00DD6CFB" w:rsidRDefault="004335ED" w:rsidP="000D75B4">
            <w:pPr>
              <w:pStyle w:val="TAL"/>
              <w:rPr>
                <w:lang w:eastAsia="en-US"/>
              </w:rPr>
            </w:pPr>
            <w:r w:rsidRPr="00DD6CFB">
              <w:rPr>
                <w:lang w:eastAsia="en-US"/>
              </w:rPr>
              <w:t>2471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9A071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0E00A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3CBD18" w14:textId="77777777" w:rsidR="004335ED" w:rsidRPr="00DD6CFB" w:rsidRDefault="004335ED" w:rsidP="000D75B4">
            <w:pPr>
              <w:pStyle w:val="TAL"/>
              <w:rPr>
                <w:lang w:eastAsia="en-US"/>
              </w:rPr>
            </w:pPr>
            <w:r w:rsidRPr="00DD6CFB">
              <w:rPr>
                <w:lang w:eastAsia="en-US"/>
              </w:rPr>
              <w:t>Correction of NR SL message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F3029" w14:textId="77777777" w:rsidR="004335ED" w:rsidRPr="00DD6CFB" w:rsidRDefault="004335ED" w:rsidP="000D75B4">
            <w:pPr>
              <w:pStyle w:val="TAL"/>
              <w:rPr>
                <w:lang w:eastAsia="en-US"/>
              </w:rPr>
            </w:pPr>
            <w:r w:rsidRPr="00DD6CFB">
              <w:rPr>
                <w:lang w:eastAsia="en-US"/>
              </w:rPr>
              <w:t>17.6.0</w:t>
            </w:r>
          </w:p>
        </w:tc>
      </w:tr>
      <w:tr w:rsidR="004335ED" w:rsidRPr="0031204F" w14:paraId="3BCBDA6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8442D2"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0478F0"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06954" w14:textId="77777777" w:rsidR="004335ED" w:rsidRPr="00DD6CFB" w:rsidRDefault="004335ED" w:rsidP="000D75B4">
            <w:pPr>
              <w:pStyle w:val="TAL"/>
              <w:rPr>
                <w:lang w:eastAsia="en-US"/>
              </w:rPr>
            </w:pPr>
            <w:r w:rsidRPr="00DD6CFB">
              <w:rPr>
                <w:lang w:eastAsia="en-US"/>
              </w:rPr>
              <w:t>R5-225291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582B2" w14:textId="77777777" w:rsidR="004335ED" w:rsidRPr="00DD6CFB" w:rsidRDefault="004335ED" w:rsidP="000D75B4">
            <w:pPr>
              <w:pStyle w:val="TAL"/>
              <w:rPr>
                <w:lang w:eastAsia="en-US"/>
              </w:rPr>
            </w:pPr>
            <w:r w:rsidRPr="00DD6CFB">
              <w:rPr>
                <w:lang w:eastAsia="en-US"/>
              </w:rPr>
              <w:t>2472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A3D5E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53018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F3BE3" w14:textId="77777777" w:rsidR="004335ED" w:rsidRPr="00DD6CFB" w:rsidRDefault="004335ED" w:rsidP="000D75B4">
            <w:pPr>
              <w:pStyle w:val="TAL"/>
              <w:rPr>
                <w:lang w:eastAsia="en-US"/>
              </w:rPr>
            </w:pPr>
            <w:r w:rsidRPr="00DD6CFB">
              <w:rPr>
                <w:lang w:eastAsia="en-US"/>
              </w:rPr>
              <w:t>Correction of test procedure 4.9.31 - Connectivity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9602F" w14:textId="77777777" w:rsidR="004335ED" w:rsidRPr="00DD6CFB" w:rsidRDefault="004335ED" w:rsidP="000D75B4">
            <w:pPr>
              <w:pStyle w:val="TAL"/>
              <w:rPr>
                <w:lang w:eastAsia="en-US"/>
              </w:rPr>
            </w:pPr>
            <w:r w:rsidRPr="00DD6CFB">
              <w:rPr>
                <w:lang w:eastAsia="en-US"/>
              </w:rPr>
              <w:t>17.6.0</w:t>
            </w:r>
          </w:p>
        </w:tc>
      </w:tr>
      <w:tr w:rsidR="004335ED" w:rsidRPr="0031204F" w14:paraId="013A72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8711B7"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BF60F6"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F7A226" w14:textId="77777777" w:rsidR="004335ED" w:rsidRPr="00DD6CFB" w:rsidRDefault="004335ED" w:rsidP="000D75B4">
            <w:pPr>
              <w:pStyle w:val="TAL"/>
              <w:rPr>
                <w:lang w:eastAsia="en-US"/>
              </w:rPr>
            </w:pPr>
            <w:r w:rsidRPr="00DD6CFB">
              <w:rPr>
                <w:lang w:eastAsia="en-US"/>
              </w:rPr>
              <w:t>R5-225299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4B0B" w14:textId="77777777" w:rsidR="004335ED" w:rsidRPr="00DD6CFB" w:rsidRDefault="004335ED" w:rsidP="000D75B4">
            <w:pPr>
              <w:pStyle w:val="TAL"/>
              <w:rPr>
                <w:lang w:eastAsia="en-US"/>
              </w:rPr>
            </w:pPr>
            <w:r w:rsidRPr="00DD6CFB">
              <w:rPr>
                <w:lang w:eastAsia="en-US"/>
              </w:rPr>
              <w:t>2448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8FCA8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59553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7E7D8" w14:textId="77777777" w:rsidR="004335ED" w:rsidRPr="00DD6CFB" w:rsidRDefault="004335ED" w:rsidP="000D75B4">
            <w:pPr>
              <w:pStyle w:val="TAL"/>
              <w:rPr>
                <w:lang w:eastAsia="en-US"/>
              </w:rPr>
            </w:pPr>
            <w:r w:rsidRPr="00DD6CFB">
              <w:rPr>
                <w:lang w:eastAsia="en-US"/>
              </w:rPr>
              <w:t xml:space="preserve">Updates to Table 4.6.3-16: </w:t>
            </w:r>
            <w:proofErr w:type="spellStart"/>
            <w:r w:rsidRPr="00DD6CFB">
              <w:rPr>
                <w:lang w:eastAsia="en-US"/>
              </w:rPr>
              <w:t>CellAccessRelatedInfo</w:t>
            </w:r>
            <w:proofErr w:type="spellEnd"/>
            <w:r w:rsidRPr="00DD6CFB">
              <w:rPr>
                <w:lang w:eastAsia="en-US"/>
              </w:rPr>
              <w:t xml:space="preserve"> for 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6056A" w14:textId="77777777" w:rsidR="004335ED" w:rsidRPr="00DD6CFB" w:rsidRDefault="004335ED" w:rsidP="000D75B4">
            <w:pPr>
              <w:pStyle w:val="TAL"/>
              <w:rPr>
                <w:lang w:eastAsia="en-US"/>
              </w:rPr>
            </w:pPr>
            <w:r w:rsidRPr="00DD6CFB">
              <w:rPr>
                <w:lang w:eastAsia="en-US"/>
              </w:rPr>
              <w:t>17.6.0</w:t>
            </w:r>
          </w:p>
        </w:tc>
      </w:tr>
      <w:tr w:rsidR="004335ED" w:rsidRPr="0031204F" w14:paraId="3365C14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598E87"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BDA33E"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2C4A6E" w14:textId="77777777" w:rsidR="004335ED" w:rsidRPr="00DD6CFB" w:rsidRDefault="004335ED" w:rsidP="000D75B4">
            <w:pPr>
              <w:pStyle w:val="TAL"/>
              <w:rPr>
                <w:lang w:eastAsia="en-US"/>
              </w:rPr>
            </w:pPr>
            <w:r w:rsidRPr="00DD6CFB">
              <w:rPr>
                <w:lang w:eastAsia="en-US"/>
              </w:rPr>
              <w:t>R5-225300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02DAF" w14:textId="77777777" w:rsidR="004335ED" w:rsidRPr="00DD6CFB" w:rsidRDefault="004335ED" w:rsidP="000D75B4">
            <w:pPr>
              <w:pStyle w:val="TAL"/>
              <w:rPr>
                <w:lang w:eastAsia="en-US"/>
              </w:rPr>
            </w:pPr>
            <w:r w:rsidRPr="00DD6CFB">
              <w:rPr>
                <w:lang w:eastAsia="en-US"/>
              </w:rPr>
              <w:t>2456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55769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B3DE9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F2F3B" w14:textId="77777777" w:rsidR="004335ED" w:rsidRPr="00DD6CFB" w:rsidRDefault="004335ED" w:rsidP="000D75B4">
            <w:pPr>
              <w:pStyle w:val="TAL"/>
              <w:rPr>
                <w:lang w:eastAsia="en-US"/>
              </w:rPr>
            </w:pPr>
            <w:r w:rsidRPr="00DD6CFB">
              <w:rPr>
                <w:lang w:eastAsia="en-US"/>
              </w:rPr>
              <w:t>Addition of Test Environment for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3C552" w14:textId="77777777" w:rsidR="004335ED" w:rsidRPr="00DD6CFB" w:rsidRDefault="004335ED" w:rsidP="000D75B4">
            <w:pPr>
              <w:pStyle w:val="TAL"/>
              <w:rPr>
                <w:lang w:eastAsia="en-US"/>
              </w:rPr>
            </w:pPr>
            <w:r w:rsidRPr="00DD6CFB">
              <w:rPr>
                <w:lang w:eastAsia="en-US"/>
              </w:rPr>
              <w:t>17.6.0</w:t>
            </w:r>
          </w:p>
        </w:tc>
      </w:tr>
      <w:tr w:rsidR="004335ED" w:rsidRPr="0031204F" w14:paraId="33325E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B5204D"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A523CD"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5B7D03" w14:textId="77777777" w:rsidR="004335ED" w:rsidRPr="00DD6CFB" w:rsidRDefault="004335ED" w:rsidP="000D75B4">
            <w:pPr>
              <w:pStyle w:val="TAL"/>
              <w:rPr>
                <w:lang w:eastAsia="en-US"/>
              </w:rPr>
            </w:pPr>
            <w:r w:rsidRPr="00DD6CFB">
              <w:rPr>
                <w:lang w:eastAsia="en-US"/>
              </w:rPr>
              <w:t>R5-225310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7BA93" w14:textId="77777777" w:rsidR="004335ED" w:rsidRPr="00DD6CFB" w:rsidRDefault="004335ED" w:rsidP="000D75B4">
            <w:pPr>
              <w:pStyle w:val="TAL"/>
              <w:rPr>
                <w:lang w:eastAsia="en-US"/>
              </w:rPr>
            </w:pPr>
            <w:r w:rsidRPr="00DD6CFB">
              <w:rPr>
                <w:lang w:eastAsia="en-US"/>
              </w:rPr>
              <w:t>2544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1D751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22BFF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B25D3" w14:textId="77777777" w:rsidR="004335ED" w:rsidRPr="00DD6CFB" w:rsidRDefault="004335ED" w:rsidP="000D75B4">
            <w:pPr>
              <w:pStyle w:val="TAL"/>
              <w:rPr>
                <w:lang w:eastAsia="en-US"/>
              </w:rPr>
            </w:pPr>
            <w:r w:rsidRPr="00DD6CFB">
              <w:rPr>
                <w:lang w:eastAsia="en-US"/>
              </w:rPr>
              <w:t xml:space="preserve">Update of protocol applicability for DC_19A_n77(2A), DC_19A_n78(2A), DC_21A_n77(2A) and DC_21A_n78(2A)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6C0E1" w14:textId="77777777" w:rsidR="004335ED" w:rsidRPr="00DD6CFB" w:rsidRDefault="004335ED" w:rsidP="000D75B4">
            <w:pPr>
              <w:pStyle w:val="TAL"/>
              <w:rPr>
                <w:lang w:eastAsia="en-US"/>
              </w:rPr>
            </w:pPr>
            <w:r w:rsidRPr="00DD6CFB">
              <w:rPr>
                <w:lang w:eastAsia="en-US"/>
              </w:rPr>
              <w:t>17.6.0</w:t>
            </w:r>
          </w:p>
        </w:tc>
      </w:tr>
      <w:tr w:rsidR="004335ED" w:rsidRPr="0031204F" w14:paraId="74DF576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61B611"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926D29"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72A693" w14:textId="77777777" w:rsidR="004335ED" w:rsidRPr="00DD6CFB" w:rsidRDefault="004335ED" w:rsidP="000D75B4">
            <w:pPr>
              <w:pStyle w:val="TAL"/>
              <w:rPr>
                <w:lang w:eastAsia="en-US"/>
              </w:rPr>
            </w:pPr>
            <w:r w:rsidRPr="00DD6CFB">
              <w:rPr>
                <w:lang w:eastAsia="en-US"/>
              </w:rPr>
              <w:t>R5-225311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CFF71" w14:textId="77777777" w:rsidR="004335ED" w:rsidRPr="00DD6CFB" w:rsidRDefault="004335ED" w:rsidP="000D75B4">
            <w:pPr>
              <w:pStyle w:val="TAL"/>
              <w:rPr>
                <w:lang w:eastAsia="en-US"/>
              </w:rPr>
            </w:pPr>
            <w:r w:rsidRPr="00DD6CFB">
              <w:rPr>
                <w:lang w:eastAsia="en-US"/>
              </w:rPr>
              <w:t>2462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041B5"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35844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21CD73" w14:textId="77777777" w:rsidR="004335ED" w:rsidRPr="00DD6CFB" w:rsidRDefault="004335ED" w:rsidP="000D75B4">
            <w:pPr>
              <w:pStyle w:val="TAL"/>
              <w:rPr>
                <w:lang w:eastAsia="en-US"/>
              </w:rPr>
            </w:pPr>
            <w:r w:rsidRPr="00DD6CFB">
              <w:rPr>
                <w:lang w:eastAsia="en-US"/>
              </w:rPr>
              <w:t>Correction of the scheduling information for combination NR-15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38D44" w14:textId="77777777" w:rsidR="004335ED" w:rsidRPr="00DD6CFB" w:rsidRDefault="004335ED" w:rsidP="000D75B4">
            <w:pPr>
              <w:pStyle w:val="TAL"/>
              <w:rPr>
                <w:lang w:eastAsia="en-US"/>
              </w:rPr>
            </w:pPr>
            <w:r w:rsidRPr="00DD6CFB">
              <w:rPr>
                <w:lang w:eastAsia="en-US"/>
              </w:rPr>
              <w:t>17.6.0</w:t>
            </w:r>
          </w:p>
        </w:tc>
      </w:tr>
      <w:tr w:rsidR="004335ED" w:rsidRPr="0031204F" w14:paraId="3B0C2E7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28BAE6"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96D11D"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E10AEC" w14:textId="77777777" w:rsidR="004335ED" w:rsidRPr="00DD6CFB" w:rsidRDefault="004335ED" w:rsidP="000D75B4">
            <w:pPr>
              <w:pStyle w:val="TAL"/>
              <w:rPr>
                <w:lang w:eastAsia="en-US"/>
              </w:rPr>
            </w:pPr>
            <w:r w:rsidRPr="00DD6CFB">
              <w:rPr>
                <w:lang w:eastAsia="en-US"/>
              </w:rPr>
              <w:t>R5-225312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CBADA" w14:textId="77777777" w:rsidR="004335ED" w:rsidRPr="00DD6CFB" w:rsidRDefault="004335ED" w:rsidP="000D75B4">
            <w:pPr>
              <w:pStyle w:val="TAL"/>
              <w:rPr>
                <w:lang w:eastAsia="en-US"/>
              </w:rPr>
            </w:pPr>
            <w:r w:rsidRPr="00DD6CFB">
              <w:rPr>
                <w:lang w:eastAsia="en-US"/>
              </w:rPr>
              <w:t>2463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49231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D4511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38E056" w14:textId="77777777" w:rsidR="004335ED" w:rsidRPr="00DD6CFB" w:rsidRDefault="004335ED" w:rsidP="000D75B4">
            <w:pPr>
              <w:pStyle w:val="TAL"/>
              <w:rPr>
                <w:lang w:eastAsia="en-US"/>
              </w:rPr>
            </w:pPr>
            <w:r w:rsidRPr="00DD6CFB">
              <w:rPr>
                <w:lang w:eastAsia="en-US"/>
              </w:rPr>
              <w:t xml:space="preserve">Addition of message contents for </w:t>
            </w:r>
            <w:proofErr w:type="spellStart"/>
            <w:r w:rsidRPr="00DD6CFB">
              <w:rPr>
                <w:lang w:eastAsia="en-US"/>
              </w:rPr>
              <w:t>DedicatedSIBRequest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3276C" w14:textId="77777777" w:rsidR="004335ED" w:rsidRPr="00DD6CFB" w:rsidRDefault="004335ED" w:rsidP="000D75B4">
            <w:pPr>
              <w:pStyle w:val="TAL"/>
              <w:rPr>
                <w:lang w:eastAsia="en-US"/>
              </w:rPr>
            </w:pPr>
            <w:r w:rsidRPr="00DD6CFB">
              <w:rPr>
                <w:lang w:eastAsia="en-US"/>
              </w:rPr>
              <w:t>17.6.0</w:t>
            </w:r>
          </w:p>
        </w:tc>
      </w:tr>
      <w:tr w:rsidR="004335ED" w:rsidRPr="0031204F" w14:paraId="233AD5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5EF846"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6770FF"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6698C3" w14:textId="77777777" w:rsidR="004335ED" w:rsidRPr="00DD6CFB" w:rsidRDefault="004335ED" w:rsidP="000D75B4">
            <w:pPr>
              <w:pStyle w:val="TAL"/>
              <w:rPr>
                <w:lang w:eastAsia="en-US"/>
              </w:rPr>
            </w:pPr>
            <w:r w:rsidRPr="00DD6CFB">
              <w:rPr>
                <w:lang w:eastAsia="en-US"/>
              </w:rPr>
              <w:t>R5-225316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F5E89" w14:textId="77777777" w:rsidR="004335ED" w:rsidRPr="00DD6CFB" w:rsidRDefault="004335ED" w:rsidP="000D75B4">
            <w:pPr>
              <w:pStyle w:val="TAL"/>
              <w:rPr>
                <w:lang w:eastAsia="en-US"/>
              </w:rPr>
            </w:pPr>
            <w:r w:rsidRPr="00DD6CFB">
              <w:rPr>
                <w:lang w:eastAsia="en-US"/>
              </w:rPr>
              <w:t>2425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DA849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1E428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AA6E3" w14:textId="77777777" w:rsidR="004335ED" w:rsidRPr="00DD6CFB" w:rsidRDefault="004335ED" w:rsidP="000D75B4">
            <w:pPr>
              <w:pStyle w:val="TAL"/>
              <w:rPr>
                <w:lang w:eastAsia="en-US"/>
              </w:rPr>
            </w:pPr>
            <w:r w:rsidRPr="00DD6CFB">
              <w:rPr>
                <w:lang w:eastAsia="en-US"/>
              </w:rPr>
              <w:t>Update default message contents of RACH-</w:t>
            </w:r>
            <w:proofErr w:type="spellStart"/>
            <w:r w:rsidRPr="00DD6CFB">
              <w:rPr>
                <w:lang w:eastAsia="en-US"/>
              </w:rPr>
              <w:t>ConfigDedicated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0F95B" w14:textId="77777777" w:rsidR="004335ED" w:rsidRPr="00DD6CFB" w:rsidRDefault="004335ED" w:rsidP="000D75B4">
            <w:pPr>
              <w:pStyle w:val="TAL"/>
              <w:rPr>
                <w:lang w:eastAsia="en-US"/>
              </w:rPr>
            </w:pPr>
            <w:r w:rsidRPr="00DD6CFB">
              <w:rPr>
                <w:lang w:eastAsia="en-US"/>
              </w:rPr>
              <w:t>17.6.0</w:t>
            </w:r>
          </w:p>
        </w:tc>
      </w:tr>
      <w:tr w:rsidR="004335ED" w:rsidRPr="0031204F" w14:paraId="36E9C36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2EA678"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B4FF3E"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B0C975" w14:textId="77777777" w:rsidR="004335ED" w:rsidRPr="00DD6CFB" w:rsidRDefault="004335ED" w:rsidP="000D75B4">
            <w:pPr>
              <w:pStyle w:val="TAL"/>
              <w:rPr>
                <w:lang w:eastAsia="en-US"/>
              </w:rPr>
            </w:pPr>
            <w:r w:rsidRPr="00DD6CFB">
              <w:rPr>
                <w:lang w:eastAsia="en-US"/>
              </w:rPr>
              <w:t>R5-225321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D88D6" w14:textId="77777777" w:rsidR="004335ED" w:rsidRPr="00DD6CFB" w:rsidRDefault="004335ED" w:rsidP="000D75B4">
            <w:pPr>
              <w:pStyle w:val="TAL"/>
              <w:rPr>
                <w:lang w:eastAsia="en-US"/>
              </w:rPr>
            </w:pPr>
            <w:r w:rsidRPr="00DD6CFB">
              <w:rPr>
                <w:lang w:eastAsia="en-US"/>
              </w:rPr>
              <w:t>2536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E752F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674DD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1DEBD" w14:textId="77777777" w:rsidR="004335ED" w:rsidRPr="00DD6CFB" w:rsidRDefault="004335ED" w:rsidP="000D75B4">
            <w:pPr>
              <w:pStyle w:val="TAL"/>
              <w:rPr>
                <w:lang w:eastAsia="en-US"/>
              </w:rPr>
            </w:pPr>
            <w:r w:rsidRPr="00DD6CFB">
              <w:rPr>
                <w:lang w:eastAsia="en-US"/>
              </w:rPr>
              <w:t xml:space="preserve">Update IE LBT </w:t>
            </w:r>
            <w:proofErr w:type="spellStart"/>
            <w:r w:rsidRPr="00DD6CFB">
              <w:rPr>
                <w:lang w:eastAsia="en-US"/>
              </w:rPr>
              <w:t>FailureRecoveryConfig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AC3E3" w14:textId="77777777" w:rsidR="004335ED" w:rsidRPr="00DD6CFB" w:rsidRDefault="004335ED" w:rsidP="000D75B4">
            <w:pPr>
              <w:pStyle w:val="TAL"/>
              <w:rPr>
                <w:lang w:eastAsia="en-US"/>
              </w:rPr>
            </w:pPr>
            <w:r w:rsidRPr="00DD6CFB">
              <w:rPr>
                <w:lang w:eastAsia="en-US"/>
              </w:rPr>
              <w:t>17.6.0</w:t>
            </w:r>
          </w:p>
        </w:tc>
      </w:tr>
      <w:tr w:rsidR="004335ED" w:rsidRPr="0031204F" w14:paraId="31F6D3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F9AAB2"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164090"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79C3F" w14:textId="77777777" w:rsidR="004335ED" w:rsidRPr="00DD6CFB" w:rsidRDefault="004335ED" w:rsidP="000D75B4">
            <w:pPr>
              <w:pStyle w:val="TAL"/>
              <w:rPr>
                <w:lang w:eastAsia="en-US"/>
              </w:rPr>
            </w:pPr>
            <w:r w:rsidRPr="00DD6CFB">
              <w:rPr>
                <w:lang w:eastAsia="en-US"/>
              </w:rPr>
              <w:t>R5-225325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1DEBF" w14:textId="77777777" w:rsidR="004335ED" w:rsidRPr="00DD6CFB" w:rsidRDefault="004335ED" w:rsidP="000D75B4">
            <w:pPr>
              <w:pStyle w:val="TAL"/>
              <w:rPr>
                <w:lang w:eastAsia="en-US"/>
              </w:rPr>
            </w:pPr>
            <w:r w:rsidRPr="00DD6CFB">
              <w:rPr>
                <w:lang w:eastAsia="en-US"/>
              </w:rPr>
              <w:t>2497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B38A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B850F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77484" w14:textId="77777777" w:rsidR="004335ED" w:rsidRPr="00DD6CFB" w:rsidRDefault="004335ED" w:rsidP="000D75B4">
            <w:pPr>
              <w:pStyle w:val="TAL"/>
              <w:rPr>
                <w:lang w:eastAsia="en-US"/>
              </w:rPr>
            </w:pPr>
            <w:r w:rsidRPr="00DD6CFB">
              <w:rPr>
                <w:lang w:eastAsia="en-US"/>
              </w:rPr>
              <w:t>Add test procedures for MBS Multicast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DC2CC" w14:textId="77777777" w:rsidR="004335ED" w:rsidRPr="00DD6CFB" w:rsidRDefault="004335ED" w:rsidP="000D75B4">
            <w:pPr>
              <w:pStyle w:val="TAL"/>
              <w:rPr>
                <w:lang w:eastAsia="en-US"/>
              </w:rPr>
            </w:pPr>
            <w:r w:rsidRPr="00DD6CFB">
              <w:rPr>
                <w:lang w:eastAsia="en-US"/>
              </w:rPr>
              <w:t>17.6.0</w:t>
            </w:r>
          </w:p>
        </w:tc>
      </w:tr>
      <w:tr w:rsidR="004335ED" w:rsidRPr="0031204F" w14:paraId="5ACFC2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202CA2"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5D2875"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E5CFAA" w14:textId="77777777" w:rsidR="004335ED" w:rsidRPr="00DD6CFB" w:rsidRDefault="004335ED" w:rsidP="000D75B4">
            <w:pPr>
              <w:pStyle w:val="TAL"/>
              <w:rPr>
                <w:lang w:eastAsia="en-US"/>
              </w:rPr>
            </w:pPr>
            <w:r w:rsidRPr="00DD6CFB">
              <w:rPr>
                <w:lang w:eastAsia="en-US"/>
              </w:rPr>
              <w:t>R5-225326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CB1AE" w14:textId="77777777" w:rsidR="004335ED" w:rsidRPr="00DD6CFB" w:rsidRDefault="004335ED" w:rsidP="000D75B4">
            <w:pPr>
              <w:pStyle w:val="TAL"/>
              <w:rPr>
                <w:lang w:eastAsia="en-US"/>
              </w:rPr>
            </w:pPr>
            <w:r w:rsidRPr="00DD6CFB">
              <w:rPr>
                <w:lang w:eastAsia="en-US"/>
              </w:rPr>
              <w:t>2502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9430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2DC6D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35CF7" w14:textId="77777777" w:rsidR="004335ED" w:rsidRPr="00DD6CFB" w:rsidRDefault="004335ED" w:rsidP="000D75B4">
            <w:pPr>
              <w:pStyle w:val="TAL"/>
              <w:rPr>
                <w:lang w:eastAsia="en-US"/>
              </w:rPr>
            </w:pPr>
            <w:r w:rsidRPr="00DD6CFB">
              <w:rPr>
                <w:lang w:eastAsia="en-US"/>
              </w:rPr>
              <w:t>Add SIB20 for MBS Broadcast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21E43" w14:textId="77777777" w:rsidR="004335ED" w:rsidRPr="00DD6CFB" w:rsidRDefault="004335ED" w:rsidP="000D75B4">
            <w:pPr>
              <w:pStyle w:val="TAL"/>
              <w:rPr>
                <w:lang w:eastAsia="en-US"/>
              </w:rPr>
            </w:pPr>
            <w:r w:rsidRPr="00DD6CFB">
              <w:rPr>
                <w:lang w:eastAsia="en-US"/>
              </w:rPr>
              <w:t>17.6.0</w:t>
            </w:r>
          </w:p>
        </w:tc>
      </w:tr>
      <w:tr w:rsidR="004335ED" w:rsidRPr="0031204F" w14:paraId="4739DB6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6405B3"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3BA640"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65D9C3" w14:textId="77777777" w:rsidR="004335ED" w:rsidRPr="00DD6CFB" w:rsidRDefault="004335ED" w:rsidP="000D75B4">
            <w:pPr>
              <w:pStyle w:val="TAL"/>
              <w:rPr>
                <w:lang w:eastAsia="en-US"/>
              </w:rPr>
            </w:pPr>
            <w:r w:rsidRPr="00DD6CFB">
              <w:rPr>
                <w:lang w:eastAsia="en-US"/>
              </w:rPr>
              <w:t>R5-225327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FF910" w14:textId="77777777" w:rsidR="004335ED" w:rsidRPr="00DD6CFB" w:rsidRDefault="004335ED" w:rsidP="000D75B4">
            <w:pPr>
              <w:pStyle w:val="TAL"/>
              <w:rPr>
                <w:lang w:eastAsia="en-US"/>
              </w:rPr>
            </w:pPr>
            <w:r w:rsidRPr="00DD6CFB">
              <w:rPr>
                <w:lang w:eastAsia="en-US"/>
              </w:rPr>
              <w:t>2503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E2B1E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CEE11F"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9F610A" w14:textId="77777777" w:rsidR="004335ED" w:rsidRPr="00DD6CFB" w:rsidRDefault="004335ED" w:rsidP="000D75B4">
            <w:pPr>
              <w:pStyle w:val="TAL"/>
              <w:rPr>
                <w:lang w:eastAsia="en-US"/>
              </w:rPr>
            </w:pPr>
            <w:r w:rsidRPr="00DD6CFB">
              <w:rPr>
                <w:lang w:eastAsia="en-US"/>
              </w:rPr>
              <w:t>Add SIB21 for MBS Broadcast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AA35D" w14:textId="77777777" w:rsidR="004335ED" w:rsidRPr="00DD6CFB" w:rsidRDefault="004335ED" w:rsidP="000D75B4">
            <w:pPr>
              <w:pStyle w:val="TAL"/>
              <w:rPr>
                <w:lang w:eastAsia="en-US"/>
              </w:rPr>
            </w:pPr>
            <w:r w:rsidRPr="00DD6CFB">
              <w:rPr>
                <w:lang w:eastAsia="en-US"/>
              </w:rPr>
              <w:t>17.6.0</w:t>
            </w:r>
          </w:p>
        </w:tc>
      </w:tr>
      <w:tr w:rsidR="004335ED" w:rsidRPr="0031204F" w14:paraId="66F7AA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A22C13"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8196D8"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8489F4" w14:textId="77777777" w:rsidR="004335ED" w:rsidRPr="00DD6CFB" w:rsidRDefault="004335ED" w:rsidP="000D75B4">
            <w:pPr>
              <w:pStyle w:val="TAL"/>
              <w:rPr>
                <w:lang w:eastAsia="en-US"/>
              </w:rPr>
            </w:pPr>
            <w:r w:rsidRPr="00DD6CFB">
              <w:rPr>
                <w:lang w:eastAsia="en-US"/>
              </w:rPr>
              <w:t>R5-225328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D12EF" w14:textId="77777777" w:rsidR="004335ED" w:rsidRPr="00DD6CFB" w:rsidRDefault="004335ED" w:rsidP="000D75B4">
            <w:pPr>
              <w:pStyle w:val="TAL"/>
              <w:rPr>
                <w:lang w:eastAsia="en-US"/>
              </w:rPr>
            </w:pPr>
            <w:r w:rsidRPr="00DD6CFB">
              <w:rPr>
                <w:lang w:eastAsia="en-US"/>
              </w:rPr>
              <w:t>2504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C24A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D60B1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74E3BF"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MBSBroadcastConfiguration</w:t>
            </w:r>
            <w:proofErr w:type="spellEnd"/>
            <w:r w:rsidRPr="00DD6CFB">
              <w:rPr>
                <w:lang w:eastAsia="en-US"/>
              </w:rPr>
              <w:t xml:space="preserve"> for MBS Broadcast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20787" w14:textId="77777777" w:rsidR="004335ED" w:rsidRPr="00DD6CFB" w:rsidRDefault="004335ED" w:rsidP="000D75B4">
            <w:pPr>
              <w:pStyle w:val="TAL"/>
              <w:rPr>
                <w:lang w:eastAsia="en-US"/>
              </w:rPr>
            </w:pPr>
            <w:r w:rsidRPr="00DD6CFB">
              <w:rPr>
                <w:lang w:eastAsia="en-US"/>
              </w:rPr>
              <w:t>17.6.0</w:t>
            </w:r>
          </w:p>
        </w:tc>
      </w:tr>
      <w:tr w:rsidR="004335ED" w:rsidRPr="0031204F" w14:paraId="1FB5961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55A07C"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FA8BAA"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CCD1B2" w14:textId="77777777" w:rsidR="004335ED" w:rsidRPr="00DD6CFB" w:rsidRDefault="004335ED" w:rsidP="000D75B4">
            <w:pPr>
              <w:pStyle w:val="TAL"/>
              <w:rPr>
                <w:lang w:eastAsia="en-US"/>
              </w:rPr>
            </w:pPr>
            <w:r w:rsidRPr="00DD6CFB">
              <w:rPr>
                <w:lang w:eastAsia="en-US"/>
              </w:rPr>
              <w:t>R5-225329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8ACF" w14:textId="77777777" w:rsidR="004335ED" w:rsidRPr="00DD6CFB" w:rsidRDefault="004335ED" w:rsidP="000D75B4">
            <w:pPr>
              <w:pStyle w:val="TAL"/>
              <w:rPr>
                <w:lang w:eastAsia="en-US"/>
              </w:rPr>
            </w:pPr>
            <w:r w:rsidRPr="00DD6CFB">
              <w:rPr>
                <w:lang w:eastAsia="en-US"/>
              </w:rPr>
              <w:t>2505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FAE57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41DDE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A87F6"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MBSInterestIndication</w:t>
            </w:r>
            <w:proofErr w:type="spellEnd"/>
            <w:r w:rsidRPr="00DD6CFB">
              <w:rPr>
                <w:lang w:eastAsia="en-US"/>
              </w:rPr>
              <w:t xml:space="preserve"> for MBS Broadcast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EC62D" w14:textId="77777777" w:rsidR="004335ED" w:rsidRPr="00DD6CFB" w:rsidRDefault="004335ED" w:rsidP="000D75B4">
            <w:pPr>
              <w:pStyle w:val="TAL"/>
              <w:rPr>
                <w:lang w:eastAsia="en-US"/>
              </w:rPr>
            </w:pPr>
            <w:r w:rsidRPr="00DD6CFB">
              <w:rPr>
                <w:lang w:eastAsia="en-US"/>
              </w:rPr>
              <w:t>17.6.0</w:t>
            </w:r>
          </w:p>
        </w:tc>
      </w:tr>
      <w:tr w:rsidR="004335ED" w:rsidRPr="0031204F" w14:paraId="3B82AEE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4B15B2"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8C0962"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50C586" w14:textId="77777777" w:rsidR="004335ED" w:rsidRPr="00DD6CFB" w:rsidRDefault="004335ED" w:rsidP="000D75B4">
            <w:pPr>
              <w:pStyle w:val="TAL"/>
              <w:rPr>
                <w:lang w:eastAsia="en-US"/>
              </w:rPr>
            </w:pPr>
            <w:r w:rsidRPr="00DD6CFB">
              <w:rPr>
                <w:lang w:eastAsia="en-US"/>
              </w:rPr>
              <w:t>R5-225330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6861C" w14:textId="77777777" w:rsidR="004335ED" w:rsidRPr="00DD6CFB" w:rsidRDefault="004335ED" w:rsidP="000D75B4">
            <w:pPr>
              <w:pStyle w:val="TAL"/>
              <w:rPr>
                <w:lang w:eastAsia="en-US"/>
              </w:rPr>
            </w:pPr>
            <w:r w:rsidRPr="00DD6CFB">
              <w:rPr>
                <w:lang w:eastAsia="en-US"/>
              </w:rPr>
              <w:t>2506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43D79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B343A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38330A" w14:textId="77777777" w:rsidR="004335ED" w:rsidRPr="00DD6CFB" w:rsidRDefault="004335ED" w:rsidP="000D75B4">
            <w:pPr>
              <w:pStyle w:val="TAL"/>
              <w:rPr>
                <w:lang w:eastAsia="en-US"/>
              </w:rPr>
            </w:pPr>
            <w:r w:rsidRPr="00DD6CFB">
              <w:rPr>
                <w:lang w:eastAsia="en-US"/>
              </w:rPr>
              <w:t>Add MBS information elements for MBS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AF5C1" w14:textId="77777777" w:rsidR="004335ED" w:rsidRPr="00DD6CFB" w:rsidRDefault="004335ED" w:rsidP="000D75B4">
            <w:pPr>
              <w:pStyle w:val="TAL"/>
              <w:rPr>
                <w:lang w:eastAsia="en-US"/>
              </w:rPr>
            </w:pPr>
            <w:r w:rsidRPr="00DD6CFB">
              <w:rPr>
                <w:lang w:eastAsia="en-US"/>
              </w:rPr>
              <w:t>17.6.0</w:t>
            </w:r>
          </w:p>
        </w:tc>
      </w:tr>
      <w:tr w:rsidR="004335ED" w:rsidRPr="0031204F" w14:paraId="113CA3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7C99D4" w14:textId="77777777" w:rsidR="004335ED" w:rsidRPr="00DD6CFB" w:rsidRDefault="004335ED" w:rsidP="000D75B4">
            <w:pPr>
              <w:pStyle w:val="TAL"/>
              <w:rPr>
                <w:lang w:eastAsia="en-US"/>
              </w:rPr>
            </w:pPr>
            <w:r w:rsidRPr="00DD6CFB">
              <w:rPr>
                <w:lang w:eastAsia="en-US"/>
              </w:rPr>
              <w:lastRenderedPageBreak/>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261F8D"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952D46" w14:textId="77777777" w:rsidR="004335ED" w:rsidRPr="00DD6CFB" w:rsidRDefault="004335ED" w:rsidP="000D75B4">
            <w:pPr>
              <w:pStyle w:val="TAL"/>
              <w:rPr>
                <w:lang w:eastAsia="en-US"/>
              </w:rPr>
            </w:pPr>
            <w:r w:rsidRPr="00DD6CFB">
              <w:rPr>
                <w:lang w:eastAsia="en-US"/>
              </w:rPr>
              <w:t>R5-225333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6DA74" w14:textId="77777777" w:rsidR="004335ED" w:rsidRPr="00DD6CFB" w:rsidRDefault="004335ED" w:rsidP="000D75B4">
            <w:pPr>
              <w:pStyle w:val="TAL"/>
              <w:rPr>
                <w:lang w:eastAsia="en-US"/>
              </w:rPr>
            </w:pPr>
            <w:r w:rsidRPr="00DD6CFB">
              <w:rPr>
                <w:lang w:eastAsia="en-US"/>
              </w:rPr>
              <w:t>2475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27701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03843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4CAE3" w14:textId="77777777" w:rsidR="004335ED" w:rsidRPr="00DD6CFB" w:rsidRDefault="004335ED" w:rsidP="000D75B4">
            <w:pPr>
              <w:pStyle w:val="TAL"/>
              <w:rPr>
                <w:lang w:eastAsia="en-US"/>
              </w:rPr>
            </w:pPr>
            <w:r w:rsidRPr="00DD6CFB">
              <w:rPr>
                <w:lang w:eastAsia="en-US"/>
              </w:rPr>
              <w:t>Update of MDT message and information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83F2E" w14:textId="77777777" w:rsidR="004335ED" w:rsidRPr="00DD6CFB" w:rsidRDefault="004335ED" w:rsidP="000D75B4">
            <w:pPr>
              <w:pStyle w:val="TAL"/>
              <w:rPr>
                <w:lang w:eastAsia="en-US"/>
              </w:rPr>
            </w:pPr>
            <w:r w:rsidRPr="00DD6CFB">
              <w:rPr>
                <w:lang w:eastAsia="en-US"/>
              </w:rPr>
              <w:t>17.6.0</w:t>
            </w:r>
          </w:p>
        </w:tc>
      </w:tr>
      <w:tr w:rsidR="004335ED" w:rsidRPr="0031204F" w14:paraId="15A549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6A6BC1"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4BA15"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5391D8" w14:textId="77777777" w:rsidR="004335ED" w:rsidRPr="00DD6CFB" w:rsidRDefault="004335ED" w:rsidP="000D75B4">
            <w:pPr>
              <w:pStyle w:val="TAL"/>
              <w:rPr>
                <w:lang w:eastAsia="en-US"/>
              </w:rPr>
            </w:pPr>
            <w:r w:rsidRPr="00DD6CFB">
              <w:rPr>
                <w:lang w:eastAsia="en-US"/>
              </w:rPr>
              <w:t>R5-225342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ED99F" w14:textId="77777777" w:rsidR="004335ED" w:rsidRPr="00DD6CFB" w:rsidRDefault="004335ED" w:rsidP="000D75B4">
            <w:pPr>
              <w:pStyle w:val="TAL"/>
              <w:rPr>
                <w:lang w:eastAsia="en-US"/>
              </w:rPr>
            </w:pPr>
            <w:r w:rsidRPr="00DD6CFB">
              <w:rPr>
                <w:lang w:eastAsia="en-US"/>
              </w:rPr>
              <w:t>2492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BF6D8D"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DA63F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98E83" w14:textId="77777777" w:rsidR="004335ED" w:rsidRPr="00DD6CFB" w:rsidRDefault="004335ED" w:rsidP="000D75B4">
            <w:pPr>
              <w:pStyle w:val="TAL"/>
              <w:rPr>
                <w:lang w:eastAsia="en-US"/>
              </w:rPr>
            </w:pPr>
            <w:r w:rsidRPr="00DD6CFB">
              <w:rPr>
                <w:lang w:eastAsia="en-US"/>
              </w:rPr>
              <w:t xml:space="preserve">Addition of </w:t>
            </w:r>
            <w:proofErr w:type="spellStart"/>
            <w:r w:rsidRPr="00DD6CFB">
              <w:rPr>
                <w:lang w:eastAsia="en-US"/>
              </w:rPr>
              <w:t>RedCap</w:t>
            </w:r>
            <w:proofErr w:type="spellEnd"/>
            <w:r w:rsidRPr="00DD6CFB">
              <w:rPr>
                <w:lang w:eastAsia="en-US"/>
              </w:rPr>
              <w:t xml:space="preserve"> default test channel bandwidth for </w:t>
            </w:r>
            <w:proofErr w:type="spellStart"/>
            <w:r w:rsidRPr="00DD6CFB">
              <w:rPr>
                <w:lang w:eastAsia="en-US"/>
              </w:rPr>
              <w:t>signaling</w:t>
            </w:r>
            <w:proofErr w:type="spellEnd"/>
            <w:r w:rsidRPr="00DD6CFB">
              <w:rPr>
                <w:lang w:eastAsia="en-US"/>
              </w:rPr>
              <w:t xml:space="preserve"> MFBI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D1B18" w14:textId="77777777" w:rsidR="004335ED" w:rsidRPr="00DD6CFB" w:rsidRDefault="004335ED" w:rsidP="000D75B4">
            <w:pPr>
              <w:pStyle w:val="TAL"/>
              <w:rPr>
                <w:lang w:eastAsia="en-US"/>
              </w:rPr>
            </w:pPr>
            <w:r w:rsidRPr="00DD6CFB">
              <w:rPr>
                <w:lang w:eastAsia="en-US"/>
              </w:rPr>
              <w:t>17.6.0</w:t>
            </w:r>
          </w:p>
        </w:tc>
      </w:tr>
      <w:tr w:rsidR="004335ED" w:rsidRPr="0031204F" w14:paraId="2768B1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12CE24"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7AECE8"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F521C" w14:textId="77777777" w:rsidR="004335ED" w:rsidRPr="00DD6CFB" w:rsidRDefault="004335ED" w:rsidP="000D75B4">
            <w:pPr>
              <w:pStyle w:val="TAL"/>
              <w:rPr>
                <w:lang w:eastAsia="en-US"/>
              </w:rPr>
            </w:pPr>
            <w:r w:rsidRPr="00DD6CFB">
              <w:rPr>
                <w:lang w:eastAsia="en-US"/>
              </w:rPr>
              <w:t>R5-225343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DA23D" w14:textId="77777777" w:rsidR="004335ED" w:rsidRPr="00DD6CFB" w:rsidRDefault="004335ED" w:rsidP="000D75B4">
            <w:pPr>
              <w:pStyle w:val="TAL"/>
              <w:rPr>
                <w:lang w:eastAsia="en-US"/>
              </w:rPr>
            </w:pPr>
            <w:r w:rsidRPr="00DD6CFB">
              <w:rPr>
                <w:lang w:eastAsia="en-US"/>
              </w:rPr>
              <w:t>2493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25BC2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AEF9C8"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1458D" w14:textId="77777777" w:rsidR="004335ED" w:rsidRPr="00DD6CFB" w:rsidRDefault="004335ED" w:rsidP="000D75B4">
            <w:pPr>
              <w:pStyle w:val="TAL"/>
              <w:rPr>
                <w:lang w:eastAsia="en-US"/>
              </w:rPr>
            </w:pPr>
            <w:r w:rsidRPr="00DD6CFB">
              <w:rPr>
                <w:lang w:eastAsia="en-US"/>
              </w:rPr>
              <w:t xml:space="preserve">Addition of </w:t>
            </w:r>
            <w:proofErr w:type="spellStart"/>
            <w:r w:rsidRPr="00DD6CFB">
              <w:rPr>
                <w:lang w:eastAsia="en-US"/>
              </w:rPr>
              <w:t>RedCap</w:t>
            </w:r>
            <w:proofErr w:type="spellEnd"/>
            <w:r w:rsidRPr="00DD6CFB">
              <w:rPr>
                <w:lang w:eastAsia="en-US"/>
              </w:rPr>
              <w:t xml:space="preserve"> default test channel bandwidth for </w:t>
            </w:r>
            <w:proofErr w:type="spellStart"/>
            <w:r w:rsidRPr="00DD6CFB">
              <w:rPr>
                <w:lang w:eastAsia="en-US"/>
              </w:rPr>
              <w:t>signaling</w:t>
            </w:r>
            <w:proofErr w:type="spellEnd"/>
            <w:r w:rsidRPr="00DD6CFB">
              <w:rPr>
                <w:lang w:eastAsia="en-US"/>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5E82C" w14:textId="77777777" w:rsidR="004335ED" w:rsidRPr="00DD6CFB" w:rsidRDefault="004335ED" w:rsidP="000D75B4">
            <w:pPr>
              <w:pStyle w:val="TAL"/>
              <w:rPr>
                <w:lang w:eastAsia="en-US"/>
              </w:rPr>
            </w:pPr>
            <w:r w:rsidRPr="00DD6CFB">
              <w:rPr>
                <w:lang w:eastAsia="en-US"/>
              </w:rPr>
              <w:t>17.6.0</w:t>
            </w:r>
          </w:p>
        </w:tc>
      </w:tr>
      <w:tr w:rsidR="004335ED" w:rsidRPr="0031204F" w14:paraId="3E24B3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6BB3CE"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DDE6CA"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EB9E17" w14:textId="77777777" w:rsidR="004335ED" w:rsidRPr="00DD6CFB" w:rsidRDefault="004335ED" w:rsidP="000D75B4">
            <w:pPr>
              <w:pStyle w:val="TAL"/>
              <w:rPr>
                <w:lang w:eastAsia="en-US"/>
              </w:rPr>
            </w:pPr>
            <w:r w:rsidRPr="00DD6CFB">
              <w:rPr>
                <w:lang w:eastAsia="en-US"/>
              </w:rPr>
              <w:t>R5-225352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C8F80" w14:textId="77777777" w:rsidR="004335ED" w:rsidRPr="00DD6CFB" w:rsidRDefault="004335ED" w:rsidP="000D75B4">
            <w:pPr>
              <w:pStyle w:val="TAL"/>
              <w:rPr>
                <w:lang w:eastAsia="en-US"/>
              </w:rPr>
            </w:pPr>
            <w:r w:rsidRPr="00DD6CFB">
              <w:rPr>
                <w:lang w:eastAsia="en-US"/>
              </w:rPr>
              <w:t>2449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BA15B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4DFDCD4"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79891" w14:textId="77777777" w:rsidR="004335ED" w:rsidRPr="00DD6CFB" w:rsidRDefault="004335ED" w:rsidP="000D75B4">
            <w:pPr>
              <w:pStyle w:val="TAL"/>
              <w:rPr>
                <w:lang w:eastAsia="en-US"/>
              </w:rPr>
            </w:pPr>
            <w:r w:rsidRPr="00DD6CFB">
              <w:rPr>
                <w:lang w:eastAsia="en-US"/>
              </w:rPr>
              <w:t xml:space="preserve">Update of Table 4.6.1-30 to add message contents values for SDT in </w:t>
            </w:r>
            <w:proofErr w:type="spellStart"/>
            <w:r w:rsidRPr="00DD6CFB">
              <w:rPr>
                <w:lang w:eastAsia="en-US"/>
              </w:rPr>
              <w:t>UEAssistanceInformation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4CDB7" w14:textId="77777777" w:rsidR="004335ED" w:rsidRPr="00DD6CFB" w:rsidRDefault="004335ED" w:rsidP="000D75B4">
            <w:pPr>
              <w:pStyle w:val="TAL"/>
              <w:rPr>
                <w:lang w:eastAsia="en-US"/>
              </w:rPr>
            </w:pPr>
            <w:r w:rsidRPr="00DD6CFB">
              <w:rPr>
                <w:lang w:eastAsia="en-US"/>
              </w:rPr>
              <w:t>17.6.0</w:t>
            </w:r>
          </w:p>
        </w:tc>
      </w:tr>
      <w:tr w:rsidR="004335ED" w:rsidRPr="0031204F" w14:paraId="1A484B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0932C4"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ED5D6B"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5D85E" w14:textId="77777777" w:rsidR="004335ED" w:rsidRPr="00DD6CFB" w:rsidRDefault="004335ED" w:rsidP="000D75B4">
            <w:pPr>
              <w:pStyle w:val="TAL"/>
              <w:rPr>
                <w:lang w:eastAsia="en-US"/>
              </w:rPr>
            </w:pPr>
            <w:r w:rsidRPr="00DD6CFB">
              <w:rPr>
                <w:lang w:eastAsia="en-US"/>
              </w:rPr>
              <w:t>R5-225353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A69C9" w14:textId="77777777" w:rsidR="004335ED" w:rsidRPr="00DD6CFB" w:rsidRDefault="004335ED" w:rsidP="000D75B4">
            <w:pPr>
              <w:pStyle w:val="TAL"/>
              <w:rPr>
                <w:lang w:eastAsia="en-US"/>
              </w:rPr>
            </w:pPr>
            <w:r w:rsidRPr="00DD6CFB">
              <w:rPr>
                <w:lang w:eastAsia="en-US"/>
              </w:rPr>
              <w:t>2450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E9237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902E8E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AD7069" w14:textId="77777777" w:rsidR="004335ED" w:rsidRPr="00DD6CFB" w:rsidRDefault="004335ED" w:rsidP="000D75B4">
            <w:pPr>
              <w:pStyle w:val="TAL"/>
              <w:rPr>
                <w:lang w:eastAsia="en-US"/>
              </w:rPr>
            </w:pPr>
            <w:r w:rsidRPr="00DD6CFB">
              <w:rPr>
                <w:lang w:eastAsia="en-US"/>
              </w:rPr>
              <w:t>Update of Table 4.6.1-28 to add message contents values for SDT in SIB1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E301C" w14:textId="77777777" w:rsidR="004335ED" w:rsidRPr="00DD6CFB" w:rsidRDefault="004335ED" w:rsidP="000D75B4">
            <w:pPr>
              <w:pStyle w:val="TAL"/>
              <w:rPr>
                <w:lang w:eastAsia="en-US"/>
              </w:rPr>
            </w:pPr>
            <w:r w:rsidRPr="00DD6CFB">
              <w:rPr>
                <w:lang w:eastAsia="en-US"/>
              </w:rPr>
              <w:t>17.6.0</w:t>
            </w:r>
          </w:p>
        </w:tc>
      </w:tr>
      <w:tr w:rsidR="004335ED" w:rsidRPr="0031204F" w14:paraId="142990C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97C3A8"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39FE50"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DE2DB0" w14:textId="77777777" w:rsidR="004335ED" w:rsidRPr="00DD6CFB" w:rsidRDefault="004335ED" w:rsidP="000D75B4">
            <w:pPr>
              <w:pStyle w:val="TAL"/>
              <w:rPr>
                <w:lang w:eastAsia="en-US"/>
              </w:rPr>
            </w:pPr>
            <w:r w:rsidRPr="00DD6CFB">
              <w:rPr>
                <w:lang w:eastAsia="en-US"/>
              </w:rPr>
              <w:t>R5-225354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B7EB1" w14:textId="77777777" w:rsidR="004335ED" w:rsidRPr="00DD6CFB" w:rsidRDefault="004335ED" w:rsidP="000D75B4">
            <w:pPr>
              <w:pStyle w:val="TAL"/>
              <w:rPr>
                <w:lang w:eastAsia="en-US"/>
              </w:rPr>
            </w:pPr>
            <w:r w:rsidRPr="00DD6CFB">
              <w:rPr>
                <w:lang w:eastAsia="en-US"/>
              </w:rPr>
              <w:t>2451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8850A0"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89DB93"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95AE2" w14:textId="77777777" w:rsidR="004335ED" w:rsidRPr="00DD6CFB" w:rsidRDefault="004335ED" w:rsidP="000D75B4">
            <w:pPr>
              <w:pStyle w:val="TAL"/>
              <w:rPr>
                <w:lang w:eastAsia="en-US"/>
              </w:rPr>
            </w:pPr>
            <w:r w:rsidRPr="00DD6CFB">
              <w:rPr>
                <w:lang w:eastAsia="en-US"/>
              </w:rPr>
              <w:t xml:space="preserve">Update of Table 4.6.1-16 to add message contents values for SDT in </w:t>
            </w:r>
            <w:proofErr w:type="spellStart"/>
            <w:r w:rsidRPr="00DD6CFB">
              <w:rPr>
                <w:lang w:eastAsia="en-US"/>
              </w:rPr>
              <w:t>RRCRelease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0910D" w14:textId="77777777" w:rsidR="004335ED" w:rsidRPr="00DD6CFB" w:rsidRDefault="004335ED" w:rsidP="000D75B4">
            <w:pPr>
              <w:pStyle w:val="TAL"/>
              <w:rPr>
                <w:lang w:eastAsia="en-US"/>
              </w:rPr>
            </w:pPr>
            <w:r w:rsidRPr="00DD6CFB">
              <w:rPr>
                <w:lang w:eastAsia="en-US"/>
              </w:rPr>
              <w:t>17.6.0</w:t>
            </w:r>
          </w:p>
        </w:tc>
      </w:tr>
      <w:tr w:rsidR="004335ED" w:rsidRPr="0031204F" w14:paraId="197ED8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A472F9"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DB68E9"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54A42A" w14:textId="77777777" w:rsidR="004335ED" w:rsidRPr="00DD6CFB" w:rsidRDefault="004335ED" w:rsidP="000D75B4">
            <w:pPr>
              <w:pStyle w:val="TAL"/>
              <w:rPr>
                <w:lang w:eastAsia="en-US"/>
              </w:rPr>
            </w:pPr>
            <w:r w:rsidRPr="00DD6CFB">
              <w:rPr>
                <w:lang w:eastAsia="en-US"/>
              </w:rPr>
              <w:t>R5-225355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A99DA" w14:textId="77777777" w:rsidR="004335ED" w:rsidRPr="00DD6CFB" w:rsidRDefault="004335ED" w:rsidP="000D75B4">
            <w:pPr>
              <w:pStyle w:val="TAL"/>
              <w:rPr>
                <w:lang w:eastAsia="en-US"/>
              </w:rPr>
            </w:pPr>
            <w:r w:rsidRPr="00DD6CFB">
              <w:rPr>
                <w:lang w:eastAsia="en-US"/>
              </w:rPr>
              <w:t>2453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5D1BA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FBE87C"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2A3B5" w14:textId="77777777" w:rsidR="004335ED" w:rsidRPr="00DD6CFB" w:rsidRDefault="004335ED" w:rsidP="000D75B4">
            <w:pPr>
              <w:pStyle w:val="TAL"/>
              <w:rPr>
                <w:lang w:eastAsia="en-US"/>
              </w:rPr>
            </w:pPr>
            <w:r w:rsidRPr="00DD6CFB">
              <w:rPr>
                <w:lang w:eastAsia="en-US"/>
              </w:rPr>
              <w:t>Update of Table 4.6.3-96 to add message contents values for SDT in PDCCH-</w:t>
            </w:r>
            <w:proofErr w:type="spellStart"/>
            <w:r w:rsidRPr="00DD6CFB">
              <w:rPr>
                <w:lang w:eastAsia="en-US"/>
              </w:rPr>
              <w:t>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F153E" w14:textId="77777777" w:rsidR="004335ED" w:rsidRPr="00DD6CFB" w:rsidRDefault="004335ED" w:rsidP="000D75B4">
            <w:pPr>
              <w:pStyle w:val="TAL"/>
              <w:rPr>
                <w:lang w:eastAsia="en-US"/>
              </w:rPr>
            </w:pPr>
            <w:r w:rsidRPr="00DD6CFB">
              <w:rPr>
                <w:lang w:eastAsia="en-US"/>
              </w:rPr>
              <w:t>17.6.0</w:t>
            </w:r>
          </w:p>
        </w:tc>
      </w:tr>
      <w:tr w:rsidR="004335ED" w:rsidRPr="0031204F" w14:paraId="2098A5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34F220"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39948F"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05111C" w14:textId="77777777" w:rsidR="004335ED" w:rsidRPr="00DD6CFB" w:rsidRDefault="004335ED" w:rsidP="000D75B4">
            <w:pPr>
              <w:pStyle w:val="TAL"/>
              <w:rPr>
                <w:lang w:eastAsia="en-US"/>
              </w:rPr>
            </w:pPr>
            <w:r w:rsidRPr="00DD6CFB">
              <w:rPr>
                <w:lang w:eastAsia="en-US"/>
              </w:rPr>
              <w:t>R5-225356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E2CDE" w14:textId="77777777" w:rsidR="004335ED" w:rsidRPr="00DD6CFB" w:rsidRDefault="004335ED" w:rsidP="000D75B4">
            <w:pPr>
              <w:pStyle w:val="TAL"/>
              <w:rPr>
                <w:lang w:eastAsia="en-US"/>
              </w:rPr>
            </w:pPr>
            <w:r w:rsidRPr="00DD6CFB">
              <w:rPr>
                <w:lang w:eastAsia="en-US"/>
              </w:rPr>
              <w:t>2473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BC4EB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484F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CEFCF" w14:textId="77777777" w:rsidR="004335ED" w:rsidRPr="00DD6CFB" w:rsidRDefault="004335ED" w:rsidP="000D75B4">
            <w:pPr>
              <w:pStyle w:val="TAL"/>
              <w:rPr>
                <w:lang w:eastAsia="en-US"/>
              </w:rPr>
            </w:pPr>
            <w:r w:rsidRPr="00DD6CFB">
              <w:rPr>
                <w:lang w:eastAsia="en-US"/>
              </w:rPr>
              <w:t>Addition of SIB16 for slice based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8C560" w14:textId="77777777" w:rsidR="004335ED" w:rsidRPr="00DD6CFB" w:rsidRDefault="004335ED" w:rsidP="000D75B4">
            <w:pPr>
              <w:pStyle w:val="TAL"/>
              <w:rPr>
                <w:lang w:eastAsia="en-US"/>
              </w:rPr>
            </w:pPr>
            <w:r w:rsidRPr="00DD6CFB">
              <w:rPr>
                <w:lang w:eastAsia="en-US"/>
              </w:rPr>
              <w:t>17.6.0</w:t>
            </w:r>
          </w:p>
        </w:tc>
      </w:tr>
      <w:tr w:rsidR="004335ED" w:rsidRPr="0031204F" w14:paraId="0C0ED1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13FC79"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C97729"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ED4B7F" w14:textId="77777777" w:rsidR="004335ED" w:rsidRPr="00DD6CFB" w:rsidRDefault="004335ED" w:rsidP="000D75B4">
            <w:pPr>
              <w:pStyle w:val="TAL"/>
              <w:rPr>
                <w:lang w:eastAsia="en-US"/>
              </w:rPr>
            </w:pPr>
            <w:r w:rsidRPr="00DD6CFB">
              <w:rPr>
                <w:lang w:eastAsia="en-US"/>
              </w:rPr>
              <w:t>R5-225357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5F452" w14:textId="77777777" w:rsidR="004335ED" w:rsidRPr="00DD6CFB" w:rsidRDefault="004335ED" w:rsidP="000D75B4">
            <w:pPr>
              <w:pStyle w:val="TAL"/>
              <w:rPr>
                <w:lang w:eastAsia="en-US"/>
              </w:rPr>
            </w:pPr>
            <w:r w:rsidRPr="00DD6CFB">
              <w:rPr>
                <w:lang w:eastAsia="en-US"/>
              </w:rPr>
              <w:t>2474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2AB59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847C5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277B6" w14:textId="77777777" w:rsidR="004335ED" w:rsidRPr="00DD6CFB" w:rsidRDefault="004335ED" w:rsidP="000D75B4">
            <w:pPr>
              <w:pStyle w:val="TAL"/>
              <w:rPr>
                <w:lang w:eastAsia="en-US"/>
              </w:rPr>
            </w:pPr>
            <w:r w:rsidRPr="00DD6CFB">
              <w:rPr>
                <w:lang w:eastAsia="en-US"/>
              </w:rPr>
              <w:t>Updates to message contents for slice specific RACH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748C1" w14:textId="77777777" w:rsidR="004335ED" w:rsidRPr="00DD6CFB" w:rsidRDefault="004335ED" w:rsidP="000D75B4">
            <w:pPr>
              <w:pStyle w:val="TAL"/>
              <w:rPr>
                <w:lang w:eastAsia="en-US"/>
              </w:rPr>
            </w:pPr>
            <w:r w:rsidRPr="00DD6CFB">
              <w:rPr>
                <w:lang w:eastAsia="en-US"/>
              </w:rPr>
              <w:t>17.6.0</w:t>
            </w:r>
          </w:p>
        </w:tc>
      </w:tr>
      <w:tr w:rsidR="004335ED" w:rsidRPr="0031204F" w14:paraId="05A1C1A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78CD1B"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61458C"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B5E34D" w14:textId="77777777" w:rsidR="004335ED" w:rsidRPr="00DD6CFB" w:rsidRDefault="004335ED" w:rsidP="000D75B4">
            <w:pPr>
              <w:pStyle w:val="TAL"/>
              <w:rPr>
                <w:lang w:eastAsia="en-US"/>
              </w:rPr>
            </w:pPr>
            <w:r w:rsidRPr="00DD6CFB">
              <w:rPr>
                <w:lang w:eastAsia="en-US"/>
              </w:rPr>
              <w:t>R5-225358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DD9D7" w14:textId="77777777" w:rsidR="004335ED" w:rsidRPr="00DD6CFB" w:rsidRDefault="004335ED" w:rsidP="000D75B4">
            <w:pPr>
              <w:pStyle w:val="TAL"/>
              <w:rPr>
                <w:lang w:eastAsia="en-US"/>
              </w:rPr>
            </w:pPr>
            <w:r w:rsidRPr="00DD6CFB">
              <w:rPr>
                <w:lang w:eastAsia="en-US"/>
              </w:rPr>
              <w:t>2464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FAD0E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2D899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4EF07" w14:textId="77777777" w:rsidR="004335ED" w:rsidRPr="00DD6CFB" w:rsidRDefault="004335ED" w:rsidP="000D75B4">
            <w:pPr>
              <w:pStyle w:val="TAL"/>
              <w:rPr>
                <w:lang w:eastAsia="en-US"/>
              </w:rPr>
            </w:pPr>
            <w:r w:rsidRPr="00DD6CFB">
              <w:rPr>
                <w:lang w:eastAsia="en-US"/>
              </w:rPr>
              <w:t xml:space="preserve">Add </w:t>
            </w:r>
            <w:proofErr w:type="spellStart"/>
            <w:r w:rsidRPr="00DD6CFB">
              <w:rPr>
                <w:lang w:eastAsia="en-US"/>
              </w:rPr>
              <w:t>UplinkDataCompression</w:t>
            </w:r>
            <w:proofErr w:type="spellEnd"/>
            <w:r w:rsidRPr="00DD6CFB">
              <w:rPr>
                <w:lang w:eastAsia="en-US"/>
              </w:rPr>
              <w:t xml:space="preserve"> into PDCP-Config for NR UDC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2B2CA" w14:textId="77777777" w:rsidR="004335ED" w:rsidRPr="00DD6CFB" w:rsidRDefault="004335ED" w:rsidP="000D75B4">
            <w:pPr>
              <w:pStyle w:val="TAL"/>
              <w:rPr>
                <w:lang w:eastAsia="en-US"/>
              </w:rPr>
            </w:pPr>
            <w:r w:rsidRPr="00DD6CFB">
              <w:rPr>
                <w:lang w:eastAsia="en-US"/>
              </w:rPr>
              <w:t>17.6.0</w:t>
            </w:r>
          </w:p>
        </w:tc>
      </w:tr>
      <w:tr w:rsidR="004335ED" w:rsidRPr="0031204F" w14:paraId="61791B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8F0E71"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29D8AB"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A0D3D" w14:textId="77777777" w:rsidR="004335ED" w:rsidRPr="00DD6CFB" w:rsidRDefault="004335ED" w:rsidP="000D75B4">
            <w:pPr>
              <w:pStyle w:val="TAL"/>
              <w:rPr>
                <w:lang w:eastAsia="en-US"/>
              </w:rPr>
            </w:pPr>
            <w:r w:rsidRPr="00DD6CFB">
              <w:rPr>
                <w:lang w:eastAsia="en-US"/>
              </w:rPr>
              <w:t>R5-225362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A8D0A" w14:textId="77777777" w:rsidR="004335ED" w:rsidRPr="00DD6CFB" w:rsidRDefault="004335ED" w:rsidP="000D75B4">
            <w:pPr>
              <w:pStyle w:val="TAL"/>
              <w:rPr>
                <w:lang w:eastAsia="en-US"/>
              </w:rPr>
            </w:pPr>
            <w:r w:rsidRPr="00DD6CFB">
              <w:rPr>
                <w:lang w:eastAsia="en-US"/>
              </w:rPr>
              <w:t>2483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519519"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D1991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B5D0D" w14:textId="77777777" w:rsidR="004335ED" w:rsidRPr="00DD6CFB" w:rsidRDefault="004335ED" w:rsidP="000D75B4">
            <w:pPr>
              <w:pStyle w:val="TAL"/>
              <w:rPr>
                <w:lang w:eastAsia="en-US"/>
              </w:rPr>
            </w:pPr>
            <w:r w:rsidRPr="00DD6CFB">
              <w:rPr>
                <w:lang w:eastAsia="en-US"/>
              </w:rPr>
              <w:t>Updates to test procedures 4.9.12A and 4.9.12B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D9710" w14:textId="77777777" w:rsidR="004335ED" w:rsidRPr="00DD6CFB" w:rsidRDefault="004335ED" w:rsidP="000D75B4">
            <w:pPr>
              <w:pStyle w:val="TAL"/>
              <w:rPr>
                <w:lang w:eastAsia="en-US"/>
              </w:rPr>
            </w:pPr>
            <w:r w:rsidRPr="00DD6CFB">
              <w:rPr>
                <w:lang w:eastAsia="en-US"/>
              </w:rPr>
              <w:t>17.6.0</w:t>
            </w:r>
          </w:p>
        </w:tc>
      </w:tr>
      <w:tr w:rsidR="004335ED" w:rsidRPr="0031204F" w14:paraId="494086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1D090B"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F0E7E7"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FD5AF7" w14:textId="77777777" w:rsidR="004335ED" w:rsidRPr="00DD6CFB" w:rsidRDefault="004335ED" w:rsidP="000D75B4">
            <w:pPr>
              <w:pStyle w:val="TAL"/>
              <w:rPr>
                <w:lang w:eastAsia="en-US"/>
              </w:rPr>
            </w:pPr>
            <w:r w:rsidRPr="00DD6CFB">
              <w:rPr>
                <w:lang w:eastAsia="en-US"/>
              </w:rPr>
              <w:t>R5-225363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78B9A" w14:textId="77777777" w:rsidR="004335ED" w:rsidRPr="00DD6CFB" w:rsidRDefault="004335ED" w:rsidP="000D75B4">
            <w:pPr>
              <w:pStyle w:val="TAL"/>
              <w:rPr>
                <w:lang w:eastAsia="en-US"/>
              </w:rPr>
            </w:pPr>
            <w:r w:rsidRPr="00DD6CFB">
              <w:rPr>
                <w:lang w:eastAsia="en-US"/>
              </w:rPr>
              <w:t>2458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4C9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2D244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68A2B" w14:textId="77777777" w:rsidR="004335ED" w:rsidRPr="00DD6CFB" w:rsidRDefault="004335ED" w:rsidP="000D75B4">
            <w:pPr>
              <w:pStyle w:val="TAL"/>
              <w:rPr>
                <w:lang w:eastAsia="en-US"/>
              </w:rPr>
            </w:pPr>
            <w:r w:rsidRPr="00DD6CFB">
              <w:rPr>
                <w:lang w:eastAsia="en-US"/>
              </w:rPr>
              <w:t>Add IEs DRX-</w:t>
            </w:r>
            <w:proofErr w:type="spellStart"/>
            <w:r w:rsidRPr="00DD6CFB">
              <w:rPr>
                <w:lang w:eastAsia="en-US"/>
              </w:rPr>
              <w:t>ConfigSL</w:t>
            </w:r>
            <w:proofErr w:type="spellEnd"/>
            <w:r w:rsidRPr="00DD6CFB">
              <w:rPr>
                <w:lang w:eastAsia="en-US"/>
              </w:rPr>
              <w:t xml:space="preserve">, </w:t>
            </w:r>
            <w:proofErr w:type="spellStart"/>
            <w:r w:rsidRPr="00DD6CFB">
              <w:rPr>
                <w:lang w:eastAsia="en-US"/>
              </w:rPr>
              <w:t>EphemerisInfo</w:t>
            </w:r>
            <w:proofErr w:type="spellEnd"/>
            <w:r w:rsidRPr="00DD6CFB">
              <w:rPr>
                <w:lang w:eastAsia="en-US"/>
              </w:rPr>
              <w:t xml:space="preserve">, </w:t>
            </w:r>
            <w:proofErr w:type="spellStart"/>
            <w:r w:rsidRPr="00DD6CFB">
              <w:rPr>
                <w:lang w:eastAsia="en-US"/>
              </w:rPr>
              <w:t>FeatureCombination</w:t>
            </w:r>
            <w:proofErr w:type="spellEnd"/>
            <w:r w:rsidRPr="00DD6CFB">
              <w:rPr>
                <w:lang w:eastAsia="en-US"/>
              </w:rPr>
              <w:t xml:space="preserve"> and </w:t>
            </w:r>
            <w:proofErr w:type="spellStart"/>
            <w:r w:rsidRPr="00DD6CFB">
              <w:rPr>
                <w:lang w:eastAsia="en-US"/>
              </w:rPr>
              <w:t>FeatureCombinationPreambles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F788D" w14:textId="77777777" w:rsidR="004335ED" w:rsidRPr="00DD6CFB" w:rsidRDefault="004335ED" w:rsidP="000D75B4">
            <w:pPr>
              <w:pStyle w:val="TAL"/>
              <w:rPr>
                <w:lang w:eastAsia="en-US"/>
              </w:rPr>
            </w:pPr>
            <w:r w:rsidRPr="00DD6CFB">
              <w:rPr>
                <w:lang w:eastAsia="en-US"/>
              </w:rPr>
              <w:t>17.6.0</w:t>
            </w:r>
          </w:p>
        </w:tc>
      </w:tr>
      <w:tr w:rsidR="004335ED" w:rsidRPr="0031204F" w14:paraId="48161E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B70D457"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8EECEA"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3A8A6" w14:textId="77777777" w:rsidR="004335ED" w:rsidRPr="00DD6CFB" w:rsidRDefault="004335ED" w:rsidP="000D75B4">
            <w:pPr>
              <w:pStyle w:val="TAL"/>
              <w:rPr>
                <w:lang w:eastAsia="en-US"/>
              </w:rPr>
            </w:pPr>
            <w:r w:rsidRPr="00DD6CFB">
              <w:rPr>
                <w:lang w:eastAsia="en-US"/>
              </w:rPr>
              <w:t>R5-225364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9A166" w14:textId="77777777" w:rsidR="004335ED" w:rsidRPr="00DD6CFB" w:rsidRDefault="004335ED" w:rsidP="000D75B4">
            <w:pPr>
              <w:pStyle w:val="TAL"/>
              <w:rPr>
                <w:lang w:eastAsia="en-US"/>
              </w:rPr>
            </w:pPr>
            <w:r w:rsidRPr="00DD6CFB">
              <w:rPr>
                <w:lang w:eastAsia="en-US"/>
              </w:rPr>
              <w:t>2530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81AFA1"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3B992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FCCC1" w14:textId="77777777" w:rsidR="004335ED" w:rsidRPr="00DD6CFB" w:rsidRDefault="004335ED" w:rsidP="000D75B4">
            <w:pPr>
              <w:pStyle w:val="TAL"/>
              <w:rPr>
                <w:lang w:eastAsia="en-US"/>
              </w:rPr>
            </w:pPr>
            <w:r w:rsidRPr="00DD6CFB">
              <w:rPr>
                <w:lang w:eastAsia="en-US"/>
              </w:rPr>
              <w:t>Editorial update IE RAT-Type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EE28E" w14:textId="77777777" w:rsidR="004335ED" w:rsidRPr="00DD6CFB" w:rsidRDefault="004335ED" w:rsidP="000D75B4">
            <w:pPr>
              <w:pStyle w:val="TAL"/>
              <w:rPr>
                <w:lang w:eastAsia="en-US"/>
              </w:rPr>
            </w:pPr>
            <w:r w:rsidRPr="00DD6CFB">
              <w:rPr>
                <w:lang w:eastAsia="en-US"/>
              </w:rPr>
              <w:t>17.6.0</w:t>
            </w:r>
          </w:p>
        </w:tc>
      </w:tr>
      <w:tr w:rsidR="004335ED" w:rsidRPr="0031204F" w14:paraId="7BB63BD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946895"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7CC6FD"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EAADDB" w14:textId="77777777" w:rsidR="004335ED" w:rsidRPr="00DD6CFB" w:rsidRDefault="004335ED" w:rsidP="000D75B4">
            <w:pPr>
              <w:pStyle w:val="TAL"/>
              <w:rPr>
                <w:lang w:eastAsia="en-US"/>
              </w:rPr>
            </w:pPr>
            <w:r w:rsidRPr="00DD6CFB">
              <w:rPr>
                <w:lang w:eastAsia="en-US"/>
              </w:rPr>
              <w:t>R5-225365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C6B26" w14:textId="77777777" w:rsidR="004335ED" w:rsidRPr="00DD6CFB" w:rsidRDefault="004335ED" w:rsidP="000D75B4">
            <w:pPr>
              <w:pStyle w:val="TAL"/>
              <w:rPr>
                <w:lang w:eastAsia="en-US"/>
              </w:rPr>
            </w:pPr>
            <w:r w:rsidRPr="00DD6CFB">
              <w:rPr>
                <w:lang w:eastAsia="en-US"/>
              </w:rPr>
              <w:t>2549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475A4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6069CE"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7ED43" w14:textId="77777777" w:rsidR="004335ED" w:rsidRPr="00DD6CFB" w:rsidRDefault="004335ED" w:rsidP="000D75B4">
            <w:pPr>
              <w:pStyle w:val="TAL"/>
              <w:rPr>
                <w:lang w:eastAsia="en-US"/>
              </w:rPr>
            </w:pPr>
            <w:r w:rsidRPr="00DD6CFB">
              <w:rPr>
                <w:lang w:eastAsia="en-US"/>
              </w:rPr>
              <w:t>Updating the values for IE P-Max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5ECB1" w14:textId="77777777" w:rsidR="004335ED" w:rsidRPr="00DD6CFB" w:rsidRDefault="004335ED" w:rsidP="000D75B4">
            <w:pPr>
              <w:pStyle w:val="TAL"/>
              <w:rPr>
                <w:lang w:eastAsia="en-US"/>
              </w:rPr>
            </w:pPr>
            <w:r w:rsidRPr="00DD6CFB">
              <w:rPr>
                <w:lang w:eastAsia="en-US"/>
              </w:rPr>
              <w:t>17.6.0</w:t>
            </w:r>
          </w:p>
        </w:tc>
      </w:tr>
      <w:tr w:rsidR="004335ED" w:rsidRPr="0031204F" w14:paraId="1689FC4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9224C0C"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CC30F7"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F4DF1" w14:textId="77777777" w:rsidR="004335ED" w:rsidRPr="00DD6CFB" w:rsidRDefault="004335ED" w:rsidP="000D75B4">
            <w:pPr>
              <w:pStyle w:val="TAL"/>
              <w:rPr>
                <w:lang w:eastAsia="en-US"/>
              </w:rPr>
            </w:pPr>
            <w:r w:rsidRPr="00DD6CFB">
              <w:rPr>
                <w:lang w:eastAsia="en-US"/>
              </w:rPr>
              <w:t>R5-225366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E0B11" w14:textId="77777777" w:rsidR="004335ED" w:rsidRPr="00DD6CFB" w:rsidRDefault="004335ED" w:rsidP="000D75B4">
            <w:pPr>
              <w:pStyle w:val="TAL"/>
              <w:rPr>
                <w:lang w:eastAsia="en-US"/>
              </w:rPr>
            </w:pPr>
            <w:r w:rsidRPr="00DD6CFB">
              <w:rPr>
                <w:lang w:eastAsia="en-US"/>
              </w:rPr>
              <w:t>2428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B4FF7"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176077"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C95BD" w14:textId="77777777" w:rsidR="004335ED" w:rsidRPr="00DD6CFB" w:rsidRDefault="004335ED" w:rsidP="000D75B4">
            <w:pPr>
              <w:pStyle w:val="TAL"/>
              <w:rPr>
                <w:lang w:eastAsia="en-US"/>
              </w:rPr>
            </w:pPr>
            <w:r w:rsidRPr="00DD6CFB">
              <w:rPr>
                <w:lang w:eastAsia="en-US"/>
              </w:rPr>
              <w:t>Updates on UE Power Limit Messages: Option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4BB3" w14:textId="77777777" w:rsidR="004335ED" w:rsidRPr="00DD6CFB" w:rsidRDefault="004335ED" w:rsidP="000D75B4">
            <w:pPr>
              <w:pStyle w:val="TAL"/>
              <w:rPr>
                <w:lang w:eastAsia="en-US"/>
              </w:rPr>
            </w:pPr>
            <w:r w:rsidRPr="00DD6CFB">
              <w:rPr>
                <w:lang w:eastAsia="en-US"/>
              </w:rPr>
              <w:t>17.6.0</w:t>
            </w:r>
          </w:p>
        </w:tc>
      </w:tr>
      <w:tr w:rsidR="004335ED" w:rsidRPr="0031204F" w14:paraId="2A7682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9FF8FF"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203A3D"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66E358" w14:textId="77777777" w:rsidR="004335ED" w:rsidRPr="00DD6CFB" w:rsidRDefault="004335ED" w:rsidP="000D75B4">
            <w:pPr>
              <w:pStyle w:val="TAL"/>
              <w:rPr>
                <w:lang w:eastAsia="en-US"/>
              </w:rPr>
            </w:pPr>
            <w:r w:rsidRPr="00DD6CFB">
              <w:rPr>
                <w:lang w:eastAsia="en-US"/>
              </w:rPr>
              <w:t>R5-225367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C6EC0" w14:textId="77777777" w:rsidR="004335ED" w:rsidRPr="00DD6CFB" w:rsidRDefault="004335ED" w:rsidP="000D75B4">
            <w:pPr>
              <w:pStyle w:val="TAL"/>
              <w:rPr>
                <w:lang w:eastAsia="en-US"/>
              </w:rPr>
            </w:pPr>
            <w:r w:rsidRPr="00DD6CFB">
              <w:rPr>
                <w:lang w:eastAsia="en-US"/>
              </w:rPr>
              <w:t>2548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AD0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784B0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3F336" w14:textId="77777777" w:rsidR="004335ED" w:rsidRPr="00DD6CFB" w:rsidRDefault="004335ED" w:rsidP="000D75B4">
            <w:pPr>
              <w:pStyle w:val="TAL"/>
              <w:rPr>
                <w:lang w:eastAsia="en-US"/>
              </w:rPr>
            </w:pPr>
            <w:r w:rsidRPr="00DD6CFB">
              <w:rPr>
                <w:lang w:eastAsia="en-US"/>
              </w:rPr>
              <w:t>Introducing FR2 signal test frequencies for intra-band contiguous 3CA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62F04" w14:textId="77777777" w:rsidR="004335ED" w:rsidRPr="00DD6CFB" w:rsidRDefault="004335ED" w:rsidP="000D75B4">
            <w:pPr>
              <w:pStyle w:val="TAL"/>
              <w:rPr>
                <w:lang w:eastAsia="en-US"/>
              </w:rPr>
            </w:pPr>
            <w:r w:rsidRPr="00DD6CFB">
              <w:rPr>
                <w:lang w:eastAsia="en-US"/>
              </w:rPr>
              <w:t>17.6.0</w:t>
            </w:r>
          </w:p>
        </w:tc>
      </w:tr>
      <w:tr w:rsidR="004335ED" w:rsidRPr="0031204F" w14:paraId="5569B3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782384"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F74456"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0578B9" w14:textId="77777777" w:rsidR="004335ED" w:rsidRPr="00DD6CFB" w:rsidRDefault="004335ED" w:rsidP="000D75B4">
            <w:pPr>
              <w:pStyle w:val="TAL"/>
              <w:rPr>
                <w:lang w:eastAsia="en-US"/>
              </w:rPr>
            </w:pPr>
            <w:r w:rsidRPr="00DD6CFB">
              <w:rPr>
                <w:lang w:eastAsia="en-US"/>
              </w:rPr>
              <w:t>R5-225681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371D" w14:textId="77777777" w:rsidR="004335ED" w:rsidRPr="00DD6CFB" w:rsidRDefault="004335ED" w:rsidP="000D75B4">
            <w:pPr>
              <w:pStyle w:val="TAL"/>
              <w:rPr>
                <w:lang w:eastAsia="en-US"/>
              </w:rPr>
            </w:pPr>
            <w:r w:rsidRPr="00DD6CFB">
              <w:rPr>
                <w:lang w:eastAsia="en-US"/>
              </w:rPr>
              <w:t>2441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50083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57CDB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AE37B" w14:textId="77777777" w:rsidR="004335ED" w:rsidRPr="00DD6CFB" w:rsidRDefault="004335ED" w:rsidP="000D75B4">
            <w:pPr>
              <w:pStyle w:val="TAL"/>
              <w:rPr>
                <w:lang w:eastAsia="en-US"/>
              </w:rPr>
            </w:pPr>
            <w:r w:rsidRPr="00DD6CFB">
              <w:rPr>
                <w:lang w:eastAsia="en-US"/>
              </w:rPr>
              <w:t>Correction of test channel bandwidth for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5B9E8" w14:textId="77777777" w:rsidR="004335ED" w:rsidRPr="00DD6CFB" w:rsidRDefault="004335ED" w:rsidP="000D75B4">
            <w:pPr>
              <w:pStyle w:val="TAL"/>
              <w:rPr>
                <w:lang w:eastAsia="en-US"/>
              </w:rPr>
            </w:pPr>
            <w:r w:rsidRPr="00DD6CFB">
              <w:rPr>
                <w:lang w:eastAsia="en-US"/>
              </w:rPr>
              <w:t>17.6.0</w:t>
            </w:r>
          </w:p>
        </w:tc>
      </w:tr>
      <w:tr w:rsidR="004335ED" w:rsidRPr="0031204F" w14:paraId="0386613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06D549"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312A02"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257C6C" w14:textId="77777777" w:rsidR="004335ED" w:rsidRPr="00DD6CFB" w:rsidRDefault="004335ED" w:rsidP="000D75B4">
            <w:pPr>
              <w:pStyle w:val="TAL"/>
              <w:rPr>
                <w:lang w:eastAsia="en-US"/>
              </w:rPr>
            </w:pPr>
            <w:r w:rsidRPr="00DD6CFB">
              <w:rPr>
                <w:lang w:eastAsia="en-US"/>
              </w:rPr>
              <w:t>R5-225682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31214" w14:textId="77777777" w:rsidR="004335ED" w:rsidRPr="00DD6CFB" w:rsidRDefault="004335ED" w:rsidP="000D75B4">
            <w:pPr>
              <w:pStyle w:val="TAL"/>
              <w:rPr>
                <w:lang w:eastAsia="en-US"/>
              </w:rPr>
            </w:pPr>
            <w:r w:rsidRPr="00DD6CFB">
              <w:rPr>
                <w:lang w:eastAsia="en-US"/>
              </w:rPr>
              <w:t>2442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950BE"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1B942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0FF4F0" w14:textId="77777777" w:rsidR="004335ED" w:rsidRPr="00DD6CFB" w:rsidRDefault="004335ED" w:rsidP="000D75B4">
            <w:pPr>
              <w:pStyle w:val="TAL"/>
              <w:rPr>
                <w:lang w:eastAsia="en-US"/>
              </w:rPr>
            </w:pPr>
            <w:r w:rsidRPr="00DD6CFB">
              <w:rPr>
                <w:lang w:eastAsia="en-US"/>
              </w:rPr>
              <w:t>Correction of test channel bandwidth for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46152" w14:textId="77777777" w:rsidR="004335ED" w:rsidRPr="00DD6CFB" w:rsidRDefault="004335ED" w:rsidP="000D75B4">
            <w:pPr>
              <w:pStyle w:val="TAL"/>
              <w:rPr>
                <w:lang w:eastAsia="en-US"/>
              </w:rPr>
            </w:pPr>
            <w:r w:rsidRPr="00DD6CFB">
              <w:rPr>
                <w:lang w:eastAsia="en-US"/>
              </w:rPr>
              <w:t>17.6.0</w:t>
            </w:r>
          </w:p>
        </w:tc>
      </w:tr>
      <w:tr w:rsidR="004335ED" w:rsidRPr="0031204F" w14:paraId="47A47F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4CD120"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F9768"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0685E" w14:textId="77777777" w:rsidR="004335ED" w:rsidRPr="00DD6CFB" w:rsidRDefault="004335ED" w:rsidP="000D75B4">
            <w:pPr>
              <w:pStyle w:val="TAL"/>
              <w:rPr>
                <w:lang w:eastAsia="en-US"/>
              </w:rPr>
            </w:pPr>
            <w:r w:rsidRPr="00DD6CFB">
              <w:rPr>
                <w:lang w:eastAsia="en-US"/>
              </w:rPr>
              <w:t>R5-225684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0B417" w14:textId="77777777" w:rsidR="004335ED" w:rsidRPr="00DD6CFB" w:rsidRDefault="004335ED" w:rsidP="000D75B4">
            <w:pPr>
              <w:pStyle w:val="TAL"/>
              <w:rPr>
                <w:lang w:eastAsia="en-US"/>
              </w:rPr>
            </w:pPr>
            <w:r w:rsidRPr="00DD6CFB">
              <w:rPr>
                <w:lang w:eastAsia="en-US"/>
              </w:rPr>
              <w:t>2440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59BD4F"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C0493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53100" w14:textId="77777777" w:rsidR="004335ED" w:rsidRPr="00DD6CFB" w:rsidRDefault="004335ED" w:rsidP="000D75B4">
            <w:pPr>
              <w:pStyle w:val="TAL"/>
              <w:rPr>
                <w:lang w:eastAsia="en-US"/>
              </w:rPr>
            </w:pPr>
            <w:r w:rsidRPr="00DD6CFB">
              <w:rPr>
                <w:lang w:eastAsia="en-US"/>
              </w:rPr>
              <w:t>Correction of test channel bandwidth for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5900F" w14:textId="77777777" w:rsidR="004335ED" w:rsidRPr="00DD6CFB" w:rsidRDefault="004335ED" w:rsidP="000D75B4">
            <w:pPr>
              <w:pStyle w:val="TAL"/>
              <w:rPr>
                <w:lang w:eastAsia="en-US"/>
              </w:rPr>
            </w:pPr>
            <w:r w:rsidRPr="00DD6CFB">
              <w:rPr>
                <w:lang w:eastAsia="en-US"/>
              </w:rPr>
              <w:t>17.6.0</w:t>
            </w:r>
          </w:p>
        </w:tc>
      </w:tr>
      <w:tr w:rsidR="004335ED" w:rsidRPr="0031204F" w14:paraId="02711C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7ED"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E73828"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62450D" w14:textId="77777777" w:rsidR="004335ED" w:rsidRPr="00DD6CFB" w:rsidRDefault="004335ED" w:rsidP="000D75B4">
            <w:pPr>
              <w:pStyle w:val="TAL"/>
              <w:rPr>
                <w:lang w:eastAsia="en-US"/>
              </w:rPr>
            </w:pPr>
            <w:r w:rsidRPr="00DD6CFB">
              <w:rPr>
                <w:lang w:eastAsia="en-US"/>
              </w:rPr>
              <w:t>R5-225686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FFDA7E" w14:textId="77777777" w:rsidR="004335ED" w:rsidRPr="00DD6CFB" w:rsidRDefault="004335ED" w:rsidP="000D75B4">
            <w:pPr>
              <w:pStyle w:val="TAL"/>
              <w:rPr>
                <w:lang w:eastAsia="en-US"/>
              </w:rPr>
            </w:pPr>
            <w:r w:rsidRPr="00DD6CFB">
              <w:rPr>
                <w:lang w:eastAsia="en-US"/>
              </w:rPr>
              <w:t>2439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DD44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75DD6B"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C3719" w14:textId="77777777" w:rsidR="004335ED" w:rsidRPr="00DD6CFB" w:rsidRDefault="004335ED" w:rsidP="000D75B4">
            <w:pPr>
              <w:pStyle w:val="TAL"/>
              <w:rPr>
                <w:lang w:eastAsia="en-US"/>
              </w:rPr>
            </w:pPr>
            <w:r w:rsidRPr="00DD6CFB">
              <w:rPr>
                <w:lang w:eastAsia="en-US"/>
              </w:rPr>
              <w:t>Update UE capability information elements for PC1.5 duty cycle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AA321" w14:textId="77777777" w:rsidR="004335ED" w:rsidRPr="00DD6CFB" w:rsidRDefault="004335ED" w:rsidP="000D75B4">
            <w:pPr>
              <w:pStyle w:val="TAL"/>
              <w:rPr>
                <w:lang w:eastAsia="en-US"/>
              </w:rPr>
            </w:pPr>
            <w:r w:rsidRPr="00DD6CFB">
              <w:rPr>
                <w:lang w:eastAsia="en-US"/>
              </w:rPr>
              <w:t>17.6.0</w:t>
            </w:r>
          </w:p>
        </w:tc>
      </w:tr>
      <w:tr w:rsidR="004335ED" w:rsidRPr="0031204F" w14:paraId="33FAE08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51E50D"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CCF83F"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C4F2C" w14:textId="77777777" w:rsidR="004335ED" w:rsidRPr="00DD6CFB" w:rsidRDefault="004335ED" w:rsidP="000D75B4">
            <w:pPr>
              <w:pStyle w:val="TAL"/>
              <w:rPr>
                <w:lang w:eastAsia="en-US"/>
              </w:rPr>
            </w:pPr>
            <w:r w:rsidRPr="00DD6CFB">
              <w:rPr>
                <w:lang w:eastAsia="en-US"/>
              </w:rPr>
              <w:t>R5-225730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0D00" w14:textId="77777777" w:rsidR="004335ED" w:rsidRPr="00DD6CFB" w:rsidRDefault="004335ED" w:rsidP="000D75B4">
            <w:pPr>
              <w:pStyle w:val="TAL"/>
              <w:rPr>
                <w:lang w:eastAsia="en-US"/>
              </w:rPr>
            </w:pPr>
            <w:r w:rsidRPr="00DD6CFB">
              <w:rPr>
                <w:lang w:eastAsia="en-US"/>
              </w:rPr>
              <w:t>2476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D6D73"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9CB450"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E423E" w14:textId="77777777" w:rsidR="004335ED" w:rsidRPr="00DD6CFB" w:rsidRDefault="004335ED" w:rsidP="000D75B4">
            <w:pPr>
              <w:pStyle w:val="TAL"/>
              <w:rPr>
                <w:lang w:eastAsia="en-US"/>
              </w:rPr>
            </w:pPr>
            <w:r w:rsidRPr="00DD6CFB">
              <w:rPr>
                <w:lang w:eastAsia="en-US"/>
              </w:rPr>
              <w:t>Addition of test frequencies for DC_21A_n28A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034EA" w14:textId="77777777" w:rsidR="004335ED" w:rsidRPr="00DD6CFB" w:rsidRDefault="004335ED" w:rsidP="000D75B4">
            <w:pPr>
              <w:pStyle w:val="TAL"/>
              <w:rPr>
                <w:lang w:eastAsia="en-US"/>
              </w:rPr>
            </w:pPr>
            <w:r w:rsidRPr="00DD6CFB">
              <w:rPr>
                <w:lang w:eastAsia="en-US"/>
              </w:rPr>
              <w:t>17.6.0</w:t>
            </w:r>
          </w:p>
        </w:tc>
      </w:tr>
      <w:tr w:rsidR="004335ED" w:rsidRPr="0031204F" w14:paraId="66BA84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848DFC"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47C874"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E1BDB0" w14:textId="77777777" w:rsidR="004335ED" w:rsidRPr="00DD6CFB" w:rsidRDefault="004335ED" w:rsidP="000D75B4">
            <w:pPr>
              <w:pStyle w:val="TAL"/>
              <w:rPr>
                <w:lang w:eastAsia="en-US"/>
              </w:rPr>
            </w:pPr>
            <w:r w:rsidRPr="00DD6CFB">
              <w:rPr>
                <w:lang w:eastAsia="en-US"/>
              </w:rPr>
              <w:t>R5-225731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07F1" w14:textId="77777777" w:rsidR="004335ED" w:rsidRPr="00DD6CFB" w:rsidRDefault="004335ED" w:rsidP="000D75B4">
            <w:pPr>
              <w:pStyle w:val="TAL"/>
              <w:rPr>
                <w:lang w:eastAsia="en-US"/>
              </w:rPr>
            </w:pPr>
            <w:r w:rsidRPr="00DD6CFB">
              <w:rPr>
                <w:lang w:eastAsia="en-US"/>
              </w:rPr>
              <w:t>2527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87DE6"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428FC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1EFF3" w14:textId="77777777" w:rsidR="004335ED" w:rsidRPr="00DD6CFB" w:rsidRDefault="004335ED" w:rsidP="000D75B4">
            <w:pPr>
              <w:pStyle w:val="TAL"/>
              <w:rPr>
                <w:lang w:eastAsia="en-US"/>
              </w:rPr>
            </w:pPr>
            <w:r w:rsidRPr="00DD6CFB">
              <w:rPr>
                <w:lang w:eastAsia="en-US"/>
              </w:rPr>
              <w:t>Addition of configurations for many 4CA NR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F1B63" w14:textId="77777777" w:rsidR="004335ED" w:rsidRPr="00DD6CFB" w:rsidRDefault="004335ED" w:rsidP="000D75B4">
            <w:pPr>
              <w:pStyle w:val="TAL"/>
              <w:rPr>
                <w:lang w:eastAsia="en-US"/>
              </w:rPr>
            </w:pPr>
            <w:r w:rsidRPr="00DD6CFB">
              <w:rPr>
                <w:lang w:eastAsia="en-US"/>
              </w:rPr>
              <w:t>17.6.0</w:t>
            </w:r>
          </w:p>
        </w:tc>
      </w:tr>
      <w:tr w:rsidR="004335ED" w:rsidRPr="0031204F" w14:paraId="1A3CB1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6E6D33"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5FFABE"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23343A" w14:textId="77777777" w:rsidR="004335ED" w:rsidRPr="00DD6CFB" w:rsidRDefault="004335ED" w:rsidP="000D75B4">
            <w:pPr>
              <w:pStyle w:val="TAL"/>
              <w:rPr>
                <w:lang w:eastAsia="en-US"/>
              </w:rPr>
            </w:pPr>
            <w:r w:rsidRPr="00DD6CFB">
              <w:rPr>
                <w:lang w:eastAsia="en-US"/>
              </w:rPr>
              <w:t>R5-225766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4971" w14:textId="77777777" w:rsidR="004335ED" w:rsidRPr="00DD6CFB" w:rsidRDefault="004335ED" w:rsidP="000D75B4">
            <w:pPr>
              <w:pStyle w:val="TAL"/>
              <w:rPr>
                <w:lang w:eastAsia="en-US"/>
              </w:rPr>
            </w:pPr>
            <w:r w:rsidRPr="00DD6CFB">
              <w:rPr>
                <w:lang w:eastAsia="en-US"/>
              </w:rPr>
              <w:t>2543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E972FB"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ECD5A2"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C8882" w14:textId="77777777" w:rsidR="004335ED" w:rsidRPr="00DD6CFB" w:rsidRDefault="004335ED" w:rsidP="000D75B4">
            <w:pPr>
              <w:pStyle w:val="TAL"/>
              <w:rPr>
                <w:lang w:eastAsia="en-US"/>
              </w:rPr>
            </w:pPr>
            <w:r w:rsidRPr="00DD6CFB">
              <w:rPr>
                <w:lang w:eastAsia="en-US"/>
              </w:rPr>
              <w:t>Corrections on Mid test channel bandwidth for band n66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DC935" w14:textId="77777777" w:rsidR="004335ED" w:rsidRPr="00DD6CFB" w:rsidRDefault="004335ED" w:rsidP="000D75B4">
            <w:pPr>
              <w:pStyle w:val="TAL"/>
              <w:rPr>
                <w:lang w:eastAsia="en-US"/>
              </w:rPr>
            </w:pPr>
            <w:r w:rsidRPr="00DD6CFB">
              <w:rPr>
                <w:lang w:eastAsia="en-US"/>
              </w:rPr>
              <w:t>17.6.0</w:t>
            </w:r>
          </w:p>
        </w:tc>
      </w:tr>
      <w:tr w:rsidR="004335ED" w:rsidRPr="0031204F" w14:paraId="49C98FB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818E83"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44F5C7"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5CA5A" w14:textId="77777777" w:rsidR="004335ED" w:rsidRPr="00DD6CFB" w:rsidRDefault="004335ED" w:rsidP="000D75B4">
            <w:pPr>
              <w:pStyle w:val="TAL"/>
              <w:rPr>
                <w:lang w:eastAsia="en-US"/>
              </w:rPr>
            </w:pPr>
            <w:r w:rsidRPr="00DD6CFB">
              <w:rPr>
                <w:lang w:eastAsia="en-US"/>
              </w:rPr>
              <w:t>R5-225780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0D0A9" w14:textId="77777777" w:rsidR="004335ED" w:rsidRPr="00DD6CFB" w:rsidRDefault="004335ED" w:rsidP="000D75B4">
            <w:pPr>
              <w:pStyle w:val="TAL"/>
              <w:rPr>
                <w:lang w:eastAsia="en-US"/>
              </w:rPr>
            </w:pPr>
            <w:r w:rsidRPr="00DD6CFB">
              <w:rPr>
                <w:lang w:eastAsia="en-US"/>
              </w:rPr>
              <w:t>2468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1C7CC"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EAC63D"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C3BF92" w14:textId="77777777" w:rsidR="004335ED" w:rsidRPr="00DD6CFB" w:rsidRDefault="004335ED" w:rsidP="000D75B4">
            <w:pPr>
              <w:pStyle w:val="TAL"/>
              <w:rPr>
                <w:lang w:eastAsia="en-US"/>
              </w:rPr>
            </w:pPr>
            <w:r w:rsidRPr="00DD6CFB">
              <w:rPr>
                <w:lang w:eastAsia="en-US"/>
              </w:rPr>
              <w:t>Correction quantity config for inter-RAT to 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8FA5D" w14:textId="77777777" w:rsidR="004335ED" w:rsidRPr="00DD6CFB" w:rsidRDefault="004335ED" w:rsidP="000D75B4">
            <w:pPr>
              <w:pStyle w:val="TAL"/>
              <w:rPr>
                <w:lang w:eastAsia="en-US"/>
              </w:rPr>
            </w:pPr>
            <w:r w:rsidRPr="00DD6CFB">
              <w:rPr>
                <w:lang w:eastAsia="en-US"/>
              </w:rPr>
              <w:t>17.6.0</w:t>
            </w:r>
          </w:p>
        </w:tc>
      </w:tr>
      <w:tr w:rsidR="004335ED" w:rsidRPr="0031204F" w14:paraId="63B9E6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9B265D"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1B912E"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9D71EB" w14:textId="77777777" w:rsidR="004335ED" w:rsidRPr="00DD6CFB" w:rsidRDefault="004335ED" w:rsidP="000D75B4">
            <w:pPr>
              <w:pStyle w:val="TAL"/>
              <w:rPr>
                <w:lang w:eastAsia="en-US"/>
              </w:rPr>
            </w:pPr>
            <w:r w:rsidRPr="00DD6CFB">
              <w:rPr>
                <w:lang w:eastAsia="en-US"/>
              </w:rPr>
              <w:t>R5-225781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826E8" w14:textId="77777777" w:rsidR="004335ED" w:rsidRPr="00DD6CFB" w:rsidRDefault="004335ED" w:rsidP="000D75B4">
            <w:pPr>
              <w:pStyle w:val="TAL"/>
              <w:rPr>
                <w:lang w:eastAsia="en-US"/>
              </w:rPr>
            </w:pPr>
            <w:r w:rsidRPr="00DD6CFB">
              <w:rPr>
                <w:lang w:eastAsia="en-US"/>
              </w:rPr>
              <w:t>2477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69404A"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D41E96"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65A2E" w14:textId="77777777" w:rsidR="004335ED" w:rsidRPr="00DD6CFB" w:rsidRDefault="004335ED" w:rsidP="000D75B4">
            <w:pPr>
              <w:pStyle w:val="TAL"/>
              <w:rPr>
                <w:lang w:eastAsia="en-US"/>
              </w:rPr>
            </w:pPr>
            <w:r w:rsidRPr="00DD6CFB">
              <w:rPr>
                <w:lang w:eastAsia="en-US"/>
              </w:rPr>
              <w:t>Correction to connection diagram for DL CA Demodulation and CSI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E4996" w14:textId="77777777" w:rsidR="004335ED" w:rsidRPr="00DD6CFB" w:rsidRDefault="004335ED" w:rsidP="000D75B4">
            <w:pPr>
              <w:pStyle w:val="TAL"/>
              <w:rPr>
                <w:lang w:eastAsia="en-US"/>
              </w:rPr>
            </w:pPr>
            <w:r w:rsidRPr="00DD6CFB">
              <w:rPr>
                <w:lang w:eastAsia="en-US"/>
              </w:rPr>
              <w:t>17.6.0</w:t>
            </w:r>
          </w:p>
        </w:tc>
      </w:tr>
      <w:tr w:rsidR="004335ED" w:rsidRPr="0031204F" w14:paraId="702080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BEED6F" w14:textId="77777777" w:rsidR="004335ED" w:rsidRPr="00DD6CFB" w:rsidRDefault="004335ED" w:rsidP="000D75B4">
            <w:pPr>
              <w:pStyle w:val="TAL"/>
              <w:rPr>
                <w:lang w:eastAsia="en-US"/>
              </w:rPr>
            </w:pPr>
            <w:r w:rsidRPr="00DD6CFB">
              <w:rPr>
                <w:lang w:eastAsia="en-US"/>
              </w:rPr>
              <w:t>2022-0</w:t>
            </w:r>
            <w:r>
              <w:rPr>
                <w:lang w:eastAsia="en-US"/>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A7ACEA" w14:textId="77777777" w:rsidR="004335ED" w:rsidRPr="00DD6CFB" w:rsidRDefault="004335ED" w:rsidP="000D75B4">
            <w:pPr>
              <w:pStyle w:val="TAL"/>
              <w:rPr>
                <w:lang w:eastAsia="en-US"/>
              </w:rPr>
            </w:pPr>
            <w:r w:rsidRPr="00DD6CFB">
              <w:rPr>
                <w:lang w:eastAsia="en-US"/>
              </w:rPr>
              <w:t>RAN#97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A174EF" w14:textId="77777777" w:rsidR="004335ED" w:rsidRPr="00DD6CFB" w:rsidRDefault="004335ED" w:rsidP="000D75B4">
            <w:pPr>
              <w:pStyle w:val="TAL"/>
              <w:rPr>
                <w:lang w:eastAsia="en-US"/>
              </w:rPr>
            </w:pPr>
            <w:r w:rsidRPr="00DD6CFB">
              <w:rPr>
                <w:lang w:eastAsia="en-US"/>
              </w:rPr>
              <w:t>R5-225782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FCC32" w14:textId="77777777" w:rsidR="004335ED" w:rsidRPr="00DD6CFB" w:rsidRDefault="004335ED" w:rsidP="000D75B4">
            <w:pPr>
              <w:pStyle w:val="TAL"/>
              <w:rPr>
                <w:lang w:eastAsia="en-US"/>
              </w:rPr>
            </w:pPr>
            <w:r w:rsidRPr="00DD6CFB">
              <w:rPr>
                <w:lang w:eastAsia="en-US"/>
              </w:rPr>
              <w:t>2481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1945B2" w14:textId="77777777" w:rsidR="004335ED" w:rsidRPr="00DD6CFB" w:rsidRDefault="004335ED" w:rsidP="000D75B4">
            <w:pPr>
              <w:pStyle w:val="TAL"/>
              <w:rPr>
                <w:lang w:eastAsia="en-US"/>
              </w:rPr>
            </w:pPr>
            <w:r w:rsidRPr="00DD6CF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93ABF5" w14:textId="77777777" w:rsidR="004335ED" w:rsidRPr="00DD6CFB" w:rsidRDefault="004335ED" w:rsidP="000D75B4">
            <w:pPr>
              <w:pStyle w:val="TAL"/>
              <w:rPr>
                <w:lang w:eastAsia="en-US"/>
              </w:rPr>
            </w:pPr>
            <w:r w:rsidRPr="00DD6CF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8BE3B" w14:textId="77777777" w:rsidR="004335ED" w:rsidRPr="00DD6CFB" w:rsidRDefault="004335ED" w:rsidP="000D75B4">
            <w:pPr>
              <w:pStyle w:val="TAL"/>
              <w:rPr>
                <w:lang w:eastAsia="en-US"/>
              </w:rPr>
            </w:pPr>
            <w:r w:rsidRPr="00DD6CFB">
              <w:rPr>
                <w:lang w:eastAsia="en-US"/>
              </w:rPr>
              <w:t>Correction to RRC message for uplink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E6AA50" w14:textId="77777777" w:rsidR="004335ED" w:rsidRPr="00DD6CFB" w:rsidRDefault="004335ED" w:rsidP="000D75B4">
            <w:pPr>
              <w:pStyle w:val="TAL"/>
              <w:rPr>
                <w:lang w:eastAsia="en-US"/>
              </w:rPr>
            </w:pPr>
            <w:r w:rsidRPr="00DD6CFB">
              <w:rPr>
                <w:lang w:eastAsia="en-US"/>
              </w:rPr>
              <w:t>17.6.0</w:t>
            </w:r>
          </w:p>
        </w:tc>
      </w:tr>
      <w:tr w:rsidR="004335ED" w:rsidRPr="005D3474" w14:paraId="3B5F2C8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ED91C0"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FD4CE4"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7B8E03" w14:textId="77777777" w:rsidR="004335ED" w:rsidRPr="00DD6CFB" w:rsidRDefault="004335ED" w:rsidP="000D75B4">
            <w:pPr>
              <w:pStyle w:val="TAL"/>
              <w:rPr>
                <w:lang w:eastAsia="en-US"/>
              </w:rPr>
            </w:pPr>
            <w:r w:rsidRPr="008F32D7">
              <w:rPr>
                <w:lang w:eastAsia="en-US"/>
              </w:rPr>
              <w:t>R5-225952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D200" w14:textId="77777777" w:rsidR="004335ED" w:rsidRPr="00DD6CFB" w:rsidRDefault="004335ED" w:rsidP="000D75B4">
            <w:pPr>
              <w:pStyle w:val="TAL"/>
              <w:rPr>
                <w:lang w:eastAsia="en-US"/>
              </w:rPr>
            </w:pPr>
            <w:r w:rsidRPr="008F32D7">
              <w:rPr>
                <w:lang w:eastAsia="en-US"/>
              </w:rPr>
              <w:t>2563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9BF35B"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D3F473"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55CC7F" w14:textId="77777777" w:rsidR="004335ED" w:rsidRPr="00DD6CFB" w:rsidRDefault="004335ED" w:rsidP="000D75B4">
            <w:pPr>
              <w:pStyle w:val="TAL"/>
              <w:rPr>
                <w:lang w:eastAsia="en-US"/>
              </w:rPr>
            </w:pPr>
            <w:r w:rsidRPr="008F32D7">
              <w:rPr>
                <w:lang w:eastAsia="en-US"/>
              </w:rPr>
              <w:t>Introduction of test channel bandwidths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3137C"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1ABA26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3BFE86"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A03F76"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AF511B" w14:textId="77777777" w:rsidR="004335ED" w:rsidRPr="00DD6CFB" w:rsidRDefault="004335ED" w:rsidP="000D75B4">
            <w:pPr>
              <w:pStyle w:val="TAL"/>
              <w:rPr>
                <w:lang w:eastAsia="en-US"/>
              </w:rPr>
            </w:pPr>
            <w:r w:rsidRPr="008F32D7">
              <w:rPr>
                <w:lang w:eastAsia="en-US"/>
              </w:rPr>
              <w:t>R5-225953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75E57" w14:textId="77777777" w:rsidR="004335ED" w:rsidRPr="00DD6CFB" w:rsidRDefault="004335ED" w:rsidP="000D75B4">
            <w:pPr>
              <w:pStyle w:val="TAL"/>
              <w:rPr>
                <w:lang w:eastAsia="en-US"/>
              </w:rPr>
            </w:pPr>
            <w:r w:rsidRPr="008F32D7">
              <w:rPr>
                <w:lang w:eastAsia="en-US"/>
              </w:rPr>
              <w:t>2564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AE7CD"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1B8628"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6687A" w14:textId="77777777" w:rsidR="004335ED" w:rsidRPr="00DD6CFB" w:rsidRDefault="004335ED" w:rsidP="000D75B4">
            <w:pPr>
              <w:pStyle w:val="TAL"/>
              <w:rPr>
                <w:lang w:eastAsia="en-US"/>
              </w:rPr>
            </w:pPr>
            <w:r w:rsidRPr="008F32D7">
              <w:rPr>
                <w:lang w:eastAsia="en-US"/>
              </w:rPr>
              <w:t>Introduction of test frequencies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2CFCA"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F67DE7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54128D"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588F08"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73D749" w14:textId="77777777" w:rsidR="004335ED" w:rsidRPr="00DD6CFB" w:rsidRDefault="004335ED" w:rsidP="000D75B4">
            <w:pPr>
              <w:pStyle w:val="TAL"/>
              <w:rPr>
                <w:lang w:eastAsia="en-US"/>
              </w:rPr>
            </w:pPr>
            <w:r w:rsidRPr="008F32D7">
              <w:rPr>
                <w:lang w:eastAsia="en-US"/>
              </w:rPr>
              <w:t>R5-225970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6D9E5" w14:textId="77777777" w:rsidR="004335ED" w:rsidRPr="00DD6CFB" w:rsidRDefault="004335ED" w:rsidP="000D75B4">
            <w:pPr>
              <w:pStyle w:val="TAL"/>
              <w:rPr>
                <w:lang w:eastAsia="en-US"/>
              </w:rPr>
            </w:pPr>
            <w:r w:rsidRPr="008F32D7">
              <w:rPr>
                <w:lang w:eastAsia="en-US"/>
              </w:rPr>
              <w:t>2566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B1FFE2"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B244D7"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7A760" w14:textId="77777777" w:rsidR="004335ED" w:rsidRPr="00DD6CFB" w:rsidRDefault="004335ED" w:rsidP="000D75B4">
            <w:pPr>
              <w:pStyle w:val="TAL"/>
              <w:rPr>
                <w:lang w:eastAsia="en-US"/>
              </w:rPr>
            </w:pPr>
            <w:r w:rsidRPr="008F32D7">
              <w:rPr>
                <w:lang w:eastAsia="en-US"/>
              </w:rPr>
              <w:t>Inclusive Language Review and update of IE SIB3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CDB59"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2E10C2E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CF569A"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3A08B8"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6D4C38" w14:textId="77777777" w:rsidR="004335ED" w:rsidRPr="00DD6CFB" w:rsidRDefault="004335ED" w:rsidP="000D75B4">
            <w:pPr>
              <w:pStyle w:val="TAL"/>
              <w:rPr>
                <w:lang w:eastAsia="en-US"/>
              </w:rPr>
            </w:pPr>
            <w:r w:rsidRPr="008F32D7">
              <w:rPr>
                <w:lang w:eastAsia="en-US"/>
              </w:rPr>
              <w:t>R5-225971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1BDDD" w14:textId="77777777" w:rsidR="004335ED" w:rsidRPr="00DD6CFB" w:rsidRDefault="004335ED" w:rsidP="000D75B4">
            <w:pPr>
              <w:pStyle w:val="TAL"/>
              <w:rPr>
                <w:lang w:eastAsia="en-US"/>
              </w:rPr>
            </w:pPr>
            <w:r w:rsidRPr="008F32D7">
              <w:rPr>
                <w:lang w:eastAsia="en-US"/>
              </w:rPr>
              <w:t>2567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AD7FA2"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06341C"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9C9DF" w14:textId="77777777" w:rsidR="004335ED" w:rsidRPr="00DD6CFB" w:rsidRDefault="004335ED" w:rsidP="000D75B4">
            <w:pPr>
              <w:pStyle w:val="TAL"/>
              <w:rPr>
                <w:lang w:eastAsia="en-US"/>
              </w:rPr>
            </w:pPr>
            <w:r w:rsidRPr="008F32D7">
              <w:rPr>
                <w:lang w:eastAsia="en-US"/>
              </w:rPr>
              <w:t>Inclusive Language Review and update of IE SIB4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925697"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2C261E0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1144BF"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873BC3"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0C82A8" w14:textId="77777777" w:rsidR="004335ED" w:rsidRPr="00DD6CFB" w:rsidRDefault="004335ED" w:rsidP="000D75B4">
            <w:pPr>
              <w:pStyle w:val="TAL"/>
              <w:rPr>
                <w:lang w:eastAsia="en-US"/>
              </w:rPr>
            </w:pPr>
            <w:r w:rsidRPr="008F32D7">
              <w:rPr>
                <w:lang w:eastAsia="en-US"/>
              </w:rPr>
              <w:t>R5-225972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D2034" w14:textId="77777777" w:rsidR="004335ED" w:rsidRPr="00DD6CFB" w:rsidRDefault="004335ED" w:rsidP="000D75B4">
            <w:pPr>
              <w:pStyle w:val="TAL"/>
              <w:rPr>
                <w:lang w:eastAsia="en-US"/>
              </w:rPr>
            </w:pPr>
            <w:r w:rsidRPr="008F32D7">
              <w:rPr>
                <w:lang w:eastAsia="en-US"/>
              </w:rPr>
              <w:t>2568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C93511"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05C6A2"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21FA1" w14:textId="77777777" w:rsidR="004335ED" w:rsidRPr="00DD6CFB" w:rsidRDefault="004335ED" w:rsidP="000D75B4">
            <w:pPr>
              <w:pStyle w:val="TAL"/>
              <w:rPr>
                <w:lang w:eastAsia="en-US"/>
              </w:rPr>
            </w:pPr>
            <w:r w:rsidRPr="008F32D7">
              <w:rPr>
                <w:lang w:eastAsia="en-US"/>
              </w:rPr>
              <w:t>Inclusive Language Review and update of IE SIB5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410D2"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463A5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5A04C6"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75F5CD"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637317" w14:textId="77777777" w:rsidR="004335ED" w:rsidRPr="00DD6CFB" w:rsidRDefault="004335ED" w:rsidP="000D75B4">
            <w:pPr>
              <w:pStyle w:val="TAL"/>
              <w:rPr>
                <w:lang w:eastAsia="en-US"/>
              </w:rPr>
            </w:pPr>
            <w:r w:rsidRPr="008F32D7">
              <w:rPr>
                <w:lang w:eastAsia="en-US"/>
              </w:rPr>
              <w:t>R5-225973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32D59" w14:textId="77777777" w:rsidR="004335ED" w:rsidRPr="00DD6CFB" w:rsidRDefault="004335ED" w:rsidP="000D75B4">
            <w:pPr>
              <w:pStyle w:val="TAL"/>
              <w:rPr>
                <w:lang w:eastAsia="en-US"/>
              </w:rPr>
            </w:pPr>
            <w:r w:rsidRPr="008F32D7">
              <w:rPr>
                <w:lang w:eastAsia="en-US"/>
              </w:rPr>
              <w:t>2569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2F69B4"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F6E4FB"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B1958" w14:textId="77777777" w:rsidR="004335ED" w:rsidRPr="00DD6CFB" w:rsidRDefault="004335ED" w:rsidP="000D75B4">
            <w:pPr>
              <w:pStyle w:val="TAL"/>
              <w:rPr>
                <w:lang w:eastAsia="en-US"/>
              </w:rPr>
            </w:pPr>
            <w:r w:rsidRPr="008F32D7">
              <w:rPr>
                <w:lang w:eastAsia="en-US"/>
              </w:rPr>
              <w:t xml:space="preserve">Inclusive Language Review and update of IE </w:t>
            </w:r>
            <w:proofErr w:type="spellStart"/>
            <w:r w:rsidRPr="008F32D7">
              <w:rPr>
                <w:lang w:eastAsia="en-US"/>
              </w:rPr>
              <w:t>MeasObjectEUTRA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82C99"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0E6E8FE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C38C29"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E4B3D9"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45316" w14:textId="77777777" w:rsidR="004335ED" w:rsidRPr="00DD6CFB" w:rsidRDefault="004335ED" w:rsidP="000D75B4">
            <w:pPr>
              <w:pStyle w:val="TAL"/>
              <w:rPr>
                <w:lang w:eastAsia="en-US"/>
              </w:rPr>
            </w:pPr>
            <w:r w:rsidRPr="008F32D7">
              <w:rPr>
                <w:lang w:eastAsia="en-US"/>
              </w:rPr>
              <w:t>R5-225974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4693B" w14:textId="77777777" w:rsidR="004335ED" w:rsidRPr="00DD6CFB" w:rsidRDefault="004335ED" w:rsidP="000D75B4">
            <w:pPr>
              <w:pStyle w:val="TAL"/>
              <w:rPr>
                <w:lang w:eastAsia="en-US"/>
              </w:rPr>
            </w:pPr>
            <w:r w:rsidRPr="008F32D7">
              <w:rPr>
                <w:lang w:eastAsia="en-US"/>
              </w:rPr>
              <w:t>2570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5C80A"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97E5AC"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2E09B" w14:textId="77777777" w:rsidR="004335ED" w:rsidRPr="00DD6CFB" w:rsidRDefault="004335ED" w:rsidP="000D75B4">
            <w:pPr>
              <w:pStyle w:val="TAL"/>
              <w:rPr>
                <w:lang w:eastAsia="en-US"/>
              </w:rPr>
            </w:pPr>
            <w:r w:rsidRPr="008F32D7">
              <w:rPr>
                <w:lang w:eastAsia="en-US"/>
              </w:rPr>
              <w:t xml:space="preserve">Inclusive Language Review and update of IE </w:t>
            </w:r>
            <w:proofErr w:type="spellStart"/>
            <w:r w:rsidRPr="008F32D7">
              <w:rPr>
                <w:lang w:eastAsia="en-US"/>
              </w:rPr>
              <w:t>MeasObjectNR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F9471"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4E473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92D354"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C20B85"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40A42A" w14:textId="77777777" w:rsidR="004335ED" w:rsidRPr="00DD6CFB" w:rsidRDefault="004335ED" w:rsidP="000D75B4">
            <w:pPr>
              <w:pStyle w:val="TAL"/>
              <w:rPr>
                <w:lang w:eastAsia="en-US"/>
              </w:rPr>
            </w:pPr>
            <w:r w:rsidRPr="008F32D7">
              <w:rPr>
                <w:lang w:eastAsia="en-US"/>
              </w:rPr>
              <w:t>R5-225975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B799" w14:textId="77777777" w:rsidR="004335ED" w:rsidRPr="00DD6CFB" w:rsidRDefault="004335ED" w:rsidP="000D75B4">
            <w:pPr>
              <w:pStyle w:val="TAL"/>
              <w:rPr>
                <w:lang w:eastAsia="en-US"/>
              </w:rPr>
            </w:pPr>
            <w:r w:rsidRPr="008F32D7">
              <w:rPr>
                <w:lang w:eastAsia="en-US"/>
              </w:rPr>
              <w:t>2571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E4857"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CA10B2"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F1D08" w14:textId="77777777" w:rsidR="004335ED" w:rsidRPr="00DD6CFB" w:rsidRDefault="004335ED" w:rsidP="000D75B4">
            <w:pPr>
              <w:pStyle w:val="TAL"/>
              <w:rPr>
                <w:lang w:eastAsia="en-US"/>
              </w:rPr>
            </w:pPr>
            <w:r w:rsidRPr="008F32D7">
              <w:rPr>
                <w:lang w:eastAsia="en-US"/>
              </w:rPr>
              <w:t>Inclusive Language Review and update of IE ReportConfigNR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9A7BB"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415E1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1D6898"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429112"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43123" w14:textId="77777777" w:rsidR="004335ED" w:rsidRPr="00DD6CFB" w:rsidRDefault="004335ED" w:rsidP="000D75B4">
            <w:pPr>
              <w:pStyle w:val="TAL"/>
              <w:rPr>
                <w:lang w:eastAsia="en-US"/>
              </w:rPr>
            </w:pPr>
            <w:r w:rsidRPr="008F32D7">
              <w:rPr>
                <w:lang w:eastAsia="en-US"/>
              </w:rPr>
              <w:t>R5-226020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DDE24" w14:textId="77777777" w:rsidR="004335ED" w:rsidRPr="00DD6CFB" w:rsidRDefault="004335ED" w:rsidP="000D75B4">
            <w:pPr>
              <w:pStyle w:val="TAL"/>
              <w:rPr>
                <w:lang w:eastAsia="en-US"/>
              </w:rPr>
            </w:pPr>
            <w:r w:rsidRPr="008F32D7">
              <w:rPr>
                <w:lang w:eastAsia="en-US"/>
              </w:rPr>
              <w:t>2572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5FB70F"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FEAC31"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20A34C" w14:textId="77777777" w:rsidR="004335ED" w:rsidRPr="00DD6CFB" w:rsidRDefault="004335ED" w:rsidP="000D75B4">
            <w:pPr>
              <w:pStyle w:val="TAL"/>
              <w:rPr>
                <w:lang w:eastAsia="en-US"/>
              </w:rPr>
            </w:pPr>
            <w:r w:rsidRPr="008F32D7">
              <w:rPr>
                <w:lang w:eastAsia="en-US"/>
              </w:rPr>
              <w:t>Update of test procedures 4.9.12A and 4.9.12B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5901A"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41F3DC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8183D3"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AAF4D1"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7ED47D" w14:textId="77777777" w:rsidR="004335ED" w:rsidRPr="00DD6CFB" w:rsidRDefault="004335ED" w:rsidP="000D75B4">
            <w:pPr>
              <w:pStyle w:val="TAL"/>
              <w:rPr>
                <w:lang w:eastAsia="en-US"/>
              </w:rPr>
            </w:pPr>
            <w:r w:rsidRPr="008F32D7">
              <w:rPr>
                <w:lang w:eastAsia="en-US"/>
              </w:rPr>
              <w:t>R5-226040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A7BBA" w14:textId="77777777" w:rsidR="004335ED" w:rsidRPr="00DD6CFB" w:rsidRDefault="004335ED" w:rsidP="000D75B4">
            <w:pPr>
              <w:pStyle w:val="TAL"/>
              <w:rPr>
                <w:lang w:eastAsia="en-US"/>
              </w:rPr>
            </w:pPr>
            <w:r w:rsidRPr="008F32D7">
              <w:rPr>
                <w:lang w:eastAsia="en-US"/>
              </w:rPr>
              <w:t>2573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5970E1"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4C2734"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8C9F6" w14:textId="77777777" w:rsidR="004335ED" w:rsidRPr="00DD6CFB" w:rsidRDefault="004335ED" w:rsidP="000D75B4">
            <w:pPr>
              <w:pStyle w:val="TAL"/>
              <w:rPr>
                <w:lang w:eastAsia="en-US"/>
              </w:rPr>
            </w:pPr>
            <w:r w:rsidRPr="008F32D7">
              <w:rPr>
                <w:lang w:eastAsia="en-US"/>
              </w:rPr>
              <w:t>Correction to test procedure 4.9.7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8B490"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647797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35042A4"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195BF3"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E97954" w14:textId="77777777" w:rsidR="004335ED" w:rsidRPr="00DD6CFB" w:rsidRDefault="004335ED" w:rsidP="000D75B4">
            <w:pPr>
              <w:pStyle w:val="TAL"/>
              <w:rPr>
                <w:lang w:eastAsia="en-US"/>
              </w:rPr>
            </w:pPr>
            <w:r w:rsidRPr="008F32D7">
              <w:rPr>
                <w:lang w:eastAsia="en-US"/>
              </w:rPr>
              <w:t>R5-226041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075B1" w14:textId="77777777" w:rsidR="004335ED" w:rsidRPr="00DD6CFB" w:rsidRDefault="004335ED" w:rsidP="000D75B4">
            <w:pPr>
              <w:pStyle w:val="TAL"/>
              <w:rPr>
                <w:lang w:eastAsia="en-US"/>
              </w:rPr>
            </w:pPr>
            <w:r w:rsidRPr="008F32D7">
              <w:rPr>
                <w:lang w:eastAsia="en-US"/>
              </w:rPr>
              <w:t>2574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FC989"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B37C7D"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BB9A94" w14:textId="77777777" w:rsidR="004335ED" w:rsidRPr="00DD6CFB" w:rsidRDefault="004335ED" w:rsidP="000D75B4">
            <w:pPr>
              <w:pStyle w:val="TAL"/>
              <w:rPr>
                <w:lang w:eastAsia="en-US"/>
              </w:rPr>
            </w:pPr>
            <w:r w:rsidRPr="008F32D7">
              <w:rPr>
                <w:lang w:eastAsia="en-US"/>
              </w:rPr>
              <w:t xml:space="preserve">Updates to </w:t>
            </w:r>
            <w:proofErr w:type="spellStart"/>
            <w:r w:rsidRPr="008F32D7">
              <w:rPr>
                <w:lang w:eastAsia="en-US"/>
              </w:rPr>
              <w:t>SysInfo</w:t>
            </w:r>
            <w:proofErr w:type="spellEnd"/>
            <w:r w:rsidRPr="008F32D7">
              <w:rPr>
                <w:lang w:eastAsia="en-US"/>
              </w:rPr>
              <w:t xml:space="preserve"> for </w:t>
            </w:r>
            <w:proofErr w:type="spellStart"/>
            <w:r w:rsidRPr="008F32D7">
              <w:rPr>
                <w:lang w:eastAsia="en-US"/>
              </w:rPr>
              <w:t>SCells</w:t>
            </w:r>
            <w:proofErr w:type="spellEnd"/>
            <w:r w:rsidRPr="008F32D7">
              <w:rPr>
                <w:lang w:eastAsia="en-US"/>
              </w:rPr>
              <w:t xml:space="preserve"> operating on NR CA bands with no UL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6116F"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6F41BA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097FCD"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78D41C"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DFA95" w14:textId="77777777" w:rsidR="004335ED" w:rsidRPr="00DD6CFB" w:rsidRDefault="004335ED" w:rsidP="000D75B4">
            <w:pPr>
              <w:pStyle w:val="TAL"/>
              <w:rPr>
                <w:lang w:eastAsia="en-US"/>
              </w:rPr>
            </w:pPr>
            <w:r w:rsidRPr="008F32D7">
              <w:rPr>
                <w:lang w:eastAsia="en-US"/>
              </w:rPr>
              <w:t>R5-226110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2F9BF" w14:textId="77777777" w:rsidR="004335ED" w:rsidRPr="00DD6CFB" w:rsidRDefault="004335ED" w:rsidP="000D75B4">
            <w:pPr>
              <w:pStyle w:val="TAL"/>
              <w:rPr>
                <w:lang w:eastAsia="en-US"/>
              </w:rPr>
            </w:pPr>
            <w:r w:rsidRPr="008F32D7">
              <w:rPr>
                <w:lang w:eastAsia="en-US"/>
              </w:rPr>
              <w:t>2575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40981"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0D49BF"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2DA7D" w14:textId="77777777" w:rsidR="004335ED" w:rsidRPr="00DD6CFB" w:rsidRDefault="004335ED" w:rsidP="000D75B4">
            <w:pPr>
              <w:pStyle w:val="TAL"/>
              <w:rPr>
                <w:lang w:eastAsia="en-US"/>
              </w:rPr>
            </w:pPr>
            <w:r w:rsidRPr="008F32D7">
              <w:rPr>
                <w:lang w:eastAsia="en-US"/>
              </w:rPr>
              <w:t xml:space="preserve">Correction to default configurations for </w:t>
            </w:r>
            <w:proofErr w:type="spellStart"/>
            <w:r w:rsidRPr="008F32D7">
              <w:rPr>
                <w:lang w:eastAsia="en-US"/>
              </w:rPr>
              <w:t>RedCap</w:t>
            </w:r>
            <w:proofErr w:type="spellEnd"/>
            <w:r w:rsidRPr="008F32D7">
              <w:rPr>
                <w:lang w:eastAsia="en-US"/>
              </w:rPr>
              <w:t xml:space="preserve">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4A66E"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6B0026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791F280"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10F197"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110692" w14:textId="77777777" w:rsidR="004335ED" w:rsidRPr="00DD6CFB" w:rsidRDefault="004335ED" w:rsidP="000D75B4">
            <w:pPr>
              <w:pStyle w:val="TAL"/>
              <w:rPr>
                <w:lang w:eastAsia="en-US"/>
              </w:rPr>
            </w:pPr>
            <w:r w:rsidRPr="008F32D7">
              <w:rPr>
                <w:lang w:eastAsia="en-US"/>
              </w:rPr>
              <w:t>R5-226247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5EB47" w14:textId="77777777" w:rsidR="004335ED" w:rsidRPr="00DD6CFB" w:rsidRDefault="004335ED" w:rsidP="000D75B4">
            <w:pPr>
              <w:pStyle w:val="TAL"/>
              <w:rPr>
                <w:lang w:eastAsia="en-US"/>
              </w:rPr>
            </w:pPr>
            <w:r w:rsidRPr="008F32D7">
              <w:rPr>
                <w:lang w:eastAsia="en-US"/>
              </w:rPr>
              <w:t>2577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8FCD46"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C2BF09"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27967C" w14:textId="77777777" w:rsidR="004335ED" w:rsidRPr="00DD6CFB" w:rsidRDefault="004335ED" w:rsidP="000D75B4">
            <w:pPr>
              <w:pStyle w:val="TAL"/>
              <w:rPr>
                <w:lang w:eastAsia="en-US"/>
              </w:rPr>
            </w:pPr>
            <w:r w:rsidRPr="008F32D7">
              <w:rPr>
                <w:lang w:eastAsia="en-US"/>
              </w:rPr>
              <w:t>Add IE SIB17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4E133"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BE8FC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CA9B28"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AF547B"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48AB67" w14:textId="77777777" w:rsidR="004335ED" w:rsidRPr="00DD6CFB" w:rsidRDefault="004335ED" w:rsidP="000D75B4">
            <w:pPr>
              <w:pStyle w:val="TAL"/>
              <w:rPr>
                <w:lang w:eastAsia="en-US"/>
              </w:rPr>
            </w:pPr>
            <w:r w:rsidRPr="008F32D7">
              <w:rPr>
                <w:lang w:eastAsia="en-US"/>
              </w:rPr>
              <w:t>R5-226248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47B84" w14:textId="77777777" w:rsidR="004335ED" w:rsidRPr="00DD6CFB" w:rsidRDefault="004335ED" w:rsidP="000D75B4">
            <w:pPr>
              <w:pStyle w:val="TAL"/>
              <w:rPr>
                <w:lang w:eastAsia="en-US"/>
              </w:rPr>
            </w:pPr>
            <w:r w:rsidRPr="008F32D7">
              <w:rPr>
                <w:lang w:eastAsia="en-US"/>
              </w:rPr>
              <w:t>2578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633C69"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117097"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95900" w14:textId="77777777" w:rsidR="004335ED" w:rsidRPr="00DD6CFB" w:rsidRDefault="004335ED" w:rsidP="000D75B4">
            <w:pPr>
              <w:pStyle w:val="TAL"/>
              <w:rPr>
                <w:lang w:eastAsia="en-US"/>
              </w:rPr>
            </w:pPr>
            <w:r w:rsidRPr="008F32D7">
              <w:rPr>
                <w:lang w:eastAsia="en-US"/>
              </w:rPr>
              <w:t>Add IE SIB18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8307C"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25683D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3C2847"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E20257"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806F37" w14:textId="77777777" w:rsidR="004335ED" w:rsidRPr="00DD6CFB" w:rsidRDefault="004335ED" w:rsidP="000D75B4">
            <w:pPr>
              <w:pStyle w:val="TAL"/>
              <w:rPr>
                <w:lang w:eastAsia="en-US"/>
              </w:rPr>
            </w:pPr>
            <w:r w:rsidRPr="008F32D7">
              <w:rPr>
                <w:lang w:eastAsia="en-US"/>
              </w:rPr>
              <w:t>R5-226249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5FE1" w14:textId="77777777" w:rsidR="004335ED" w:rsidRPr="00DD6CFB" w:rsidRDefault="004335ED" w:rsidP="000D75B4">
            <w:pPr>
              <w:pStyle w:val="TAL"/>
              <w:rPr>
                <w:lang w:eastAsia="en-US"/>
              </w:rPr>
            </w:pPr>
            <w:r w:rsidRPr="008F32D7">
              <w:rPr>
                <w:lang w:eastAsia="en-US"/>
              </w:rPr>
              <w:t>2579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6635D9"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C8A05"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7A088" w14:textId="77777777" w:rsidR="004335ED" w:rsidRPr="00DD6CFB" w:rsidRDefault="004335ED" w:rsidP="000D75B4">
            <w:pPr>
              <w:pStyle w:val="TAL"/>
              <w:rPr>
                <w:lang w:eastAsia="en-US"/>
              </w:rPr>
            </w:pPr>
            <w:r w:rsidRPr="008F32D7">
              <w:rPr>
                <w:lang w:eastAsia="en-US"/>
              </w:rPr>
              <w:t>Add IE SIB19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65C85"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0936AB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15A3A7"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33FA48"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59A55" w14:textId="77777777" w:rsidR="004335ED" w:rsidRPr="00DD6CFB" w:rsidRDefault="004335ED" w:rsidP="000D75B4">
            <w:pPr>
              <w:pStyle w:val="TAL"/>
              <w:rPr>
                <w:lang w:eastAsia="en-US"/>
              </w:rPr>
            </w:pPr>
            <w:r w:rsidRPr="008F32D7">
              <w:rPr>
                <w:lang w:eastAsia="en-US"/>
              </w:rPr>
              <w:t>R5-226250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EAA96" w14:textId="77777777" w:rsidR="004335ED" w:rsidRPr="00DD6CFB" w:rsidRDefault="004335ED" w:rsidP="000D75B4">
            <w:pPr>
              <w:pStyle w:val="TAL"/>
              <w:rPr>
                <w:lang w:eastAsia="en-US"/>
              </w:rPr>
            </w:pPr>
            <w:r w:rsidRPr="008F32D7">
              <w:rPr>
                <w:lang w:eastAsia="en-US"/>
              </w:rPr>
              <w:t>2580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31222"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8B93CC"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B1ACBD" w14:textId="77777777" w:rsidR="004335ED" w:rsidRPr="00DD6CFB" w:rsidRDefault="004335ED" w:rsidP="000D75B4">
            <w:pPr>
              <w:pStyle w:val="TAL"/>
              <w:rPr>
                <w:lang w:eastAsia="en-US"/>
              </w:rPr>
            </w:pPr>
            <w:r w:rsidRPr="008F32D7">
              <w:rPr>
                <w:lang w:eastAsia="en-US"/>
              </w:rPr>
              <w:t xml:space="preserve">Update IE </w:t>
            </w:r>
            <w:proofErr w:type="spellStart"/>
            <w:r w:rsidRPr="008F32D7">
              <w:rPr>
                <w:lang w:eastAsia="en-US"/>
              </w:rPr>
              <w:t>BeamFailureRecoveryRSConfig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C87E9"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22EB72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6E791A"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28837C"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49226A" w14:textId="77777777" w:rsidR="004335ED" w:rsidRPr="00DD6CFB" w:rsidRDefault="004335ED" w:rsidP="000D75B4">
            <w:pPr>
              <w:pStyle w:val="TAL"/>
              <w:rPr>
                <w:lang w:eastAsia="en-US"/>
              </w:rPr>
            </w:pPr>
            <w:r w:rsidRPr="008F32D7">
              <w:rPr>
                <w:lang w:eastAsia="en-US"/>
              </w:rPr>
              <w:t>R5-226251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A1DE9" w14:textId="77777777" w:rsidR="004335ED" w:rsidRPr="00DD6CFB" w:rsidRDefault="004335ED" w:rsidP="000D75B4">
            <w:pPr>
              <w:pStyle w:val="TAL"/>
              <w:rPr>
                <w:lang w:eastAsia="en-US"/>
              </w:rPr>
            </w:pPr>
            <w:r w:rsidRPr="008F32D7">
              <w:rPr>
                <w:lang w:eastAsia="en-US"/>
              </w:rPr>
              <w:t>2581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A78F1"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C9E94C9"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EB7B0" w14:textId="77777777" w:rsidR="004335ED" w:rsidRPr="00DD6CFB" w:rsidRDefault="004335ED" w:rsidP="000D75B4">
            <w:pPr>
              <w:pStyle w:val="TAL"/>
              <w:rPr>
                <w:lang w:eastAsia="en-US"/>
              </w:rPr>
            </w:pPr>
            <w:r w:rsidRPr="008F32D7">
              <w:rPr>
                <w:lang w:eastAsia="en-US"/>
              </w:rPr>
              <w:t xml:space="preserve">Update IE </w:t>
            </w:r>
            <w:proofErr w:type="spellStart"/>
            <w:r w:rsidRPr="008F32D7">
              <w:rPr>
                <w:lang w:eastAsia="en-US"/>
              </w:rPr>
              <w:t>BeamFailureRecoveryServingCellConfig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9BE85"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A8288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352DE7"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2EF5D9"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9A5422" w14:textId="77777777" w:rsidR="004335ED" w:rsidRPr="00DD6CFB" w:rsidRDefault="004335ED" w:rsidP="000D75B4">
            <w:pPr>
              <w:pStyle w:val="TAL"/>
              <w:rPr>
                <w:lang w:eastAsia="en-US"/>
              </w:rPr>
            </w:pPr>
            <w:r w:rsidRPr="008F32D7">
              <w:rPr>
                <w:lang w:eastAsia="en-US"/>
              </w:rPr>
              <w:t>R5-226253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A6F13" w14:textId="77777777" w:rsidR="004335ED" w:rsidRPr="00DD6CFB" w:rsidRDefault="004335ED" w:rsidP="000D75B4">
            <w:pPr>
              <w:pStyle w:val="TAL"/>
              <w:rPr>
                <w:lang w:eastAsia="en-US"/>
              </w:rPr>
            </w:pPr>
            <w:r w:rsidRPr="008F32D7">
              <w:rPr>
                <w:lang w:eastAsia="en-US"/>
              </w:rPr>
              <w:t>2583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A3F3C2"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CB3ABC"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990F4C" w14:textId="77777777" w:rsidR="004335ED" w:rsidRPr="00DD6CFB" w:rsidRDefault="004335ED" w:rsidP="000D75B4">
            <w:pPr>
              <w:pStyle w:val="TAL"/>
              <w:rPr>
                <w:lang w:eastAsia="en-US"/>
              </w:rPr>
            </w:pPr>
            <w:r w:rsidRPr="008F32D7">
              <w:rPr>
                <w:lang w:eastAsia="en-US"/>
              </w:rPr>
              <w:t>Update IE DRX-</w:t>
            </w:r>
            <w:proofErr w:type="spellStart"/>
            <w:r w:rsidRPr="008F32D7">
              <w:rPr>
                <w:lang w:eastAsia="en-US"/>
              </w:rPr>
              <w:t>ConfigSecondaryGroup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C97A5"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47C2821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B21FD1"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87B9F04"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9053AB" w14:textId="77777777" w:rsidR="004335ED" w:rsidRPr="00DD6CFB" w:rsidRDefault="004335ED" w:rsidP="000D75B4">
            <w:pPr>
              <w:pStyle w:val="TAL"/>
              <w:rPr>
                <w:lang w:eastAsia="en-US"/>
              </w:rPr>
            </w:pPr>
            <w:r w:rsidRPr="008F32D7">
              <w:rPr>
                <w:lang w:eastAsia="en-US"/>
              </w:rPr>
              <w:t>R5-226254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7A39" w14:textId="77777777" w:rsidR="004335ED" w:rsidRPr="00DD6CFB" w:rsidRDefault="004335ED" w:rsidP="000D75B4">
            <w:pPr>
              <w:pStyle w:val="TAL"/>
              <w:rPr>
                <w:lang w:eastAsia="en-US"/>
              </w:rPr>
            </w:pPr>
            <w:r w:rsidRPr="008F32D7">
              <w:rPr>
                <w:lang w:eastAsia="en-US"/>
              </w:rPr>
              <w:t>2584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BB1E7"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14B28C"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129794" w14:textId="77777777" w:rsidR="004335ED" w:rsidRPr="00DD6CFB" w:rsidRDefault="004335ED" w:rsidP="000D75B4">
            <w:pPr>
              <w:pStyle w:val="TAL"/>
              <w:rPr>
                <w:lang w:eastAsia="en-US"/>
              </w:rPr>
            </w:pPr>
            <w:r w:rsidRPr="008F32D7">
              <w:rPr>
                <w:lang w:eastAsia="en-US"/>
              </w:rPr>
              <w:t xml:space="preserve">Update IE </w:t>
            </w:r>
            <w:proofErr w:type="spellStart"/>
            <w:r w:rsidRPr="008F32D7">
              <w:rPr>
                <w:lang w:eastAsia="en-US"/>
              </w:rPr>
              <w:t>FreqPriorityListSlicing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DBFC3"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14DF0E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C06906B"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DF1257"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CF79A8" w14:textId="77777777" w:rsidR="004335ED" w:rsidRPr="00DD6CFB" w:rsidRDefault="004335ED" w:rsidP="000D75B4">
            <w:pPr>
              <w:pStyle w:val="TAL"/>
              <w:rPr>
                <w:lang w:eastAsia="en-US"/>
              </w:rPr>
            </w:pPr>
            <w:r w:rsidRPr="008F32D7">
              <w:rPr>
                <w:lang w:eastAsia="en-US"/>
              </w:rPr>
              <w:t>R5-226255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B0B28" w14:textId="77777777" w:rsidR="004335ED" w:rsidRPr="00DD6CFB" w:rsidRDefault="004335ED" w:rsidP="000D75B4">
            <w:pPr>
              <w:pStyle w:val="TAL"/>
              <w:rPr>
                <w:lang w:eastAsia="en-US"/>
              </w:rPr>
            </w:pPr>
            <w:r w:rsidRPr="008F32D7">
              <w:rPr>
                <w:lang w:eastAsia="en-US"/>
              </w:rPr>
              <w:t>2585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67D160"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D83388"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DB237" w14:textId="77777777" w:rsidR="004335ED" w:rsidRPr="00DD6CFB" w:rsidRDefault="004335ED" w:rsidP="000D75B4">
            <w:pPr>
              <w:pStyle w:val="TAL"/>
              <w:rPr>
                <w:lang w:eastAsia="en-US"/>
              </w:rPr>
            </w:pPr>
            <w:r w:rsidRPr="008F32D7">
              <w:rPr>
                <w:lang w:eastAsia="en-US"/>
              </w:rPr>
              <w:t xml:space="preserve">Add IE </w:t>
            </w:r>
            <w:proofErr w:type="spellStart"/>
            <w:r w:rsidRPr="008F32D7">
              <w:rPr>
                <w:lang w:eastAsia="en-US"/>
              </w:rPr>
              <w:t>FreqPriorityListDedicatedSlicing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A983B"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6BA4EF3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453383"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D6140A"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CB893E" w14:textId="77777777" w:rsidR="004335ED" w:rsidRPr="00DD6CFB" w:rsidRDefault="004335ED" w:rsidP="000D75B4">
            <w:pPr>
              <w:pStyle w:val="TAL"/>
              <w:rPr>
                <w:lang w:eastAsia="en-US"/>
              </w:rPr>
            </w:pPr>
            <w:r w:rsidRPr="008F32D7">
              <w:rPr>
                <w:lang w:eastAsia="en-US"/>
              </w:rPr>
              <w:t>R5-226257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CDF8C" w14:textId="77777777" w:rsidR="004335ED" w:rsidRPr="00DD6CFB" w:rsidRDefault="004335ED" w:rsidP="000D75B4">
            <w:pPr>
              <w:pStyle w:val="TAL"/>
              <w:rPr>
                <w:lang w:eastAsia="en-US"/>
              </w:rPr>
            </w:pPr>
            <w:r w:rsidRPr="008F32D7">
              <w:rPr>
                <w:lang w:eastAsia="en-US"/>
              </w:rPr>
              <w:t>2587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F8D767"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C4037"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867DB" w14:textId="77777777" w:rsidR="004335ED" w:rsidRPr="00DD6CFB" w:rsidRDefault="004335ED" w:rsidP="000D75B4">
            <w:pPr>
              <w:pStyle w:val="TAL"/>
              <w:rPr>
                <w:lang w:eastAsia="en-US"/>
              </w:rPr>
            </w:pPr>
            <w:r w:rsidRPr="008F32D7">
              <w:rPr>
                <w:lang w:eastAsia="en-US"/>
              </w:rPr>
              <w:t>Update IE MUSIM-</w:t>
            </w:r>
            <w:proofErr w:type="spellStart"/>
            <w:r w:rsidRPr="008F32D7">
              <w:rPr>
                <w:lang w:eastAsia="en-US"/>
              </w:rPr>
              <w:t>GapId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5095D"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119B3A5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7A77FC" w14:textId="77777777" w:rsidR="004335ED" w:rsidRPr="00DD6CFB" w:rsidRDefault="004335ED" w:rsidP="000D75B4">
            <w:pPr>
              <w:pStyle w:val="TAL"/>
              <w:rPr>
                <w:lang w:eastAsia="en-US"/>
              </w:rPr>
            </w:pPr>
            <w:r w:rsidRPr="00DD6CFB">
              <w:rPr>
                <w:lang w:eastAsia="en-US"/>
              </w:rPr>
              <w:lastRenderedPageBreak/>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59D863"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F1FA4" w14:textId="77777777" w:rsidR="004335ED" w:rsidRPr="00DD6CFB" w:rsidRDefault="004335ED" w:rsidP="000D75B4">
            <w:pPr>
              <w:pStyle w:val="TAL"/>
              <w:rPr>
                <w:lang w:eastAsia="en-US"/>
              </w:rPr>
            </w:pPr>
            <w:r w:rsidRPr="008F32D7">
              <w:rPr>
                <w:lang w:eastAsia="en-US"/>
              </w:rPr>
              <w:t>R5-226259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D899B" w14:textId="77777777" w:rsidR="004335ED" w:rsidRPr="00DD6CFB" w:rsidRDefault="004335ED" w:rsidP="000D75B4">
            <w:pPr>
              <w:pStyle w:val="TAL"/>
              <w:rPr>
                <w:lang w:eastAsia="en-US"/>
              </w:rPr>
            </w:pPr>
            <w:r w:rsidRPr="008F32D7">
              <w:rPr>
                <w:lang w:eastAsia="en-US"/>
              </w:rPr>
              <w:t>2589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94CD88"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9DCC85"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BBFCA7" w14:textId="77777777" w:rsidR="004335ED" w:rsidRPr="00DD6CFB" w:rsidRDefault="004335ED" w:rsidP="000D75B4">
            <w:pPr>
              <w:pStyle w:val="TAL"/>
              <w:rPr>
                <w:lang w:eastAsia="en-US"/>
              </w:rPr>
            </w:pPr>
            <w:r w:rsidRPr="008F32D7">
              <w:rPr>
                <w:lang w:eastAsia="en-US"/>
              </w:rPr>
              <w:t>Add IEs PCI-ARFCN-EUTRA and PCI-ARFCN-NR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89A0F"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45A58E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66B"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DAAF30"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7F6D47" w14:textId="77777777" w:rsidR="004335ED" w:rsidRPr="00DD6CFB" w:rsidRDefault="004335ED" w:rsidP="000D75B4">
            <w:pPr>
              <w:pStyle w:val="TAL"/>
              <w:rPr>
                <w:lang w:eastAsia="en-US"/>
              </w:rPr>
            </w:pPr>
            <w:r w:rsidRPr="008F32D7">
              <w:rPr>
                <w:lang w:eastAsia="en-US"/>
              </w:rPr>
              <w:t>R5-226260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FF00C" w14:textId="77777777" w:rsidR="004335ED" w:rsidRPr="00DD6CFB" w:rsidRDefault="004335ED" w:rsidP="000D75B4">
            <w:pPr>
              <w:pStyle w:val="TAL"/>
              <w:rPr>
                <w:lang w:eastAsia="en-US"/>
              </w:rPr>
            </w:pPr>
            <w:r w:rsidRPr="008F32D7">
              <w:rPr>
                <w:lang w:eastAsia="en-US"/>
              </w:rPr>
              <w:t>2590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F8D022"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555EAC"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1DE0C5" w14:textId="77777777" w:rsidR="004335ED" w:rsidRPr="00DD6CFB" w:rsidRDefault="004335ED" w:rsidP="000D75B4">
            <w:pPr>
              <w:pStyle w:val="TAL"/>
              <w:rPr>
                <w:lang w:eastAsia="en-US"/>
              </w:rPr>
            </w:pPr>
            <w:r w:rsidRPr="008F32D7">
              <w:rPr>
                <w:lang w:eastAsia="en-US"/>
              </w:rPr>
              <w:t xml:space="preserve">Add IE </w:t>
            </w:r>
            <w:proofErr w:type="spellStart"/>
            <w:r w:rsidRPr="008F32D7">
              <w:rPr>
                <w:lang w:eastAsia="en-US"/>
              </w:rPr>
              <w:t>ReferenceLocation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4E22C"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C4763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B596AAA"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E009B"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4A1619" w14:textId="77777777" w:rsidR="004335ED" w:rsidRPr="00DD6CFB" w:rsidRDefault="004335ED" w:rsidP="000D75B4">
            <w:pPr>
              <w:pStyle w:val="TAL"/>
              <w:rPr>
                <w:lang w:eastAsia="en-US"/>
              </w:rPr>
            </w:pPr>
            <w:r w:rsidRPr="008F32D7">
              <w:rPr>
                <w:lang w:eastAsia="en-US"/>
              </w:rPr>
              <w:t>R5-226261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E841D" w14:textId="77777777" w:rsidR="004335ED" w:rsidRPr="00DD6CFB" w:rsidRDefault="004335ED" w:rsidP="000D75B4">
            <w:pPr>
              <w:pStyle w:val="TAL"/>
              <w:rPr>
                <w:lang w:eastAsia="en-US"/>
              </w:rPr>
            </w:pPr>
            <w:r w:rsidRPr="008F32D7">
              <w:rPr>
                <w:lang w:eastAsia="en-US"/>
              </w:rPr>
              <w:t>2591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5F2DDE"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6F759E"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FEB50" w14:textId="77777777" w:rsidR="004335ED" w:rsidRPr="00DD6CFB" w:rsidRDefault="004335ED" w:rsidP="000D75B4">
            <w:pPr>
              <w:pStyle w:val="TAL"/>
              <w:rPr>
                <w:lang w:eastAsia="en-US"/>
              </w:rPr>
            </w:pPr>
            <w:r w:rsidRPr="008F32D7">
              <w:rPr>
                <w:lang w:eastAsia="en-US"/>
              </w:rPr>
              <w:t>Update IE RMTC-Config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34FC0"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BD6C64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D31E86"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6D710"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7F96" w14:textId="77777777" w:rsidR="004335ED" w:rsidRPr="00DD6CFB" w:rsidRDefault="004335ED" w:rsidP="000D75B4">
            <w:pPr>
              <w:pStyle w:val="TAL"/>
              <w:rPr>
                <w:lang w:eastAsia="en-US"/>
              </w:rPr>
            </w:pPr>
            <w:r w:rsidRPr="008F32D7">
              <w:rPr>
                <w:lang w:eastAsia="en-US"/>
              </w:rPr>
              <w:t>R5-226262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AA94" w14:textId="77777777" w:rsidR="004335ED" w:rsidRPr="00DD6CFB" w:rsidRDefault="004335ED" w:rsidP="000D75B4">
            <w:pPr>
              <w:pStyle w:val="TAL"/>
              <w:rPr>
                <w:lang w:eastAsia="en-US"/>
              </w:rPr>
            </w:pPr>
            <w:r w:rsidRPr="008F32D7">
              <w:rPr>
                <w:lang w:eastAsia="en-US"/>
              </w:rPr>
              <w:t>2592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58F12B"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28CCC5"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48CB6" w14:textId="77777777" w:rsidR="004335ED" w:rsidRPr="00DD6CFB" w:rsidRDefault="004335ED" w:rsidP="000D75B4">
            <w:pPr>
              <w:pStyle w:val="TAL"/>
              <w:rPr>
                <w:lang w:eastAsia="en-US"/>
              </w:rPr>
            </w:pPr>
            <w:r w:rsidRPr="008F32D7">
              <w:rPr>
                <w:lang w:eastAsia="en-US"/>
              </w:rPr>
              <w:t xml:space="preserve">Add IE </w:t>
            </w:r>
            <w:proofErr w:type="spellStart"/>
            <w:r w:rsidRPr="008F32D7">
              <w:rPr>
                <w:lang w:eastAsia="en-US"/>
              </w:rPr>
              <w:t>ServingCellAndBWP</w:t>
            </w:r>
            <w:proofErr w:type="spellEnd"/>
            <w:r w:rsidRPr="008F32D7">
              <w:rPr>
                <w:lang w:eastAsia="en-US"/>
              </w:rPr>
              <w: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71895"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55D51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814379"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F063CD8"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58F3AD" w14:textId="77777777" w:rsidR="004335ED" w:rsidRPr="00DD6CFB" w:rsidRDefault="004335ED" w:rsidP="000D75B4">
            <w:pPr>
              <w:pStyle w:val="TAL"/>
              <w:rPr>
                <w:lang w:eastAsia="en-US"/>
              </w:rPr>
            </w:pPr>
            <w:r w:rsidRPr="008F32D7">
              <w:rPr>
                <w:lang w:eastAsia="en-US"/>
              </w:rPr>
              <w:t>R5-226263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8F914" w14:textId="77777777" w:rsidR="004335ED" w:rsidRPr="00DD6CFB" w:rsidRDefault="004335ED" w:rsidP="000D75B4">
            <w:pPr>
              <w:pStyle w:val="TAL"/>
              <w:rPr>
                <w:lang w:eastAsia="en-US"/>
              </w:rPr>
            </w:pPr>
            <w:r w:rsidRPr="008F32D7">
              <w:rPr>
                <w:lang w:eastAsia="en-US"/>
              </w:rPr>
              <w:t>2593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86E2D"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377C34"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4B826" w14:textId="77777777" w:rsidR="004335ED" w:rsidRPr="00DD6CFB" w:rsidRDefault="004335ED" w:rsidP="000D75B4">
            <w:pPr>
              <w:pStyle w:val="TAL"/>
              <w:rPr>
                <w:lang w:eastAsia="en-US"/>
              </w:rPr>
            </w:pPr>
            <w:r w:rsidRPr="008F32D7">
              <w:rPr>
                <w:lang w:eastAsia="en-US"/>
              </w:rPr>
              <w:t>Update IE TCI-</w:t>
            </w:r>
            <w:proofErr w:type="spellStart"/>
            <w:r w:rsidRPr="008F32D7">
              <w:rPr>
                <w:lang w:eastAsia="en-US"/>
              </w:rPr>
              <w:t>ActivatedConfig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95ACE"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0939421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1ACB53"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F71DE6"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42C603" w14:textId="77777777" w:rsidR="004335ED" w:rsidRPr="00DD6CFB" w:rsidRDefault="004335ED" w:rsidP="000D75B4">
            <w:pPr>
              <w:pStyle w:val="TAL"/>
              <w:rPr>
                <w:lang w:eastAsia="en-US"/>
              </w:rPr>
            </w:pPr>
            <w:r w:rsidRPr="008F32D7">
              <w:rPr>
                <w:lang w:eastAsia="en-US"/>
              </w:rPr>
              <w:t>R5-226264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3498A" w14:textId="77777777" w:rsidR="004335ED" w:rsidRPr="00DD6CFB" w:rsidRDefault="004335ED" w:rsidP="000D75B4">
            <w:pPr>
              <w:pStyle w:val="TAL"/>
              <w:rPr>
                <w:lang w:eastAsia="en-US"/>
              </w:rPr>
            </w:pPr>
            <w:r w:rsidRPr="008F32D7">
              <w:rPr>
                <w:lang w:eastAsia="en-US"/>
              </w:rPr>
              <w:t>2594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1914EA"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44306C"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69CA" w14:textId="77777777" w:rsidR="004335ED" w:rsidRPr="00DD6CFB" w:rsidRDefault="004335ED" w:rsidP="000D75B4">
            <w:pPr>
              <w:pStyle w:val="TAL"/>
              <w:rPr>
                <w:lang w:eastAsia="en-US"/>
              </w:rPr>
            </w:pPr>
            <w:r w:rsidRPr="008F32D7">
              <w:rPr>
                <w:lang w:eastAsia="en-US"/>
              </w:rPr>
              <w:t>Add IE TAR-Config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139F6"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24FF5F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A9879B"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C42CF0"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FCAEC1" w14:textId="77777777" w:rsidR="004335ED" w:rsidRPr="00DD6CFB" w:rsidRDefault="004335ED" w:rsidP="000D75B4">
            <w:pPr>
              <w:pStyle w:val="TAL"/>
              <w:rPr>
                <w:lang w:eastAsia="en-US"/>
              </w:rPr>
            </w:pPr>
            <w:r w:rsidRPr="008F32D7">
              <w:rPr>
                <w:lang w:eastAsia="en-US"/>
              </w:rPr>
              <w:t>R5-226265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90B76" w14:textId="77777777" w:rsidR="004335ED" w:rsidRPr="00DD6CFB" w:rsidRDefault="004335ED" w:rsidP="000D75B4">
            <w:pPr>
              <w:pStyle w:val="TAL"/>
              <w:rPr>
                <w:lang w:eastAsia="en-US"/>
              </w:rPr>
            </w:pPr>
            <w:r w:rsidRPr="008F32D7">
              <w:rPr>
                <w:lang w:eastAsia="en-US"/>
              </w:rPr>
              <w:t>2595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9968C"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A122D1"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C1A157" w14:textId="77777777" w:rsidR="004335ED" w:rsidRPr="00DD6CFB" w:rsidRDefault="004335ED" w:rsidP="000D75B4">
            <w:pPr>
              <w:pStyle w:val="TAL"/>
              <w:rPr>
                <w:lang w:eastAsia="en-US"/>
              </w:rPr>
            </w:pPr>
            <w:r w:rsidRPr="008F32D7">
              <w:rPr>
                <w:lang w:eastAsia="en-US"/>
              </w:rPr>
              <w:t>Add IEs TCI-UL-State and TCI-UL-</w:t>
            </w:r>
            <w:proofErr w:type="spellStart"/>
            <w:r w:rsidRPr="008F32D7">
              <w:rPr>
                <w:lang w:eastAsia="en-US"/>
              </w:rPr>
              <w:t>StateId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7525D"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1A4261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FBACEF"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2647B6"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99C065" w14:textId="77777777" w:rsidR="004335ED" w:rsidRPr="00DD6CFB" w:rsidRDefault="004335ED" w:rsidP="000D75B4">
            <w:pPr>
              <w:pStyle w:val="TAL"/>
              <w:rPr>
                <w:lang w:eastAsia="en-US"/>
              </w:rPr>
            </w:pPr>
            <w:r w:rsidRPr="008F32D7">
              <w:rPr>
                <w:lang w:eastAsia="en-US"/>
              </w:rPr>
              <w:t>R5-226266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6D422" w14:textId="77777777" w:rsidR="004335ED" w:rsidRPr="00DD6CFB" w:rsidRDefault="004335ED" w:rsidP="000D75B4">
            <w:pPr>
              <w:pStyle w:val="TAL"/>
              <w:rPr>
                <w:lang w:eastAsia="en-US"/>
              </w:rPr>
            </w:pPr>
            <w:r w:rsidRPr="008F32D7">
              <w:rPr>
                <w:lang w:eastAsia="en-US"/>
              </w:rPr>
              <w:t>2596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B4F67E"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6106F6"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4ADE9" w14:textId="77777777" w:rsidR="004335ED" w:rsidRPr="00DD6CFB" w:rsidRDefault="004335ED" w:rsidP="000D75B4">
            <w:pPr>
              <w:pStyle w:val="TAL"/>
              <w:rPr>
                <w:lang w:eastAsia="en-US"/>
              </w:rPr>
            </w:pPr>
            <w:r w:rsidRPr="008F32D7">
              <w:rPr>
                <w:lang w:eastAsia="en-US"/>
              </w:rPr>
              <w:t xml:space="preserve">Add IE </w:t>
            </w:r>
            <w:proofErr w:type="spellStart"/>
            <w:r w:rsidRPr="008F32D7">
              <w:rPr>
                <w:lang w:eastAsia="en-US"/>
              </w:rPr>
              <w:t>TimeAlignmentTimer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0935E"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BA167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96E7FD"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EE3A6"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03230" w14:textId="77777777" w:rsidR="004335ED" w:rsidRPr="00DD6CFB" w:rsidRDefault="004335ED" w:rsidP="000D75B4">
            <w:pPr>
              <w:pStyle w:val="TAL"/>
              <w:rPr>
                <w:lang w:eastAsia="en-US"/>
              </w:rPr>
            </w:pPr>
            <w:r w:rsidRPr="008F32D7">
              <w:rPr>
                <w:lang w:eastAsia="en-US"/>
              </w:rPr>
              <w:t>R5-226268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684D" w14:textId="77777777" w:rsidR="004335ED" w:rsidRPr="00DD6CFB" w:rsidRDefault="004335ED" w:rsidP="000D75B4">
            <w:pPr>
              <w:pStyle w:val="TAL"/>
              <w:rPr>
                <w:lang w:eastAsia="en-US"/>
              </w:rPr>
            </w:pPr>
            <w:r w:rsidRPr="008F32D7">
              <w:rPr>
                <w:lang w:eastAsia="en-US"/>
              </w:rPr>
              <w:t>2598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383E65"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BE7C29"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E1812" w14:textId="77777777" w:rsidR="004335ED" w:rsidRPr="00DD6CFB" w:rsidRDefault="004335ED" w:rsidP="000D75B4">
            <w:pPr>
              <w:pStyle w:val="TAL"/>
              <w:rPr>
                <w:lang w:eastAsia="en-US"/>
              </w:rPr>
            </w:pPr>
            <w:r w:rsidRPr="008F32D7">
              <w:rPr>
                <w:lang w:eastAsia="en-US"/>
              </w:rPr>
              <w:t xml:space="preserve">Update IE </w:t>
            </w:r>
            <w:proofErr w:type="spellStart"/>
            <w:r w:rsidRPr="008F32D7">
              <w:rPr>
                <w:lang w:eastAsia="en-US"/>
              </w:rPr>
              <w:t>PosSRS</w:t>
            </w:r>
            <w:proofErr w:type="spellEnd"/>
            <w:r w:rsidRPr="008F32D7">
              <w:rPr>
                <w:lang w:eastAsia="en-US"/>
              </w:rPr>
              <w:t>-RRC-Inactive-</w:t>
            </w:r>
            <w:proofErr w:type="spellStart"/>
            <w:r w:rsidRPr="008F32D7">
              <w:rPr>
                <w:lang w:eastAsia="en-US"/>
              </w:rPr>
              <w:t>OutsideInitialUL</w:t>
            </w:r>
            <w:proofErr w:type="spellEnd"/>
            <w:r w:rsidRPr="008F32D7">
              <w:rPr>
                <w:lang w:eastAsia="en-US"/>
              </w:rPr>
              <w:t>-BWP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E48F4"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5D008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FA155D"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1275DD"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407A66" w14:textId="77777777" w:rsidR="004335ED" w:rsidRPr="00DD6CFB" w:rsidRDefault="004335ED" w:rsidP="000D75B4">
            <w:pPr>
              <w:pStyle w:val="TAL"/>
              <w:rPr>
                <w:lang w:eastAsia="en-US"/>
              </w:rPr>
            </w:pPr>
            <w:r w:rsidRPr="008F32D7">
              <w:rPr>
                <w:lang w:eastAsia="en-US"/>
              </w:rPr>
              <w:t>R5-226269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47019" w14:textId="77777777" w:rsidR="004335ED" w:rsidRPr="00DD6CFB" w:rsidRDefault="004335ED" w:rsidP="000D75B4">
            <w:pPr>
              <w:pStyle w:val="TAL"/>
              <w:rPr>
                <w:lang w:eastAsia="en-US"/>
              </w:rPr>
            </w:pPr>
            <w:r w:rsidRPr="008F32D7">
              <w:rPr>
                <w:lang w:eastAsia="en-US"/>
              </w:rPr>
              <w:t>2599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6D4F23"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81ECAD"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615F2B" w14:textId="77777777" w:rsidR="004335ED" w:rsidRPr="00DD6CFB" w:rsidRDefault="004335ED" w:rsidP="000D75B4">
            <w:pPr>
              <w:pStyle w:val="TAL"/>
              <w:rPr>
                <w:lang w:eastAsia="en-US"/>
              </w:rPr>
            </w:pPr>
            <w:r w:rsidRPr="008F32D7">
              <w:rPr>
                <w:lang w:eastAsia="en-US"/>
              </w:rPr>
              <w:t>Add IE PRS-</w:t>
            </w:r>
            <w:proofErr w:type="spellStart"/>
            <w:r w:rsidRPr="008F32D7">
              <w:rPr>
                <w:lang w:eastAsia="en-US"/>
              </w:rPr>
              <w:t>ProcessingCapabilityOutsideMGinPPWperType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CE8E8"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2C27961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8F1C8ED"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B60BA1"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E91008" w14:textId="77777777" w:rsidR="004335ED" w:rsidRPr="00DD6CFB" w:rsidRDefault="004335ED" w:rsidP="000D75B4">
            <w:pPr>
              <w:pStyle w:val="TAL"/>
              <w:rPr>
                <w:lang w:eastAsia="en-US"/>
              </w:rPr>
            </w:pPr>
            <w:r w:rsidRPr="008F32D7">
              <w:rPr>
                <w:lang w:eastAsia="en-US"/>
              </w:rPr>
              <w:t>R5-226270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8D628" w14:textId="77777777" w:rsidR="004335ED" w:rsidRPr="00DD6CFB" w:rsidRDefault="004335ED" w:rsidP="000D75B4">
            <w:pPr>
              <w:pStyle w:val="TAL"/>
              <w:rPr>
                <w:lang w:eastAsia="en-US"/>
              </w:rPr>
            </w:pPr>
            <w:r w:rsidRPr="008F32D7">
              <w:rPr>
                <w:lang w:eastAsia="en-US"/>
              </w:rPr>
              <w:t>2600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C6871"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9F7B76"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0317C" w14:textId="77777777" w:rsidR="004335ED" w:rsidRPr="00DD6CFB" w:rsidRDefault="004335ED" w:rsidP="000D75B4">
            <w:pPr>
              <w:pStyle w:val="TAL"/>
              <w:rPr>
                <w:lang w:eastAsia="en-US"/>
              </w:rPr>
            </w:pPr>
            <w:r w:rsidRPr="008F32D7">
              <w:rPr>
                <w:lang w:eastAsia="en-US"/>
              </w:rPr>
              <w:t xml:space="preserve">Add IE </w:t>
            </w:r>
            <w:proofErr w:type="spellStart"/>
            <w:r w:rsidRPr="008F32D7">
              <w:rPr>
                <w:lang w:eastAsia="en-US"/>
              </w:rPr>
              <w:t>SimultaneousRxTxPerBandPair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5729"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2130756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B4B94F"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35C8D8"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66C257" w14:textId="77777777" w:rsidR="004335ED" w:rsidRPr="00DD6CFB" w:rsidRDefault="004335ED" w:rsidP="000D75B4">
            <w:pPr>
              <w:pStyle w:val="TAL"/>
              <w:rPr>
                <w:lang w:eastAsia="en-US"/>
              </w:rPr>
            </w:pPr>
            <w:r w:rsidRPr="008F32D7">
              <w:rPr>
                <w:lang w:eastAsia="en-US"/>
              </w:rPr>
              <w:t>R5-226271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A3C1B" w14:textId="77777777" w:rsidR="004335ED" w:rsidRPr="00DD6CFB" w:rsidRDefault="004335ED" w:rsidP="000D75B4">
            <w:pPr>
              <w:pStyle w:val="TAL"/>
              <w:rPr>
                <w:lang w:eastAsia="en-US"/>
              </w:rPr>
            </w:pPr>
            <w:r w:rsidRPr="008F32D7">
              <w:rPr>
                <w:lang w:eastAsia="en-US"/>
              </w:rPr>
              <w:t>2601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209523"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06402F"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932CF" w14:textId="77777777" w:rsidR="004335ED" w:rsidRPr="00DD6CFB" w:rsidRDefault="004335ED" w:rsidP="000D75B4">
            <w:pPr>
              <w:pStyle w:val="TAL"/>
              <w:rPr>
                <w:lang w:eastAsia="en-US"/>
              </w:rPr>
            </w:pPr>
            <w:r w:rsidRPr="008F32D7">
              <w:rPr>
                <w:lang w:eastAsia="en-US"/>
              </w:rPr>
              <w:t>Update IE UE-</w:t>
            </w:r>
            <w:proofErr w:type="spellStart"/>
            <w:r w:rsidRPr="008F32D7">
              <w:rPr>
                <w:lang w:eastAsia="en-US"/>
              </w:rPr>
              <w:t>MeasurementsAvailable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F2EBA"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12DDF90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678"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74A291"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8D80E0" w14:textId="77777777" w:rsidR="004335ED" w:rsidRPr="00DD6CFB" w:rsidRDefault="004335ED" w:rsidP="000D75B4">
            <w:pPr>
              <w:pStyle w:val="TAL"/>
              <w:rPr>
                <w:lang w:eastAsia="en-US"/>
              </w:rPr>
            </w:pPr>
            <w:r w:rsidRPr="008F32D7">
              <w:rPr>
                <w:lang w:eastAsia="en-US"/>
              </w:rPr>
              <w:t>R5-226352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5CFF1" w14:textId="77777777" w:rsidR="004335ED" w:rsidRPr="00DD6CFB" w:rsidRDefault="004335ED" w:rsidP="000D75B4">
            <w:pPr>
              <w:pStyle w:val="TAL"/>
              <w:rPr>
                <w:lang w:eastAsia="en-US"/>
              </w:rPr>
            </w:pPr>
            <w:r w:rsidRPr="008F32D7">
              <w:rPr>
                <w:lang w:eastAsia="en-US"/>
              </w:rPr>
              <w:t>2605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571DBA"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81C45DB"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0C1DD" w14:textId="77777777" w:rsidR="004335ED" w:rsidRPr="00DD6CFB" w:rsidRDefault="004335ED" w:rsidP="000D75B4">
            <w:pPr>
              <w:pStyle w:val="TAL"/>
              <w:rPr>
                <w:lang w:eastAsia="en-US"/>
              </w:rPr>
            </w:pPr>
            <w:r w:rsidRPr="008F32D7">
              <w:rPr>
                <w:lang w:eastAsia="en-US"/>
              </w:rPr>
              <w:t>Addition of CGI specific information elements for R15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A3D49"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4ED254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A85843"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4EFBCD"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1EABCE" w14:textId="77777777" w:rsidR="004335ED" w:rsidRPr="00DD6CFB" w:rsidRDefault="004335ED" w:rsidP="000D75B4">
            <w:pPr>
              <w:pStyle w:val="TAL"/>
              <w:rPr>
                <w:lang w:eastAsia="en-US"/>
              </w:rPr>
            </w:pPr>
            <w:r w:rsidRPr="008F32D7">
              <w:rPr>
                <w:lang w:eastAsia="en-US"/>
              </w:rPr>
              <w:t>R5-226366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1F0DB" w14:textId="77777777" w:rsidR="004335ED" w:rsidRPr="00DD6CFB" w:rsidRDefault="004335ED" w:rsidP="000D75B4">
            <w:pPr>
              <w:pStyle w:val="TAL"/>
              <w:rPr>
                <w:lang w:eastAsia="en-US"/>
              </w:rPr>
            </w:pPr>
            <w:r w:rsidRPr="008F32D7">
              <w:rPr>
                <w:lang w:eastAsia="en-US"/>
              </w:rPr>
              <w:t>2607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71AE25"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3277D7"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2C4801" w14:textId="77777777" w:rsidR="004335ED" w:rsidRPr="00DD6CFB" w:rsidRDefault="004335ED" w:rsidP="000D75B4">
            <w:pPr>
              <w:pStyle w:val="TAL"/>
              <w:rPr>
                <w:lang w:eastAsia="en-US"/>
              </w:rPr>
            </w:pPr>
            <w:r w:rsidRPr="008F32D7">
              <w:rPr>
                <w:lang w:eastAsia="en-US"/>
              </w:rPr>
              <w:t xml:space="preserve">Removal of Test </w:t>
            </w:r>
            <w:proofErr w:type="spellStart"/>
            <w:r w:rsidRPr="008F32D7">
              <w:rPr>
                <w:lang w:eastAsia="en-US"/>
              </w:rPr>
              <w:t>freqs</w:t>
            </w:r>
            <w:proofErr w:type="spellEnd"/>
            <w:r w:rsidRPr="008F32D7">
              <w:rPr>
                <w:lang w:eastAsia="en-US"/>
              </w:rPr>
              <w:t xml:space="preserve"> for R16 pending CADC configs from cl 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FA20"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A02118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F11EF1"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3CF7EA"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FFA94B" w14:textId="77777777" w:rsidR="004335ED" w:rsidRPr="00DD6CFB" w:rsidRDefault="004335ED" w:rsidP="000D75B4">
            <w:pPr>
              <w:pStyle w:val="TAL"/>
              <w:rPr>
                <w:lang w:eastAsia="en-US"/>
              </w:rPr>
            </w:pPr>
            <w:r w:rsidRPr="008F32D7">
              <w:rPr>
                <w:lang w:eastAsia="en-US"/>
              </w:rPr>
              <w:t>R5-226367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E818E" w14:textId="77777777" w:rsidR="004335ED" w:rsidRPr="00DD6CFB" w:rsidRDefault="004335ED" w:rsidP="000D75B4">
            <w:pPr>
              <w:pStyle w:val="TAL"/>
              <w:rPr>
                <w:lang w:eastAsia="en-US"/>
              </w:rPr>
            </w:pPr>
            <w:r w:rsidRPr="008F32D7">
              <w:rPr>
                <w:lang w:eastAsia="en-US"/>
              </w:rPr>
              <w:t>2608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8D0039"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4E6A2A"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BB6D5" w14:textId="77777777" w:rsidR="004335ED" w:rsidRPr="00DD6CFB" w:rsidRDefault="004335ED" w:rsidP="000D75B4">
            <w:pPr>
              <w:pStyle w:val="TAL"/>
              <w:rPr>
                <w:lang w:eastAsia="en-US"/>
              </w:rPr>
            </w:pPr>
            <w:r w:rsidRPr="008F32D7">
              <w:rPr>
                <w:lang w:eastAsia="en-US"/>
              </w:rPr>
              <w:t xml:space="preserve">Removal of Test </w:t>
            </w:r>
            <w:proofErr w:type="spellStart"/>
            <w:r w:rsidRPr="008F32D7">
              <w:rPr>
                <w:lang w:eastAsia="en-US"/>
              </w:rPr>
              <w:t>freqs</w:t>
            </w:r>
            <w:proofErr w:type="spellEnd"/>
            <w:r w:rsidRPr="008F32D7">
              <w:rPr>
                <w:lang w:eastAsia="en-US"/>
              </w:rPr>
              <w:t xml:space="preserve"> for R17 pending CADC configs from cl 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1E098"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2B9739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67D1AA"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37499"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FCE593" w14:textId="77777777" w:rsidR="004335ED" w:rsidRPr="00DD6CFB" w:rsidRDefault="004335ED" w:rsidP="000D75B4">
            <w:pPr>
              <w:pStyle w:val="TAL"/>
              <w:rPr>
                <w:lang w:eastAsia="en-US"/>
              </w:rPr>
            </w:pPr>
            <w:r w:rsidRPr="008F32D7">
              <w:rPr>
                <w:lang w:eastAsia="en-US"/>
              </w:rPr>
              <w:t>R5-226390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029FF" w14:textId="77777777" w:rsidR="004335ED" w:rsidRPr="00DD6CFB" w:rsidRDefault="004335ED" w:rsidP="000D75B4">
            <w:pPr>
              <w:pStyle w:val="TAL"/>
              <w:rPr>
                <w:lang w:eastAsia="en-US"/>
              </w:rPr>
            </w:pPr>
            <w:r w:rsidRPr="008F32D7">
              <w:rPr>
                <w:lang w:eastAsia="en-US"/>
              </w:rPr>
              <w:t>2613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57DD33"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CDC4E5"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75717" w14:textId="77777777" w:rsidR="004335ED" w:rsidRPr="00DD6CFB" w:rsidRDefault="004335ED" w:rsidP="000D75B4">
            <w:pPr>
              <w:pStyle w:val="TAL"/>
              <w:rPr>
                <w:lang w:eastAsia="en-US"/>
              </w:rPr>
            </w:pPr>
            <w:r w:rsidRPr="008F32D7">
              <w:rPr>
                <w:lang w:eastAsia="en-US"/>
              </w:rPr>
              <w:t>Editorial correction for test procedure sequence in 4.7.2-2 on 38.508-1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4D54A"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AEB0BA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8F2143"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FBFA9F"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A5783" w14:textId="77777777" w:rsidR="004335ED" w:rsidRPr="00DD6CFB" w:rsidRDefault="004335ED" w:rsidP="000D75B4">
            <w:pPr>
              <w:pStyle w:val="TAL"/>
              <w:rPr>
                <w:lang w:eastAsia="en-US"/>
              </w:rPr>
            </w:pPr>
            <w:r w:rsidRPr="008F32D7">
              <w:rPr>
                <w:lang w:eastAsia="en-US"/>
              </w:rPr>
              <w:t>R5-226400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C2DCE" w14:textId="77777777" w:rsidR="004335ED" w:rsidRPr="00DD6CFB" w:rsidRDefault="004335ED" w:rsidP="000D75B4">
            <w:pPr>
              <w:pStyle w:val="TAL"/>
              <w:rPr>
                <w:lang w:eastAsia="en-US"/>
              </w:rPr>
            </w:pPr>
            <w:r w:rsidRPr="008F32D7">
              <w:rPr>
                <w:lang w:eastAsia="en-US"/>
              </w:rPr>
              <w:t>2615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C62348"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446D21"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B5B03" w14:textId="77777777" w:rsidR="004335ED" w:rsidRPr="00DD6CFB" w:rsidRDefault="004335ED" w:rsidP="000D75B4">
            <w:pPr>
              <w:pStyle w:val="TAL"/>
              <w:rPr>
                <w:lang w:eastAsia="en-US"/>
              </w:rPr>
            </w:pPr>
            <w:r w:rsidRPr="008F32D7">
              <w:rPr>
                <w:lang w:eastAsia="en-US"/>
              </w:rPr>
              <w:t>Updates for NR CA_n5A-n77A, CA_n66A-n77A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F5BA1"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034DD2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2AC92E"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74B683"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AA065" w14:textId="77777777" w:rsidR="004335ED" w:rsidRPr="00DD6CFB" w:rsidRDefault="004335ED" w:rsidP="000D75B4">
            <w:pPr>
              <w:pStyle w:val="TAL"/>
              <w:rPr>
                <w:lang w:eastAsia="en-US"/>
              </w:rPr>
            </w:pPr>
            <w:r w:rsidRPr="008F32D7">
              <w:rPr>
                <w:lang w:eastAsia="en-US"/>
              </w:rPr>
              <w:t>R5-226494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8369A" w14:textId="77777777" w:rsidR="004335ED" w:rsidRPr="00DD6CFB" w:rsidRDefault="004335ED" w:rsidP="000D75B4">
            <w:pPr>
              <w:pStyle w:val="TAL"/>
              <w:rPr>
                <w:lang w:eastAsia="en-US"/>
              </w:rPr>
            </w:pPr>
            <w:r w:rsidRPr="008F32D7">
              <w:rPr>
                <w:lang w:eastAsia="en-US"/>
              </w:rPr>
              <w:t>2616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93B213"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234DC1"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6AD08F" w14:textId="77777777" w:rsidR="004335ED" w:rsidRPr="00DD6CFB" w:rsidRDefault="004335ED" w:rsidP="000D75B4">
            <w:pPr>
              <w:pStyle w:val="TAL"/>
              <w:rPr>
                <w:lang w:eastAsia="en-US"/>
              </w:rPr>
            </w:pPr>
            <w:r w:rsidRPr="008F32D7">
              <w:rPr>
                <w:lang w:eastAsia="en-US"/>
              </w:rPr>
              <w:t>Correct typo in Table 4.6.3-68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CFE9EC"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1141FA0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9E15E3"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BA7D82"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6DBF1D" w14:textId="77777777" w:rsidR="004335ED" w:rsidRPr="00DD6CFB" w:rsidRDefault="004335ED" w:rsidP="000D75B4">
            <w:pPr>
              <w:pStyle w:val="TAL"/>
              <w:rPr>
                <w:lang w:eastAsia="en-US"/>
              </w:rPr>
            </w:pPr>
            <w:r w:rsidRPr="008F32D7">
              <w:rPr>
                <w:lang w:eastAsia="en-US"/>
              </w:rPr>
              <w:t>R5-226495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A209" w14:textId="77777777" w:rsidR="004335ED" w:rsidRPr="00DD6CFB" w:rsidRDefault="004335ED" w:rsidP="000D75B4">
            <w:pPr>
              <w:pStyle w:val="TAL"/>
              <w:rPr>
                <w:lang w:eastAsia="en-US"/>
              </w:rPr>
            </w:pPr>
            <w:r w:rsidRPr="008F32D7">
              <w:rPr>
                <w:lang w:eastAsia="en-US"/>
              </w:rPr>
              <w:t>2617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DA1FB1"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FE9CD8"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3F89D" w14:textId="77777777" w:rsidR="004335ED" w:rsidRPr="00DD6CFB" w:rsidRDefault="004335ED" w:rsidP="000D75B4">
            <w:pPr>
              <w:pStyle w:val="TAL"/>
              <w:rPr>
                <w:lang w:eastAsia="en-US"/>
              </w:rPr>
            </w:pPr>
            <w:r w:rsidRPr="008F32D7">
              <w:rPr>
                <w:lang w:eastAsia="en-US"/>
              </w:rPr>
              <w:t>Corrections to Table 7.3.1-22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5797A"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AA946C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2123E0"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6A1999"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64D886" w14:textId="77777777" w:rsidR="004335ED" w:rsidRPr="00DD6CFB" w:rsidRDefault="004335ED" w:rsidP="000D75B4">
            <w:pPr>
              <w:pStyle w:val="TAL"/>
              <w:rPr>
                <w:lang w:eastAsia="en-US"/>
              </w:rPr>
            </w:pPr>
            <w:r w:rsidRPr="008F32D7">
              <w:rPr>
                <w:lang w:eastAsia="en-US"/>
              </w:rPr>
              <w:t>R5-226496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373A2" w14:textId="77777777" w:rsidR="004335ED" w:rsidRPr="00DD6CFB" w:rsidRDefault="004335ED" w:rsidP="000D75B4">
            <w:pPr>
              <w:pStyle w:val="TAL"/>
              <w:rPr>
                <w:lang w:eastAsia="en-US"/>
              </w:rPr>
            </w:pPr>
            <w:r w:rsidRPr="008F32D7">
              <w:rPr>
                <w:lang w:eastAsia="en-US"/>
              </w:rPr>
              <w:t>2618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07D75C"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DD9F2B"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FF7AF" w14:textId="77777777" w:rsidR="004335ED" w:rsidRPr="00DD6CFB" w:rsidRDefault="004335ED" w:rsidP="000D75B4">
            <w:pPr>
              <w:pStyle w:val="TAL"/>
              <w:rPr>
                <w:lang w:eastAsia="en-US"/>
              </w:rPr>
            </w:pPr>
            <w:r w:rsidRPr="008F32D7">
              <w:rPr>
                <w:lang w:eastAsia="en-US"/>
              </w:rPr>
              <w:t>Corrections to Table 7.3.1-31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DBDDC"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0FCE25D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0C7644"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21D6DD"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3C8CB0" w14:textId="77777777" w:rsidR="004335ED" w:rsidRPr="00DD6CFB" w:rsidRDefault="004335ED" w:rsidP="000D75B4">
            <w:pPr>
              <w:pStyle w:val="TAL"/>
              <w:rPr>
                <w:lang w:eastAsia="en-US"/>
              </w:rPr>
            </w:pPr>
            <w:r w:rsidRPr="008F32D7">
              <w:rPr>
                <w:lang w:eastAsia="en-US"/>
              </w:rPr>
              <w:t>R5-226669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E22D0" w14:textId="77777777" w:rsidR="004335ED" w:rsidRPr="00DD6CFB" w:rsidRDefault="004335ED" w:rsidP="000D75B4">
            <w:pPr>
              <w:pStyle w:val="TAL"/>
              <w:rPr>
                <w:lang w:eastAsia="en-US"/>
              </w:rPr>
            </w:pPr>
            <w:r w:rsidRPr="008F32D7">
              <w:rPr>
                <w:lang w:eastAsia="en-US"/>
              </w:rPr>
              <w:t>2625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BA6E76"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2C8A19"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AA3D8" w14:textId="77777777" w:rsidR="004335ED" w:rsidRPr="00DD6CFB" w:rsidRDefault="004335ED" w:rsidP="000D75B4">
            <w:pPr>
              <w:pStyle w:val="TAL"/>
              <w:rPr>
                <w:lang w:eastAsia="en-US"/>
              </w:rPr>
            </w:pPr>
            <w:r w:rsidRPr="008F32D7">
              <w:rPr>
                <w:lang w:eastAsia="en-US"/>
              </w:rPr>
              <w:t>Update to K1 value for FDD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C693D"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94286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8EC3C1"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F8BFB8"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DFD262" w14:textId="77777777" w:rsidR="004335ED" w:rsidRPr="00DD6CFB" w:rsidRDefault="004335ED" w:rsidP="000D75B4">
            <w:pPr>
              <w:pStyle w:val="TAL"/>
              <w:rPr>
                <w:lang w:eastAsia="en-US"/>
              </w:rPr>
            </w:pPr>
            <w:r w:rsidRPr="008F32D7">
              <w:rPr>
                <w:lang w:eastAsia="en-US"/>
              </w:rPr>
              <w:t>R5-226684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6B997" w14:textId="77777777" w:rsidR="004335ED" w:rsidRPr="00DD6CFB" w:rsidRDefault="004335ED" w:rsidP="000D75B4">
            <w:pPr>
              <w:pStyle w:val="TAL"/>
              <w:rPr>
                <w:lang w:eastAsia="en-US"/>
              </w:rPr>
            </w:pPr>
            <w:r w:rsidRPr="008F32D7">
              <w:rPr>
                <w:lang w:eastAsia="en-US"/>
              </w:rPr>
              <w:t>2626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5AB457"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C54952"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9A8EDA" w14:textId="77777777" w:rsidR="004335ED" w:rsidRPr="00DD6CFB" w:rsidRDefault="004335ED" w:rsidP="000D75B4">
            <w:pPr>
              <w:pStyle w:val="TAL"/>
              <w:rPr>
                <w:lang w:eastAsia="en-US"/>
              </w:rPr>
            </w:pPr>
            <w:r w:rsidRPr="008F32D7">
              <w:rPr>
                <w:lang w:eastAsia="en-US"/>
              </w:rPr>
              <w:t xml:space="preserve">Addition of 2x1 antenna connection for </w:t>
            </w:r>
            <w:proofErr w:type="spellStart"/>
            <w:r w:rsidRPr="008F32D7">
              <w:rPr>
                <w:lang w:eastAsia="en-US"/>
              </w:rPr>
              <w:t>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726A6"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0ABD69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81D48BB"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7C2DFC"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FD06A6" w14:textId="77777777" w:rsidR="004335ED" w:rsidRPr="00DD6CFB" w:rsidRDefault="004335ED" w:rsidP="000D75B4">
            <w:pPr>
              <w:pStyle w:val="TAL"/>
              <w:rPr>
                <w:lang w:eastAsia="en-US"/>
              </w:rPr>
            </w:pPr>
            <w:r w:rsidRPr="008F32D7">
              <w:rPr>
                <w:lang w:eastAsia="en-US"/>
              </w:rPr>
              <w:t>R5-226691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4C993" w14:textId="77777777" w:rsidR="004335ED" w:rsidRPr="00DD6CFB" w:rsidRDefault="004335ED" w:rsidP="000D75B4">
            <w:pPr>
              <w:pStyle w:val="TAL"/>
              <w:rPr>
                <w:lang w:eastAsia="en-US"/>
              </w:rPr>
            </w:pPr>
            <w:r w:rsidRPr="008F32D7">
              <w:rPr>
                <w:lang w:eastAsia="en-US"/>
              </w:rPr>
              <w:t>2627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E5D9E0"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E45F89"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1D997" w14:textId="77777777" w:rsidR="004335ED" w:rsidRPr="00DD6CFB" w:rsidRDefault="004335ED" w:rsidP="000D75B4">
            <w:pPr>
              <w:pStyle w:val="TAL"/>
              <w:rPr>
                <w:lang w:eastAsia="en-US"/>
              </w:rPr>
            </w:pPr>
            <w:r w:rsidRPr="008F32D7">
              <w:rPr>
                <w:lang w:eastAsia="en-US"/>
              </w:rPr>
              <w:t>n66_2A frequency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795A"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4610AD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8564B7"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7574B4"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0B0E62" w14:textId="77777777" w:rsidR="004335ED" w:rsidRPr="00DD6CFB" w:rsidRDefault="004335ED" w:rsidP="000D75B4">
            <w:pPr>
              <w:pStyle w:val="TAL"/>
              <w:rPr>
                <w:lang w:eastAsia="en-US"/>
              </w:rPr>
            </w:pPr>
            <w:r w:rsidRPr="008F32D7">
              <w:rPr>
                <w:lang w:eastAsia="en-US"/>
              </w:rPr>
              <w:t>R5-226693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39C24" w14:textId="77777777" w:rsidR="004335ED" w:rsidRPr="00DD6CFB" w:rsidRDefault="004335ED" w:rsidP="000D75B4">
            <w:pPr>
              <w:pStyle w:val="TAL"/>
              <w:rPr>
                <w:lang w:eastAsia="en-US"/>
              </w:rPr>
            </w:pPr>
            <w:r w:rsidRPr="008F32D7">
              <w:rPr>
                <w:lang w:eastAsia="en-US"/>
              </w:rPr>
              <w:t>2628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FA096B"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47F68F"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CA97A1" w14:textId="77777777" w:rsidR="004335ED" w:rsidRPr="00DD6CFB" w:rsidRDefault="004335ED" w:rsidP="000D75B4">
            <w:pPr>
              <w:pStyle w:val="TAL"/>
              <w:rPr>
                <w:lang w:eastAsia="en-US"/>
              </w:rPr>
            </w:pPr>
            <w:r w:rsidRPr="008F32D7">
              <w:rPr>
                <w:lang w:eastAsia="en-US"/>
              </w:rPr>
              <w:t xml:space="preserve">Corrections to </w:t>
            </w:r>
            <w:proofErr w:type="spellStart"/>
            <w:r w:rsidRPr="008F32D7">
              <w:rPr>
                <w:lang w:eastAsia="en-US"/>
              </w:rPr>
              <w:t>ssbPositionInBurst</w:t>
            </w:r>
            <w:proofErr w:type="spellEnd"/>
            <w:r w:rsidRPr="008F32D7">
              <w:rPr>
                <w:lang w:eastAsia="en-US"/>
              </w:rPr>
              <w:t xml:space="preserve"> for 7.3.1-x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7C080"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E95DE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CF123A"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FAEDE0"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8463B2" w14:textId="77777777" w:rsidR="004335ED" w:rsidRPr="00DD6CFB" w:rsidRDefault="004335ED" w:rsidP="000D75B4">
            <w:pPr>
              <w:pStyle w:val="TAL"/>
              <w:rPr>
                <w:lang w:eastAsia="en-US"/>
              </w:rPr>
            </w:pPr>
            <w:r w:rsidRPr="008F32D7">
              <w:rPr>
                <w:lang w:eastAsia="en-US"/>
              </w:rPr>
              <w:t>R5-226694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17BC8" w14:textId="77777777" w:rsidR="004335ED" w:rsidRPr="00DD6CFB" w:rsidRDefault="004335ED" w:rsidP="000D75B4">
            <w:pPr>
              <w:pStyle w:val="TAL"/>
              <w:rPr>
                <w:lang w:eastAsia="en-US"/>
              </w:rPr>
            </w:pPr>
            <w:r w:rsidRPr="008F32D7">
              <w:rPr>
                <w:lang w:eastAsia="en-US"/>
              </w:rPr>
              <w:t>2629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267283"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903D0AD"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94274" w14:textId="77777777" w:rsidR="004335ED" w:rsidRPr="00DD6CFB" w:rsidRDefault="004335ED" w:rsidP="000D75B4">
            <w:pPr>
              <w:pStyle w:val="TAL"/>
              <w:rPr>
                <w:lang w:eastAsia="en-US"/>
              </w:rPr>
            </w:pPr>
            <w:r w:rsidRPr="008F32D7">
              <w:rPr>
                <w:lang w:eastAsia="en-US"/>
              </w:rPr>
              <w:t xml:space="preserve">Corrections to </w:t>
            </w:r>
            <w:proofErr w:type="spellStart"/>
            <w:r w:rsidRPr="008F32D7">
              <w:rPr>
                <w:lang w:eastAsia="en-US"/>
              </w:rPr>
              <w:t>RACHConfigCommon</w:t>
            </w:r>
            <w:proofErr w:type="spellEnd"/>
            <w:r w:rsidRPr="008F32D7">
              <w:rPr>
                <w:lang w:eastAsia="en-US"/>
              </w:rPr>
              <w:t xml:space="preserve">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75287"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969272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688D64B"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91BEC2"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FE534" w14:textId="77777777" w:rsidR="004335ED" w:rsidRPr="00DD6CFB" w:rsidRDefault="004335ED" w:rsidP="000D75B4">
            <w:pPr>
              <w:pStyle w:val="TAL"/>
              <w:rPr>
                <w:lang w:eastAsia="en-US"/>
              </w:rPr>
            </w:pPr>
            <w:r w:rsidRPr="008F32D7">
              <w:rPr>
                <w:lang w:eastAsia="en-US"/>
              </w:rPr>
              <w:t>R5-226695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8D5BA" w14:textId="77777777" w:rsidR="004335ED" w:rsidRPr="00DD6CFB" w:rsidRDefault="004335ED" w:rsidP="000D75B4">
            <w:pPr>
              <w:pStyle w:val="TAL"/>
              <w:rPr>
                <w:lang w:eastAsia="en-US"/>
              </w:rPr>
            </w:pPr>
            <w:r w:rsidRPr="008F32D7">
              <w:rPr>
                <w:lang w:eastAsia="en-US"/>
              </w:rPr>
              <w:t>2630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CC389C"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A46BB4"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48041" w14:textId="77777777" w:rsidR="004335ED" w:rsidRPr="00DD6CFB" w:rsidRDefault="004335ED" w:rsidP="000D75B4">
            <w:pPr>
              <w:pStyle w:val="TAL"/>
              <w:rPr>
                <w:lang w:eastAsia="en-US"/>
              </w:rPr>
            </w:pPr>
            <w:r w:rsidRPr="008F32D7">
              <w:rPr>
                <w:lang w:eastAsia="en-US"/>
              </w:rPr>
              <w:t>Removal of Table 7.3.1-33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9095E"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1DBE882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0ED783"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E6E6ABF"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01F707" w14:textId="77777777" w:rsidR="004335ED" w:rsidRPr="00DD6CFB" w:rsidRDefault="004335ED" w:rsidP="000D75B4">
            <w:pPr>
              <w:pStyle w:val="TAL"/>
              <w:rPr>
                <w:lang w:eastAsia="en-US"/>
              </w:rPr>
            </w:pPr>
            <w:r w:rsidRPr="008F32D7">
              <w:rPr>
                <w:lang w:eastAsia="en-US"/>
              </w:rPr>
              <w:t>R5-226718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EB8FC" w14:textId="77777777" w:rsidR="004335ED" w:rsidRPr="00DD6CFB" w:rsidRDefault="004335ED" w:rsidP="000D75B4">
            <w:pPr>
              <w:pStyle w:val="TAL"/>
              <w:rPr>
                <w:lang w:eastAsia="en-US"/>
              </w:rPr>
            </w:pPr>
            <w:r w:rsidRPr="008F32D7">
              <w:rPr>
                <w:lang w:eastAsia="en-US"/>
              </w:rPr>
              <w:t>2638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BB7589"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98E860"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7A263" w14:textId="77777777" w:rsidR="004335ED" w:rsidRPr="00DD6CFB" w:rsidRDefault="004335ED" w:rsidP="000D75B4">
            <w:pPr>
              <w:pStyle w:val="TAL"/>
              <w:rPr>
                <w:lang w:eastAsia="en-US"/>
              </w:rPr>
            </w:pPr>
            <w:r w:rsidRPr="008F32D7">
              <w:rPr>
                <w:lang w:eastAsia="en-US"/>
              </w:rPr>
              <w:t xml:space="preserve">Add low-mid-high </w:t>
            </w:r>
            <w:proofErr w:type="spellStart"/>
            <w:r w:rsidRPr="008F32D7">
              <w:rPr>
                <w:lang w:eastAsia="en-US"/>
              </w:rPr>
              <w:t>ch</w:t>
            </w:r>
            <w:proofErr w:type="spellEnd"/>
            <w:r w:rsidRPr="008F32D7">
              <w:rPr>
                <w:lang w:eastAsia="en-US"/>
              </w:rPr>
              <w:t xml:space="preserve"> BWs for NR-U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7F04"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449D497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79455D"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66BF6E"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CA8CBE" w14:textId="77777777" w:rsidR="004335ED" w:rsidRPr="00DD6CFB" w:rsidRDefault="004335ED" w:rsidP="000D75B4">
            <w:pPr>
              <w:pStyle w:val="TAL"/>
              <w:rPr>
                <w:lang w:eastAsia="en-US"/>
              </w:rPr>
            </w:pPr>
            <w:r w:rsidRPr="008F32D7">
              <w:rPr>
                <w:lang w:eastAsia="en-US"/>
              </w:rPr>
              <w:t>R5-226727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62E31" w14:textId="77777777" w:rsidR="004335ED" w:rsidRPr="00DD6CFB" w:rsidRDefault="004335ED" w:rsidP="000D75B4">
            <w:pPr>
              <w:pStyle w:val="TAL"/>
              <w:rPr>
                <w:lang w:eastAsia="en-US"/>
              </w:rPr>
            </w:pPr>
            <w:r w:rsidRPr="008F32D7">
              <w:rPr>
                <w:lang w:eastAsia="en-US"/>
              </w:rPr>
              <w:t>2639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A6C720"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31C860"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0FC17" w14:textId="77777777" w:rsidR="004335ED" w:rsidRPr="00DD6CFB" w:rsidRDefault="004335ED" w:rsidP="000D75B4">
            <w:pPr>
              <w:pStyle w:val="TAL"/>
              <w:rPr>
                <w:lang w:eastAsia="en-US"/>
              </w:rPr>
            </w:pPr>
            <w:r w:rsidRPr="008F32D7">
              <w:rPr>
                <w:lang w:eastAsia="en-US"/>
              </w:rPr>
              <w:t>Update of test frequency for n3 R17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3E9CD"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2094D90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176A70"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5B243A"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89A13B" w14:textId="77777777" w:rsidR="004335ED" w:rsidRPr="00DD6CFB" w:rsidRDefault="004335ED" w:rsidP="000D75B4">
            <w:pPr>
              <w:pStyle w:val="TAL"/>
              <w:rPr>
                <w:lang w:eastAsia="en-US"/>
              </w:rPr>
            </w:pPr>
            <w:r w:rsidRPr="008F32D7">
              <w:rPr>
                <w:lang w:eastAsia="en-US"/>
              </w:rPr>
              <w:t>R5-226731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B3E4F" w14:textId="77777777" w:rsidR="004335ED" w:rsidRPr="00DD6CFB" w:rsidRDefault="004335ED" w:rsidP="000D75B4">
            <w:pPr>
              <w:pStyle w:val="TAL"/>
              <w:rPr>
                <w:lang w:eastAsia="en-US"/>
              </w:rPr>
            </w:pPr>
            <w:r w:rsidRPr="008F32D7">
              <w:rPr>
                <w:lang w:eastAsia="en-US"/>
              </w:rPr>
              <w:t>2641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922981"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4EF44E"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FF4840" w14:textId="77777777" w:rsidR="004335ED" w:rsidRPr="00DD6CFB" w:rsidRDefault="004335ED" w:rsidP="000D75B4">
            <w:pPr>
              <w:pStyle w:val="TAL"/>
              <w:rPr>
                <w:lang w:eastAsia="en-US"/>
              </w:rPr>
            </w:pPr>
            <w:r w:rsidRPr="008F32D7">
              <w:rPr>
                <w:lang w:eastAsia="en-US"/>
              </w:rPr>
              <w:t xml:space="preserve">Update IE </w:t>
            </w:r>
            <w:proofErr w:type="spellStart"/>
            <w:r w:rsidRPr="008F32D7">
              <w:rPr>
                <w:lang w:eastAsia="en-US"/>
              </w:rPr>
              <w:t>Phy-ParametersSharedSpectrumChAccess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39917"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6C95EA4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56BAF0"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4E310C"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BC8B79" w14:textId="77777777" w:rsidR="004335ED" w:rsidRPr="00DD6CFB" w:rsidRDefault="004335ED" w:rsidP="000D75B4">
            <w:pPr>
              <w:pStyle w:val="TAL"/>
              <w:rPr>
                <w:lang w:eastAsia="en-US"/>
              </w:rPr>
            </w:pPr>
            <w:r w:rsidRPr="008F32D7">
              <w:rPr>
                <w:lang w:eastAsia="en-US"/>
              </w:rPr>
              <w:t>R5-226863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F934C" w14:textId="77777777" w:rsidR="004335ED" w:rsidRPr="00DD6CFB" w:rsidRDefault="004335ED" w:rsidP="000D75B4">
            <w:pPr>
              <w:pStyle w:val="TAL"/>
              <w:rPr>
                <w:lang w:eastAsia="en-US"/>
              </w:rPr>
            </w:pPr>
            <w:r w:rsidRPr="008F32D7">
              <w:rPr>
                <w:lang w:eastAsia="en-US"/>
              </w:rPr>
              <w:t>2644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02AB7E"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079D54B"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873E4" w14:textId="77777777" w:rsidR="004335ED" w:rsidRPr="00DD6CFB" w:rsidRDefault="004335ED" w:rsidP="000D75B4">
            <w:pPr>
              <w:pStyle w:val="TAL"/>
              <w:rPr>
                <w:lang w:eastAsia="en-US"/>
              </w:rPr>
            </w:pPr>
            <w:r w:rsidRPr="008F32D7">
              <w:rPr>
                <w:lang w:eastAsia="en-US"/>
              </w:rPr>
              <w:t>Updating signalling test frequencies for n79 20MHz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BCE9"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A7CB31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4938AD"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102D12"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DFEC8" w14:textId="77777777" w:rsidR="004335ED" w:rsidRPr="00DD6CFB" w:rsidRDefault="004335ED" w:rsidP="000D75B4">
            <w:pPr>
              <w:pStyle w:val="TAL"/>
              <w:rPr>
                <w:lang w:eastAsia="en-US"/>
              </w:rPr>
            </w:pPr>
            <w:r w:rsidRPr="008F32D7">
              <w:rPr>
                <w:lang w:eastAsia="en-US"/>
              </w:rPr>
              <w:t>R5-226864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40012" w14:textId="77777777" w:rsidR="004335ED" w:rsidRPr="00DD6CFB" w:rsidRDefault="004335ED" w:rsidP="000D75B4">
            <w:pPr>
              <w:pStyle w:val="TAL"/>
              <w:rPr>
                <w:lang w:eastAsia="en-US"/>
              </w:rPr>
            </w:pPr>
            <w:r w:rsidRPr="008F32D7">
              <w:rPr>
                <w:lang w:eastAsia="en-US"/>
              </w:rPr>
              <w:t>2645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C37BF9"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77B33B"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23CBFB" w14:textId="77777777" w:rsidR="004335ED" w:rsidRPr="00DD6CFB" w:rsidRDefault="004335ED" w:rsidP="000D75B4">
            <w:pPr>
              <w:pStyle w:val="TAL"/>
              <w:rPr>
                <w:lang w:eastAsia="en-US"/>
              </w:rPr>
            </w:pPr>
            <w:r w:rsidRPr="008F32D7">
              <w:rPr>
                <w:lang w:eastAsia="en-US"/>
              </w:rPr>
              <w:t>Updating test channel bandwidths for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52517"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6BA955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EEEA4B"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9F2BE4"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63B25B" w14:textId="77777777" w:rsidR="004335ED" w:rsidRPr="00DD6CFB" w:rsidRDefault="004335ED" w:rsidP="000D75B4">
            <w:pPr>
              <w:pStyle w:val="TAL"/>
              <w:rPr>
                <w:lang w:eastAsia="en-US"/>
              </w:rPr>
            </w:pPr>
            <w:r w:rsidRPr="008F32D7">
              <w:rPr>
                <w:lang w:eastAsia="en-US"/>
              </w:rPr>
              <w:t>R5-226894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E0F86" w14:textId="77777777" w:rsidR="004335ED" w:rsidRPr="00DD6CFB" w:rsidRDefault="004335ED" w:rsidP="000D75B4">
            <w:pPr>
              <w:pStyle w:val="TAL"/>
              <w:rPr>
                <w:lang w:eastAsia="en-US"/>
              </w:rPr>
            </w:pPr>
            <w:r w:rsidRPr="008F32D7">
              <w:rPr>
                <w:lang w:eastAsia="en-US"/>
              </w:rPr>
              <w:t>2646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663F94"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A1D794"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D7EED4" w14:textId="77777777" w:rsidR="004335ED" w:rsidRPr="00DD6CFB" w:rsidRDefault="004335ED" w:rsidP="000D75B4">
            <w:pPr>
              <w:pStyle w:val="TAL"/>
              <w:rPr>
                <w:lang w:eastAsia="en-US"/>
              </w:rPr>
            </w:pPr>
            <w:r w:rsidRPr="008F32D7">
              <w:rPr>
                <w:lang w:eastAsia="en-US"/>
              </w:rPr>
              <w:t>Update of n28 test frequencies for DC_21A_n28A in clause 6.2.3.1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21F59"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1BE6137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338484"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6F9858"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41A06" w14:textId="77777777" w:rsidR="004335ED" w:rsidRPr="00DD6CFB" w:rsidRDefault="004335ED" w:rsidP="000D75B4">
            <w:pPr>
              <w:pStyle w:val="TAL"/>
              <w:rPr>
                <w:lang w:eastAsia="en-US"/>
              </w:rPr>
            </w:pPr>
            <w:r w:rsidRPr="008F32D7">
              <w:rPr>
                <w:lang w:eastAsia="en-US"/>
              </w:rPr>
              <w:t>R5-226934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7188B" w14:textId="77777777" w:rsidR="004335ED" w:rsidRPr="00DD6CFB" w:rsidRDefault="004335ED" w:rsidP="000D75B4">
            <w:pPr>
              <w:pStyle w:val="TAL"/>
              <w:rPr>
                <w:lang w:eastAsia="en-US"/>
              </w:rPr>
            </w:pPr>
            <w:r w:rsidRPr="008F32D7">
              <w:rPr>
                <w:lang w:eastAsia="en-US"/>
              </w:rPr>
              <w:t>2647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D56776"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EE0F8"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998C2" w14:textId="77777777" w:rsidR="004335ED" w:rsidRPr="00DD6CFB" w:rsidRDefault="004335ED" w:rsidP="000D75B4">
            <w:pPr>
              <w:pStyle w:val="TAL"/>
              <w:rPr>
                <w:lang w:eastAsia="en-US"/>
              </w:rPr>
            </w:pPr>
            <w:r w:rsidRPr="008F32D7">
              <w:rPr>
                <w:lang w:eastAsia="en-US"/>
              </w:rPr>
              <w:t>Updates to default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61E52"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B9992C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84C637"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B528F6"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F13E4F" w14:textId="77777777" w:rsidR="004335ED" w:rsidRPr="00DD6CFB" w:rsidRDefault="004335ED" w:rsidP="000D75B4">
            <w:pPr>
              <w:pStyle w:val="TAL"/>
              <w:rPr>
                <w:lang w:eastAsia="en-US"/>
              </w:rPr>
            </w:pPr>
            <w:r w:rsidRPr="008F32D7">
              <w:rPr>
                <w:lang w:eastAsia="en-US"/>
              </w:rPr>
              <w:t>R5-226935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0277A" w14:textId="77777777" w:rsidR="004335ED" w:rsidRPr="00DD6CFB" w:rsidRDefault="004335ED" w:rsidP="000D75B4">
            <w:pPr>
              <w:pStyle w:val="TAL"/>
              <w:rPr>
                <w:lang w:eastAsia="en-US"/>
              </w:rPr>
            </w:pPr>
            <w:r w:rsidRPr="008F32D7">
              <w:rPr>
                <w:lang w:eastAsia="en-US"/>
              </w:rPr>
              <w:t>2648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757CD"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601D48"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0036A" w14:textId="77777777" w:rsidR="004335ED" w:rsidRPr="00DD6CFB" w:rsidRDefault="004335ED" w:rsidP="000D75B4">
            <w:pPr>
              <w:pStyle w:val="TAL"/>
              <w:rPr>
                <w:lang w:eastAsia="en-US"/>
              </w:rPr>
            </w:pPr>
            <w:r w:rsidRPr="008F32D7">
              <w:rPr>
                <w:lang w:eastAsia="en-US"/>
              </w:rPr>
              <w:t>Updates to default 5GSM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FAC15"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80302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A0740C"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90BA16"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3FD401" w14:textId="77777777" w:rsidR="004335ED" w:rsidRPr="00DD6CFB" w:rsidRDefault="004335ED" w:rsidP="000D75B4">
            <w:pPr>
              <w:pStyle w:val="TAL"/>
              <w:rPr>
                <w:lang w:eastAsia="en-US"/>
              </w:rPr>
            </w:pPr>
            <w:r w:rsidRPr="008F32D7">
              <w:rPr>
                <w:lang w:eastAsia="en-US"/>
              </w:rPr>
              <w:t>R5-227084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5076E" w14:textId="77777777" w:rsidR="004335ED" w:rsidRPr="00DD6CFB" w:rsidRDefault="004335ED" w:rsidP="000D75B4">
            <w:pPr>
              <w:pStyle w:val="TAL"/>
              <w:rPr>
                <w:lang w:eastAsia="en-US"/>
              </w:rPr>
            </w:pPr>
            <w:r w:rsidRPr="008F32D7">
              <w:rPr>
                <w:lang w:eastAsia="en-US"/>
              </w:rPr>
              <w:t>2650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EAAB01"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AF0700"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C8057" w14:textId="77777777" w:rsidR="004335ED" w:rsidRPr="00DD6CFB" w:rsidRDefault="004335ED" w:rsidP="000D75B4">
            <w:pPr>
              <w:pStyle w:val="TAL"/>
              <w:rPr>
                <w:lang w:eastAsia="en-US"/>
              </w:rPr>
            </w:pPr>
            <w:r w:rsidRPr="008F32D7">
              <w:rPr>
                <w:lang w:eastAsia="en-US"/>
              </w:rPr>
              <w:t xml:space="preserve">Update to </w:t>
            </w:r>
            <w:proofErr w:type="spellStart"/>
            <w:r w:rsidRPr="008F32D7">
              <w:rPr>
                <w:lang w:eastAsia="en-US"/>
              </w:rPr>
              <w:t>offsetToCarrier</w:t>
            </w:r>
            <w:proofErr w:type="spellEnd"/>
            <w:r w:rsidRPr="008F32D7">
              <w:rPr>
                <w:lang w:eastAsia="en-US"/>
              </w:rPr>
              <w:t xml:space="preserve"> for DC_21A_n28A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44E76"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BD89C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7BFA26"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3843CB"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8DA13B" w14:textId="77777777" w:rsidR="004335ED" w:rsidRPr="00DD6CFB" w:rsidRDefault="004335ED" w:rsidP="000D75B4">
            <w:pPr>
              <w:pStyle w:val="TAL"/>
              <w:rPr>
                <w:lang w:eastAsia="en-US"/>
              </w:rPr>
            </w:pPr>
            <w:r w:rsidRPr="008F32D7">
              <w:rPr>
                <w:lang w:eastAsia="en-US"/>
              </w:rPr>
              <w:t>R5-227087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F3026" w14:textId="77777777" w:rsidR="004335ED" w:rsidRPr="00DD6CFB" w:rsidRDefault="004335ED" w:rsidP="000D75B4">
            <w:pPr>
              <w:pStyle w:val="TAL"/>
              <w:rPr>
                <w:lang w:eastAsia="en-US"/>
              </w:rPr>
            </w:pPr>
            <w:r w:rsidRPr="008F32D7">
              <w:rPr>
                <w:lang w:eastAsia="en-US"/>
              </w:rPr>
              <w:t>2651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96E1DF"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3E719"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A5A80A" w14:textId="77777777" w:rsidR="004335ED" w:rsidRPr="00DD6CFB" w:rsidRDefault="004335ED" w:rsidP="000D75B4">
            <w:pPr>
              <w:pStyle w:val="TAL"/>
              <w:rPr>
                <w:lang w:eastAsia="en-US"/>
              </w:rPr>
            </w:pPr>
            <w:r w:rsidRPr="008F32D7">
              <w:rPr>
                <w:lang w:eastAsia="en-US"/>
              </w:rPr>
              <w:t xml:space="preserve">Addition of </w:t>
            </w:r>
            <w:proofErr w:type="spellStart"/>
            <w:r w:rsidRPr="008F32D7">
              <w:rPr>
                <w:lang w:eastAsia="en-US"/>
              </w:rPr>
              <w:t>locationAndBandwidth</w:t>
            </w:r>
            <w:proofErr w:type="spellEnd"/>
            <w:r w:rsidRPr="008F32D7">
              <w:rPr>
                <w:lang w:eastAsia="en-US"/>
              </w:rPr>
              <w:t xml:space="preserve"> for BW 35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C4825"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D7949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F29AD5"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2AC681"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0E16A2" w14:textId="77777777" w:rsidR="004335ED" w:rsidRPr="00DD6CFB" w:rsidRDefault="004335ED" w:rsidP="000D75B4">
            <w:pPr>
              <w:pStyle w:val="TAL"/>
              <w:rPr>
                <w:lang w:eastAsia="en-US"/>
              </w:rPr>
            </w:pPr>
            <w:r w:rsidRPr="008F32D7">
              <w:rPr>
                <w:lang w:eastAsia="en-US"/>
              </w:rPr>
              <w:t>R5-227101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7218B" w14:textId="77777777" w:rsidR="004335ED" w:rsidRPr="00DD6CFB" w:rsidRDefault="004335ED" w:rsidP="000D75B4">
            <w:pPr>
              <w:pStyle w:val="TAL"/>
              <w:rPr>
                <w:lang w:eastAsia="en-US"/>
              </w:rPr>
            </w:pPr>
            <w:r w:rsidRPr="008F32D7">
              <w:rPr>
                <w:lang w:eastAsia="en-US"/>
              </w:rPr>
              <w:t>2653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1E790F"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70AB2"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204C3" w14:textId="77777777" w:rsidR="004335ED" w:rsidRPr="00DD6CFB" w:rsidRDefault="004335ED" w:rsidP="000D75B4">
            <w:pPr>
              <w:pStyle w:val="TAL"/>
              <w:rPr>
                <w:lang w:eastAsia="en-US"/>
              </w:rPr>
            </w:pPr>
            <w:r w:rsidRPr="008F32D7">
              <w:rPr>
                <w:lang w:eastAsia="en-US"/>
              </w:rPr>
              <w:t>Correction to definition of SRB_NR_PDCP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D8C38"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6547EC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FE5D66"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51FC00"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3D8636" w14:textId="77777777" w:rsidR="004335ED" w:rsidRPr="00DD6CFB" w:rsidRDefault="004335ED" w:rsidP="000D75B4">
            <w:pPr>
              <w:pStyle w:val="TAL"/>
              <w:rPr>
                <w:lang w:eastAsia="en-US"/>
              </w:rPr>
            </w:pPr>
            <w:r w:rsidRPr="008F32D7">
              <w:rPr>
                <w:lang w:eastAsia="en-US"/>
              </w:rPr>
              <w:t>R5-227108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282E9" w14:textId="77777777" w:rsidR="004335ED" w:rsidRPr="00DD6CFB" w:rsidRDefault="004335ED" w:rsidP="000D75B4">
            <w:pPr>
              <w:pStyle w:val="TAL"/>
              <w:rPr>
                <w:lang w:eastAsia="en-US"/>
              </w:rPr>
            </w:pPr>
            <w:r w:rsidRPr="008F32D7">
              <w:rPr>
                <w:lang w:eastAsia="en-US"/>
              </w:rPr>
              <w:t>2655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4EE73"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C8866"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963A1" w14:textId="77777777" w:rsidR="004335ED" w:rsidRPr="00DD6CFB" w:rsidRDefault="004335ED" w:rsidP="000D75B4">
            <w:pPr>
              <w:pStyle w:val="TAL"/>
              <w:rPr>
                <w:lang w:eastAsia="en-US"/>
              </w:rPr>
            </w:pPr>
            <w:r w:rsidRPr="008F32D7">
              <w:rPr>
                <w:lang w:eastAsia="en-US"/>
              </w:rPr>
              <w:t>Test frequencies updates for band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08A0"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97E08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5AAFE7"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1AE12D"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D2DED" w14:textId="77777777" w:rsidR="004335ED" w:rsidRPr="00DD6CFB" w:rsidRDefault="004335ED" w:rsidP="000D75B4">
            <w:pPr>
              <w:pStyle w:val="TAL"/>
              <w:rPr>
                <w:lang w:eastAsia="en-US"/>
              </w:rPr>
            </w:pPr>
            <w:r w:rsidRPr="008F32D7">
              <w:rPr>
                <w:lang w:eastAsia="en-US"/>
              </w:rPr>
              <w:t>R5-227110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7A7E0" w14:textId="77777777" w:rsidR="004335ED" w:rsidRPr="00DD6CFB" w:rsidRDefault="004335ED" w:rsidP="000D75B4">
            <w:pPr>
              <w:pStyle w:val="TAL"/>
              <w:rPr>
                <w:lang w:eastAsia="en-US"/>
              </w:rPr>
            </w:pPr>
            <w:r w:rsidRPr="008F32D7">
              <w:rPr>
                <w:lang w:eastAsia="en-US"/>
              </w:rPr>
              <w:t>2657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9020DB"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493B4B"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45589" w14:textId="77777777" w:rsidR="004335ED" w:rsidRPr="00DD6CFB" w:rsidRDefault="004335ED" w:rsidP="000D75B4">
            <w:pPr>
              <w:pStyle w:val="TAL"/>
              <w:rPr>
                <w:lang w:eastAsia="en-US"/>
              </w:rPr>
            </w:pPr>
            <w:r w:rsidRPr="008F32D7">
              <w:rPr>
                <w:lang w:eastAsia="en-US"/>
              </w:rPr>
              <w:t>Test frequencies updates for band n25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21F77"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086A09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2C06B6"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0A597E"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182DD5" w14:textId="77777777" w:rsidR="004335ED" w:rsidRPr="00DD6CFB" w:rsidRDefault="004335ED" w:rsidP="000D75B4">
            <w:pPr>
              <w:pStyle w:val="TAL"/>
              <w:rPr>
                <w:lang w:eastAsia="en-US"/>
              </w:rPr>
            </w:pPr>
            <w:r w:rsidRPr="008F32D7">
              <w:rPr>
                <w:lang w:eastAsia="en-US"/>
              </w:rPr>
              <w:t>R5-227111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33658" w14:textId="77777777" w:rsidR="004335ED" w:rsidRPr="00DD6CFB" w:rsidRDefault="004335ED" w:rsidP="000D75B4">
            <w:pPr>
              <w:pStyle w:val="TAL"/>
              <w:rPr>
                <w:lang w:eastAsia="en-US"/>
              </w:rPr>
            </w:pPr>
            <w:r w:rsidRPr="008F32D7">
              <w:rPr>
                <w:lang w:eastAsia="en-US"/>
              </w:rPr>
              <w:t>2658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68B25F"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8FCFA3"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1D7410" w14:textId="77777777" w:rsidR="004335ED" w:rsidRPr="00DD6CFB" w:rsidRDefault="004335ED" w:rsidP="000D75B4">
            <w:pPr>
              <w:pStyle w:val="TAL"/>
              <w:rPr>
                <w:lang w:eastAsia="en-US"/>
              </w:rPr>
            </w:pPr>
            <w:r w:rsidRPr="008F32D7">
              <w:rPr>
                <w:lang w:eastAsia="en-US"/>
              </w:rPr>
              <w:t>Test frequencies updates for band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471B"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68AA37F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7CC7DA7"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FD489C"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D75374" w14:textId="77777777" w:rsidR="004335ED" w:rsidRPr="00DD6CFB" w:rsidRDefault="004335ED" w:rsidP="000D75B4">
            <w:pPr>
              <w:pStyle w:val="TAL"/>
              <w:rPr>
                <w:lang w:eastAsia="en-US"/>
              </w:rPr>
            </w:pPr>
            <w:r w:rsidRPr="008F32D7">
              <w:rPr>
                <w:lang w:eastAsia="en-US"/>
              </w:rPr>
              <w:t>R5-227138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94741" w14:textId="77777777" w:rsidR="004335ED" w:rsidRPr="00DD6CFB" w:rsidRDefault="004335ED" w:rsidP="000D75B4">
            <w:pPr>
              <w:pStyle w:val="TAL"/>
              <w:rPr>
                <w:lang w:eastAsia="en-US"/>
              </w:rPr>
            </w:pPr>
            <w:r w:rsidRPr="008F32D7">
              <w:rPr>
                <w:lang w:eastAsia="en-US"/>
              </w:rPr>
              <w:t>2660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F78B4"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668768"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65577B" w14:textId="77777777" w:rsidR="004335ED" w:rsidRPr="00DD6CFB" w:rsidRDefault="004335ED" w:rsidP="000D75B4">
            <w:pPr>
              <w:pStyle w:val="TAL"/>
              <w:rPr>
                <w:lang w:eastAsia="en-US"/>
              </w:rPr>
            </w:pPr>
            <w:r w:rsidRPr="008F32D7">
              <w:rPr>
                <w:lang w:eastAsia="en-US"/>
              </w:rPr>
              <w:t>Update of configuration of system information blocks for MBS Broadcast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9D416"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2C9E727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32E99B"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38D372"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14AB15" w14:textId="77777777" w:rsidR="004335ED" w:rsidRPr="00DD6CFB" w:rsidRDefault="004335ED" w:rsidP="000D75B4">
            <w:pPr>
              <w:pStyle w:val="TAL"/>
              <w:rPr>
                <w:lang w:eastAsia="en-US"/>
              </w:rPr>
            </w:pPr>
            <w:r w:rsidRPr="008F32D7">
              <w:rPr>
                <w:lang w:eastAsia="en-US"/>
              </w:rPr>
              <w:t>R5-227139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42969" w14:textId="77777777" w:rsidR="004335ED" w:rsidRPr="00DD6CFB" w:rsidRDefault="004335ED" w:rsidP="000D75B4">
            <w:pPr>
              <w:pStyle w:val="TAL"/>
              <w:rPr>
                <w:lang w:eastAsia="en-US"/>
              </w:rPr>
            </w:pPr>
            <w:r w:rsidRPr="008F32D7">
              <w:rPr>
                <w:lang w:eastAsia="en-US"/>
              </w:rPr>
              <w:t>2661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E56063"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AF7521"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D518C" w14:textId="77777777" w:rsidR="004335ED" w:rsidRPr="00DD6CFB" w:rsidRDefault="004335ED" w:rsidP="000D75B4">
            <w:pPr>
              <w:pStyle w:val="TAL"/>
              <w:rPr>
                <w:lang w:eastAsia="en-US"/>
              </w:rPr>
            </w:pPr>
            <w:r w:rsidRPr="008F32D7">
              <w:rPr>
                <w:lang w:eastAsia="en-US"/>
              </w:rPr>
              <w:t>Update of MBS IE CFR-</w:t>
            </w:r>
            <w:proofErr w:type="spellStart"/>
            <w:r w:rsidRPr="008F32D7">
              <w:rPr>
                <w:lang w:eastAsia="en-US"/>
              </w:rPr>
              <w:t>ConfigMCCH</w:t>
            </w:r>
            <w:proofErr w:type="spellEnd"/>
            <w:r w:rsidRPr="008F32D7">
              <w:rPr>
                <w:lang w:eastAsia="en-US"/>
              </w:rPr>
              <w:t>-MTCH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E4A8B"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22E627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991884"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4E5405"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A3C60" w14:textId="77777777" w:rsidR="004335ED" w:rsidRPr="00DD6CFB" w:rsidRDefault="004335ED" w:rsidP="000D75B4">
            <w:pPr>
              <w:pStyle w:val="TAL"/>
              <w:rPr>
                <w:lang w:eastAsia="en-US"/>
              </w:rPr>
            </w:pPr>
            <w:r w:rsidRPr="008F32D7">
              <w:rPr>
                <w:lang w:eastAsia="en-US"/>
              </w:rPr>
              <w:t>R5-227142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12C1" w14:textId="77777777" w:rsidR="004335ED" w:rsidRPr="00DD6CFB" w:rsidRDefault="004335ED" w:rsidP="000D75B4">
            <w:pPr>
              <w:pStyle w:val="TAL"/>
              <w:rPr>
                <w:lang w:eastAsia="en-US"/>
              </w:rPr>
            </w:pPr>
            <w:r w:rsidRPr="008F32D7">
              <w:rPr>
                <w:lang w:eastAsia="en-US"/>
              </w:rPr>
              <w:t>2664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B54E6"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A34CCC6"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A0C43C" w14:textId="77777777" w:rsidR="004335ED" w:rsidRPr="00DD6CFB" w:rsidRDefault="004335ED" w:rsidP="000D75B4">
            <w:pPr>
              <w:pStyle w:val="TAL"/>
              <w:rPr>
                <w:lang w:eastAsia="en-US"/>
              </w:rPr>
            </w:pPr>
            <w:proofErr w:type="spellStart"/>
            <w:r w:rsidRPr="008F32D7">
              <w:rPr>
                <w:lang w:eastAsia="en-US"/>
              </w:rPr>
              <w:t>Editoral</w:t>
            </w:r>
            <w:proofErr w:type="spellEnd"/>
            <w:r w:rsidRPr="008F32D7">
              <w:rPr>
                <w:lang w:eastAsia="en-US"/>
              </w:rPr>
              <w:t xml:space="preserve"> correction of physical layer parameters for scheduling of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518D2"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AD060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277D3C2"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3B135"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248A5" w14:textId="77777777" w:rsidR="004335ED" w:rsidRPr="00DD6CFB" w:rsidRDefault="004335ED" w:rsidP="000D75B4">
            <w:pPr>
              <w:pStyle w:val="TAL"/>
              <w:rPr>
                <w:lang w:eastAsia="en-US"/>
              </w:rPr>
            </w:pPr>
            <w:r w:rsidRPr="008F32D7">
              <w:rPr>
                <w:lang w:eastAsia="en-US"/>
              </w:rPr>
              <w:t>R5-227174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CEAA" w14:textId="77777777" w:rsidR="004335ED" w:rsidRPr="00DD6CFB" w:rsidRDefault="004335ED" w:rsidP="000D75B4">
            <w:pPr>
              <w:pStyle w:val="TAL"/>
              <w:rPr>
                <w:lang w:eastAsia="en-US"/>
              </w:rPr>
            </w:pPr>
            <w:r w:rsidRPr="008F32D7">
              <w:rPr>
                <w:lang w:eastAsia="en-US"/>
              </w:rPr>
              <w:t>2671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9A18D0"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B6C13A"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F837E" w14:textId="77777777" w:rsidR="004335ED" w:rsidRPr="00DD6CFB" w:rsidRDefault="004335ED" w:rsidP="000D75B4">
            <w:pPr>
              <w:pStyle w:val="TAL"/>
              <w:rPr>
                <w:lang w:eastAsia="en-US"/>
              </w:rPr>
            </w:pPr>
            <w:r w:rsidRPr="008F32D7">
              <w:rPr>
                <w:lang w:eastAsia="en-US"/>
              </w:rPr>
              <w:t>Update PC5 message for LINK IDENTIFIER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4662C"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6100D4B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24489D"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025C98"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A6F77A" w14:textId="77777777" w:rsidR="004335ED" w:rsidRPr="00DD6CFB" w:rsidRDefault="004335ED" w:rsidP="000D75B4">
            <w:pPr>
              <w:pStyle w:val="TAL"/>
              <w:rPr>
                <w:lang w:eastAsia="en-US"/>
              </w:rPr>
            </w:pPr>
            <w:r w:rsidRPr="008F32D7">
              <w:rPr>
                <w:lang w:eastAsia="en-US"/>
              </w:rPr>
              <w:t>R5-227251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0EF5D" w14:textId="77777777" w:rsidR="004335ED" w:rsidRPr="00DD6CFB" w:rsidRDefault="004335ED" w:rsidP="000D75B4">
            <w:pPr>
              <w:pStyle w:val="TAL"/>
              <w:rPr>
                <w:lang w:eastAsia="en-US"/>
              </w:rPr>
            </w:pPr>
            <w:r w:rsidRPr="008F32D7">
              <w:rPr>
                <w:lang w:eastAsia="en-US"/>
              </w:rPr>
              <w:t>2674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9BC04A"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C2CBA3D"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F18A9B" w14:textId="77777777" w:rsidR="004335ED" w:rsidRPr="00DD6CFB" w:rsidRDefault="004335ED" w:rsidP="000D75B4">
            <w:pPr>
              <w:pStyle w:val="TAL"/>
              <w:rPr>
                <w:lang w:eastAsia="en-US"/>
              </w:rPr>
            </w:pPr>
            <w:r w:rsidRPr="008F32D7">
              <w:rPr>
                <w:lang w:eastAsia="en-US"/>
              </w:rPr>
              <w:t>Correction of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F2AFB"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5D884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EE7CFF"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3E4C22"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FB73D1" w14:textId="77777777" w:rsidR="004335ED" w:rsidRPr="00DD6CFB" w:rsidRDefault="004335ED" w:rsidP="000D75B4">
            <w:pPr>
              <w:pStyle w:val="TAL"/>
              <w:rPr>
                <w:lang w:eastAsia="en-US"/>
              </w:rPr>
            </w:pPr>
            <w:r w:rsidRPr="008F32D7">
              <w:rPr>
                <w:lang w:eastAsia="en-US"/>
              </w:rPr>
              <w:t>R5-227275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6ECFE" w14:textId="77777777" w:rsidR="004335ED" w:rsidRPr="00DD6CFB" w:rsidRDefault="004335ED" w:rsidP="000D75B4">
            <w:pPr>
              <w:pStyle w:val="TAL"/>
              <w:rPr>
                <w:lang w:eastAsia="en-US"/>
              </w:rPr>
            </w:pPr>
            <w:r w:rsidRPr="008F32D7">
              <w:rPr>
                <w:lang w:eastAsia="en-US"/>
              </w:rPr>
              <w:t>2677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0EC4D6" w14:textId="77777777" w:rsidR="004335ED" w:rsidRPr="00DD6CFB" w:rsidRDefault="004335ED" w:rsidP="000D75B4">
            <w:pPr>
              <w:pStyle w:val="TAL"/>
              <w:rPr>
                <w:lang w:eastAsia="en-US"/>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A20330"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60F9D2" w14:textId="77777777" w:rsidR="004335ED" w:rsidRPr="00DD6CFB" w:rsidRDefault="004335ED" w:rsidP="000D75B4">
            <w:pPr>
              <w:pStyle w:val="TAL"/>
              <w:rPr>
                <w:lang w:eastAsia="en-US"/>
              </w:rPr>
            </w:pPr>
            <w:r w:rsidRPr="008F32D7">
              <w:rPr>
                <w:lang w:eastAsia="en-US"/>
              </w:rPr>
              <w:t>Introduction of CA_n48A-n77A and CA_n71A-n77A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C954E"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BFFD57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66317E"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859067"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01B355" w14:textId="77777777" w:rsidR="004335ED" w:rsidRPr="00DD6CFB" w:rsidRDefault="004335ED" w:rsidP="000D75B4">
            <w:pPr>
              <w:pStyle w:val="TAL"/>
              <w:rPr>
                <w:lang w:eastAsia="en-US"/>
              </w:rPr>
            </w:pPr>
            <w:r w:rsidRPr="008F32D7">
              <w:rPr>
                <w:lang w:eastAsia="en-US"/>
              </w:rPr>
              <w:t>R5-227406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99DA5" w14:textId="77777777" w:rsidR="004335ED" w:rsidRPr="00DD6CFB" w:rsidRDefault="004335ED" w:rsidP="000D75B4">
            <w:pPr>
              <w:pStyle w:val="TAL"/>
              <w:rPr>
                <w:lang w:eastAsia="en-US"/>
              </w:rPr>
            </w:pPr>
            <w:r w:rsidRPr="008F32D7">
              <w:rPr>
                <w:lang w:eastAsia="en-US"/>
              </w:rPr>
              <w:t>2614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318DA5"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13D074"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0BFFD" w14:textId="77777777" w:rsidR="004335ED" w:rsidRPr="00DD6CFB" w:rsidRDefault="004335ED" w:rsidP="000D75B4">
            <w:pPr>
              <w:pStyle w:val="TAL"/>
              <w:rPr>
                <w:lang w:eastAsia="en-US"/>
              </w:rPr>
            </w:pPr>
            <w:r w:rsidRPr="008F32D7">
              <w:rPr>
                <w:lang w:eastAsia="en-US"/>
              </w:rPr>
              <w:t>Addition of Test procedure for deleting configured S-NSSAI, default configured S-NSSAI and allowed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2428D"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AFD2C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AC2F10"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963895"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054F59" w14:textId="77777777" w:rsidR="004335ED" w:rsidRPr="00DD6CFB" w:rsidRDefault="004335ED" w:rsidP="000D75B4">
            <w:pPr>
              <w:pStyle w:val="TAL"/>
              <w:rPr>
                <w:lang w:eastAsia="en-US"/>
              </w:rPr>
            </w:pPr>
            <w:r w:rsidRPr="008F32D7">
              <w:rPr>
                <w:lang w:eastAsia="en-US"/>
              </w:rPr>
              <w:t>R5-227407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1CB0C" w14:textId="77777777" w:rsidR="004335ED" w:rsidRPr="00DD6CFB" w:rsidRDefault="004335ED" w:rsidP="000D75B4">
            <w:pPr>
              <w:pStyle w:val="TAL"/>
              <w:rPr>
                <w:lang w:eastAsia="en-US"/>
              </w:rPr>
            </w:pPr>
            <w:r w:rsidRPr="008F32D7">
              <w:rPr>
                <w:lang w:eastAsia="en-US"/>
              </w:rPr>
              <w:t>2582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974A4C"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0A35A0"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82A2B" w14:textId="77777777" w:rsidR="004335ED" w:rsidRPr="00DD6CFB" w:rsidRDefault="004335ED" w:rsidP="000D75B4">
            <w:pPr>
              <w:pStyle w:val="TAL"/>
              <w:rPr>
                <w:lang w:eastAsia="en-US"/>
              </w:rPr>
            </w:pPr>
            <w:r w:rsidRPr="008F32D7">
              <w:rPr>
                <w:lang w:eastAsia="en-US"/>
              </w:rPr>
              <w:t>Update IE DL-PPW-</w:t>
            </w:r>
            <w:proofErr w:type="spellStart"/>
            <w:r w:rsidRPr="008F32D7">
              <w:rPr>
                <w:lang w:eastAsia="en-US"/>
              </w:rPr>
              <w:t>PreConfig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94F4"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06BF2D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A51996"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D38342"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5F46CE" w14:textId="77777777" w:rsidR="004335ED" w:rsidRPr="00DD6CFB" w:rsidRDefault="004335ED" w:rsidP="000D75B4">
            <w:pPr>
              <w:pStyle w:val="TAL"/>
              <w:rPr>
                <w:lang w:eastAsia="en-US"/>
              </w:rPr>
            </w:pPr>
            <w:r w:rsidRPr="008F32D7">
              <w:rPr>
                <w:lang w:eastAsia="en-US"/>
              </w:rPr>
              <w:t>R5-227408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C1FC8" w14:textId="77777777" w:rsidR="004335ED" w:rsidRPr="00DD6CFB" w:rsidRDefault="004335ED" w:rsidP="000D75B4">
            <w:pPr>
              <w:pStyle w:val="TAL"/>
              <w:rPr>
                <w:lang w:eastAsia="en-US"/>
              </w:rPr>
            </w:pPr>
            <w:r w:rsidRPr="008F32D7">
              <w:rPr>
                <w:lang w:eastAsia="en-US"/>
              </w:rPr>
              <w:t>2586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CC186A"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D195C5"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B5265" w14:textId="77777777" w:rsidR="004335ED" w:rsidRPr="00DD6CFB" w:rsidRDefault="004335ED" w:rsidP="000D75B4">
            <w:pPr>
              <w:pStyle w:val="TAL"/>
              <w:rPr>
                <w:lang w:eastAsia="en-US"/>
              </w:rPr>
            </w:pPr>
            <w:r w:rsidRPr="008F32D7">
              <w:rPr>
                <w:lang w:eastAsia="en-US"/>
              </w:rPr>
              <w:t>Add IE LTE-</w:t>
            </w:r>
            <w:proofErr w:type="spellStart"/>
            <w:r w:rsidRPr="008F32D7">
              <w:rPr>
                <w:lang w:eastAsia="en-US"/>
              </w:rPr>
              <w:t>NeighCellsCRS</w:t>
            </w:r>
            <w:proofErr w:type="spellEnd"/>
            <w:r w:rsidRPr="008F32D7">
              <w:rPr>
                <w:lang w:eastAsia="en-US"/>
              </w:rPr>
              <w:t>-</w:t>
            </w:r>
            <w:proofErr w:type="spellStart"/>
            <w:r w:rsidRPr="008F32D7">
              <w:rPr>
                <w:lang w:eastAsia="en-US"/>
              </w:rPr>
              <w:t>AssistInfoList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4F6DD"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CDD0A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47A121"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FD6F0B"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99BCCE" w14:textId="77777777" w:rsidR="004335ED" w:rsidRPr="00DD6CFB" w:rsidRDefault="004335ED" w:rsidP="000D75B4">
            <w:pPr>
              <w:pStyle w:val="TAL"/>
              <w:rPr>
                <w:lang w:eastAsia="en-US"/>
              </w:rPr>
            </w:pPr>
            <w:r w:rsidRPr="008F32D7">
              <w:rPr>
                <w:lang w:eastAsia="en-US"/>
              </w:rPr>
              <w:t>R5-227409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D136F" w14:textId="77777777" w:rsidR="004335ED" w:rsidRPr="00DD6CFB" w:rsidRDefault="004335ED" w:rsidP="000D75B4">
            <w:pPr>
              <w:pStyle w:val="TAL"/>
              <w:rPr>
                <w:lang w:eastAsia="en-US"/>
              </w:rPr>
            </w:pPr>
            <w:r w:rsidRPr="008F32D7">
              <w:rPr>
                <w:lang w:eastAsia="en-US"/>
              </w:rPr>
              <w:t>2597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F790C"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A36E3D"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C912CC" w14:textId="77777777" w:rsidR="004335ED" w:rsidRPr="00DD6CFB" w:rsidRDefault="004335ED" w:rsidP="000D75B4">
            <w:pPr>
              <w:pStyle w:val="TAL"/>
              <w:rPr>
                <w:lang w:eastAsia="en-US"/>
              </w:rPr>
            </w:pPr>
            <w:r w:rsidRPr="008F32D7">
              <w:rPr>
                <w:lang w:eastAsia="en-US"/>
              </w:rPr>
              <w:t xml:space="preserve">Add IEs </w:t>
            </w:r>
            <w:proofErr w:type="spellStart"/>
            <w:r w:rsidRPr="008F32D7">
              <w:rPr>
                <w:lang w:eastAsia="en-US"/>
              </w:rPr>
              <w:t>UplinkTxDirectCurrentMoreCarrierList</w:t>
            </w:r>
            <w:proofErr w:type="spellEnd"/>
            <w:r w:rsidRPr="008F32D7">
              <w:rPr>
                <w:lang w:eastAsia="en-US"/>
              </w:rPr>
              <w:t xml:space="preserve"> and </w:t>
            </w:r>
            <w:proofErr w:type="spellStart"/>
            <w:r w:rsidRPr="008F32D7">
              <w:rPr>
                <w:lang w:eastAsia="en-US"/>
              </w:rPr>
              <w:t>UplinkTxDirectCurrentTwoCarrierList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EE4E"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08025D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DADED2"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A2ECAA"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E0F72" w14:textId="77777777" w:rsidR="004335ED" w:rsidRPr="00DD6CFB" w:rsidRDefault="004335ED" w:rsidP="000D75B4">
            <w:pPr>
              <w:pStyle w:val="TAL"/>
              <w:rPr>
                <w:lang w:eastAsia="en-US"/>
              </w:rPr>
            </w:pPr>
            <w:r w:rsidRPr="008F32D7">
              <w:rPr>
                <w:lang w:eastAsia="en-US"/>
              </w:rPr>
              <w:t>R5-227410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7284" w14:textId="77777777" w:rsidR="004335ED" w:rsidRPr="00DD6CFB" w:rsidRDefault="004335ED" w:rsidP="000D75B4">
            <w:pPr>
              <w:pStyle w:val="TAL"/>
              <w:rPr>
                <w:lang w:eastAsia="en-US"/>
              </w:rPr>
            </w:pPr>
            <w:r w:rsidRPr="008F32D7">
              <w:rPr>
                <w:lang w:eastAsia="en-US"/>
              </w:rPr>
              <w:t>2676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CCED39"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2B5712F"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3EADE" w14:textId="77777777" w:rsidR="004335ED" w:rsidRPr="00DD6CFB" w:rsidRDefault="004335ED" w:rsidP="000D75B4">
            <w:pPr>
              <w:pStyle w:val="TAL"/>
              <w:rPr>
                <w:lang w:eastAsia="en-US"/>
              </w:rPr>
            </w:pPr>
            <w:r w:rsidRPr="008F32D7">
              <w:rPr>
                <w:lang w:eastAsia="en-US"/>
              </w:rPr>
              <w:t>Updates to connectivity 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63BD5"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405812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D8522F"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D5BFEC"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309B52" w14:textId="77777777" w:rsidR="004335ED" w:rsidRPr="00DD6CFB" w:rsidRDefault="004335ED" w:rsidP="000D75B4">
            <w:pPr>
              <w:pStyle w:val="TAL"/>
              <w:rPr>
                <w:lang w:eastAsia="en-US"/>
              </w:rPr>
            </w:pPr>
            <w:r w:rsidRPr="008F32D7">
              <w:rPr>
                <w:lang w:eastAsia="en-US"/>
              </w:rPr>
              <w:t>R5-227449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389C8" w14:textId="77777777" w:rsidR="004335ED" w:rsidRPr="00DD6CFB" w:rsidRDefault="004335ED" w:rsidP="000D75B4">
            <w:pPr>
              <w:pStyle w:val="TAL"/>
              <w:rPr>
                <w:lang w:eastAsia="en-US"/>
              </w:rPr>
            </w:pPr>
            <w:r w:rsidRPr="008F32D7">
              <w:rPr>
                <w:lang w:eastAsia="en-US"/>
              </w:rPr>
              <w:t>2619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899432"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9073A80"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5C0F66" w14:textId="77777777" w:rsidR="004335ED" w:rsidRPr="00DD6CFB" w:rsidRDefault="004335ED" w:rsidP="000D75B4">
            <w:pPr>
              <w:pStyle w:val="TAL"/>
              <w:rPr>
                <w:lang w:eastAsia="en-US"/>
              </w:rPr>
            </w:pPr>
            <w:r w:rsidRPr="008F32D7">
              <w:rPr>
                <w:lang w:eastAsia="en-US"/>
              </w:rPr>
              <w:t>Update to cl 4.5B.1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A028"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697AC6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BCF9C6"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C6DCB9"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0E7D19" w14:textId="77777777" w:rsidR="004335ED" w:rsidRPr="00DD6CFB" w:rsidRDefault="004335ED" w:rsidP="000D75B4">
            <w:pPr>
              <w:pStyle w:val="TAL"/>
              <w:rPr>
                <w:lang w:eastAsia="en-US"/>
              </w:rPr>
            </w:pPr>
            <w:r w:rsidRPr="008F32D7">
              <w:rPr>
                <w:lang w:eastAsia="en-US"/>
              </w:rPr>
              <w:t>R5-227473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20465" w14:textId="77777777" w:rsidR="004335ED" w:rsidRPr="00DD6CFB" w:rsidRDefault="004335ED" w:rsidP="000D75B4">
            <w:pPr>
              <w:pStyle w:val="TAL"/>
              <w:rPr>
                <w:lang w:eastAsia="en-US"/>
              </w:rPr>
            </w:pPr>
            <w:r w:rsidRPr="008F32D7">
              <w:rPr>
                <w:lang w:eastAsia="en-US"/>
              </w:rPr>
              <w:t>2649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F6823"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DAF190"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71FBE8" w14:textId="77777777" w:rsidR="004335ED" w:rsidRPr="00DD6CFB" w:rsidRDefault="004335ED" w:rsidP="000D75B4">
            <w:pPr>
              <w:pStyle w:val="TAL"/>
              <w:rPr>
                <w:lang w:eastAsia="en-US"/>
              </w:rPr>
            </w:pPr>
            <w:r w:rsidRPr="008F32D7">
              <w:rPr>
                <w:lang w:eastAsia="en-US"/>
              </w:rPr>
              <w:t>Correction to EHC parametrization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9978D"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D3327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BDBD63"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177FB1"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8A858A" w14:textId="77777777" w:rsidR="004335ED" w:rsidRPr="00DD6CFB" w:rsidRDefault="004335ED" w:rsidP="000D75B4">
            <w:pPr>
              <w:pStyle w:val="TAL"/>
              <w:rPr>
                <w:lang w:eastAsia="en-US"/>
              </w:rPr>
            </w:pPr>
            <w:r w:rsidRPr="008F32D7">
              <w:rPr>
                <w:lang w:eastAsia="en-US"/>
              </w:rPr>
              <w:t>R5-227476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1C99D" w14:textId="77777777" w:rsidR="004335ED" w:rsidRPr="00DD6CFB" w:rsidRDefault="004335ED" w:rsidP="000D75B4">
            <w:pPr>
              <w:pStyle w:val="TAL"/>
              <w:rPr>
                <w:lang w:eastAsia="en-US"/>
              </w:rPr>
            </w:pPr>
            <w:r w:rsidRPr="008F32D7">
              <w:rPr>
                <w:lang w:eastAsia="en-US"/>
              </w:rPr>
              <w:t>2678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54A5"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8BF1CC"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7C6E6" w14:textId="77777777" w:rsidR="004335ED" w:rsidRPr="00DD6CFB" w:rsidRDefault="004335ED" w:rsidP="000D75B4">
            <w:pPr>
              <w:pStyle w:val="TAL"/>
              <w:rPr>
                <w:lang w:eastAsia="en-US"/>
              </w:rPr>
            </w:pPr>
            <w:r w:rsidRPr="008F32D7">
              <w:rPr>
                <w:lang w:eastAsia="en-US"/>
              </w:rPr>
              <w:t>Addition of USIM configuration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A56"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9582E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73E528" w14:textId="77777777" w:rsidR="004335ED" w:rsidRPr="00DD6CFB" w:rsidRDefault="004335ED" w:rsidP="000D75B4">
            <w:pPr>
              <w:pStyle w:val="TAL"/>
              <w:rPr>
                <w:lang w:eastAsia="en-US"/>
              </w:rPr>
            </w:pPr>
            <w:r w:rsidRPr="00DD6CFB">
              <w:rPr>
                <w:lang w:eastAsia="en-US"/>
              </w:rPr>
              <w:lastRenderedPageBreak/>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2B259E"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F026D" w14:textId="77777777" w:rsidR="004335ED" w:rsidRPr="00DD6CFB" w:rsidRDefault="004335ED" w:rsidP="000D75B4">
            <w:pPr>
              <w:pStyle w:val="TAL"/>
              <w:rPr>
                <w:lang w:eastAsia="en-US"/>
              </w:rPr>
            </w:pPr>
            <w:r w:rsidRPr="008F32D7">
              <w:rPr>
                <w:lang w:eastAsia="en-US"/>
              </w:rPr>
              <w:t>R5-227477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CFC52" w14:textId="77777777" w:rsidR="004335ED" w:rsidRPr="00DD6CFB" w:rsidRDefault="004335ED" w:rsidP="000D75B4">
            <w:pPr>
              <w:pStyle w:val="TAL"/>
              <w:rPr>
                <w:lang w:eastAsia="en-US"/>
              </w:rPr>
            </w:pPr>
            <w:r w:rsidRPr="008F32D7">
              <w:rPr>
                <w:lang w:eastAsia="en-US"/>
              </w:rPr>
              <w:t>2679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089EC5"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BFC243"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C3DE4" w14:textId="77777777" w:rsidR="004335ED" w:rsidRPr="00DD6CFB" w:rsidRDefault="004335ED" w:rsidP="000D75B4">
            <w:pPr>
              <w:pStyle w:val="TAL"/>
              <w:rPr>
                <w:lang w:eastAsia="en-US"/>
              </w:rPr>
            </w:pPr>
            <w:r w:rsidRPr="008F32D7">
              <w:rPr>
                <w:lang w:eastAsia="en-US"/>
              </w:rPr>
              <w:t>Addition of test procedure for registration of a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F41F"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13AE64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EE121C"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399483"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034559" w14:textId="77777777" w:rsidR="004335ED" w:rsidRPr="00DD6CFB" w:rsidRDefault="004335ED" w:rsidP="000D75B4">
            <w:pPr>
              <w:pStyle w:val="TAL"/>
              <w:rPr>
                <w:lang w:eastAsia="en-US"/>
              </w:rPr>
            </w:pPr>
            <w:r w:rsidRPr="008F32D7">
              <w:rPr>
                <w:lang w:eastAsia="en-US"/>
              </w:rPr>
              <w:t>R5-227480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466A" w14:textId="77777777" w:rsidR="004335ED" w:rsidRPr="00DD6CFB" w:rsidRDefault="004335ED" w:rsidP="000D75B4">
            <w:pPr>
              <w:pStyle w:val="TAL"/>
              <w:rPr>
                <w:lang w:eastAsia="en-US"/>
              </w:rPr>
            </w:pPr>
            <w:r w:rsidRPr="008F32D7">
              <w:rPr>
                <w:lang w:eastAsia="en-US"/>
              </w:rPr>
              <w:t>2620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3D9A"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0228C5"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2CFA7" w14:textId="77777777" w:rsidR="004335ED" w:rsidRPr="00DD6CFB" w:rsidRDefault="004335ED" w:rsidP="000D75B4">
            <w:pPr>
              <w:pStyle w:val="TAL"/>
              <w:rPr>
                <w:lang w:eastAsia="en-US"/>
              </w:rPr>
            </w:pPr>
            <w:r w:rsidRPr="008F32D7">
              <w:rPr>
                <w:lang w:eastAsia="en-US"/>
              </w:rPr>
              <w:t>Update of Table 4.6.1-28 to add message contents values for NTN in SIB1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51B72"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4283E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A0904D"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CCAC65"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FE7109" w14:textId="77777777" w:rsidR="004335ED" w:rsidRPr="00DD6CFB" w:rsidRDefault="004335ED" w:rsidP="000D75B4">
            <w:pPr>
              <w:pStyle w:val="TAL"/>
              <w:rPr>
                <w:lang w:eastAsia="en-US"/>
              </w:rPr>
            </w:pPr>
            <w:r w:rsidRPr="008F32D7">
              <w:rPr>
                <w:lang w:eastAsia="en-US"/>
              </w:rPr>
              <w:t>R5-227499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35803" w14:textId="77777777" w:rsidR="004335ED" w:rsidRPr="00DD6CFB" w:rsidRDefault="004335ED" w:rsidP="000D75B4">
            <w:pPr>
              <w:pStyle w:val="TAL"/>
              <w:rPr>
                <w:lang w:eastAsia="en-US"/>
              </w:rPr>
            </w:pPr>
            <w:r w:rsidRPr="008F32D7">
              <w:rPr>
                <w:lang w:eastAsia="en-US"/>
              </w:rPr>
              <w:t>2672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943A96"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9881FA"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F4CD5" w14:textId="77777777" w:rsidR="004335ED" w:rsidRPr="00DD6CFB" w:rsidRDefault="004335ED" w:rsidP="000D75B4">
            <w:pPr>
              <w:pStyle w:val="TAL"/>
              <w:rPr>
                <w:lang w:eastAsia="en-US"/>
              </w:rPr>
            </w:pPr>
            <w:r w:rsidRPr="008F32D7">
              <w:rPr>
                <w:lang w:eastAsia="en-US"/>
              </w:rPr>
              <w:t>Updating SIB1 content with Paging Early Indication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34845"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2B79F5A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6E27C41"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C58E2C"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EC0F8B" w14:textId="77777777" w:rsidR="004335ED" w:rsidRPr="00DD6CFB" w:rsidRDefault="004335ED" w:rsidP="000D75B4">
            <w:pPr>
              <w:pStyle w:val="TAL"/>
              <w:rPr>
                <w:lang w:eastAsia="en-US"/>
              </w:rPr>
            </w:pPr>
            <w:r w:rsidRPr="008F32D7">
              <w:rPr>
                <w:lang w:eastAsia="en-US"/>
              </w:rPr>
              <w:t>R5-227507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D0E02" w14:textId="77777777" w:rsidR="004335ED" w:rsidRPr="00DD6CFB" w:rsidRDefault="004335ED" w:rsidP="000D75B4">
            <w:pPr>
              <w:pStyle w:val="TAL"/>
              <w:rPr>
                <w:lang w:eastAsia="en-US"/>
              </w:rPr>
            </w:pPr>
            <w:r w:rsidRPr="008F32D7">
              <w:rPr>
                <w:lang w:eastAsia="en-US"/>
              </w:rPr>
              <w:t>2659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AF1347"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837F9C"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33E0A" w14:textId="77777777" w:rsidR="004335ED" w:rsidRPr="00DD6CFB" w:rsidRDefault="004335ED" w:rsidP="000D75B4">
            <w:pPr>
              <w:pStyle w:val="TAL"/>
              <w:rPr>
                <w:lang w:eastAsia="en-US"/>
              </w:rPr>
            </w:pPr>
            <w:r w:rsidRPr="008F32D7">
              <w:rPr>
                <w:lang w:eastAsia="en-US"/>
              </w:rPr>
              <w:t>Update of CLOSE UE TEST LOOP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FF294"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62B4953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0D1D200"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7204AC"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29F695" w14:textId="77777777" w:rsidR="004335ED" w:rsidRPr="00DD6CFB" w:rsidRDefault="004335ED" w:rsidP="000D75B4">
            <w:pPr>
              <w:pStyle w:val="TAL"/>
              <w:rPr>
                <w:lang w:eastAsia="en-US"/>
              </w:rPr>
            </w:pPr>
            <w:r w:rsidRPr="008F32D7">
              <w:rPr>
                <w:lang w:eastAsia="en-US"/>
              </w:rPr>
              <w:t>R5-227508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4AC" w14:textId="77777777" w:rsidR="004335ED" w:rsidRPr="00DD6CFB" w:rsidRDefault="004335ED" w:rsidP="000D75B4">
            <w:pPr>
              <w:pStyle w:val="TAL"/>
              <w:rPr>
                <w:lang w:eastAsia="en-US"/>
              </w:rPr>
            </w:pPr>
            <w:r w:rsidRPr="008F32D7">
              <w:rPr>
                <w:lang w:eastAsia="en-US"/>
              </w:rPr>
              <w:t>2662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53CE9A"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2996F1"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06518" w14:textId="77777777" w:rsidR="004335ED" w:rsidRPr="00DD6CFB" w:rsidRDefault="004335ED" w:rsidP="000D75B4">
            <w:pPr>
              <w:pStyle w:val="TAL"/>
              <w:rPr>
                <w:lang w:eastAsia="en-US"/>
              </w:rPr>
            </w:pPr>
            <w:r w:rsidRPr="008F32D7">
              <w:rPr>
                <w:lang w:eastAsia="en-US"/>
              </w:rPr>
              <w:t>Update of MBS IE TMGI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31B22"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14F2E68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CCF263"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7B9B88"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0A6288" w14:textId="77777777" w:rsidR="004335ED" w:rsidRPr="00DD6CFB" w:rsidRDefault="004335ED" w:rsidP="000D75B4">
            <w:pPr>
              <w:pStyle w:val="TAL"/>
              <w:rPr>
                <w:lang w:eastAsia="en-US"/>
              </w:rPr>
            </w:pPr>
            <w:r w:rsidRPr="008F32D7">
              <w:rPr>
                <w:lang w:eastAsia="en-US"/>
              </w:rPr>
              <w:t>R5-227509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2E91B" w14:textId="77777777" w:rsidR="004335ED" w:rsidRPr="00DD6CFB" w:rsidRDefault="004335ED" w:rsidP="000D75B4">
            <w:pPr>
              <w:pStyle w:val="TAL"/>
              <w:rPr>
                <w:lang w:eastAsia="en-US"/>
              </w:rPr>
            </w:pPr>
            <w:r w:rsidRPr="008F32D7">
              <w:rPr>
                <w:lang w:eastAsia="en-US"/>
              </w:rPr>
              <w:t>2663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65614A"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521B5D"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0A391" w14:textId="77777777" w:rsidR="004335ED" w:rsidRPr="00DD6CFB" w:rsidRDefault="004335ED" w:rsidP="000D75B4">
            <w:pPr>
              <w:pStyle w:val="TAL"/>
              <w:rPr>
                <w:lang w:eastAsia="en-US"/>
              </w:rPr>
            </w:pPr>
            <w:r w:rsidRPr="008F32D7">
              <w:rPr>
                <w:lang w:eastAsia="en-US"/>
              </w:rPr>
              <w:t>Update of Radio resource control information elements for Broadcast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FB0EA"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4FA7A2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82F454"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E41D32"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40E979" w14:textId="77777777" w:rsidR="004335ED" w:rsidRPr="00DD6CFB" w:rsidRDefault="004335ED" w:rsidP="000D75B4">
            <w:pPr>
              <w:pStyle w:val="TAL"/>
              <w:rPr>
                <w:lang w:eastAsia="en-US"/>
              </w:rPr>
            </w:pPr>
            <w:r w:rsidRPr="008F32D7">
              <w:rPr>
                <w:lang w:eastAsia="en-US"/>
              </w:rPr>
              <w:t>R5-227510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9866D" w14:textId="77777777" w:rsidR="004335ED" w:rsidRPr="00DD6CFB" w:rsidRDefault="004335ED" w:rsidP="000D75B4">
            <w:pPr>
              <w:pStyle w:val="TAL"/>
              <w:rPr>
                <w:lang w:eastAsia="en-US"/>
              </w:rPr>
            </w:pPr>
            <w:r w:rsidRPr="008F32D7">
              <w:rPr>
                <w:lang w:eastAsia="en-US"/>
              </w:rPr>
              <w:t>2665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6B14F"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BCCF89"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27835" w14:textId="77777777" w:rsidR="004335ED" w:rsidRPr="00DD6CFB" w:rsidRDefault="004335ED" w:rsidP="000D75B4">
            <w:pPr>
              <w:pStyle w:val="TAL"/>
              <w:rPr>
                <w:lang w:eastAsia="en-US"/>
              </w:rPr>
            </w:pPr>
            <w:r w:rsidRPr="008F32D7">
              <w:rPr>
                <w:lang w:eastAsia="en-US"/>
              </w:rPr>
              <w:t>Update of DNN configuration for PDU session associated with MBS Multicast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A875C"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6D2A8B4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2025AB"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51F71A"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815C2A" w14:textId="77777777" w:rsidR="004335ED" w:rsidRPr="00DD6CFB" w:rsidRDefault="004335ED" w:rsidP="000D75B4">
            <w:pPr>
              <w:pStyle w:val="TAL"/>
              <w:rPr>
                <w:lang w:eastAsia="en-US"/>
              </w:rPr>
            </w:pPr>
            <w:r w:rsidRPr="008F32D7">
              <w:rPr>
                <w:lang w:eastAsia="en-US"/>
              </w:rPr>
              <w:t>R5-227511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9882E" w14:textId="77777777" w:rsidR="004335ED" w:rsidRPr="00DD6CFB" w:rsidRDefault="004335ED" w:rsidP="000D75B4">
            <w:pPr>
              <w:pStyle w:val="TAL"/>
              <w:rPr>
                <w:lang w:eastAsia="en-US"/>
              </w:rPr>
            </w:pPr>
            <w:r w:rsidRPr="008F32D7">
              <w:rPr>
                <w:lang w:eastAsia="en-US"/>
              </w:rPr>
              <w:t>2666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AA2D25"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92B584"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A50F5" w14:textId="77777777" w:rsidR="004335ED" w:rsidRPr="00DD6CFB" w:rsidRDefault="004335ED" w:rsidP="000D75B4">
            <w:pPr>
              <w:pStyle w:val="TAL"/>
              <w:rPr>
                <w:lang w:eastAsia="en-US"/>
              </w:rPr>
            </w:pPr>
            <w:r w:rsidRPr="008F32D7">
              <w:rPr>
                <w:lang w:eastAsia="en-US"/>
              </w:rPr>
              <w:t>Update of Procedure for MBS Multicast session join and session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0B634"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BABBC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2E314F"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2669C2"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B40AF3" w14:textId="77777777" w:rsidR="004335ED" w:rsidRPr="00DD6CFB" w:rsidRDefault="004335ED" w:rsidP="000D75B4">
            <w:pPr>
              <w:pStyle w:val="TAL"/>
              <w:rPr>
                <w:lang w:eastAsia="en-US"/>
              </w:rPr>
            </w:pPr>
            <w:r w:rsidRPr="008F32D7">
              <w:rPr>
                <w:lang w:eastAsia="en-US"/>
              </w:rPr>
              <w:t>R5-227512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CD17" w14:textId="77777777" w:rsidR="004335ED" w:rsidRPr="00DD6CFB" w:rsidRDefault="004335ED" w:rsidP="000D75B4">
            <w:pPr>
              <w:pStyle w:val="TAL"/>
              <w:rPr>
                <w:lang w:eastAsia="en-US"/>
              </w:rPr>
            </w:pPr>
            <w:r w:rsidRPr="008F32D7">
              <w:rPr>
                <w:lang w:eastAsia="en-US"/>
              </w:rPr>
              <w:t>2667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0CC9C3"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A538F3"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68676" w14:textId="77777777" w:rsidR="004335ED" w:rsidRPr="00DD6CFB" w:rsidRDefault="004335ED" w:rsidP="000D75B4">
            <w:pPr>
              <w:pStyle w:val="TAL"/>
              <w:rPr>
                <w:lang w:eastAsia="en-US"/>
              </w:rPr>
            </w:pPr>
            <w:r w:rsidRPr="008F32D7">
              <w:rPr>
                <w:lang w:eastAsia="en-US"/>
              </w:rPr>
              <w:t>Update of Radio resource control information elements for Multicast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141F3"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97EB0F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592D96"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36B38E"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92FCD0" w14:textId="77777777" w:rsidR="004335ED" w:rsidRPr="00DD6CFB" w:rsidRDefault="004335ED" w:rsidP="000D75B4">
            <w:pPr>
              <w:pStyle w:val="TAL"/>
              <w:rPr>
                <w:lang w:eastAsia="en-US"/>
              </w:rPr>
            </w:pPr>
            <w:r w:rsidRPr="008F32D7">
              <w:rPr>
                <w:lang w:eastAsia="en-US"/>
              </w:rPr>
              <w:t>R5-227518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9BA89" w14:textId="77777777" w:rsidR="004335ED" w:rsidRPr="00DD6CFB" w:rsidRDefault="004335ED" w:rsidP="000D75B4">
            <w:pPr>
              <w:pStyle w:val="TAL"/>
              <w:rPr>
                <w:lang w:eastAsia="en-US"/>
              </w:rPr>
            </w:pPr>
            <w:r w:rsidRPr="008F32D7">
              <w:rPr>
                <w:lang w:eastAsia="en-US"/>
              </w:rPr>
              <w:t>2670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760718"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FAD7B9"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289EF" w14:textId="77777777" w:rsidR="004335ED" w:rsidRPr="00DD6CFB" w:rsidRDefault="004335ED" w:rsidP="000D75B4">
            <w:pPr>
              <w:pStyle w:val="TAL"/>
              <w:rPr>
                <w:lang w:eastAsia="en-US"/>
              </w:rPr>
            </w:pPr>
            <w:r w:rsidRPr="008F32D7">
              <w:rPr>
                <w:lang w:eastAsia="en-US"/>
              </w:rPr>
              <w:t xml:space="preserve">Update common configurations for </w:t>
            </w:r>
            <w:proofErr w:type="spellStart"/>
            <w:r w:rsidRPr="008F32D7">
              <w:rPr>
                <w:lang w:eastAsia="en-US"/>
              </w:rPr>
              <w:t>RedCap</w:t>
            </w:r>
            <w:proofErr w:type="spellEnd"/>
            <w:r w:rsidRPr="008F32D7">
              <w:rPr>
                <w:lang w:eastAsia="en-US"/>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2525D"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8A8F7F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C590019"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65BAA4"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B5ED49" w14:textId="77777777" w:rsidR="004335ED" w:rsidRPr="00DD6CFB" w:rsidRDefault="004335ED" w:rsidP="000D75B4">
            <w:pPr>
              <w:pStyle w:val="TAL"/>
              <w:rPr>
                <w:lang w:eastAsia="en-US"/>
              </w:rPr>
            </w:pPr>
            <w:r w:rsidRPr="008F32D7">
              <w:rPr>
                <w:lang w:eastAsia="en-US"/>
              </w:rPr>
              <w:t>R5-227542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DCD8" w14:textId="77777777" w:rsidR="004335ED" w:rsidRPr="00DD6CFB" w:rsidRDefault="004335ED" w:rsidP="000D75B4">
            <w:pPr>
              <w:pStyle w:val="TAL"/>
              <w:rPr>
                <w:lang w:eastAsia="en-US"/>
              </w:rPr>
            </w:pPr>
            <w:r w:rsidRPr="008F32D7">
              <w:rPr>
                <w:lang w:eastAsia="en-US"/>
              </w:rPr>
              <w:t>2609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90FD58"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E53FF9E"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24AE8" w14:textId="77777777" w:rsidR="004335ED" w:rsidRPr="00DD6CFB" w:rsidRDefault="004335ED" w:rsidP="000D75B4">
            <w:pPr>
              <w:pStyle w:val="TAL"/>
              <w:rPr>
                <w:lang w:eastAsia="en-US"/>
              </w:rPr>
            </w:pPr>
            <w:r w:rsidRPr="008F32D7">
              <w:rPr>
                <w:lang w:eastAsia="en-US"/>
              </w:rPr>
              <w:t>Update of information elements for slice specific RACH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07F85"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21B732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3DB918"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F272A9"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2585EE" w14:textId="77777777" w:rsidR="004335ED" w:rsidRPr="00DD6CFB" w:rsidRDefault="004335ED" w:rsidP="000D75B4">
            <w:pPr>
              <w:pStyle w:val="TAL"/>
              <w:rPr>
                <w:lang w:eastAsia="en-US"/>
              </w:rPr>
            </w:pPr>
            <w:r w:rsidRPr="008F32D7">
              <w:rPr>
                <w:lang w:eastAsia="en-US"/>
              </w:rPr>
              <w:t>R5-227544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FA858" w14:textId="77777777" w:rsidR="004335ED" w:rsidRPr="00DD6CFB" w:rsidRDefault="004335ED" w:rsidP="000D75B4">
            <w:pPr>
              <w:pStyle w:val="TAL"/>
              <w:rPr>
                <w:lang w:eastAsia="en-US"/>
              </w:rPr>
            </w:pPr>
            <w:r w:rsidRPr="008F32D7">
              <w:rPr>
                <w:lang w:eastAsia="en-US"/>
              </w:rPr>
              <w:t>2610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3A0A3D"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A7B0EE"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3B9485" w14:textId="77777777" w:rsidR="004335ED" w:rsidRPr="00DD6CFB" w:rsidRDefault="004335ED" w:rsidP="000D75B4">
            <w:pPr>
              <w:pStyle w:val="TAL"/>
              <w:rPr>
                <w:lang w:eastAsia="en-US"/>
              </w:rPr>
            </w:pPr>
            <w:r w:rsidRPr="008F32D7">
              <w:rPr>
                <w:lang w:eastAsia="en-US"/>
              </w:rPr>
              <w:t>Update of MDT information element for SON_MDT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D881C"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1C66A5D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1ECA30"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3F4D83"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8D454D" w14:textId="77777777" w:rsidR="004335ED" w:rsidRPr="00DD6CFB" w:rsidRDefault="004335ED" w:rsidP="000D75B4">
            <w:pPr>
              <w:pStyle w:val="TAL"/>
              <w:rPr>
                <w:lang w:eastAsia="en-US"/>
              </w:rPr>
            </w:pPr>
            <w:r w:rsidRPr="008F32D7">
              <w:rPr>
                <w:lang w:eastAsia="en-US"/>
              </w:rPr>
              <w:t>R5-227587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862FB" w14:textId="77777777" w:rsidR="004335ED" w:rsidRPr="00DD6CFB" w:rsidRDefault="004335ED" w:rsidP="000D75B4">
            <w:pPr>
              <w:pStyle w:val="TAL"/>
              <w:rPr>
                <w:lang w:eastAsia="en-US"/>
              </w:rPr>
            </w:pPr>
            <w:r w:rsidRPr="008F32D7">
              <w:rPr>
                <w:lang w:eastAsia="en-US"/>
              </w:rPr>
              <w:t>2654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EA0004"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F6236"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77368" w14:textId="77777777" w:rsidR="004335ED" w:rsidRPr="00DD6CFB" w:rsidRDefault="004335ED" w:rsidP="000D75B4">
            <w:pPr>
              <w:pStyle w:val="TAL"/>
              <w:rPr>
                <w:lang w:eastAsia="en-US"/>
              </w:rPr>
            </w:pPr>
            <w:r w:rsidRPr="008F32D7">
              <w:rPr>
                <w:lang w:eastAsia="en-US"/>
              </w:rPr>
              <w:t xml:space="preserve">Update TS 38.508-1 clause 4.5B for </w:t>
            </w:r>
            <w:proofErr w:type="spellStart"/>
            <w:r w:rsidRPr="008F32D7">
              <w:rPr>
                <w:lang w:eastAsia="en-US"/>
              </w:rPr>
              <w:t>RedCap</w:t>
            </w:r>
            <w:proofErr w:type="spellEnd"/>
            <w:r w:rsidRPr="008F32D7">
              <w:rPr>
                <w:lang w:eastAsia="en-US"/>
              </w:rPr>
              <w:t xml:space="preserv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22B0"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3AB3A6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F4CBCD"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3B2EC5"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7E175B" w14:textId="77777777" w:rsidR="004335ED" w:rsidRPr="00DD6CFB" w:rsidRDefault="004335ED" w:rsidP="000D75B4">
            <w:pPr>
              <w:pStyle w:val="TAL"/>
              <w:rPr>
                <w:lang w:eastAsia="en-US"/>
              </w:rPr>
            </w:pPr>
            <w:r w:rsidRPr="008F32D7">
              <w:rPr>
                <w:lang w:eastAsia="en-US"/>
              </w:rPr>
              <w:t>R5-227593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2C517" w14:textId="77777777" w:rsidR="004335ED" w:rsidRPr="00DD6CFB" w:rsidRDefault="004335ED" w:rsidP="000D75B4">
            <w:pPr>
              <w:pStyle w:val="TAL"/>
              <w:rPr>
                <w:lang w:eastAsia="en-US"/>
              </w:rPr>
            </w:pPr>
            <w:r w:rsidRPr="008F32D7">
              <w:rPr>
                <w:lang w:eastAsia="en-US"/>
              </w:rPr>
              <w:t>2611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5FE4B1"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D50BE8"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68033" w14:textId="77777777" w:rsidR="004335ED" w:rsidRPr="00DD6CFB" w:rsidRDefault="004335ED" w:rsidP="000D75B4">
            <w:pPr>
              <w:pStyle w:val="TAL"/>
              <w:rPr>
                <w:lang w:eastAsia="en-US"/>
              </w:rPr>
            </w:pPr>
            <w:r w:rsidRPr="008F32D7">
              <w:rPr>
                <w:lang w:eastAsia="en-US"/>
              </w:rPr>
              <w:t>Addition of parameter related to SOR-CMCI for DL NAS transport and UL NAS transport message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0F1DB"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4945FF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ED0F3C"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6E4E03"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B37B11" w14:textId="77777777" w:rsidR="004335ED" w:rsidRPr="00DD6CFB" w:rsidRDefault="004335ED" w:rsidP="000D75B4">
            <w:pPr>
              <w:pStyle w:val="TAL"/>
              <w:rPr>
                <w:lang w:eastAsia="en-US"/>
              </w:rPr>
            </w:pPr>
            <w:r w:rsidRPr="008F32D7">
              <w:rPr>
                <w:lang w:eastAsia="en-US"/>
              </w:rPr>
              <w:t>R5-227700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1AEF" w14:textId="77777777" w:rsidR="004335ED" w:rsidRPr="00DD6CFB" w:rsidRDefault="004335ED" w:rsidP="000D75B4">
            <w:pPr>
              <w:pStyle w:val="TAL"/>
              <w:rPr>
                <w:lang w:eastAsia="en-US"/>
              </w:rPr>
            </w:pPr>
            <w:r w:rsidRPr="008F32D7">
              <w:rPr>
                <w:lang w:eastAsia="en-US"/>
              </w:rPr>
              <w:t>2606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6721E8"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58CAE60"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A84B2" w14:textId="77777777" w:rsidR="004335ED" w:rsidRPr="00DD6CFB" w:rsidRDefault="004335ED" w:rsidP="000D75B4">
            <w:pPr>
              <w:pStyle w:val="TAL"/>
              <w:rPr>
                <w:lang w:eastAsia="en-US"/>
              </w:rPr>
            </w:pPr>
            <w:r w:rsidRPr="008F32D7">
              <w:rPr>
                <w:lang w:eastAsia="en-US"/>
              </w:rPr>
              <w:t xml:space="preserve">Removal of Test </w:t>
            </w:r>
            <w:proofErr w:type="spellStart"/>
            <w:r w:rsidRPr="008F32D7">
              <w:rPr>
                <w:lang w:eastAsia="en-US"/>
              </w:rPr>
              <w:t>freqs</w:t>
            </w:r>
            <w:proofErr w:type="spellEnd"/>
            <w:r w:rsidRPr="008F32D7">
              <w:rPr>
                <w:lang w:eastAsia="en-US"/>
              </w:rPr>
              <w:t xml:space="preserve"> for R15 pending CADC configs from cl 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1891D"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7DF4FE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D60A1EA"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305F88"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CDAFDD" w14:textId="77777777" w:rsidR="004335ED" w:rsidRPr="00DD6CFB" w:rsidRDefault="004335ED" w:rsidP="000D75B4">
            <w:pPr>
              <w:pStyle w:val="TAL"/>
              <w:rPr>
                <w:lang w:eastAsia="en-US"/>
              </w:rPr>
            </w:pPr>
            <w:r w:rsidRPr="008F32D7">
              <w:rPr>
                <w:lang w:eastAsia="en-US"/>
              </w:rPr>
              <w:t>R5-227701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06163" w14:textId="77777777" w:rsidR="004335ED" w:rsidRPr="00DD6CFB" w:rsidRDefault="004335ED" w:rsidP="000D75B4">
            <w:pPr>
              <w:pStyle w:val="TAL"/>
              <w:rPr>
                <w:lang w:eastAsia="en-US"/>
              </w:rPr>
            </w:pPr>
            <w:r w:rsidRPr="008F32D7">
              <w:rPr>
                <w:lang w:eastAsia="en-US"/>
              </w:rPr>
              <w:t>2640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050456"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08403F9"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95228" w14:textId="77777777" w:rsidR="004335ED" w:rsidRPr="00DD6CFB" w:rsidRDefault="004335ED" w:rsidP="000D75B4">
            <w:pPr>
              <w:pStyle w:val="TAL"/>
              <w:rPr>
                <w:lang w:eastAsia="en-US"/>
              </w:rPr>
            </w:pPr>
            <w:r w:rsidRPr="008F32D7">
              <w:rPr>
                <w:lang w:eastAsia="en-US"/>
              </w:rPr>
              <w:t>Update of test frequency for n8 R17 CBW 35MHz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1952E"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69C917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E55FDC"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9B3B97"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49B9F7" w14:textId="77777777" w:rsidR="004335ED" w:rsidRPr="00DD6CFB" w:rsidRDefault="004335ED" w:rsidP="000D75B4">
            <w:pPr>
              <w:pStyle w:val="TAL"/>
              <w:rPr>
                <w:lang w:eastAsia="en-US"/>
              </w:rPr>
            </w:pPr>
            <w:r w:rsidRPr="008F32D7">
              <w:rPr>
                <w:lang w:eastAsia="en-US"/>
              </w:rPr>
              <w:t>R5-227702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015B8" w14:textId="77777777" w:rsidR="004335ED" w:rsidRPr="00DD6CFB" w:rsidRDefault="004335ED" w:rsidP="000D75B4">
            <w:pPr>
              <w:pStyle w:val="TAL"/>
              <w:rPr>
                <w:lang w:eastAsia="en-US"/>
              </w:rPr>
            </w:pPr>
            <w:r w:rsidRPr="008F32D7">
              <w:rPr>
                <w:lang w:eastAsia="en-US"/>
              </w:rPr>
              <w:t>2643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FDF748"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044AE9"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AD0F8" w14:textId="77777777" w:rsidR="004335ED" w:rsidRPr="00DD6CFB" w:rsidRDefault="004335ED" w:rsidP="000D75B4">
            <w:pPr>
              <w:pStyle w:val="TAL"/>
              <w:rPr>
                <w:lang w:eastAsia="en-US"/>
              </w:rPr>
            </w:pPr>
            <w:r w:rsidRPr="008F32D7">
              <w:rPr>
                <w:lang w:eastAsia="en-US"/>
              </w:rPr>
              <w:t>Adding test frequencies for n79 new CBW 10MHz and 20MHz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F8B8A"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29CA00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2A9D2EC"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0D804D"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FFD846" w14:textId="77777777" w:rsidR="004335ED" w:rsidRPr="00DD6CFB" w:rsidRDefault="004335ED" w:rsidP="000D75B4">
            <w:pPr>
              <w:pStyle w:val="TAL"/>
              <w:rPr>
                <w:lang w:eastAsia="en-US"/>
              </w:rPr>
            </w:pPr>
            <w:r w:rsidRPr="008F32D7">
              <w:rPr>
                <w:lang w:eastAsia="en-US"/>
              </w:rPr>
              <w:t>R5-227703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8C826" w14:textId="77777777" w:rsidR="004335ED" w:rsidRPr="00DD6CFB" w:rsidRDefault="004335ED" w:rsidP="000D75B4">
            <w:pPr>
              <w:pStyle w:val="TAL"/>
              <w:rPr>
                <w:lang w:eastAsia="en-US"/>
              </w:rPr>
            </w:pPr>
            <w:r w:rsidRPr="008F32D7">
              <w:rPr>
                <w:lang w:eastAsia="en-US"/>
              </w:rPr>
              <w:t>2602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C34807"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AEEF84"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74C8E" w14:textId="77777777" w:rsidR="004335ED" w:rsidRPr="00DD6CFB" w:rsidRDefault="004335ED" w:rsidP="000D75B4">
            <w:pPr>
              <w:pStyle w:val="TAL"/>
              <w:rPr>
                <w:lang w:eastAsia="en-US"/>
              </w:rPr>
            </w:pPr>
            <w:r w:rsidRPr="008F32D7">
              <w:rPr>
                <w:lang w:eastAsia="en-US"/>
              </w:rPr>
              <w:t xml:space="preserve">Update to IE Table 4.6.3-62A - </w:t>
            </w:r>
            <w:proofErr w:type="spellStart"/>
            <w:r w:rsidRPr="008F32D7">
              <w:rPr>
                <w:lang w:eastAsia="en-US"/>
              </w:rPr>
              <w:t>HighSpeedConfig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0C6DE"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08C90E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570BE8D"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FA2C"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6C2063" w14:textId="77777777" w:rsidR="004335ED" w:rsidRPr="00CA5193" w:rsidRDefault="004335ED" w:rsidP="000D75B4">
            <w:pPr>
              <w:pStyle w:val="TAL"/>
              <w:rPr>
                <w:lang w:eastAsia="en-US"/>
              </w:rPr>
            </w:pPr>
            <w:r w:rsidRPr="00CA5193">
              <w:rPr>
                <w:lang w:eastAsia="en-US"/>
              </w:rPr>
              <w:t>R5-227639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3247F" w14:textId="77777777" w:rsidR="004335ED" w:rsidRPr="00CA5193" w:rsidRDefault="004335ED" w:rsidP="000D75B4">
            <w:pPr>
              <w:pStyle w:val="TAL"/>
              <w:rPr>
                <w:lang w:eastAsia="en-US"/>
              </w:rPr>
            </w:pPr>
            <w:r w:rsidRPr="00CA5193">
              <w:rPr>
                <w:lang w:eastAsia="en-US"/>
              </w:rPr>
              <w:t>2603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3BEE42" w14:textId="77777777" w:rsidR="004335ED" w:rsidRPr="00CA5193" w:rsidRDefault="004335ED" w:rsidP="000D75B4">
            <w:pPr>
              <w:pStyle w:val="TAL"/>
              <w:rPr>
                <w:lang w:eastAsia="en-US"/>
              </w:rPr>
            </w:pPr>
            <w:r w:rsidRPr="00CA5193">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3036D0"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3A56D" w14:textId="77777777" w:rsidR="004335ED" w:rsidRPr="00DD6CFB" w:rsidRDefault="004335ED" w:rsidP="000D75B4">
            <w:pPr>
              <w:pStyle w:val="TAL"/>
              <w:rPr>
                <w:lang w:eastAsia="en-US"/>
              </w:rPr>
            </w:pPr>
            <w:r w:rsidRPr="008F32D7">
              <w:rPr>
                <w:lang w:eastAsia="en-US"/>
              </w:rPr>
              <w:t xml:space="preserve">Update IE </w:t>
            </w:r>
            <w:proofErr w:type="spellStart"/>
            <w:r w:rsidRPr="008F32D7">
              <w:rPr>
                <w:lang w:eastAsia="en-US"/>
              </w:rPr>
              <w:t>ServingCellConfigCommon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E1499"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F5810C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4495A17"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11DDC1"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74EDD6" w14:textId="77777777" w:rsidR="004335ED" w:rsidRPr="00DD6CFB" w:rsidRDefault="004335ED" w:rsidP="000D75B4">
            <w:pPr>
              <w:pStyle w:val="TAL"/>
              <w:rPr>
                <w:lang w:eastAsia="en-US"/>
              </w:rPr>
            </w:pPr>
            <w:r w:rsidRPr="008F32D7">
              <w:rPr>
                <w:lang w:eastAsia="en-US"/>
              </w:rPr>
              <w:t>R5-227705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4F17A" w14:textId="77777777" w:rsidR="004335ED" w:rsidRPr="00DD6CFB" w:rsidRDefault="004335ED" w:rsidP="000D75B4">
            <w:pPr>
              <w:pStyle w:val="TAL"/>
              <w:rPr>
                <w:lang w:eastAsia="en-US"/>
              </w:rPr>
            </w:pPr>
            <w:r w:rsidRPr="008F32D7">
              <w:rPr>
                <w:lang w:eastAsia="en-US"/>
              </w:rPr>
              <w:t>2604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409AC8"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7EACBF"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5D6CE" w14:textId="77777777" w:rsidR="004335ED" w:rsidRPr="00DD6CFB" w:rsidRDefault="004335ED" w:rsidP="000D75B4">
            <w:pPr>
              <w:pStyle w:val="TAL"/>
              <w:rPr>
                <w:lang w:eastAsia="en-US"/>
              </w:rPr>
            </w:pPr>
            <w:r w:rsidRPr="008F32D7">
              <w:rPr>
                <w:lang w:eastAsia="en-US"/>
              </w:rPr>
              <w:t>Update IE ServingCellConfigCommonSIB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E7840"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53E67D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899BDC"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D056A"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3579B8" w14:textId="77777777" w:rsidR="004335ED" w:rsidRPr="00DD6CFB" w:rsidRDefault="004335ED" w:rsidP="000D75B4">
            <w:pPr>
              <w:pStyle w:val="TAL"/>
              <w:rPr>
                <w:lang w:eastAsia="en-US"/>
              </w:rPr>
            </w:pPr>
            <w:r w:rsidRPr="008F32D7">
              <w:rPr>
                <w:lang w:eastAsia="en-US"/>
              </w:rPr>
              <w:t>R5-227706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42E3" w14:textId="77777777" w:rsidR="004335ED" w:rsidRPr="00DD6CFB" w:rsidRDefault="004335ED" w:rsidP="000D75B4">
            <w:pPr>
              <w:pStyle w:val="TAL"/>
              <w:rPr>
                <w:lang w:eastAsia="en-US"/>
              </w:rPr>
            </w:pPr>
            <w:r w:rsidRPr="008F32D7">
              <w:rPr>
                <w:lang w:eastAsia="en-US"/>
              </w:rPr>
              <w:t>2673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91DD66"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E77138"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EF18AF" w14:textId="77777777" w:rsidR="004335ED" w:rsidRPr="00DD6CFB" w:rsidRDefault="004335ED" w:rsidP="000D75B4">
            <w:pPr>
              <w:pStyle w:val="TAL"/>
              <w:rPr>
                <w:lang w:eastAsia="en-US"/>
              </w:rPr>
            </w:pPr>
            <w:r w:rsidRPr="008F32D7">
              <w:rPr>
                <w:lang w:eastAsia="en-US"/>
              </w:rPr>
              <w:t>Disabling of PUCCH intra-slot frequency hopping for 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2B2E9"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39EB5D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6842DA"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D9925D"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D0EC93" w14:textId="77777777" w:rsidR="004335ED" w:rsidRPr="00DD6CFB" w:rsidRDefault="004335ED" w:rsidP="000D75B4">
            <w:pPr>
              <w:pStyle w:val="TAL"/>
              <w:rPr>
                <w:lang w:eastAsia="en-US"/>
              </w:rPr>
            </w:pPr>
            <w:r w:rsidRPr="008F32D7">
              <w:rPr>
                <w:lang w:eastAsia="en-US"/>
              </w:rPr>
              <w:t>R5-227840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0A7BC" w14:textId="77777777" w:rsidR="004335ED" w:rsidRPr="00DD6CFB" w:rsidRDefault="004335ED" w:rsidP="000D75B4">
            <w:pPr>
              <w:pStyle w:val="TAL"/>
              <w:rPr>
                <w:lang w:eastAsia="en-US"/>
              </w:rPr>
            </w:pPr>
            <w:r w:rsidRPr="008F32D7">
              <w:rPr>
                <w:lang w:eastAsia="en-US"/>
              </w:rPr>
              <w:t>2565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FF932A"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D911D"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50418" w14:textId="77777777" w:rsidR="004335ED" w:rsidRPr="00DD6CFB" w:rsidRDefault="004335ED" w:rsidP="000D75B4">
            <w:pPr>
              <w:pStyle w:val="TAL"/>
              <w:rPr>
                <w:lang w:eastAsia="en-US"/>
              </w:rPr>
            </w:pPr>
            <w:r w:rsidRPr="008F32D7">
              <w:rPr>
                <w:lang w:eastAsia="en-US"/>
              </w:rPr>
              <w:t>Introduction of test frequencies for signalling testing for new NR bands n91, n92, n93 and n94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AB841"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5D3474" w14:paraId="6C9B74E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7085B9" w14:textId="77777777" w:rsidR="004335ED" w:rsidRPr="00DD6CFB" w:rsidRDefault="004335ED" w:rsidP="000D75B4">
            <w:pPr>
              <w:pStyle w:val="TAL"/>
              <w:rPr>
                <w:lang w:eastAsia="en-US"/>
              </w:rPr>
            </w:pPr>
            <w:r w:rsidRPr="00DD6CFB">
              <w:rPr>
                <w:lang w:eastAsia="en-US"/>
              </w:rPr>
              <w:t>2022-</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C6D716" w14:textId="77777777" w:rsidR="004335ED" w:rsidRPr="00DD6CFB" w:rsidRDefault="004335ED" w:rsidP="000D75B4">
            <w:pPr>
              <w:pStyle w:val="TAL"/>
              <w:rPr>
                <w:lang w:eastAsia="en-US"/>
              </w:rPr>
            </w:pPr>
            <w:r w:rsidRPr="00DD6CFB">
              <w:rPr>
                <w:lang w:eastAsia="en-US"/>
              </w:rPr>
              <w:t>RAN#9</w:t>
            </w:r>
            <w:r>
              <w:rPr>
                <w:lang w:eastAsia="en-US"/>
              </w:rPr>
              <w:t>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362868" w14:textId="77777777" w:rsidR="004335ED" w:rsidRPr="00DD6CFB" w:rsidRDefault="004335ED" w:rsidP="000D75B4">
            <w:pPr>
              <w:pStyle w:val="TAL"/>
              <w:rPr>
                <w:lang w:eastAsia="en-US"/>
              </w:rPr>
            </w:pPr>
            <w:r w:rsidRPr="008F32D7">
              <w:rPr>
                <w:lang w:eastAsia="en-US"/>
              </w:rPr>
              <w:t>R5-227892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8E735" w14:textId="77777777" w:rsidR="004335ED" w:rsidRPr="00DD6CFB" w:rsidRDefault="004335ED" w:rsidP="000D75B4">
            <w:pPr>
              <w:pStyle w:val="TAL"/>
              <w:rPr>
                <w:lang w:eastAsia="en-US"/>
              </w:rPr>
            </w:pPr>
            <w:r w:rsidRPr="008F32D7">
              <w:rPr>
                <w:lang w:eastAsia="en-US"/>
              </w:rPr>
              <w:t>2675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8ADCC1" w14:textId="77777777" w:rsidR="004335ED" w:rsidRPr="00DD6CFB" w:rsidRDefault="004335ED" w:rsidP="000D75B4">
            <w:pPr>
              <w:pStyle w:val="TAL"/>
              <w:rPr>
                <w:lang w:eastAsia="en-US"/>
              </w:rPr>
            </w:pPr>
            <w:r w:rsidRPr="008F32D7">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43C5BD" w14:textId="77777777" w:rsidR="004335ED" w:rsidRPr="00DD6CFB" w:rsidRDefault="004335ED" w:rsidP="000D75B4">
            <w:pPr>
              <w:pStyle w:val="TAL"/>
              <w:rPr>
                <w:lang w:eastAsia="en-US"/>
              </w:rPr>
            </w:pPr>
            <w:r w:rsidRPr="008F32D7">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058D3E" w14:textId="77777777" w:rsidR="004335ED" w:rsidRPr="00DD6CFB" w:rsidRDefault="004335ED" w:rsidP="000D75B4">
            <w:pPr>
              <w:pStyle w:val="TAL"/>
              <w:rPr>
                <w:lang w:eastAsia="en-US"/>
              </w:rPr>
            </w:pPr>
            <w:r w:rsidRPr="008F32D7">
              <w:rPr>
                <w:lang w:eastAsia="en-US"/>
              </w:rPr>
              <w:t>Updates to determination of test frequencies for NR Intra-band Non-Contiguous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7C74" w14:textId="77777777" w:rsidR="004335ED" w:rsidRPr="00DD6CFB" w:rsidRDefault="004335ED" w:rsidP="000D75B4">
            <w:pPr>
              <w:pStyle w:val="TAL"/>
              <w:rPr>
                <w:lang w:eastAsia="en-US"/>
              </w:rPr>
            </w:pPr>
            <w:r w:rsidRPr="00DD6CFB">
              <w:rPr>
                <w:lang w:eastAsia="en-US"/>
              </w:rPr>
              <w:t>17.</w:t>
            </w:r>
            <w:r>
              <w:rPr>
                <w:lang w:eastAsia="en-US"/>
              </w:rPr>
              <w:t>7</w:t>
            </w:r>
            <w:r w:rsidRPr="00DD6CFB">
              <w:rPr>
                <w:lang w:eastAsia="en-US"/>
              </w:rPr>
              <w:t>.0</w:t>
            </w:r>
          </w:p>
        </w:tc>
      </w:tr>
      <w:tr w:rsidR="004335ED" w:rsidRPr="008F6F4F" w14:paraId="4E4A523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E1EC5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46E4A"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77FEED" w14:textId="77777777" w:rsidR="004335ED" w:rsidRPr="00DD6CFB" w:rsidRDefault="004335ED" w:rsidP="000D75B4">
            <w:pPr>
              <w:pStyle w:val="TAL"/>
              <w:rPr>
                <w:lang w:eastAsia="en-US"/>
              </w:rPr>
            </w:pPr>
            <w:r w:rsidRPr="008F6F4F">
              <w:rPr>
                <w:lang w:eastAsia="en-US"/>
              </w:rPr>
              <w:t>R5-230065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B8F1B" w14:textId="77777777" w:rsidR="004335ED" w:rsidRPr="00DD6CFB" w:rsidRDefault="004335ED" w:rsidP="000D75B4">
            <w:pPr>
              <w:pStyle w:val="TAL"/>
              <w:rPr>
                <w:lang w:eastAsia="en-US"/>
              </w:rPr>
            </w:pPr>
            <w:r w:rsidRPr="008F6F4F">
              <w:rPr>
                <w:lang w:eastAsia="en-US"/>
              </w:rPr>
              <w:t>2680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E3D0"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8976B6"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BD6EC" w14:textId="77777777" w:rsidR="004335ED" w:rsidRPr="00DD6CFB" w:rsidRDefault="004335ED" w:rsidP="000D75B4">
            <w:pPr>
              <w:pStyle w:val="TAL"/>
              <w:rPr>
                <w:lang w:eastAsia="en-US"/>
              </w:rPr>
            </w:pPr>
            <w:r w:rsidRPr="008F6F4F">
              <w:rPr>
                <w:lang w:eastAsia="en-US"/>
              </w:rPr>
              <w:t>Introduction of test channel bandwidths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0D50F"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236DA8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4405FBF"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A5E779"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ADD290" w14:textId="77777777" w:rsidR="004335ED" w:rsidRPr="00DD6CFB" w:rsidRDefault="004335ED" w:rsidP="000D75B4">
            <w:pPr>
              <w:pStyle w:val="TAL"/>
              <w:rPr>
                <w:lang w:eastAsia="en-US"/>
              </w:rPr>
            </w:pPr>
            <w:r w:rsidRPr="008F6F4F">
              <w:rPr>
                <w:lang w:eastAsia="en-US"/>
              </w:rPr>
              <w:t>R5-230066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3D4B4" w14:textId="77777777" w:rsidR="004335ED" w:rsidRPr="00DD6CFB" w:rsidRDefault="004335ED" w:rsidP="000D75B4">
            <w:pPr>
              <w:pStyle w:val="TAL"/>
              <w:rPr>
                <w:lang w:eastAsia="en-US"/>
              </w:rPr>
            </w:pPr>
            <w:r w:rsidRPr="008F6F4F">
              <w:rPr>
                <w:lang w:eastAsia="en-US"/>
              </w:rPr>
              <w:t>2681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B3B092"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8986D7"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06A99D" w14:textId="77777777" w:rsidR="004335ED" w:rsidRPr="00DD6CFB" w:rsidRDefault="004335ED" w:rsidP="000D75B4">
            <w:pPr>
              <w:pStyle w:val="TAL"/>
              <w:rPr>
                <w:lang w:eastAsia="en-US"/>
              </w:rPr>
            </w:pPr>
            <w:r w:rsidRPr="008F6F4F">
              <w:rPr>
                <w:lang w:eastAsia="en-US"/>
              </w:rPr>
              <w:t>Introduction of test frequencies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5DF21"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2C0D3EC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E4AEE7"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16AD4F"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037DED" w14:textId="77777777" w:rsidR="004335ED" w:rsidRPr="00DD6CFB" w:rsidRDefault="004335ED" w:rsidP="000D75B4">
            <w:pPr>
              <w:pStyle w:val="TAL"/>
              <w:rPr>
                <w:lang w:eastAsia="en-US"/>
              </w:rPr>
            </w:pPr>
            <w:r w:rsidRPr="008F6F4F">
              <w:rPr>
                <w:lang w:eastAsia="en-US"/>
              </w:rPr>
              <w:t>R5-230067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B8DA" w14:textId="77777777" w:rsidR="004335ED" w:rsidRPr="00DD6CFB" w:rsidRDefault="004335ED" w:rsidP="000D75B4">
            <w:pPr>
              <w:pStyle w:val="TAL"/>
              <w:rPr>
                <w:lang w:eastAsia="en-US"/>
              </w:rPr>
            </w:pPr>
            <w:r w:rsidRPr="008F6F4F">
              <w:rPr>
                <w:lang w:eastAsia="en-US"/>
              </w:rPr>
              <w:t>2682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7A4F2C"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3C2BDF"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BB82A" w14:textId="77777777" w:rsidR="004335ED" w:rsidRPr="00DD6CFB" w:rsidRDefault="004335ED" w:rsidP="000D75B4">
            <w:pPr>
              <w:pStyle w:val="TAL"/>
              <w:rPr>
                <w:lang w:eastAsia="en-US"/>
              </w:rPr>
            </w:pPr>
            <w:r w:rsidRPr="008F6F4F">
              <w:rPr>
                <w:lang w:eastAsia="en-US"/>
              </w:rPr>
              <w:t>Introduction of test frequencies for signalling testing for new NR bands n100, n101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51F44"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3DC37A2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32E58A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0B918C"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DB9F5E" w14:textId="77777777" w:rsidR="004335ED" w:rsidRPr="00DD6CFB" w:rsidRDefault="004335ED" w:rsidP="000D75B4">
            <w:pPr>
              <w:pStyle w:val="TAL"/>
              <w:rPr>
                <w:lang w:eastAsia="en-US"/>
              </w:rPr>
            </w:pPr>
            <w:r w:rsidRPr="008F6F4F">
              <w:rPr>
                <w:lang w:eastAsia="en-US"/>
              </w:rPr>
              <w:t>R5-230093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DCE8F" w14:textId="77777777" w:rsidR="004335ED" w:rsidRPr="00DD6CFB" w:rsidRDefault="004335ED" w:rsidP="000D75B4">
            <w:pPr>
              <w:pStyle w:val="TAL"/>
              <w:rPr>
                <w:lang w:eastAsia="en-US"/>
              </w:rPr>
            </w:pPr>
            <w:r w:rsidRPr="008F6F4F">
              <w:rPr>
                <w:lang w:eastAsia="en-US"/>
              </w:rPr>
              <w:t>2683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6A3611"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A8F628"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8170D" w14:textId="77777777" w:rsidR="004335ED" w:rsidRPr="00DD6CFB" w:rsidRDefault="004335ED" w:rsidP="000D75B4">
            <w:pPr>
              <w:pStyle w:val="TAL"/>
              <w:rPr>
                <w:lang w:eastAsia="en-US"/>
              </w:rPr>
            </w:pPr>
            <w:r w:rsidRPr="008F6F4F">
              <w:rPr>
                <w:lang w:eastAsia="en-US"/>
              </w:rPr>
              <w:t>Addition of test frequencies for new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9223D"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15EDBB7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328EC7"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9C22E4"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F339F3" w14:textId="77777777" w:rsidR="004335ED" w:rsidRPr="00DD6CFB" w:rsidRDefault="004335ED" w:rsidP="000D75B4">
            <w:pPr>
              <w:pStyle w:val="TAL"/>
              <w:rPr>
                <w:lang w:eastAsia="en-US"/>
              </w:rPr>
            </w:pPr>
            <w:r w:rsidRPr="008F6F4F">
              <w:rPr>
                <w:lang w:eastAsia="en-US"/>
              </w:rPr>
              <w:t>R5-230103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31729" w14:textId="77777777" w:rsidR="004335ED" w:rsidRPr="00DD6CFB" w:rsidRDefault="004335ED" w:rsidP="000D75B4">
            <w:pPr>
              <w:pStyle w:val="TAL"/>
              <w:rPr>
                <w:lang w:eastAsia="en-US"/>
              </w:rPr>
            </w:pPr>
            <w:r w:rsidRPr="008F6F4F">
              <w:rPr>
                <w:lang w:eastAsia="en-US"/>
              </w:rPr>
              <w:t>2684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9C71B6"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C329A9"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20A5D" w14:textId="77777777" w:rsidR="004335ED" w:rsidRPr="00DD6CFB" w:rsidRDefault="004335ED" w:rsidP="000D75B4">
            <w:pPr>
              <w:pStyle w:val="TAL"/>
              <w:rPr>
                <w:lang w:eastAsia="en-US"/>
              </w:rPr>
            </w:pPr>
            <w:r w:rsidRPr="008F6F4F">
              <w:rPr>
                <w:lang w:eastAsia="en-US"/>
              </w:rPr>
              <w:t xml:space="preserve">Updates to clause 4.5B.2 for </w:t>
            </w:r>
            <w:proofErr w:type="spellStart"/>
            <w:r w:rsidRPr="008F6F4F">
              <w:rPr>
                <w:lang w:eastAsia="en-US"/>
              </w:rPr>
              <w:t>RedCap</w:t>
            </w:r>
            <w:proofErr w:type="spellEnd"/>
            <w:r w:rsidRPr="008F6F4F">
              <w:rPr>
                <w:lang w:eastAsia="en-US"/>
              </w:rPr>
              <w:t xml:space="preserve">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4870C"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13759B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C3D917B"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02FFF0"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217560" w14:textId="77777777" w:rsidR="004335ED" w:rsidRPr="00DD6CFB" w:rsidRDefault="004335ED" w:rsidP="000D75B4">
            <w:pPr>
              <w:pStyle w:val="TAL"/>
              <w:rPr>
                <w:lang w:eastAsia="en-US"/>
              </w:rPr>
            </w:pPr>
            <w:r w:rsidRPr="008F6F4F">
              <w:rPr>
                <w:lang w:eastAsia="en-US"/>
              </w:rPr>
              <w:t>R5-230231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0BFE3" w14:textId="77777777" w:rsidR="004335ED" w:rsidRPr="00DD6CFB" w:rsidRDefault="004335ED" w:rsidP="000D75B4">
            <w:pPr>
              <w:pStyle w:val="TAL"/>
              <w:rPr>
                <w:lang w:eastAsia="en-US"/>
              </w:rPr>
            </w:pPr>
            <w:r w:rsidRPr="008F6F4F">
              <w:rPr>
                <w:lang w:eastAsia="en-US"/>
              </w:rPr>
              <w:t>2692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EE4367"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9C9B64"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1FE0D" w14:textId="77777777" w:rsidR="004335ED" w:rsidRPr="00DD6CFB" w:rsidRDefault="004335ED" w:rsidP="000D75B4">
            <w:pPr>
              <w:pStyle w:val="TAL"/>
              <w:rPr>
                <w:lang w:eastAsia="en-US"/>
              </w:rPr>
            </w:pPr>
            <w:r w:rsidRPr="008F6F4F">
              <w:rPr>
                <w:lang w:eastAsia="en-US"/>
              </w:rPr>
              <w:t xml:space="preserve">Update IEs SIB16, </w:t>
            </w:r>
            <w:proofErr w:type="spellStart"/>
            <w:r w:rsidRPr="008F6F4F">
              <w:rPr>
                <w:lang w:eastAsia="en-US"/>
              </w:rPr>
              <w:t>CellReselectionPriority</w:t>
            </w:r>
            <w:proofErr w:type="spellEnd"/>
            <w:r w:rsidRPr="008F6F4F">
              <w:rPr>
                <w:lang w:eastAsia="en-US"/>
              </w:rPr>
              <w:t xml:space="preserve">, </w:t>
            </w:r>
            <w:proofErr w:type="spellStart"/>
            <w:r w:rsidRPr="008F6F4F">
              <w:rPr>
                <w:lang w:eastAsia="en-US"/>
              </w:rPr>
              <w:t>FreqPriorityListSlicing</w:t>
            </w:r>
            <w:proofErr w:type="spellEnd"/>
            <w:r w:rsidRPr="008F6F4F">
              <w:rPr>
                <w:lang w:eastAsia="en-US"/>
              </w:rPr>
              <w:t>, NSAG-ID and NSAG-</w:t>
            </w:r>
            <w:proofErr w:type="spellStart"/>
            <w:r w:rsidRPr="008F6F4F">
              <w:rPr>
                <w:lang w:eastAsia="en-US"/>
              </w:rPr>
              <w:t>IdentityInfo</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C37CE"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668E652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D1AFAF"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4D805B"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41C3E1" w14:textId="77777777" w:rsidR="004335ED" w:rsidRPr="00DD6CFB" w:rsidRDefault="004335ED" w:rsidP="000D75B4">
            <w:pPr>
              <w:pStyle w:val="TAL"/>
              <w:rPr>
                <w:lang w:eastAsia="en-US"/>
              </w:rPr>
            </w:pPr>
            <w:r w:rsidRPr="008F6F4F">
              <w:rPr>
                <w:lang w:eastAsia="en-US"/>
              </w:rPr>
              <w:t>R5-230279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457A4" w14:textId="77777777" w:rsidR="004335ED" w:rsidRPr="00DD6CFB" w:rsidRDefault="004335ED" w:rsidP="000D75B4">
            <w:pPr>
              <w:pStyle w:val="TAL"/>
              <w:rPr>
                <w:lang w:eastAsia="en-US"/>
              </w:rPr>
            </w:pPr>
            <w:r w:rsidRPr="008F6F4F">
              <w:rPr>
                <w:lang w:eastAsia="en-US"/>
              </w:rPr>
              <w:t>2696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A324AB"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C271CA"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9418AB" w14:textId="77777777" w:rsidR="004335ED" w:rsidRPr="00DD6CFB" w:rsidRDefault="004335ED" w:rsidP="000D75B4">
            <w:pPr>
              <w:pStyle w:val="TAL"/>
              <w:rPr>
                <w:lang w:eastAsia="en-US"/>
              </w:rPr>
            </w:pPr>
            <w:r w:rsidRPr="008F6F4F">
              <w:rPr>
                <w:lang w:eastAsia="en-US"/>
              </w:rPr>
              <w:t xml:space="preserve">Corrections to Clause 6.2.3.7 Test frequencies for NR </w:t>
            </w:r>
            <w:proofErr w:type="spellStart"/>
            <w:r w:rsidRPr="008F6F4F">
              <w:rPr>
                <w:lang w:eastAsia="en-US"/>
              </w:rPr>
              <w:t>sidelink</w:t>
            </w:r>
            <w:proofErr w:type="spellEnd"/>
            <w:r w:rsidRPr="008F6F4F">
              <w:rPr>
                <w:lang w:eastAsia="en-US"/>
              </w:rPr>
              <w:t xml:space="preserve"> configurations for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31A22"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1503B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CBDBCA"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BBC4ED"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7E8B58" w14:textId="77777777" w:rsidR="004335ED" w:rsidRPr="00DD6CFB" w:rsidRDefault="004335ED" w:rsidP="000D75B4">
            <w:pPr>
              <w:pStyle w:val="TAL"/>
              <w:rPr>
                <w:lang w:eastAsia="en-US"/>
              </w:rPr>
            </w:pPr>
            <w:r w:rsidRPr="008F6F4F">
              <w:rPr>
                <w:lang w:eastAsia="en-US"/>
              </w:rPr>
              <w:t>R5-230287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4813E" w14:textId="77777777" w:rsidR="004335ED" w:rsidRPr="00DD6CFB" w:rsidRDefault="004335ED" w:rsidP="000D75B4">
            <w:pPr>
              <w:pStyle w:val="TAL"/>
              <w:rPr>
                <w:lang w:eastAsia="en-US"/>
              </w:rPr>
            </w:pPr>
            <w:r w:rsidRPr="008F6F4F">
              <w:rPr>
                <w:lang w:eastAsia="en-US"/>
              </w:rPr>
              <w:t>2697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CEEBEE"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3E0372"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6FB2B" w14:textId="77777777" w:rsidR="004335ED" w:rsidRPr="00DD6CFB" w:rsidRDefault="004335ED" w:rsidP="000D75B4">
            <w:pPr>
              <w:pStyle w:val="TAL"/>
              <w:rPr>
                <w:lang w:eastAsia="en-US"/>
              </w:rPr>
            </w:pPr>
            <w:r w:rsidRPr="008F6F4F">
              <w:rPr>
                <w:lang w:eastAsia="en-US"/>
              </w:rPr>
              <w:t>Update inter-band NR CA configurations of three bands CA_n2A-n5A-n77A, CA_n2A-n66A-n77A, and CA_n5A-n66A-n77A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E506D"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4872BBB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F7DBD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BA8687"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C7A955" w14:textId="77777777" w:rsidR="004335ED" w:rsidRPr="00DD6CFB" w:rsidRDefault="004335ED" w:rsidP="000D75B4">
            <w:pPr>
              <w:pStyle w:val="TAL"/>
              <w:rPr>
                <w:lang w:eastAsia="en-US"/>
              </w:rPr>
            </w:pPr>
            <w:r w:rsidRPr="008F6F4F">
              <w:rPr>
                <w:lang w:eastAsia="en-US"/>
              </w:rPr>
              <w:t>R5-230457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7F5DF" w14:textId="77777777" w:rsidR="004335ED" w:rsidRPr="00DD6CFB" w:rsidRDefault="004335ED" w:rsidP="000D75B4">
            <w:pPr>
              <w:pStyle w:val="TAL"/>
              <w:rPr>
                <w:lang w:eastAsia="en-US"/>
              </w:rPr>
            </w:pPr>
            <w:r w:rsidRPr="008F6F4F">
              <w:rPr>
                <w:lang w:eastAsia="en-US"/>
              </w:rPr>
              <w:t>2700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605D9A"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F3C4E0"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D47660" w14:textId="77777777" w:rsidR="004335ED" w:rsidRPr="00DD6CFB" w:rsidRDefault="004335ED" w:rsidP="000D75B4">
            <w:pPr>
              <w:pStyle w:val="TAL"/>
              <w:rPr>
                <w:lang w:eastAsia="en-US"/>
              </w:rPr>
            </w:pPr>
            <w:r w:rsidRPr="008F6F4F">
              <w:rPr>
                <w:lang w:eastAsia="en-US"/>
              </w:rPr>
              <w:t xml:space="preserve">Correction to default configuration of RRC IEs for </w:t>
            </w:r>
            <w:proofErr w:type="spellStart"/>
            <w:r w:rsidRPr="008F6F4F">
              <w:rPr>
                <w:lang w:eastAsia="en-US"/>
              </w:rPr>
              <w:t>RedCap</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E3922"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17D7CFD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98711C"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383543"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00901" w14:textId="77777777" w:rsidR="004335ED" w:rsidRPr="00DD6CFB" w:rsidRDefault="004335ED" w:rsidP="000D75B4">
            <w:pPr>
              <w:pStyle w:val="TAL"/>
              <w:rPr>
                <w:lang w:eastAsia="en-US"/>
              </w:rPr>
            </w:pPr>
            <w:r w:rsidRPr="008F6F4F">
              <w:rPr>
                <w:lang w:eastAsia="en-US"/>
              </w:rPr>
              <w:t>R5-230587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5803" w14:textId="77777777" w:rsidR="004335ED" w:rsidRPr="00DD6CFB" w:rsidRDefault="004335ED" w:rsidP="000D75B4">
            <w:pPr>
              <w:pStyle w:val="TAL"/>
              <w:rPr>
                <w:lang w:eastAsia="en-US"/>
              </w:rPr>
            </w:pPr>
            <w:r w:rsidRPr="008F6F4F">
              <w:rPr>
                <w:lang w:eastAsia="en-US"/>
              </w:rPr>
              <w:t>2703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AB2D1A"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E1942"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BD882" w14:textId="77777777" w:rsidR="004335ED" w:rsidRPr="00DD6CFB" w:rsidRDefault="004335ED" w:rsidP="000D75B4">
            <w:pPr>
              <w:pStyle w:val="TAL"/>
              <w:rPr>
                <w:lang w:eastAsia="en-US"/>
              </w:rPr>
            </w:pPr>
            <w:r w:rsidRPr="008F6F4F">
              <w:rPr>
                <w:lang w:eastAsia="en-US"/>
              </w:rPr>
              <w:t>Update IE BWP-</w:t>
            </w:r>
            <w:proofErr w:type="spellStart"/>
            <w:r w:rsidRPr="008F6F4F">
              <w:rPr>
                <w:lang w:eastAsia="en-US"/>
              </w:rPr>
              <w:t>UplinkDedicated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DE3C5"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52B97BB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4C30D5"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FA4626"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6219C9" w14:textId="77777777" w:rsidR="004335ED" w:rsidRPr="00DD6CFB" w:rsidRDefault="004335ED" w:rsidP="000D75B4">
            <w:pPr>
              <w:pStyle w:val="TAL"/>
              <w:rPr>
                <w:lang w:eastAsia="en-US"/>
              </w:rPr>
            </w:pPr>
            <w:r w:rsidRPr="008F6F4F">
              <w:rPr>
                <w:lang w:eastAsia="en-US"/>
              </w:rPr>
              <w:t>R5-230588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42921" w14:textId="77777777" w:rsidR="004335ED" w:rsidRPr="00DD6CFB" w:rsidRDefault="004335ED" w:rsidP="000D75B4">
            <w:pPr>
              <w:pStyle w:val="TAL"/>
              <w:rPr>
                <w:lang w:eastAsia="en-US"/>
              </w:rPr>
            </w:pPr>
            <w:r w:rsidRPr="008F6F4F">
              <w:rPr>
                <w:lang w:eastAsia="en-US"/>
              </w:rPr>
              <w:t>2704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2AD385"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016ACF"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6B6AB3" w14:textId="77777777" w:rsidR="004335ED" w:rsidRPr="00DD6CFB" w:rsidRDefault="004335ED" w:rsidP="000D75B4">
            <w:pPr>
              <w:pStyle w:val="TAL"/>
              <w:rPr>
                <w:lang w:eastAsia="en-US"/>
              </w:rPr>
            </w:pPr>
            <w:r w:rsidRPr="008F6F4F">
              <w:rPr>
                <w:lang w:eastAsia="en-US"/>
              </w:rPr>
              <w:t>Update IE LBT-</w:t>
            </w:r>
            <w:proofErr w:type="spellStart"/>
            <w:r w:rsidRPr="008F6F4F">
              <w:rPr>
                <w:lang w:eastAsia="en-US"/>
              </w:rPr>
              <w:t>FailureRecoveryConfig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95D9F"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0D98FE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CB3AD3"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9C7E59"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A82A66" w14:textId="77777777" w:rsidR="004335ED" w:rsidRPr="00DD6CFB" w:rsidRDefault="004335ED" w:rsidP="000D75B4">
            <w:pPr>
              <w:pStyle w:val="TAL"/>
              <w:rPr>
                <w:lang w:eastAsia="en-US"/>
              </w:rPr>
            </w:pPr>
            <w:r w:rsidRPr="008F6F4F">
              <w:rPr>
                <w:lang w:eastAsia="en-US"/>
              </w:rPr>
              <w:t>R5-230601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4D85" w14:textId="77777777" w:rsidR="004335ED" w:rsidRPr="00DD6CFB" w:rsidRDefault="004335ED" w:rsidP="000D75B4">
            <w:pPr>
              <w:pStyle w:val="TAL"/>
              <w:rPr>
                <w:lang w:eastAsia="en-US"/>
              </w:rPr>
            </w:pPr>
            <w:r w:rsidRPr="008F6F4F">
              <w:rPr>
                <w:lang w:eastAsia="en-US"/>
              </w:rPr>
              <w:t>2705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D9F37"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D1C7C9"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A5CCF" w14:textId="77777777" w:rsidR="004335ED" w:rsidRPr="00DD6CFB" w:rsidRDefault="004335ED" w:rsidP="000D75B4">
            <w:pPr>
              <w:pStyle w:val="TAL"/>
              <w:rPr>
                <w:lang w:eastAsia="en-US"/>
              </w:rPr>
            </w:pPr>
            <w:r w:rsidRPr="008F6F4F">
              <w:rPr>
                <w:lang w:eastAsia="en-US"/>
              </w:rPr>
              <w:t xml:space="preserve">update default message contents of </w:t>
            </w:r>
            <w:proofErr w:type="spellStart"/>
            <w:r w:rsidRPr="008F6F4F">
              <w:rPr>
                <w:lang w:eastAsia="en-US"/>
              </w:rPr>
              <w:t>ReportConfigInterRAT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75587"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3AC6F8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5CC26B"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9B5F2F"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F5F85" w14:textId="77777777" w:rsidR="004335ED" w:rsidRPr="00DD6CFB" w:rsidRDefault="004335ED" w:rsidP="000D75B4">
            <w:pPr>
              <w:pStyle w:val="TAL"/>
              <w:rPr>
                <w:lang w:eastAsia="en-US"/>
              </w:rPr>
            </w:pPr>
            <w:r w:rsidRPr="008F6F4F">
              <w:rPr>
                <w:lang w:eastAsia="en-US"/>
              </w:rPr>
              <w:t>R5-230675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05C2B" w14:textId="77777777" w:rsidR="004335ED" w:rsidRPr="00DD6CFB" w:rsidRDefault="004335ED" w:rsidP="000D75B4">
            <w:pPr>
              <w:pStyle w:val="TAL"/>
              <w:rPr>
                <w:lang w:eastAsia="en-US"/>
              </w:rPr>
            </w:pPr>
            <w:r w:rsidRPr="008F6F4F">
              <w:rPr>
                <w:lang w:eastAsia="en-US"/>
              </w:rPr>
              <w:t>2713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C91D9"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F3FC76"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92869" w14:textId="77777777" w:rsidR="004335ED" w:rsidRPr="00DD6CFB" w:rsidRDefault="004335ED" w:rsidP="000D75B4">
            <w:pPr>
              <w:pStyle w:val="TAL"/>
              <w:rPr>
                <w:lang w:eastAsia="en-US"/>
              </w:rPr>
            </w:pPr>
            <w:r w:rsidRPr="008F6F4F">
              <w:rPr>
                <w:lang w:eastAsia="en-US"/>
              </w:rPr>
              <w:t>Correction to Test Procedures for Switch off/Power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0338F"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564F7F2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E4A4464"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2EABAA"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7C4BA2" w14:textId="77777777" w:rsidR="004335ED" w:rsidRPr="00DD6CFB" w:rsidRDefault="004335ED" w:rsidP="000D75B4">
            <w:pPr>
              <w:pStyle w:val="TAL"/>
              <w:rPr>
                <w:lang w:eastAsia="en-US"/>
              </w:rPr>
            </w:pPr>
            <w:r w:rsidRPr="008F6F4F">
              <w:rPr>
                <w:lang w:eastAsia="en-US"/>
              </w:rPr>
              <w:t>R5-230753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E6C81" w14:textId="77777777" w:rsidR="004335ED" w:rsidRPr="00DD6CFB" w:rsidRDefault="004335ED" w:rsidP="000D75B4">
            <w:pPr>
              <w:pStyle w:val="TAL"/>
              <w:rPr>
                <w:lang w:eastAsia="en-US"/>
              </w:rPr>
            </w:pPr>
            <w:r w:rsidRPr="008F6F4F">
              <w:rPr>
                <w:lang w:eastAsia="en-US"/>
              </w:rPr>
              <w:t>2719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57BDC"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AD8F73"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4F12B" w14:textId="77777777" w:rsidR="004335ED" w:rsidRPr="00DD6CFB" w:rsidRDefault="004335ED" w:rsidP="000D75B4">
            <w:pPr>
              <w:pStyle w:val="TAL"/>
              <w:rPr>
                <w:lang w:eastAsia="en-US"/>
              </w:rPr>
            </w:pPr>
            <w:r w:rsidRPr="008F6F4F">
              <w:rPr>
                <w:lang w:eastAsia="en-US"/>
              </w:rPr>
              <w:t>Introduction or test frequencies for n46 and n96 in clause 6.2.3.1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4AF8D"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352B5A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CDC73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609731"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95298F" w14:textId="77777777" w:rsidR="004335ED" w:rsidRPr="00DD6CFB" w:rsidRDefault="004335ED" w:rsidP="000D75B4">
            <w:pPr>
              <w:pStyle w:val="TAL"/>
              <w:rPr>
                <w:lang w:eastAsia="en-US"/>
              </w:rPr>
            </w:pPr>
            <w:r w:rsidRPr="008F6F4F">
              <w:rPr>
                <w:lang w:eastAsia="en-US"/>
              </w:rPr>
              <w:t>R5-230754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84F68" w14:textId="77777777" w:rsidR="004335ED" w:rsidRPr="00DD6CFB" w:rsidRDefault="004335ED" w:rsidP="000D75B4">
            <w:pPr>
              <w:pStyle w:val="TAL"/>
              <w:rPr>
                <w:lang w:eastAsia="en-US"/>
              </w:rPr>
            </w:pPr>
            <w:r w:rsidRPr="008F6F4F">
              <w:rPr>
                <w:lang w:eastAsia="en-US"/>
              </w:rPr>
              <w:t>2720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B1762"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7CD2D6"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1131E" w14:textId="77777777" w:rsidR="004335ED" w:rsidRPr="00DD6CFB" w:rsidRDefault="004335ED" w:rsidP="000D75B4">
            <w:pPr>
              <w:pStyle w:val="TAL"/>
              <w:rPr>
                <w:lang w:eastAsia="en-US"/>
              </w:rPr>
            </w:pPr>
            <w:r w:rsidRPr="008F6F4F">
              <w:rPr>
                <w:lang w:eastAsia="en-US"/>
              </w:rPr>
              <w:t>Corrections to Annex C for test frequency calculations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224A"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253133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2E923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AD029B"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49C2FC" w14:textId="77777777" w:rsidR="004335ED" w:rsidRPr="00DD6CFB" w:rsidRDefault="004335ED" w:rsidP="000D75B4">
            <w:pPr>
              <w:pStyle w:val="TAL"/>
              <w:rPr>
                <w:lang w:eastAsia="en-US"/>
              </w:rPr>
            </w:pPr>
            <w:r w:rsidRPr="008F6F4F">
              <w:rPr>
                <w:lang w:eastAsia="en-US"/>
              </w:rPr>
              <w:t>R5-230755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A0CBF" w14:textId="77777777" w:rsidR="004335ED" w:rsidRPr="00DD6CFB" w:rsidRDefault="004335ED" w:rsidP="000D75B4">
            <w:pPr>
              <w:pStyle w:val="TAL"/>
              <w:rPr>
                <w:lang w:eastAsia="en-US"/>
              </w:rPr>
            </w:pPr>
            <w:r w:rsidRPr="008F6F4F">
              <w:rPr>
                <w:lang w:eastAsia="en-US"/>
              </w:rPr>
              <w:t>2721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57D500"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934421"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98BBD" w14:textId="77777777" w:rsidR="004335ED" w:rsidRPr="00DD6CFB" w:rsidRDefault="004335ED" w:rsidP="000D75B4">
            <w:pPr>
              <w:pStyle w:val="TAL"/>
              <w:rPr>
                <w:lang w:eastAsia="en-US"/>
              </w:rPr>
            </w:pPr>
            <w:r w:rsidRPr="008F6F4F">
              <w:rPr>
                <w:lang w:eastAsia="en-US"/>
              </w:rPr>
              <w:t xml:space="preserve">Update IE </w:t>
            </w:r>
            <w:proofErr w:type="spellStart"/>
            <w:r w:rsidRPr="008F6F4F">
              <w:rPr>
                <w:lang w:eastAsia="en-US"/>
              </w:rPr>
              <w:t>DownlinkConfigCommonSIB</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2C51F"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486F973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7F0AD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3D02457"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0EDAAC" w14:textId="77777777" w:rsidR="004335ED" w:rsidRPr="00DD6CFB" w:rsidRDefault="004335ED" w:rsidP="000D75B4">
            <w:pPr>
              <w:pStyle w:val="TAL"/>
              <w:rPr>
                <w:lang w:eastAsia="en-US"/>
              </w:rPr>
            </w:pPr>
            <w:r w:rsidRPr="008F6F4F">
              <w:rPr>
                <w:lang w:eastAsia="en-US"/>
              </w:rPr>
              <w:t>R5-230882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D3BF" w14:textId="77777777" w:rsidR="004335ED" w:rsidRPr="00DD6CFB" w:rsidRDefault="004335ED" w:rsidP="000D75B4">
            <w:pPr>
              <w:pStyle w:val="TAL"/>
              <w:rPr>
                <w:lang w:eastAsia="en-US"/>
              </w:rPr>
            </w:pPr>
            <w:r w:rsidRPr="008F6F4F">
              <w:rPr>
                <w:lang w:eastAsia="en-US"/>
              </w:rPr>
              <w:t>2723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B3295F"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46D2F7"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82312" w14:textId="77777777" w:rsidR="004335ED" w:rsidRPr="00DD6CFB" w:rsidRDefault="004335ED" w:rsidP="000D75B4">
            <w:pPr>
              <w:pStyle w:val="TAL"/>
              <w:rPr>
                <w:lang w:eastAsia="en-US"/>
              </w:rPr>
            </w:pPr>
            <w:r w:rsidRPr="008F6F4F">
              <w:rPr>
                <w:lang w:eastAsia="en-US"/>
              </w:rPr>
              <w:t>NTN test channel bandwidths for n256 and n255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66579"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66F242F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C09050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12B48A"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A4C143" w14:textId="77777777" w:rsidR="004335ED" w:rsidRPr="00DD6CFB" w:rsidRDefault="004335ED" w:rsidP="000D75B4">
            <w:pPr>
              <w:pStyle w:val="TAL"/>
              <w:rPr>
                <w:lang w:eastAsia="en-US"/>
              </w:rPr>
            </w:pPr>
            <w:r w:rsidRPr="008F6F4F">
              <w:rPr>
                <w:lang w:eastAsia="en-US"/>
              </w:rPr>
              <w:t>R5-230884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70AD8" w14:textId="77777777" w:rsidR="004335ED" w:rsidRPr="00DD6CFB" w:rsidRDefault="004335ED" w:rsidP="000D75B4">
            <w:pPr>
              <w:pStyle w:val="TAL"/>
              <w:rPr>
                <w:lang w:eastAsia="en-US"/>
              </w:rPr>
            </w:pPr>
            <w:r w:rsidRPr="008F6F4F">
              <w:rPr>
                <w:lang w:eastAsia="en-US"/>
              </w:rPr>
              <w:t>2724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87EE2A"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C89819"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7FE4ED" w14:textId="77777777" w:rsidR="004335ED" w:rsidRPr="00DD6CFB" w:rsidRDefault="004335ED" w:rsidP="000D75B4">
            <w:pPr>
              <w:pStyle w:val="TAL"/>
              <w:rPr>
                <w:lang w:eastAsia="en-US"/>
              </w:rPr>
            </w:pPr>
            <w:r w:rsidRPr="008F6F4F">
              <w:rPr>
                <w:lang w:eastAsia="en-US"/>
              </w:rPr>
              <w:t>NR NTN test frequencies for n256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E3CE0"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3EBED97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700565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FD72E4"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2D77A9" w14:textId="77777777" w:rsidR="004335ED" w:rsidRPr="00DD6CFB" w:rsidRDefault="004335ED" w:rsidP="000D75B4">
            <w:pPr>
              <w:pStyle w:val="TAL"/>
              <w:rPr>
                <w:lang w:eastAsia="en-US"/>
              </w:rPr>
            </w:pPr>
            <w:r w:rsidRPr="008F6F4F">
              <w:rPr>
                <w:lang w:eastAsia="en-US"/>
              </w:rPr>
              <w:t>R5-230897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45846" w14:textId="77777777" w:rsidR="004335ED" w:rsidRPr="00DD6CFB" w:rsidRDefault="004335ED" w:rsidP="000D75B4">
            <w:pPr>
              <w:pStyle w:val="TAL"/>
              <w:rPr>
                <w:lang w:eastAsia="en-US"/>
              </w:rPr>
            </w:pPr>
            <w:r w:rsidRPr="008F6F4F">
              <w:rPr>
                <w:lang w:eastAsia="en-US"/>
              </w:rPr>
              <w:t>2726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CB5304"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C3C9547"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76996" w14:textId="77777777" w:rsidR="004335ED" w:rsidRPr="00DD6CFB" w:rsidRDefault="004335ED" w:rsidP="000D75B4">
            <w:pPr>
              <w:pStyle w:val="TAL"/>
              <w:rPr>
                <w:lang w:eastAsia="en-US"/>
              </w:rPr>
            </w:pPr>
            <w:r w:rsidRPr="008F6F4F">
              <w:rPr>
                <w:lang w:eastAsia="en-US"/>
              </w:rPr>
              <w:t>Addition of test frequency for DC_71A_n2A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DA5A16"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493EC22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AA1535"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FC5DB5"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A3BF38" w14:textId="77777777" w:rsidR="004335ED" w:rsidRPr="00DD6CFB" w:rsidRDefault="004335ED" w:rsidP="000D75B4">
            <w:pPr>
              <w:pStyle w:val="TAL"/>
              <w:rPr>
                <w:lang w:eastAsia="en-US"/>
              </w:rPr>
            </w:pPr>
            <w:r w:rsidRPr="008F6F4F">
              <w:rPr>
                <w:lang w:eastAsia="en-US"/>
              </w:rPr>
              <w:t>R5-230966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EBB8B7" w14:textId="77777777" w:rsidR="004335ED" w:rsidRPr="00DD6CFB" w:rsidRDefault="004335ED" w:rsidP="000D75B4">
            <w:pPr>
              <w:pStyle w:val="TAL"/>
              <w:rPr>
                <w:lang w:eastAsia="en-US"/>
              </w:rPr>
            </w:pPr>
            <w:r w:rsidRPr="008F6F4F">
              <w:rPr>
                <w:lang w:eastAsia="en-US"/>
              </w:rPr>
              <w:t>2728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19F124"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44AF72"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B792F" w14:textId="77777777" w:rsidR="004335ED" w:rsidRPr="00DD6CFB" w:rsidRDefault="004335ED" w:rsidP="000D75B4">
            <w:pPr>
              <w:pStyle w:val="TAL"/>
              <w:rPr>
                <w:lang w:eastAsia="en-US"/>
              </w:rPr>
            </w:pPr>
            <w:r w:rsidRPr="008F6F4F">
              <w:rPr>
                <w:lang w:eastAsia="en-US"/>
              </w:rPr>
              <w:t xml:space="preserve">Correction to PUCCH </w:t>
            </w:r>
            <w:proofErr w:type="spellStart"/>
            <w:r w:rsidRPr="008F6F4F">
              <w:rPr>
                <w:lang w:eastAsia="en-US"/>
              </w:rPr>
              <w:t>secondHopPRB</w:t>
            </w:r>
            <w:proofErr w:type="spellEnd"/>
            <w:r w:rsidRPr="008F6F4F">
              <w:rPr>
                <w:lang w:eastAsia="en-US"/>
              </w:rPr>
              <w:t xml:space="preserve"> for RF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4F8EF"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123BA5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AAA657"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BC011E"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83A781" w14:textId="77777777" w:rsidR="004335ED" w:rsidRPr="00DD6CFB" w:rsidRDefault="004335ED" w:rsidP="000D75B4">
            <w:pPr>
              <w:pStyle w:val="TAL"/>
              <w:rPr>
                <w:lang w:eastAsia="en-US"/>
              </w:rPr>
            </w:pPr>
            <w:r w:rsidRPr="008F6F4F">
              <w:rPr>
                <w:lang w:eastAsia="en-US"/>
              </w:rPr>
              <w:t>R5-230999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DBDE8" w14:textId="77777777" w:rsidR="004335ED" w:rsidRPr="00DD6CFB" w:rsidRDefault="004335ED" w:rsidP="000D75B4">
            <w:pPr>
              <w:pStyle w:val="TAL"/>
              <w:rPr>
                <w:lang w:eastAsia="en-US"/>
              </w:rPr>
            </w:pPr>
            <w:r w:rsidRPr="008F6F4F">
              <w:rPr>
                <w:lang w:eastAsia="en-US"/>
              </w:rPr>
              <w:t>2729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B300B"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DEE9C5"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AE0E4" w14:textId="77777777" w:rsidR="004335ED" w:rsidRPr="00DD6CFB" w:rsidRDefault="004335ED" w:rsidP="000D75B4">
            <w:pPr>
              <w:pStyle w:val="TAL"/>
              <w:rPr>
                <w:lang w:eastAsia="en-US"/>
              </w:rPr>
            </w:pPr>
            <w:r w:rsidRPr="008F6F4F">
              <w:rPr>
                <w:lang w:eastAsia="en-US"/>
              </w:rPr>
              <w:t>Update IE BWP-</w:t>
            </w:r>
            <w:proofErr w:type="spellStart"/>
            <w:r w:rsidRPr="008F6F4F">
              <w:rPr>
                <w:lang w:eastAsia="en-US"/>
              </w:rPr>
              <w:t>UplinkCommon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258C2"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4962341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B1118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F9FAD9"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194760" w14:textId="77777777" w:rsidR="004335ED" w:rsidRPr="00DD6CFB" w:rsidRDefault="004335ED" w:rsidP="000D75B4">
            <w:pPr>
              <w:pStyle w:val="TAL"/>
              <w:rPr>
                <w:lang w:eastAsia="en-US"/>
              </w:rPr>
            </w:pPr>
            <w:r w:rsidRPr="008F6F4F">
              <w:rPr>
                <w:lang w:eastAsia="en-US"/>
              </w:rPr>
              <w:t>R5-231002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417FA" w14:textId="77777777" w:rsidR="004335ED" w:rsidRPr="00DD6CFB" w:rsidRDefault="004335ED" w:rsidP="000D75B4">
            <w:pPr>
              <w:pStyle w:val="TAL"/>
              <w:rPr>
                <w:lang w:eastAsia="en-US"/>
              </w:rPr>
            </w:pPr>
            <w:r w:rsidRPr="008F6F4F">
              <w:rPr>
                <w:lang w:eastAsia="en-US"/>
              </w:rPr>
              <w:t>2731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A88D16"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3978D5"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D562D" w14:textId="77777777" w:rsidR="004335ED" w:rsidRPr="00DD6CFB" w:rsidRDefault="004335ED" w:rsidP="000D75B4">
            <w:pPr>
              <w:pStyle w:val="TAL"/>
              <w:rPr>
                <w:lang w:eastAsia="en-US"/>
              </w:rPr>
            </w:pPr>
            <w:r w:rsidRPr="008F6F4F">
              <w:rPr>
                <w:lang w:eastAsia="en-US"/>
              </w:rPr>
              <w:t xml:space="preserve">Corrections to RRC Reconfiguration for </w:t>
            </w:r>
            <w:proofErr w:type="spellStart"/>
            <w:r w:rsidRPr="008F6F4F">
              <w:rPr>
                <w:lang w:eastAsia="en-US"/>
              </w:rPr>
              <w:t>SCell</w:t>
            </w:r>
            <w:proofErr w:type="spellEnd"/>
            <w:r w:rsidRPr="008F6F4F">
              <w:rPr>
                <w:lang w:eastAsia="en-US"/>
              </w:rPr>
              <w:t xml:space="preserve"> addition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FCB2C"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32BE390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765AA2" w14:textId="77777777" w:rsidR="004335ED" w:rsidRPr="00DD6CFB" w:rsidRDefault="004335ED" w:rsidP="000D75B4">
            <w:pPr>
              <w:pStyle w:val="TAL"/>
              <w:rPr>
                <w:lang w:eastAsia="en-US"/>
              </w:rPr>
            </w:pPr>
            <w:r w:rsidRPr="00DD6CFB">
              <w:rPr>
                <w:lang w:eastAsia="en-US"/>
              </w:rPr>
              <w:lastRenderedPageBreak/>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7FDCBA"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43D0A5" w14:textId="77777777" w:rsidR="004335ED" w:rsidRPr="00DD6CFB" w:rsidRDefault="004335ED" w:rsidP="000D75B4">
            <w:pPr>
              <w:pStyle w:val="TAL"/>
              <w:rPr>
                <w:lang w:eastAsia="en-US"/>
              </w:rPr>
            </w:pPr>
            <w:r w:rsidRPr="008F6F4F">
              <w:rPr>
                <w:lang w:eastAsia="en-US"/>
              </w:rPr>
              <w:t>R5-231023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81431" w14:textId="77777777" w:rsidR="004335ED" w:rsidRPr="00DD6CFB" w:rsidRDefault="004335ED" w:rsidP="000D75B4">
            <w:pPr>
              <w:pStyle w:val="TAL"/>
              <w:rPr>
                <w:lang w:eastAsia="en-US"/>
              </w:rPr>
            </w:pPr>
            <w:r w:rsidRPr="008F6F4F">
              <w:rPr>
                <w:lang w:eastAsia="en-US"/>
              </w:rPr>
              <w:t>2733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B9C3B"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4543CC"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46C412" w14:textId="77777777" w:rsidR="004335ED" w:rsidRPr="00DD6CFB" w:rsidRDefault="004335ED" w:rsidP="000D75B4">
            <w:pPr>
              <w:pStyle w:val="TAL"/>
              <w:rPr>
                <w:lang w:eastAsia="en-US"/>
              </w:rPr>
            </w:pPr>
            <w:r w:rsidRPr="008F6F4F">
              <w:rPr>
                <w:lang w:eastAsia="en-US"/>
              </w:rPr>
              <w:t>Addition of default RRC message configuration for measurement gap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CD403"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54B2C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69E9564"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D5E61F"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A0BAD" w14:textId="77777777" w:rsidR="004335ED" w:rsidRPr="00DD6CFB" w:rsidRDefault="004335ED" w:rsidP="000D75B4">
            <w:pPr>
              <w:pStyle w:val="TAL"/>
              <w:rPr>
                <w:lang w:eastAsia="en-US"/>
              </w:rPr>
            </w:pPr>
            <w:r w:rsidRPr="008F6F4F">
              <w:rPr>
                <w:lang w:eastAsia="en-US"/>
              </w:rPr>
              <w:t>R5-231079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D293" w14:textId="77777777" w:rsidR="004335ED" w:rsidRPr="00DD6CFB" w:rsidRDefault="004335ED" w:rsidP="000D75B4">
            <w:pPr>
              <w:pStyle w:val="TAL"/>
              <w:rPr>
                <w:lang w:eastAsia="en-US"/>
              </w:rPr>
            </w:pPr>
            <w:r w:rsidRPr="008F6F4F">
              <w:rPr>
                <w:lang w:eastAsia="en-US"/>
              </w:rPr>
              <w:t>2735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12C5D"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BFD941"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FE7AEA" w14:textId="77777777" w:rsidR="004335ED" w:rsidRPr="00DD6CFB" w:rsidRDefault="004335ED" w:rsidP="000D75B4">
            <w:pPr>
              <w:pStyle w:val="TAL"/>
              <w:rPr>
                <w:lang w:eastAsia="en-US"/>
              </w:rPr>
            </w:pPr>
            <w:r w:rsidRPr="008F6F4F">
              <w:rPr>
                <w:lang w:eastAsia="en-US"/>
              </w:rPr>
              <w:t>Updating test frequencies for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E36DB"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E48174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047100"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6FE3B2"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7EDD35" w14:textId="77777777" w:rsidR="004335ED" w:rsidRPr="00DD6CFB" w:rsidRDefault="004335ED" w:rsidP="000D75B4">
            <w:pPr>
              <w:pStyle w:val="TAL"/>
              <w:rPr>
                <w:lang w:eastAsia="en-US"/>
              </w:rPr>
            </w:pPr>
            <w:r w:rsidRPr="008F6F4F">
              <w:rPr>
                <w:lang w:eastAsia="en-US"/>
              </w:rPr>
              <w:t>R5-231185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92747" w14:textId="77777777" w:rsidR="004335ED" w:rsidRPr="00DD6CFB" w:rsidRDefault="004335ED" w:rsidP="000D75B4">
            <w:pPr>
              <w:pStyle w:val="TAL"/>
              <w:rPr>
                <w:lang w:eastAsia="en-US"/>
              </w:rPr>
            </w:pPr>
            <w:r w:rsidRPr="008F6F4F">
              <w:rPr>
                <w:lang w:eastAsia="en-US"/>
              </w:rPr>
              <w:t>2736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48D48"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8CEFBB"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593FA" w14:textId="77777777" w:rsidR="004335ED" w:rsidRPr="00DD6CFB" w:rsidRDefault="004335ED" w:rsidP="000D75B4">
            <w:pPr>
              <w:pStyle w:val="TAL"/>
              <w:rPr>
                <w:lang w:eastAsia="en-US"/>
              </w:rPr>
            </w:pPr>
            <w:r w:rsidRPr="008F6F4F">
              <w:rPr>
                <w:lang w:eastAsia="en-US"/>
              </w:rPr>
              <w:t>Correction to PDU SESSION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ABCC1"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5DC2A5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B1A622"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3F27C3"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553A2" w14:textId="77777777" w:rsidR="004335ED" w:rsidRPr="00DD6CFB" w:rsidRDefault="004335ED" w:rsidP="000D75B4">
            <w:pPr>
              <w:pStyle w:val="TAL"/>
              <w:rPr>
                <w:lang w:eastAsia="en-US"/>
              </w:rPr>
            </w:pPr>
            <w:r w:rsidRPr="008F6F4F">
              <w:rPr>
                <w:lang w:eastAsia="en-US"/>
              </w:rPr>
              <w:t>R5-231218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647FE" w14:textId="77777777" w:rsidR="004335ED" w:rsidRPr="00DD6CFB" w:rsidRDefault="004335ED" w:rsidP="000D75B4">
            <w:pPr>
              <w:pStyle w:val="TAL"/>
              <w:rPr>
                <w:lang w:eastAsia="en-US"/>
              </w:rPr>
            </w:pPr>
            <w:r w:rsidRPr="008F6F4F">
              <w:rPr>
                <w:lang w:eastAsia="en-US"/>
              </w:rPr>
              <w:t>2737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C4A274"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992B68"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32AF2" w14:textId="77777777" w:rsidR="004335ED" w:rsidRPr="00DD6CFB" w:rsidRDefault="004335ED" w:rsidP="000D75B4">
            <w:pPr>
              <w:pStyle w:val="TAL"/>
              <w:rPr>
                <w:lang w:eastAsia="en-US"/>
              </w:rPr>
            </w:pPr>
            <w:r w:rsidRPr="008F6F4F">
              <w:rPr>
                <w:lang w:eastAsia="en-US"/>
              </w:rPr>
              <w:t>Add condition to activate dedicated BWP to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34AA0"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C2E8C0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4A933F"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FF8931"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3EE434" w14:textId="77777777" w:rsidR="004335ED" w:rsidRPr="00DD6CFB" w:rsidRDefault="004335ED" w:rsidP="000D75B4">
            <w:pPr>
              <w:pStyle w:val="TAL"/>
              <w:rPr>
                <w:lang w:eastAsia="en-US"/>
              </w:rPr>
            </w:pPr>
            <w:r w:rsidRPr="008F6F4F">
              <w:rPr>
                <w:lang w:eastAsia="en-US"/>
              </w:rPr>
              <w:t>R5-231219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5A311" w14:textId="77777777" w:rsidR="004335ED" w:rsidRPr="00DD6CFB" w:rsidRDefault="004335ED" w:rsidP="000D75B4">
            <w:pPr>
              <w:pStyle w:val="TAL"/>
              <w:rPr>
                <w:lang w:eastAsia="en-US"/>
              </w:rPr>
            </w:pPr>
            <w:r w:rsidRPr="008F6F4F">
              <w:rPr>
                <w:lang w:eastAsia="en-US"/>
              </w:rPr>
              <w:t>2738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0D8688"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EF1AED"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8B1F7" w14:textId="77777777" w:rsidR="004335ED" w:rsidRPr="00DD6CFB" w:rsidRDefault="004335ED" w:rsidP="000D75B4">
            <w:pPr>
              <w:pStyle w:val="TAL"/>
              <w:rPr>
                <w:lang w:eastAsia="en-US"/>
              </w:rPr>
            </w:pPr>
            <w:r w:rsidRPr="008F6F4F">
              <w:rPr>
                <w:lang w:eastAsia="en-US"/>
              </w:rPr>
              <w:t xml:space="preserve">Addition of scheduling information for high accuracy GNSS </w:t>
            </w:r>
            <w:proofErr w:type="spellStart"/>
            <w:r w:rsidRPr="008F6F4F">
              <w:rPr>
                <w:lang w:eastAsia="en-US"/>
              </w:rPr>
              <w:t>posSibTypes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02F98"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8F74F8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0BF7A2F"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BF1E09"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F02B9D" w14:textId="77777777" w:rsidR="004335ED" w:rsidRPr="00DD6CFB" w:rsidRDefault="004335ED" w:rsidP="000D75B4">
            <w:pPr>
              <w:pStyle w:val="TAL"/>
              <w:rPr>
                <w:lang w:eastAsia="en-US"/>
              </w:rPr>
            </w:pPr>
            <w:r w:rsidRPr="008F6F4F">
              <w:rPr>
                <w:lang w:eastAsia="en-US"/>
              </w:rPr>
              <w:t>R5-231227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6190C" w14:textId="77777777" w:rsidR="004335ED" w:rsidRPr="00DD6CFB" w:rsidRDefault="004335ED" w:rsidP="000D75B4">
            <w:pPr>
              <w:pStyle w:val="TAL"/>
              <w:rPr>
                <w:lang w:eastAsia="en-US"/>
              </w:rPr>
            </w:pPr>
            <w:r w:rsidRPr="008F6F4F">
              <w:rPr>
                <w:lang w:eastAsia="en-US"/>
              </w:rPr>
              <w:t>2739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BBDAAB"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C0AEF5"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4C8DE" w14:textId="77777777" w:rsidR="004335ED" w:rsidRPr="00DD6CFB" w:rsidRDefault="004335ED" w:rsidP="000D75B4">
            <w:pPr>
              <w:pStyle w:val="TAL"/>
              <w:rPr>
                <w:lang w:eastAsia="en-US"/>
              </w:rPr>
            </w:pPr>
            <w:r w:rsidRPr="008F6F4F">
              <w:rPr>
                <w:lang w:eastAsia="en-US"/>
              </w:rPr>
              <w:t>Introduction of CA_n41A-n71A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ABAA7"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51BEF09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B2534B"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24414"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6A9951" w14:textId="77777777" w:rsidR="004335ED" w:rsidRPr="00DD6CFB" w:rsidRDefault="004335ED" w:rsidP="000D75B4">
            <w:pPr>
              <w:pStyle w:val="TAL"/>
              <w:rPr>
                <w:lang w:eastAsia="en-US"/>
              </w:rPr>
            </w:pPr>
            <w:r w:rsidRPr="008F6F4F">
              <w:rPr>
                <w:lang w:eastAsia="en-US"/>
              </w:rPr>
              <w:t>R5-231236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8A167" w14:textId="77777777" w:rsidR="004335ED" w:rsidRPr="00DD6CFB" w:rsidRDefault="004335ED" w:rsidP="000D75B4">
            <w:pPr>
              <w:pStyle w:val="TAL"/>
              <w:rPr>
                <w:lang w:eastAsia="en-US"/>
              </w:rPr>
            </w:pPr>
            <w:r w:rsidRPr="008F6F4F">
              <w:rPr>
                <w:lang w:eastAsia="en-US"/>
              </w:rPr>
              <w:t>2744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A4B253"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5A060D"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E9C6" w14:textId="77777777" w:rsidR="004335ED" w:rsidRPr="00DD6CFB" w:rsidRDefault="004335ED" w:rsidP="000D75B4">
            <w:pPr>
              <w:pStyle w:val="TAL"/>
              <w:rPr>
                <w:lang w:eastAsia="en-US"/>
              </w:rPr>
            </w:pPr>
            <w:r w:rsidRPr="008F6F4F">
              <w:rPr>
                <w:lang w:eastAsia="en-US"/>
              </w:rPr>
              <w:t>Update IE NPN-</w:t>
            </w:r>
            <w:proofErr w:type="spellStart"/>
            <w:r w:rsidRPr="008F6F4F">
              <w:rPr>
                <w:lang w:eastAsia="en-US"/>
              </w:rPr>
              <w:t>IdentityInfoList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354F4"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6928F4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52032BC"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472F63"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F1C1AE" w14:textId="77777777" w:rsidR="004335ED" w:rsidRPr="00DD6CFB" w:rsidRDefault="004335ED" w:rsidP="000D75B4">
            <w:pPr>
              <w:pStyle w:val="TAL"/>
              <w:rPr>
                <w:lang w:eastAsia="en-US"/>
              </w:rPr>
            </w:pPr>
            <w:r w:rsidRPr="008F6F4F">
              <w:rPr>
                <w:lang w:eastAsia="en-US"/>
              </w:rPr>
              <w:t>R5-231243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00C72" w14:textId="77777777" w:rsidR="004335ED" w:rsidRPr="00DD6CFB" w:rsidRDefault="004335ED" w:rsidP="000D75B4">
            <w:pPr>
              <w:pStyle w:val="TAL"/>
              <w:rPr>
                <w:lang w:eastAsia="en-US"/>
              </w:rPr>
            </w:pPr>
            <w:r w:rsidRPr="008F6F4F">
              <w:rPr>
                <w:lang w:eastAsia="en-US"/>
              </w:rPr>
              <w:t>2747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0A6243" w14:textId="77777777" w:rsidR="004335ED" w:rsidRPr="00DD6CFB" w:rsidRDefault="004335ED" w:rsidP="000D75B4">
            <w:pPr>
              <w:pStyle w:val="TAL"/>
              <w:rPr>
                <w:lang w:eastAsia="en-US"/>
              </w:rPr>
            </w:pPr>
            <w:r w:rsidRPr="008F6F4F">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6846BC"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E5C16" w14:textId="77777777" w:rsidR="004335ED" w:rsidRPr="00DD6CFB" w:rsidRDefault="004335ED" w:rsidP="000D75B4">
            <w:pPr>
              <w:pStyle w:val="TAL"/>
              <w:rPr>
                <w:lang w:eastAsia="en-US"/>
              </w:rPr>
            </w:pPr>
            <w:r w:rsidRPr="008F6F4F">
              <w:rPr>
                <w:lang w:eastAsia="en-US"/>
              </w:rPr>
              <w:t>Test frequencies update for bands n8 and n25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F8B8A"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68D0F8F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3488F4B"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AE2BBA"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D06599" w14:textId="77777777" w:rsidR="004335ED" w:rsidRPr="00DD6CFB" w:rsidRDefault="004335ED" w:rsidP="000D75B4">
            <w:pPr>
              <w:pStyle w:val="TAL"/>
              <w:rPr>
                <w:lang w:eastAsia="en-US"/>
              </w:rPr>
            </w:pPr>
            <w:r w:rsidRPr="008F6F4F">
              <w:rPr>
                <w:lang w:eastAsia="en-US"/>
              </w:rPr>
              <w:t>R5-231399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6F21" w14:textId="77777777" w:rsidR="004335ED" w:rsidRPr="00DD6CFB" w:rsidRDefault="004335ED" w:rsidP="000D75B4">
            <w:pPr>
              <w:pStyle w:val="TAL"/>
              <w:rPr>
                <w:lang w:eastAsia="en-US"/>
              </w:rPr>
            </w:pPr>
            <w:r w:rsidRPr="008F6F4F">
              <w:rPr>
                <w:lang w:eastAsia="en-US"/>
              </w:rPr>
              <w:t>2722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7228F2"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998B60"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4DC4E" w14:textId="77777777" w:rsidR="004335ED" w:rsidRPr="00DD6CFB" w:rsidRDefault="004335ED" w:rsidP="000D75B4">
            <w:pPr>
              <w:pStyle w:val="TAL"/>
              <w:rPr>
                <w:lang w:eastAsia="en-US"/>
              </w:rPr>
            </w:pPr>
            <w:r w:rsidRPr="008F6F4F">
              <w:rPr>
                <w:lang w:eastAsia="en-US"/>
              </w:rPr>
              <w:t xml:space="preserve">Add IEs </w:t>
            </w:r>
            <w:proofErr w:type="spellStart"/>
            <w:r w:rsidRPr="008F6F4F">
              <w:rPr>
                <w:lang w:eastAsia="en-US"/>
              </w:rPr>
              <w:t>PathlossReferenceRS</w:t>
            </w:r>
            <w:proofErr w:type="spellEnd"/>
            <w:r w:rsidRPr="008F6F4F">
              <w:rPr>
                <w:lang w:eastAsia="en-US"/>
              </w:rPr>
              <w:t xml:space="preserve"> and </w:t>
            </w:r>
            <w:proofErr w:type="spellStart"/>
            <w:r w:rsidRPr="008F6F4F">
              <w:rPr>
                <w:lang w:eastAsia="en-US"/>
              </w:rPr>
              <w:t>PathlossReferenceRS</w:t>
            </w:r>
            <w:proofErr w:type="spellEnd"/>
            <w:r w:rsidRPr="008F6F4F">
              <w:rPr>
                <w:lang w:eastAsia="en-US"/>
              </w:rPr>
              <w: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494E6"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3B25DA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ED2661"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E6259D"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DD1BA" w14:textId="77777777" w:rsidR="004335ED" w:rsidRPr="00DD6CFB" w:rsidRDefault="004335ED" w:rsidP="000D75B4">
            <w:pPr>
              <w:pStyle w:val="TAL"/>
              <w:rPr>
                <w:lang w:eastAsia="en-US"/>
              </w:rPr>
            </w:pPr>
            <w:r w:rsidRPr="008F6F4F">
              <w:rPr>
                <w:lang w:eastAsia="en-US"/>
              </w:rPr>
              <w:t>R5-231423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904E" w14:textId="77777777" w:rsidR="004335ED" w:rsidRPr="00DD6CFB" w:rsidRDefault="004335ED" w:rsidP="000D75B4">
            <w:pPr>
              <w:pStyle w:val="TAL"/>
              <w:rPr>
                <w:lang w:eastAsia="en-US"/>
              </w:rPr>
            </w:pPr>
            <w:r w:rsidRPr="008F6F4F">
              <w:rPr>
                <w:lang w:eastAsia="en-US"/>
              </w:rPr>
              <w:t>2701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E3E1F7"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60B492"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C17FC" w14:textId="77777777" w:rsidR="004335ED" w:rsidRPr="00DD6CFB" w:rsidRDefault="004335ED" w:rsidP="000D75B4">
            <w:pPr>
              <w:pStyle w:val="TAL"/>
              <w:rPr>
                <w:lang w:eastAsia="en-US"/>
              </w:rPr>
            </w:pPr>
            <w:r w:rsidRPr="008F6F4F">
              <w:rPr>
                <w:lang w:eastAsia="en-US"/>
              </w:rPr>
              <w:t>Correction to PHY parameters for SL mode 1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0FB4F"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50BA8B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3FCB57"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68A571"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9FBBE9" w14:textId="77777777" w:rsidR="004335ED" w:rsidRPr="00DD6CFB" w:rsidRDefault="004335ED" w:rsidP="000D75B4">
            <w:pPr>
              <w:pStyle w:val="TAL"/>
              <w:rPr>
                <w:lang w:eastAsia="en-US"/>
              </w:rPr>
            </w:pPr>
            <w:r w:rsidRPr="008F6F4F">
              <w:rPr>
                <w:lang w:eastAsia="en-US"/>
              </w:rPr>
              <w:t>R5-231424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8CE03" w14:textId="77777777" w:rsidR="004335ED" w:rsidRPr="00DD6CFB" w:rsidRDefault="004335ED" w:rsidP="000D75B4">
            <w:pPr>
              <w:pStyle w:val="TAL"/>
              <w:rPr>
                <w:lang w:eastAsia="en-US"/>
              </w:rPr>
            </w:pPr>
            <w:r w:rsidRPr="008F6F4F">
              <w:rPr>
                <w:lang w:eastAsia="en-US"/>
              </w:rPr>
              <w:t>2702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40003"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815267"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2EEB1" w14:textId="77777777" w:rsidR="004335ED" w:rsidRPr="00DD6CFB" w:rsidRDefault="004335ED" w:rsidP="000D75B4">
            <w:pPr>
              <w:pStyle w:val="TAL"/>
              <w:rPr>
                <w:lang w:eastAsia="en-US"/>
              </w:rPr>
            </w:pPr>
            <w:r w:rsidRPr="008F6F4F">
              <w:rPr>
                <w:lang w:eastAsia="en-US"/>
              </w:rPr>
              <w:t>Correction to RRC IEs for SL mode 1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BDBC3"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1FB9FB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7548F1"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7C0982"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5B6C3" w14:textId="77777777" w:rsidR="004335ED" w:rsidRPr="00DD6CFB" w:rsidRDefault="004335ED" w:rsidP="000D75B4">
            <w:pPr>
              <w:pStyle w:val="TAL"/>
              <w:rPr>
                <w:lang w:eastAsia="en-US"/>
              </w:rPr>
            </w:pPr>
            <w:r w:rsidRPr="008F6F4F">
              <w:rPr>
                <w:lang w:eastAsia="en-US"/>
              </w:rPr>
              <w:t>R5-231447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3E78" w14:textId="77777777" w:rsidR="004335ED" w:rsidRPr="00DD6CFB" w:rsidRDefault="004335ED" w:rsidP="000D75B4">
            <w:pPr>
              <w:pStyle w:val="TAL"/>
              <w:rPr>
                <w:lang w:eastAsia="en-US"/>
              </w:rPr>
            </w:pPr>
            <w:r w:rsidRPr="008F6F4F">
              <w:rPr>
                <w:lang w:eastAsia="en-US"/>
              </w:rPr>
              <w:t>2695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863D16"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E25761"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EC44F" w14:textId="77777777" w:rsidR="004335ED" w:rsidRPr="00DD6CFB" w:rsidRDefault="004335ED" w:rsidP="000D75B4">
            <w:pPr>
              <w:pStyle w:val="TAL"/>
              <w:rPr>
                <w:lang w:eastAsia="en-US"/>
              </w:rPr>
            </w:pPr>
            <w:r w:rsidRPr="008F6F4F">
              <w:rPr>
                <w:lang w:eastAsia="en-US"/>
              </w:rPr>
              <w:t>Addition of CG SDT Configuration message contents for 3GPP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DDAA6"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8C7165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00BDF5"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8423F6"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648AE7" w14:textId="77777777" w:rsidR="004335ED" w:rsidRPr="00DD6CFB" w:rsidRDefault="004335ED" w:rsidP="000D75B4">
            <w:pPr>
              <w:pStyle w:val="TAL"/>
              <w:rPr>
                <w:lang w:eastAsia="en-US"/>
              </w:rPr>
            </w:pPr>
            <w:r w:rsidRPr="008F6F4F">
              <w:rPr>
                <w:lang w:eastAsia="en-US"/>
              </w:rPr>
              <w:t>R5-231448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1A765" w14:textId="77777777" w:rsidR="004335ED" w:rsidRPr="00DD6CFB" w:rsidRDefault="004335ED" w:rsidP="000D75B4">
            <w:pPr>
              <w:pStyle w:val="TAL"/>
              <w:rPr>
                <w:lang w:eastAsia="en-US"/>
              </w:rPr>
            </w:pPr>
            <w:r w:rsidRPr="008F6F4F">
              <w:rPr>
                <w:lang w:eastAsia="en-US"/>
              </w:rPr>
              <w:t>2727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EFA19D"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17C84B"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BD14A" w14:textId="77777777" w:rsidR="004335ED" w:rsidRPr="00DD6CFB" w:rsidRDefault="004335ED" w:rsidP="000D75B4">
            <w:pPr>
              <w:pStyle w:val="TAL"/>
              <w:rPr>
                <w:lang w:eastAsia="en-US"/>
              </w:rPr>
            </w:pPr>
            <w:r w:rsidRPr="008F6F4F">
              <w:rPr>
                <w:lang w:eastAsia="en-US"/>
              </w:rPr>
              <w:t>Update of the contents of RRC messages for L2 U2N relay related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90163"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15E028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B01C1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3238CE"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A1540" w14:textId="77777777" w:rsidR="004335ED" w:rsidRPr="00DD6CFB" w:rsidRDefault="004335ED" w:rsidP="000D75B4">
            <w:pPr>
              <w:pStyle w:val="TAL"/>
              <w:rPr>
                <w:lang w:eastAsia="en-US"/>
              </w:rPr>
            </w:pPr>
            <w:r w:rsidRPr="008F6F4F">
              <w:rPr>
                <w:lang w:eastAsia="en-US"/>
              </w:rPr>
              <w:t>R5-231453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DE6A1" w14:textId="77777777" w:rsidR="004335ED" w:rsidRPr="00DD6CFB" w:rsidRDefault="004335ED" w:rsidP="000D75B4">
            <w:pPr>
              <w:pStyle w:val="TAL"/>
              <w:rPr>
                <w:lang w:eastAsia="en-US"/>
              </w:rPr>
            </w:pPr>
            <w:r w:rsidRPr="008F6F4F">
              <w:rPr>
                <w:lang w:eastAsia="en-US"/>
              </w:rPr>
              <w:t>2750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159909"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9CD35A"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64D873" w14:textId="77777777" w:rsidR="004335ED" w:rsidRPr="00DD6CFB" w:rsidRDefault="004335ED" w:rsidP="000D75B4">
            <w:pPr>
              <w:pStyle w:val="TAL"/>
              <w:rPr>
                <w:lang w:eastAsia="en-US"/>
              </w:rPr>
            </w:pPr>
            <w:r w:rsidRPr="008F6F4F">
              <w:rPr>
                <w:lang w:eastAsia="en-US"/>
              </w:rPr>
              <w:t>Adding default contents for SIB17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06275"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3F1C40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9522E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68FAF7"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70CA05" w14:textId="77777777" w:rsidR="004335ED" w:rsidRPr="00DD6CFB" w:rsidRDefault="004335ED" w:rsidP="000D75B4">
            <w:pPr>
              <w:pStyle w:val="TAL"/>
              <w:rPr>
                <w:lang w:eastAsia="en-US"/>
              </w:rPr>
            </w:pPr>
            <w:r w:rsidRPr="008F6F4F">
              <w:rPr>
                <w:lang w:eastAsia="en-US"/>
              </w:rPr>
              <w:t>R5-231461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F810" w14:textId="77777777" w:rsidR="004335ED" w:rsidRPr="00DD6CFB" w:rsidRDefault="004335ED" w:rsidP="000D75B4">
            <w:pPr>
              <w:pStyle w:val="TAL"/>
              <w:rPr>
                <w:lang w:eastAsia="en-US"/>
              </w:rPr>
            </w:pPr>
            <w:r w:rsidRPr="008F6F4F">
              <w:rPr>
                <w:lang w:eastAsia="en-US"/>
              </w:rPr>
              <w:t>2716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F333E9"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1B5107"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05C27" w14:textId="77777777" w:rsidR="004335ED" w:rsidRPr="00DD6CFB" w:rsidRDefault="004335ED" w:rsidP="000D75B4">
            <w:pPr>
              <w:pStyle w:val="TAL"/>
              <w:rPr>
                <w:lang w:eastAsia="en-US"/>
              </w:rPr>
            </w:pPr>
            <w:r w:rsidRPr="008F6F4F">
              <w:rPr>
                <w:lang w:eastAsia="en-US"/>
              </w:rPr>
              <w:t xml:space="preserve">Addition of System information combination for Rel-17 </w:t>
            </w:r>
            <w:proofErr w:type="spellStart"/>
            <w:r w:rsidRPr="008F6F4F">
              <w:rPr>
                <w:lang w:eastAsia="en-US"/>
              </w:rPr>
              <w:t>eNPN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BF924"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09273D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FA143E"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E73DF4"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4092A9" w14:textId="77777777" w:rsidR="004335ED" w:rsidRPr="00DD6CFB" w:rsidRDefault="004335ED" w:rsidP="000D75B4">
            <w:pPr>
              <w:pStyle w:val="TAL"/>
              <w:rPr>
                <w:lang w:eastAsia="en-US"/>
              </w:rPr>
            </w:pPr>
            <w:r w:rsidRPr="008F6F4F">
              <w:rPr>
                <w:lang w:eastAsia="en-US"/>
              </w:rPr>
              <w:t>R5-231467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08C8" w14:textId="77777777" w:rsidR="004335ED" w:rsidRPr="00DD6CFB" w:rsidRDefault="004335ED" w:rsidP="000D75B4">
            <w:pPr>
              <w:pStyle w:val="TAL"/>
              <w:rPr>
                <w:lang w:eastAsia="en-US"/>
              </w:rPr>
            </w:pPr>
            <w:r w:rsidRPr="008F6F4F">
              <w:rPr>
                <w:lang w:eastAsia="en-US"/>
              </w:rPr>
              <w:t>2707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89AA6"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C1D9C6"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C3C7F" w14:textId="77777777" w:rsidR="004335ED" w:rsidRPr="00DD6CFB" w:rsidRDefault="004335ED" w:rsidP="000D75B4">
            <w:pPr>
              <w:pStyle w:val="TAL"/>
              <w:rPr>
                <w:lang w:eastAsia="en-US"/>
              </w:rPr>
            </w:pPr>
            <w:r w:rsidRPr="008F6F4F">
              <w:rPr>
                <w:lang w:eastAsia="en-US"/>
              </w:rPr>
              <w:t>Addition of Procedure for MBS Multicast session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9BD7C"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14FE027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177CFD4"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6CC7E4"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D416E" w14:textId="77777777" w:rsidR="004335ED" w:rsidRPr="00DD6CFB" w:rsidRDefault="004335ED" w:rsidP="000D75B4">
            <w:pPr>
              <w:pStyle w:val="TAL"/>
              <w:rPr>
                <w:lang w:eastAsia="en-US"/>
              </w:rPr>
            </w:pPr>
            <w:r w:rsidRPr="008F6F4F">
              <w:rPr>
                <w:lang w:eastAsia="en-US"/>
              </w:rPr>
              <w:t>R5-231468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3FD5E" w14:textId="77777777" w:rsidR="004335ED" w:rsidRPr="00DD6CFB" w:rsidRDefault="004335ED" w:rsidP="000D75B4">
            <w:pPr>
              <w:pStyle w:val="TAL"/>
              <w:rPr>
                <w:lang w:eastAsia="en-US"/>
              </w:rPr>
            </w:pPr>
            <w:r w:rsidRPr="008F6F4F">
              <w:rPr>
                <w:lang w:eastAsia="en-US"/>
              </w:rPr>
              <w:t>2708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1BC1E9"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EADB69"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04E33" w14:textId="77777777" w:rsidR="004335ED" w:rsidRPr="00DD6CFB" w:rsidRDefault="004335ED" w:rsidP="000D75B4">
            <w:pPr>
              <w:pStyle w:val="TAL"/>
              <w:rPr>
                <w:lang w:eastAsia="en-US"/>
              </w:rPr>
            </w:pPr>
            <w:r w:rsidRPr="008F6F4F">
              <w:rPr>
                <w:lang w:eastAsia="en-US"/>
              </w:rPr>
              <w:t>Update of Contents of Paging for Multicast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4A22B"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5B3A2D9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FB18DEE"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9EE996"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3D85D" w14:textId="77777777" w:rsidR="004335ED" w:rsidRPr="00DD6CFB" w:rsidRDefault="004335ED" w:rsidP="000D75B4">
            <w:pPr>
              <w:pStyle w:val="TAL"/>
              <w:rPr>
                <w:lang w:eastAsia="en-US"/>
              </w:rPr>
            </w:pPr>
            <w:r w:rsidRPr="008F6F4F">
              <w:rPr>
                <w:lang w:eastAsia="en-US"/>
              </w:rPr>
              <w:t>R5-231469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03C74" w14:textId="77777777" w:rsidR="004335ED" w:rsidRPr="00DD6CFB" w:rsidRDefault="004335ED" w:rsidP="000D75B4">
            <w:pPr>
              <w:pStyle w:val="TAL"/>
              <w:rPr>
                <w:lang w:eastAsia="en-US"/>
              </w:rPr>
            </w:pPr>
            <w:r w:rsidRPr="008F6F4F">
              <w:rPr>
                <w:lang w:eastAsia="en-US"/>
              </w:rPr>
              <w:t>2709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5C11B9"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20A90B"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1E5BC" w14:textId="77777777" w:rsidR="004335ED" w:rsidRPr="00DD6CFB" w:rsidRDefault="004335ED" w:rsidP="000D75B4">
            <w:pPr>
              <w:pStyle w:val="TAL"/>
              <w:rPr>
                <w:lang w:eastAsia="en-US"/>
              </w:rPr>
            </w:pPr>
            <w:r w:rsidRPr="008F6F4F">
              <w:rPr>
                <w:lang w:eastAsia="en-US"/>
              </w:rPr>
              <w:t>Correction of CLOSE UE TEST LOOP message for Loop Mode 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735DE"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01FF713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F3A63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3C5F4D"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20E637" w14:textId="77777777" w:rsidR="004335ED" w:rsidRPr="00DD6CFB" w:rsidRDefault="004335ED" w:rsidP="000D75B4">
            <w:pPr>
              <w:pStyle w:val="TAL"/>
              <w:rPr>
                <w:lang w:eastAsia="en-US"/>
              </w:rPr>
            </w:pPr>
            <w:r w:rsidRPr="008F6F4F">
              <w:rPr>
                <w:lang w:eastAsia="en-US"/>
              </w:rPr>
              <w:t>R5-231470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C45" w14:textId="77777777" w:rsidR="004335ED" w:rsidRPr="00DD6CFB" w:rsidRDefault="004335ED" w:rsidP="000D75B4">
            <w:pPr>
              <w:pStyle w:val="TAL"/>
              <w:rPr>
                <w:lang w:eastAsia="en-US"/>
              </w:rPr>
            </w:pPr>
            <w:r w:rsidRPr="008F6F4F">
              <w:rPr>
                <w:lang w:eastAsia="en-US"/>
              </w:rPr>
              <w:t>2710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E070F"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31BC0A"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7B390" w14:textId="77777777" w:rsidR="004335ED" w:rsidRPr="00DD6CFB" w:rsidRDefault="004335ED" w:rsidP="000D75B4">
            <w:pPr>
              <w:pStyle w:val="TAL"/>
              <w:rPr>
                <w:lang w:eastAsia="en-US"/>
              </w:rPr>
            </w:pPr>
            <w:r w:rsidRPr="008F6F4F">
              <w:rPr>
                <w:lang w:eastAsia="en-US"/>
              </w:rPr>
              <w:t>Correction of PDCP-Config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04C65"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3674A8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FA64EF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308F0F"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ED12CE" w14:textId="77777777" w:rsidR="004335ED" w:rsidRPr="00DD6CFB" w:rsidRDefault="004335ED" w:rsidP="000D75B4">
            <w:pPr>
              <w:pStyle w:val="TAL"/>
              <w:rPr>
                <w:lang w:eastAsia="en-US"/>
              </w:rPr>
            </w:pPr>
            <w:r w:rsidRPr="008F6F4F">
              <w:rPr>
                <w:lang w:eastAsia="en-US"/>
              </w:rPr>
              <w:t>R5-231471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7594E" w14:textId="77777777" w:rsidR="004335ED" w:rsidRPr="00DD6CFB" w:rsidRDefault="004335ED" w:rsidP="000D75B4">
            <w:pPr>
              <w:pStyle w:val="TAL"/>
              <w:rPr>
                <w:lang w:eastAsia="en-US"/>
              </w:rPr>
            </w:pPr>
            <w:r w:rsidRPr="008F6F4F">
              <w:rPr>
                <w:lang w:eastAsia="en-US"/>
              </w:rPr>
              <w:t>2711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29D176"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558AB0"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64E36" w14:textId="77777777" w:rsidR="004335ED" w:rsidRPr="00DD6CFB" w:rsidRDefault="004335ED" w:rsidP="000D75B4">
            <w:pPr>
              <w:pStyle w:val="TAL"/>
              <w:rPr>
                <w:lang w:eastAsia="en-US"/>
              </w:rPr>
            </w:pPr>
            <w:r w:rsidRPr="008F6F4F">
              <w:rPr>
                <w:lang w:eastAsia="en-US"/>
              </w:rPr>
              <w:t>Correction of RadioBearerConfig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36A60"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17B7A3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483A9A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107144"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D61260" w14:textId="77777777" w:rsidR="004335ED" w:rsidRPr="00DD6CFB" w:rsidRDefault="004335ED" w:rsidP="000D75B4">
            <w:pPr>
              <w:pStyle w:val="TAL"/>
              <w:rPr>
                <w:lang w:eastAsia="en-US"/>
              </w:rPr>
            </w:pPr>
            <w:r w:rsidRPr="008F6F4F">
              <w:rPr>
                <w:lang w:eastAsia="en-US"/>
              </w:rPr>
              <w:t>R5-231472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AA17" w14:textId="77777777" w:rsidR="004335ED" w:rsidRPr="00DD6CFB" w:rsidRDefault="004335ED" w:rsidP="000D75B4">
            <w:pPr>
              <w:pStyle w:val="TAL"/>
              <w:rPr>
                <w:lang w:eastAsia="en-US"/>
              </w:rPr>
            </w:pPr>
            <w:r w:rsidRPr="008F6F4F">
              <w:rPr>
                <w:lang w:eastAsia="en-US"/>
              </w:rPr>
              <w:t>2712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1D8F"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BFAB53"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C67B7" w14:textId="77777777" w:rsidR="004335ED" w:rsidRPr="00DD6CFB" w:rsidRDefault="004335ED" w:rsidP="000D75B4">
            <w:pPr>
              <w:pStyle w:val="TAL"/>
              <w:rPr>
                <w:lang w:eastAsia="en-US"/>
              </w:rPr>
            </w:pPr>
            <w:r w:rsidRPr="008F6F4F">
              <w:rPr>
                <w:lang w:eastAsia="en-US"/>
              </w:rPr>
              <w:t>Correction of CellGroupConfig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3CC26"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5E5EA5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0D44F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1C54AE"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E98EF2" w14:textId="77777777" w:rsidR="004335ED" w:rsidRPr="00DD6CFB" w:rsidRDefault="004335ED" w:rsidP="000D75B4">
            <w:pPr>
              <w:pStyle w:val="TAL"/>
              <w:rPr>
                <w:lang w:eastAsia="en-US"/>
              </w:rPr>
            </w:pPr>
            <w:r w:rsidRPr="008F6F4F">
              <w:rPr>
                <w:lang w:eastAsia="en-US"/>
              </w:rPr>
              <w:t>R5-231560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DBDF2" w14:textId="77777777" w:rsidR="004335ED" w:rsidRPr="00DD6CFB" w:rsidRDefault="004335ED" w:rsidP="000D75B4">
            <w:pPr>
              <w:pStyle w:val="TAL"/>
              <w:rPr>
                <w:lang w:eastAsia="en-US"/>
              </w:rPr>
            </w:pPr>
            <w:r w:rsidRPr="008F6F4F">
              <w:rPr>
                <w:lang w:eastAsia="en-US"/>
              </w:rPr>
              <w:t>2715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0CB333"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436D8A"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CE21F2" w14:textId="77777777" w:rsidR="004335ED" w:rsidRPr="00DD6CFB" w:rsidRDefault="004335ED" w:rsidP="000D75B4">
            <w:pPr>
              <w:pStyle w:val="TAL"/>
              <w:rPr>
                <w:lang w:eastAsia="en-US"/>
              </w:rPr>
            </w:pPr>
            <w:r w:rsidRPr="008F6F4F">
              <w:rPr>
                <w:lang w:eastAsia="en-US"/>
              </w:rPr>
              <w:t xml:space="preserve">Updates to SIB1 and SIB18 for Rel-17 </w:t>
            </w:r>
            <w:proofErr w:type="spellStart"/>
            <w:r w:rsidRPr="008F6F4F">
              <w:rPr>
                <w:lang w:eastAsia="en-US"/>
              </w:rPr>
              <w:t>Enpn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F92073"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6A0AE37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0117B1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AC58C7"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D6BD50" w14:textId="77777777" w:rsidR="004335ED" w:rsidRPr="00DD6CFB" w:rsidRDefault="004335ED" w:rsidP="000D75B4">
            <w:pPr>
              <w:pStyle w:val="TAL"/>
              <w:rPr>
                <w:lang w:eastAsia="en-US"/>
              </w:rPr>
            </w:pPr>
            <w:r w:rsidRPr="008F6F4F">
              <w:rPr>
                <w:lang w:eastAsia="en-US"/>
              </w:rPr>
              <w:t>R5-231570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95292" w14:textId="77777777" w:rsidR="004335ED" w:rsidRPr="00DD6CFB" w:rsidRDefault="004335ED" w:rsidP="000D75B4">
            <w:pPr>
              <w:pStyle w:val="TAL"/>
              <w:rPr>
                <w:lang w:eastAsia="en-US"/>
              </w:rPr>
            </w:pPr>
            <w:r w:rsidRPr="008F6F4F">
              <w:rPr>
                <w:lang w:eastAsia="en-US"/>
              </w:rPr>
              <w:t>2690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5180D5"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C84465"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F4A871" w14:textId="77777777" w:rsidR="004335ED" w:rsidRPr="00DD6CFB" w:rsidRDefault="004335ED" w:rsidP="000D75B4">
            <w:pPr>
              <w:pStyle w:val="TAL"/>
              <w:rPr>
                <w:lang w:eastAsia="en-US"/>
              </w:rPr>
            </w:pPr>
            <w:r w:rsidRPr="008F6F4F">
              <w:rPr>
                <w:lang w:eastAsia="en-US"/>
              </w:rPr>
              <w:t>Update IE SIB2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EB10C"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2E49EA8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C5185C"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4449E1"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D30905" w14:textId="77777777" w:rsidR="004335ED" w:rsidRPr="00DD6CFB" w:rsidRDefault="004335ED" w:rsidP="000D75B4">
            <w:pPr>
              <w:pStyle w:val="TAL"/>
              <w:rPr>
                <w:lang w:eastAsia="en-US"/>
              </w:rPr>
            </w:pPr>
            <w:r w:rsidRPr="008F6F4F">
              <w:rPr>
                <w:lang w:eastAsia="en-US"/>
              </w:rPr>
              <w:t>R5-231571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DB4D8" w14:textId="77777777" w:rsidR="004335ED" w:rsidRPr="00DD6CFB" w:rsidRDefault="004335ED" w:rsidP="000D75B4">
            <w:pPr>
              <w:pStyle w:val="TAL"/>
              <w:rPr>
                <w:lang w:eastAsia="en-US"/>
              </w:rPr>
            </w:pPr>
            <w:r w:rsidRPr="008F6F4F">
              <w:rPr>
                <w:lang w:eastAsia="en-US"/>
              </w:rPr>
              <w:t>2706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DFACDD"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F797CA"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03D1" w14:textId="77777777" w:rsidR="004335ED" w:rsidRPr="00DD6CFB" w:rsidRDefault="004335ED" w:rsidP="000D75B4">
            <w:pPr>
              <w:pStyle w:val="TAL"/>
              <w:rPr>
                <w:lang w:eastAsia="en-US"/>
              </w:rPr>
            </w:pPr>
            <w:r w:rsidRPr="008F6F4F">
              <w:rPr>
                <w:lang w:eastAsia="en-US"/>
              </w:rPr>
              <w:t xml:space="preserve">update default message contents of </w:t>
            </w:r>
            <w:proofErr w:type="spellStart"/>
            <w:r w:rsidRPr="008F6F4F">
              <w:rPr>
                <w:lang w:eastAsia="en-US"/>
              </w:rPr>
              <w:t>MeasResults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A1DE7"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7CB58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B62A8E"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8B85AB"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93C32A" w14:textId="77777777" w:rsidR="004335ED" w:rsidRPr="00DD6CFB" w:rsidRDefault="004335ED" w:rsidP="000D75B4">
            <w:pPr>
              <w:pStyle w:val="TAL"/>
              <w:rPr>
                <w:lang w:eastAsia="en-US"/>
              </w:rPr>
            </w:pPr>
            <w:r w:rsidRPr="008F6F4F">
              <w:rPr>
                <w:lang w:eastAsia="en-US"/>
              </w:rPr>
              <w:t>R5-231577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31E7E" w14:textId="77777777" w:rsidR="004335ED" w:rsidRPr="00DD6CFB" w:rsidRDefault="004335ED" w:rsidP="000D75B4">
            <w:pPr>
              <w:pStyle w:val="TAL"/>
              <w:rPr>
                <w:lang w:eastAsia="en-US"/>
              </w:rPr>
            </w:pPr>
            <w:r w:rsidRPr="008F6F4F">
              <w:rPr>
                <w:lang w:eastAsia="en-US"/>
              </w:rPr>
              <w:t>2691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A5818B"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678D10"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B50F1" w14:textId="77777777" w:rsidR="004335ED" w:rsidRPr="00DD6CFB" w:rsidRDefault="004335ED" w:rsidP="000D75B4">
            <w:pPr>
              <w:pStyle w:val="TAL"/>
              <w:rPr>
                <w:lang w:eastAsia="en-US"/>
              </w:rPr>
            </w:pPr>
            <w:r w:rsidRPr="008F6F4F">
              <w:rPr>
                <w:lang w:eastAsia="en-US"/>
              </w:rPr>
              <w:t>Update IEs SIB11, ARFCN-</w:t>
            </w:r>
            <w:proofErr w:type="spellStart"/>
            <w:r w:rsidRPr="008F6F4F">
              <w:rPr>
                <w:lang w:eastAsia="en-US"/>
              </w:rPr>
              <w:t>ValueEUTRA</w:t>
            </w:r>
            <w:proofErr w:type="spellEnd"/>
            <w:r w:rsidRPr="008F6F4F">
              <w:rPr>
                <w:lang w:eastAsia="en-US"/>
              </w:rPr>
              <w:t xml:space="preserve">, </w:t>
            </w:r>
            <w:proofErr w:type="spellStart"/>
            <w:r w:rsidRPr="008F6F4F">
              <w:rPr>
                <w:lang w:eastAsia="en-US"/>
              </w:rPr>
              <w:t>MeasIdleConfig</w:t>
            </w:r>
            <w:proofErr w:type="spellEnd"/>
            <w:r w:rsidRPr="008F6F4F">
              <w:rPr>
                <w:lang w:eastAsia="en-US"/>
              </w:rPr>
              <w:t xml:space="preserve"> and EUTRA-</w:t>
            </w:r>
            <w:proofErr w:type="spellStart"/>
            <w:r w:rsidRPr="008F6F4F">
              <w:rPr>
                <w:lang w:eastAsia="en-US"/>
              </w:rPr>
              <w:t>PhysCellIdRange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CF4E1"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4536B0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20037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1FE6B"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A10F6" w14:textId="77777777" w:rsidR="004335ED" w:rsidRPr="00DD6CFB" w:rsidRDefault="004335ED" w:rsidP="000D75B4">
            <w:pPr>
              <w:pStyle w:val="TAL"/>
              <w:rPr>
                <w:lang w:eastAsia="en-US"/>
              </w:rPr>
            </w:pPr>
            <w:r w:rsidRPr="008F6F4F">
              <w:rPr>
                <w:lang w:eastAsia="en-US"/>
              </w:rPr>
              <w:t>R5-231603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968C9" w14:textId="77777777" w:rsidR="004335ED" w:rsidRPr="00DD6CFB" w:rsidRDefault="004335ED" w:rsidP="000D75B4">
            <w:pPr>
              <w:pStyle w:val="TAL"/>
              <w:rPr>
                <w:lang w:eastAsia="en-US"/>
              </w:rPr>
            </w:pPr>
            <w:r w:rsidRPr="008F6F4F">
              <w:rPr>
                <w:lang w:eastAsia="en-US"/>
              </w:rPr>
              <w:t>2717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E5C270"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60E6E0"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61551" w14:textId="77777777" w:rsidR="004335ED" w:rsidRPr="00DD6CFB" w:rsidRDefault="004335ED" w:rsidP="000D75B4">
            <w:pPr>
              <w:pStyle w:val="TAL"/>
              <w:rPr>
                <w:lang w:eastAsia="en-US"/>
              </w:rPr>
            </w:pPr>
            <w:r w:rsidRPr="008F6F4F">
              <w:rPr>
                <w:lang w:eastAsia="en-US"/>
              </w:rPr>
              <w:t>Correction of test frequencies for n46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C744D"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4181BD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E2961A4"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93C11E"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4955B" w14:textId="77777777" w:rsidR="004335ED" w:rsidRPr="00DD6CFB" w:rsidRDefault="004335ED" w:rsidP="000D75B4">
            <w:pPr>
              <w:pStyle w:val="TAL"/>
              <w:rPr>
                <w:lang w:eastAsia="en-US"/>
              </w:rPr>
            </w:pPr>
            <w:r w:rsidRPr="008F6F4F">
              <w:rPr>
                <w:lang w:eastAsia="en-US"/>
              </w:rPr>
              <w:t>R5-231604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2AED5" w14:textId="77777777" w:rsidR="004335ED" w:rsidRPr="00DD6CFB" w:rsidRDefault="004335ED" w:rsidP="000D75B4">
            <w:pPr>
              <w:pStyle w:val="TAL"/>
              <w:rPr>
                <w:lang w:eastAsia="en-US"/>
              </w:rPr>
            </w:pPr>
            <w:r w:rsidRPr="008F6F4F">
              <w:rPr>
                <w:lang w:eastAsia="en-US"/>
              </w:rPr>
              <w:t>2718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9F4FF"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F8CFC1"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6CEEA" w14:textId="77777777" w:rsidR="004335ED" w:rsidRPr="00DD6CFB" w:rsidRDefault="004335ED" w:rsidP="000D75B4">
            <w:pPr>
              <w:pStyle w:val="TAL"/>
              <w:rPr>
                <w:lang w:eastAsia="en-US"/>
              </w:rPr>
            </w:pPr>
            <w:r w:rsidRPr="008F6F4F">
              <w:rPr>
                <w:lang w:eastAsia="en-US"/>
              </w:rPr>
              <w:t>Correction of test frequencies for n96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CE2DE"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5DA5C3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BF1D67C"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7BE2DC8"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F5097" w14:textId="77777777" w:rsidR="004335ED" w:rsidRPr="00DD6CFB" w:rsidRDefault="004335ED" w:rsidP="000D75B4">
            <w:pPr>
              <w:pStyle w:val="TAL"/>
              <w:rPr>
                <w:lang w:eastAsia="en-US"/>
              </w:rPr>
            </w:pPr>
            <w:r w:rsidRPr="008F6F4F">
              <w:rPr>
                <w:lang w:eastAsia="en-US"/>
              </w:rPr>
              <w:t>R5-231634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358CB" w14:textId="77777777" w:rsidR="004335ED" w:rsidRPr="00DD6CFB" w:rsidRDefault="004335ED" w:rsidP="000D75B4">
            <w:pPr>
              <w:pStyle w:val="TAL"/>
              <w:rPr>
                <w:lang w:eastAsia="en-US"/>
              </w:rPr>
            </w:pPr>
            <w:r w:rsidRPr="008F6F4F">
              <w:rPr>
                <w:lang w:eastAsia="en-US"/>
              </w:rPr>
              <w:t>2694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A23678"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106172"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75A09" w14:textId="77777777" w:rsidR="004335ED" w:rsidRPr="00DD6CFB" w:rsidRDefault="004335ED" w:rsidP="000D75B4">
            <w:pPr>
              <w:pStyle w:val="TAL"/>
              <w:rPr>
                <w:lang w:eastAsia="en-US"/>
              </w:rPr>
            </w:pPr>
            <w:r w:rsidRPr="008F6F4F">
              <w:rPr>
                <w:lang w:eastAsia="en-US"/>
              </w:rPr>
              <w:t>Introduction of CA_n41A-n66A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5DC6B"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BA382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57208B"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883DA1"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B107C1" w14:textId="77777777" w:rsidR="004335ED" w:rsidRPr="00DD6CFB" w:rsidRDefault="004335ED" w:rsidP="000D75B4">
            <w:pPr>
              <w:pStyle w:val="TAL"/>
              <w:rPr>
                <w:lang w:eastAsia="en-US"/>
              </w:rPr>
            </w:pPr>
            <w:r w:rsidRPr="008F6F4F">
              <w:rPr>
                <w:lang w:eastAsia="en-US"/>
              </w:rPr>
              <w:t>R5-231792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34EC7" w14:textId="77777777" w:rsidR="004335ED" w:rsidRPr="00DD6CFB" w:rsidRDefault="004335ED" w:rsidP="000D75B4">
            <w:pPr>
              <w:pStyle w:val="TAL"/>
              <w:rPr>
                <w:lang w:eastAsia="en-US"/>
              </w:rPr>
            </w:pPr>
            <w:r w:rsidRPr="008F6F4F">
              <w:rPr>
                <w:lang w:eastAsia="en-US"/>
              </w:rPr>
              <w:t>2686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721611"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C541A0"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735A7D" w14:textId="77777777" w:rsidR="004335ED" w:rsidRPr="00DD6CFB" w:rsidRDefault="004335ED" w:rsidP="000D75B4">
            <w:pPr>
              <w:pStyle w:val="TAL"/>
              <w:rPr>
                <w:lang w:eastAsia="en-US"/>
              </w:rPr>
            </w:pPr>
            <w:r w:rsidRPr="008F6F4F">
              <w:rPr>
                <w:lang w:eastAsia="en-US"/>
              </w:rPr>
              <w:t>Update of Propagation Delay Compensation tables for UE Rx-Tx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32C33"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7C9A80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D66B9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EA86A7"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C85BE" w14:textId="77777777" w:rsidR="004335ED" w:rsidRPr="00DD6CFB" w:rsidRDefault="004335ED" w:rsidP="000D75B4">
            <w:pPr>
              <w:pStyle w:val="TAL"/>
              <w:rPr>
                <w:lang w:eastAsia="en-US"/>
              </w:rPr>
            </w:pPr>
            <w:r w:rsidRPr="008F6F4F">
              <w:rPr>
                <w:lang w:eastAsia="en-US"/>
              </w:rPr>
              <w:t>R5-231793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39207" w14:textId="77777777" w:rsidR="004335ED" w:rsidRPr="00DD6CFB" w:rsidRDefault="004335ED" w:rsidP="000D75B4">
            <w:pPr>
              <w:pStyle w:val="TAL"/>
              <w:rPr>
                <w:lang w:eastAsia="en-US"/>
              </w:rPr>
            </w:pPr>
            <w:r w:rsidRPr="008F6F4F">
              <w:rPr>
                <w:lang w:eastAsia="en-US"/>
              </w:rPr>
              <w:t>2725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76605BE"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F6EC6A"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886A8" w14:textId="77777777" w:rsidR="004335ED" w:rsidRPr="00DD6CFB" w:rsidRDefault="004335ED" w:rsidP="000D75B4">
            <w:pPr>
              <w:pStyle w:val="TAL"/>
              <w:rPr>
                <w:lang w:eastAsia="en-US"/>
              </w:rPr>
            </w:pPr>
            <w:r w:rsidRPr="008F6F4F">
              <w:rPr>
                <w:lang w:eastAsia="en-US"/>
              </w:rPr>
              <w:t>Addition of test frequencies for R16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2C775"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0A615E8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47A7B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FA1849"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826535" w14:textId="77777777" w:rsidR="004335ED" w:rsidRPr="00DD6CFB" w:rsidRDefault="004335ED" w:rsidP="000D75B4">
            <w:pPr>
              <w:pStyle w:val="TAL"/>
              <w:rPr>
                <w:lang w:eastAsia="en-US"/>
              </w:rPr>
            </w:pPr>
            <w:r w:rsidRPr="008F6F4F">
              <w:rPr>
                <w:lang w:eastAsia="en-US"/>
              </w:rPr>
              <w:t>R5-231867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1A767" w14:textId="77777777" w:rsidR="004335ED" w:rsidRPr="00DD6CFB" w:rsidRDefault="004335ED" w:rsidP="000D75B4">
            <w:pPr>
              <w:pStyle w:val="TAL"/>
              <w:rPr>
                <w:lang w:eastAsia="en-US"/>
              </w:rPr>
            </w:pPr>
            <w:r w:rsidRPr="008F6F4F">
              <w:rPr>
                <w:lang w:eastAsia="en-US"/>
              </w:rPr>
              <w:t>2693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2FEBB6"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72A865"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2E728" w14:textId="77777777" w:rsidR="004335ED" w:rsidRPr="00DD6CFB" w:rsidRDefault="004335ED" w:rsidP="000D75B4">
            <w:pPr>
              <w:pStyle w:val="TAL"/>
              <w:rPr>
                <w:lang w:eastAsia="en-US"/>
              </w:rPr>
            </w:pPr>
            <w:r w:rsidRPr="008F6F4F">
              <w:rPr>
                <w:lang w:eastAsia="en-US"/>
              </w:rPr>
              <w:t>Correction to high range reference test frequency for n66 DL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AD9C5"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4674B75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73C2D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06D0F3"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8AFD7A" w14:textId="77777777" w:rsidR="004335ED" w:rsidRPr="00DD6CFB" w:rsidRDefault="004335ED" w:rsidP="000D75B4">
            <w:pPr>
              <w:pStyle w:val="TAL"/>
              <w:rPr>
                <w:lang w:eastAsia="en-US"/>
              </w:rPr>
            </w:pPr>
            <w:r w:rsidRPr="008F6F4F">
              <w:rPr>
                <w:lang w:eastAsia="en-US"/>
              </w:rPr>
              <w:t>R5-231874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B0D42" w14:textId="77777777" w:rsidR="004335ED" w:rsidRPr="00DD6CFB" w:rsidRDefault="004335ED" w:rsidP="000D75B4">
            <w:pPr>
              <w:pStyle w:val="TAL"/>
              <w:rPr>
                <w:lang w:eastAsia="en-US"/>
              </w:rPr>
            </w:pPr>
            <w:r w:rsidRPr="008F6F4F">
              <w:rPr>
                <w:lang w:eastAsia="en-US"/>
              </w:rPr>
              <w:t>2698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A871F2"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E282A01"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04114" w14:textId="77777777" w:rsidR="004335ED" w:rsidRPr="00DD6CFB" w:rsidRDefault="004335ED" w:rsidP="000D75B4">
            <w:pPr>
              <w:pStyle w:val="TAL"/>
              <w:rPr>
                <w:lang w:eastAsia="en-US"/>
              </w:rPr>
            </w:pPr>
            <w:r w:rsidRPr="008F6F4F">
              <w:rPr>
                <w:lang w:eastAsia="en-US"/>
              </w:rPr>
              <w:t>Addition of test frequencies for new 3CC EN-DC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7881"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8F6F4F" w14:paraId="58D77D1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AA7394"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20A89D" w14:textId="77777777" w:rsidR="004335ED" w:rsidRPr="00DD6CFB" w:rsidRDefault="004335ED" w:rsidP="000D75B4">
            <w:pPr>
              <w:pStyle w:val="TAL"/>
              <w:rPr>
                <w:lang w:eastAsia="en-US"/>
              </w:rPr>
            </w:pPr>
            <w:r w:rsidRPr="00DD6CFB">
              <w:rPr>
                <w:lang w:eastAsia="en-US"/>
              </w:rPr>
              <w:t>RAN#9</w:t>
            </w:r>
            <w:r>
              <w:rPr>
                <w:lang w:eastAsia="en-US"/>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F1838D" w14:textId="77777777" w:rsidR="004335ED" w:rsidRPr="00DD6CFB" w:rsidRDefault="004335ED" w:rsidP="000D75B4">
            <w:pPr>
              <w:pStyle w:val="TAL"/>
              <w:rPr>
                <w:lang w:eastAsia="en-US"/>
              </w:rPr>
            </w:pPr>
            <w:r w:rsidRPr="008F6F4F">
              <w:rPr>
                <w:lang w:eastAsia="en-US"/>
              </w:rPr>
              <w:t>R5-231902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07D01" w14:textId="77777777" w:rsidR="004335ED" w:rsidRPr="00DD6CFB" w:rsidRDefault="004335ED" w:rsidP="000D75B4">
            <w:pPr>
              <w:pStyle w:val="TAL"/>
              <w:rPr>
                <w:lang w:eastAsia="en-US"/>
              </w:rPr>
            </w:pPr>
            <w:r w:rsidRPr="008F6F4F">
              <w:rPr>
                <w:lang w:eastAsia="en-US"/>
              </w:rPr>
              <w:t>2751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885D4" w14:textId="77777777" w:rsidR="004335ED" w:rsidRPr="00DD6CFB" w:rsidRDefault="004335ED" w:rsidP="000D75B4">
            <w:pPr>
              <w:pStyle w:val="TAL"/>
              <w:rPr>
                <w:lang w:eastAsia="en-US"/>
              </w:rPr>
            </w:pPr>
            <w:r w:rsidRPr="008F6F4F">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92D02A" w14:textId="77777777" w:rsidR="004335ED" w:rsidRPr="00DD6CFB" w:rsidRDefault="004335ED" w:rsidP="000D75B4">
            <w:pPr>
              <w:pStyle w:val="TAL"/>
              <w:rPr>
                <w:lang w:eastAsia="en-US"/>
              </w:rPr>
            </w:pPr>
            <w:r w:rsidRPr="008F6F4F">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88CF0" w14:textId="77777777" w:rsidR="004335ED" w:rsidRPr="00DD6CFB" w:rsidRDefault="004335ED" w:rsidP="000D75B4">
            <w:pPr>
              <w:pStyle w:val="TAL"/>
              <w:rPr>
                <w:lang w:eastAsia="en-US"/>
              </w:rPr>
            </w:pPr>
            <w:r w:rsidRPr="008F6F4F">
              <w:rPr>
                <w:lang w:eastAsia="en-US"/>
              </w:rPr>
              <w:t>Correction to introduce search space configuration changes for DCI_2-6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39713" w14:textId="77777777" w:rsidR="004335ED" w:rsidRPr="00DD6CFB" w:rsidRDefault="004335ED" w:rsidP="000D75B4">
            <w:pPr>
              <w:pStyle w:val="TAL"/>
              <w:rPr>
                <w:lang w:eastAsia="en-US"/>
              </w:rPr>
            </w:pPr>
            <w:r w:rsidRPr="00DD6CFB">
              <w:rPr>
                <w:lang w:eastAsia="en-US"/>
              </w:rPr>
              <w:t>17.</w:t>
            </w:r>
            <w:r>
              <w:rPr>
                <w:lang w:eastAsia="en-US"/>
              </w:rPr>
              <w:t>8</w:t>
            </w:r>
            <w:r w:rsidRPr="00DD6CFB">
              <w:rPr>
                <w:lang w:eastAsia="en-US"/>
              </w:rPr>
              <w:t>.0</w:t>
            </w:r>
          </w:p>
        </w:tc>
      </w:tr>
      <w:tr w:rsidR="004335ED" w:rsidRPr="00FF4E88" w14:paraId="269608E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E76067"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6A4954"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8BE34C" w14:textId="77777777" w:rsidR="004335ED" w:rsidRPr="00DD6CFB" w:rsidRDefault="004335ED" w:rsidP="000D75B4">
            <w:pPr>
              <w:pStyle w:val="TAL"/>
              <w:rPr>
                <w:lang w:eastAsia="en-US"/>
              </w:rPr>
            </w:pPr>
            <w:r w:rsidRPr="00FF4E88">
              <w:rPr>
                <w:lang w:eastAsia="en-US"/>
              </w:rPr>
              <w:t>R5-232056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BB4E7" w14:textId="77777777" w:rsidR="004335ED" w:rsidRPr="00DD6CFB" w:rsidRDefault="004335ED" w:rsidP="000D75B4">
            <w:pPr>
              <w:pStyle w:val="TAL"/>
              <w:rPr>
                <w:lang w:eastAsia="en-US"/>
              </w:rPr>
            </w:pPr>
            <w:r w:rsidRPr="00FF4E88">
              <w:rPr>
                <w:lang w:eastAsia="en-US"/>
              </w:rPr>
              <w:t>2752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77B0AD"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C19D83"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47B10" w14:textId="77777777" w:rsidR="004335ED" w:rsidRPr="00DD6CFB" w:rsidRDefault="004335ED" w:rsidP="000D75B4">
            <w:pPr>
              <w:pStyle w:val="TAL"/>
              <w:rPr>
                <w:lang w:eastAsia="en-US"/>
              </w:rPr>
            </w:pPr>
            <w:r w:rsidRPr="00FF4E88">
              <w:rPr>
                <w:lang w:eastAsia="en-US"/>
              </w:rPr>
              <w:t>Correction to test procedure 4.9.9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1F1CC"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6ABB4C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E09867"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438561"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60AB8A" w14:textId="77777777" w:rsidR="004335ED" w:rsidRPr="00DD6CFB" w:rsidRDefault="004335ED" w:rsidP="000D75B4">
            <w:pPr>
              <w:pStyle w:val="TAL"/>
              <w:rPr>
                <w:lang w:eastAsia="en-US"/>
              </w:rPr>
            </w:pPr>
            <w:r w:rsidRPr="00FF4E88">
              <w:rPr>
                <w:lang w:eastAsia="en-US"/>
              </w:rPr>
              <w:t>R5-232337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183AE" w14:textId="77777777" w:rsidR="004335ED" w:rsidRPr="00DD6CFB" w:rsidRDefault="004335ED" w:rsidP="000D75B4">
            <w:pPr>
              <w:pStyle w:val="TAL"/>
              <w:rPr>
                <w:lang w:eastAsia="en-US"/>
              </w:rPr>
            </w:pPr>
            <w:r w:rsidRPr="00FF4E88">
              <w:rPr>
                <w:lang w:eastAsia="en-US"/>
              </w:rPr>
              <w:t>2756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E458D0A"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40A8E0"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B76F6" w14:textId="77777777" w:rsidR="004335ED" w:rsidRPr="00DD6CFB" w:rsidRDefault="004335ED" w:rsidP="000D75B4">
            <w:pPr>
              <w:pStyle w:val="TAL"/>
              <w:rPr>
                <w:lang w:eastAsia="en-US"/>
              </w:rPr>
            </w:pPr>
            <w:r w:rsidRPr="00FF4E88">
              <w:rPr>
                <w:lang w:eastAsia="en-US"/>
              </w:rPr>
              <w:t>Addition of test frequencies for new 3CC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F902F"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3ABA3AE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761DE4"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4656FED"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837E23" w14:textId="77777777" w:rsidR="004335ED" w:rsidRPr="00DD6CFB" w:rsidRDefault="004335ED" w:rsidP="000D75B4">
            <w:pPr>
              <w:pStyle w:val="TAL"/>
              <w:rPr>
                <w:lang w:eastAsia="en-US"/>
              </w:rPr>
            </w:pPr>
            <w:r w:rsidRPr="00FF4E88">
              <w:rPr>
                <w:lang w:eastAsia="en-US"/>
              </w:rPr>
              <w:t>R5-232338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AD08B" w14:textId="77777777" w:rsidR="004335ED" w:rsidRPr="00DD6CFB" w:rsidRDefault="004335ED" w:rsidP="000D75B4">
            <w:pPr>
              <w:pStyle w:val="TAL"/>
              <w:rPr>
                <w:lang w:eastAsia="en-US"/>
              </w:rPr>
            </w:pPr>
            <w:r w:rsidRPr="00FF4E88">
              <w:rPr>
                <w:lang w:eastAsia="en-US"/>
              </w:rPr>
              <w:t>2757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F3770"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AEC6CF"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DEE9A" w14:textId="77777777" w:rsidR="004335ED" w:rsidRPr="00DD6CFB" w:rsidRDefault="004335ED" w:rsidP="000D75B4">
            <w:pPr>
              <w:pStyle w:val="TAL"/>
              <w:rPr>
                <w:lang w:eastAsia="en-US"/>
              </w:rPr>
            </w:pPr>
            <w:r w:rsidRPr="00FF4E88">
              <w:rPr>
                <w:lang w:eastAsia="en-US"/>
              </w:rPr>
              <w:t>Addition of test frequencies for new EN-DC comb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905F"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075593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5722761"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5D72F4"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0FD5C1" w14:textId="77777777" w:rsidR="004335ED" w:rsidRPr="00DD6CFB" w:rsidRDefault="004335ED" w:rsidP="000D75B4">
            <w:pPr>
              <w:pStyle w:val="TAL"/>
              <w:rPr>
                <w:lang w:eastAsia="en-US"/>
              </w:rPr>
            </w:pPr>
            <w:r w:rsidRPr="00FF4E88">
              <w:rPr>
                <w:lang w:eastAsia="en-US"/>
              </w:rPr>
              <w:t>R5-232350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82227" w14:textId="77777777" w:rsidR="004335ED" w:rsidRPr="00DD6CFB" w:rsidRDefault="004335ED" w:rsidP="000D75B4">
            <w:pPr>
              <w:pStyle w:val="TAL"/>
              <w:rPr>
                <w:lang w:eastAsia="en-US"/>
              </w:rPr>
            </w:pPr>
            <w:r w:rsidRPr="00FF4E88">
              <w:rPr>
                <w:lang w:eastAsia="en-US"/>
              </w:rPr>
              <w:t>2758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933898"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EECD99"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25122" w14:textId="77777777" w:rsidR="004335ED" w:rsidRPr="00DD6CFB" w:rsidRDefault="004335ED" w:rsidP="000D75B4">
            <w:pPr>
              <w:pStyle w:val="TAL"/>
              <w:rPr>
                <w:lang w:eastAsia="en-US"/>
              </w:rPr>
            </w:pPr>
            <w:r w:rsidRPr="00FF4E88">
              <w:rPr>
                <w:lang w:eastAsia="en-US"/>
              </w:rPr>
              <w:t>RF message exceptions for K1 and number of HARQ processes in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F5B12"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4FE459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90BB75B"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1862467"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2F777C" w14:textId="77777777" w:rsidR="004335ED" w:rsidRPr="00DD6CFB" w:rsidRDefault="004335ED" w:rsidP="000D75B4">
            <w:pPr>
              <w:pStyle w:val="TAL"/>
              <w:rPr>
                <w:lang w:eastAsia="en-US"/>
              </w:rPr>
            </w:pPr>
            <w:r w:rsidRPr="00FF4E88">
              <w:rPr>
                <w:lang w:eastAsia="en-US"/>
              </w:rPr>
              <w:t>R5-232441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79163" w14:textId="77777777" w:rsidR="004335ED" w:rsidRPr="00DD6CFB" w:rsidRDefault="004335ED" w:rsidP="000D75B4">
            <w:pPr>
              <w:pStyle w:val="TAL"/>
              <w:rPr>
                <w:lang w:eastAsia="en-US"/>
              </w:rPr>
            </w:pPr>
            <w:r w:rsidRPr="00FF4E88">
              <w:rPr>
                <w:lang w:eastAsia="en-US"/>
              </w:rPr>
              <w:t>2762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1456D"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B144DB"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AB72BB" w14:textId="77777777" w:rsidR="004335ED" w:rsidRPr="00DD6CFB" w:rsidRDefault="004335ED" w:rsidP="000D75B4">
            <w:pPr>
              <w:pStyle w:val="TAL"/>
              <w:rPr>
                <w:lang w:eastAsia="en-US"/>
              </w:rPr>
            </w:pPr>
            <w:r w:rsidRPr="00FF4E88">
              <w:rPr>
                <w:lang w:eastAsia="en-US"/>
              </w:rPr>
              <w:t>Introduction of test channel bandwidths for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D3C6F"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71CC7BE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4F06C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C49861"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1673AB" w14:textId="77777777" w:rsidR="004335ED" w:rsidRPr="00DD6CFB" w:rsidRDefault="004335ED" w:rsidP="000D75B4">
            <w:pPr>
              <w:pStyle w:val="TAL"/>
              <w:rPr>
                <w:lang w:eastAsia="en-US"/>
              </w:rPr>
            </w:pPr>
            <w:r w:rsidRPr="00FF4E88">
              <w:rPr>
                <w:lang w:eastAsia="en-US"/>
              </w:rPr>
              <w:t>R5-232442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23F6" w14:textId="77777777" w:rsidR="004335ED" w:rsidRPr="00DD6CFB" w:rsidRDefault="004335ED" w:rsidP="000D75B4">
            <w:pPr>
              <w:pStyle w:val="TAL"/>
              <w:rPr>
                <w:lang w:eastAsia="en-US"/>
              </w:rPr>
            </w:pPr>
            <w:r w:rsidRPr="00FF4E88">
              <w:rPr>
                <w:lang w:eastAsia="en-US"/>
              </w:rPr>
              <w:t>2763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508117"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751855"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371EE" w14:textId="77777777" w:rsidR="004335ED" w:rsidRPr="00DD6CFB" w:rsidRDefault="004335ED" w:rsidP="000D75B4">
            <w:pPr>
              <w:pStyle w:val="TAL"/>
              <w:rPr>
                <w:lang w:eastAsia="en-US"/>
              </w:rPr>
            </w:pPr>
            <w:r w:rsidRPr="00FF4E88">
              <w:rPr>
                <w:lang w:eastAsia="en-US"/>
              </w:rPr>
              <w:t>Introduction of test frequencies for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6BDCF"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18994C9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BA0E41"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C1BC71"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66F2F2" w14:textId="77777777" w:rsidR="004335ED" w:rsidRPr="00DD6CFB" w:rsidRDefault="004335ED" w:rsidP="000D75B4">
            <w:pPr>
              <w:pStyle w:val="TAL"/>
              <w:rPr>
                <w:lang w:eastAsia="en-US"/>
              </w:rPr>
            </w:pPr>
            <w:r w:rsidRPr="00FF4E88">
              <w:rPr>
                <w:lang w:eastAsia="en-US"/>
              </w:rPr>
              <w:t>R5-232443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31B16" w14:textId="77777777" w:rsidR="004335ED" w:rsidRPr="00DD6CFB" w:rsidRDefault="004335ED" w:rsidP="000D75B4">
            <w:pPr>
              <w:pStyle w:val="TAL"/>
              <w:rPr>
                <w:lang w:eastAsia="en-US"/>
              </w:rPr>
            </w:pPr>
            <w:r w:rsidRPr="00FF4E88">
              <w:rPr>
                <w:lang w:eastAsia="en-US"/>
              </w:rPr>
              <w:t>2764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B2E76C"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64D833"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6FEAE" w14:textId="77777777" w:rsidR="004335ED" w:rsidRPr="00DD6CFB" w:rsidRDefault="004335ED" w:rsidP="000D75B4">
            <w:pPr>
              <w:pStyle w:val="TAL"/>
              <w:rPr>
                <w:lang w:eastAsia="en-US"/>
              </w:rPr>
            </w:pPr>
            <w:r w:rsidRPr="00FF4E88">
              <w:rPr>
                <w:lang w:eastAsia="en-US"/>
              </w:rPr>
              <w:t>Introduction of test frequencies for signalling testing for new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55778"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366957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C1D21D0"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70F4B"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0264D8" w14:textId="77777777" w:rsidR="004335ED" w:rsidRPr="00DD6CFB" w:rsidRDefault="004335ED" w:rsidP="000D75B4">
            <w:pPr>
              <w:pStyle w:val="TAL"/>
              <w:rPr>
                <w:lang w:eastAsia="en-US"/>
              </w:rPr>
            </w:pPr>
            <w:r w:rsidRPr="00FF4E88">
              <w:rPr>
                <w:lang w:eastAsia="en-US"/>
              </w:rPr>
              <w:t>R5-232497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39FF0" w14:textId="77777777" w:rsidR="004335ED" w:rsidRPr="00DD6CFB" w:rsidRDefault="004335ED" w:rsidP="000D75B4">
            <w:pPr>
              <w:pStyle w:val="TAL"/>
              <w:rPr>
                <w:lang w:eastAsia="en-US"/>
              </w:rPr>
            </w:pPr>
            <w:r w:rsidRPr="00FF4E88">
              <w:rPr>
                <w:lang w:eastAsia="en-US"/>
              </w:rPr>
              <w:t>2765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7BA27D"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156941"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3C645" w14:textId="77777777" w:rsidR="004335ED" w:rsidRPr="00DD6CFB" w:rsidRDefault="004335ED" w:rsidP="000D75B4">
            <w:pPr>
              <w:pStyle w:val="TAL"/>
              <w:rPr>
                <w:lang w:eastAsia="en-US"/>
              </w:rPr>
            </w:pPr>
            <w:r w:rsidRPr="00FF4E88">
              <w:rPr>
                <w:lang w:eastAsia="en-US"/>
              </w:rPr>
              <w:t xml:space="preserve">Correction to default configuration of RRC IEs for NR </w:t>
            </w:r>
            <w:proofErr w:type="spellStart"/>
            <w:r w:rsidRPr="00FF4E88">
              <w:rPr>
                <w:lang w:eastAsia="en-US"/>
              </w:rPr>
              <w:t>cov</w:t>
            </w:r>
            <w:proofErr w:type="spellEnd"/>
            <w:r w:rsidRPr="00FF4E88">
              <w:rPr>
                <w:lang w:eastAsia="en-US"/>
              </w:rPr>
              <w:t xml:space="preserve"> </w:t>
            </w:r>
            <w:proofErr w:type="spellStart"/>
            <w:r w:rsidRPr="00FF4E88">
              <w:rPr>
                <w:lang w:eastAsia="en-US"/>
              </w:rPr>
              <w:t>enh</w:t>
            </w:r>
            <w:proofErr w:type="spellEnd"/>
            <w:r w:rsidRPr="00FF4E88">
              <w:rPr>
                <w:lang w:eastAsia="en-US"/>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A0EDE"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2F1604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53946F"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720ABD"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12D924" w14:textId="77777777" w:rsidR="004335ED" w:rsidRPr="00DD6CFB" w:rsidRDefault="004335ED" w:rsidP="000D75B4">
            <w:pPr>
              <w:pStyle w:val="TAL"/>
              <w:rPr>
                <w:lang w:eastAsia="en-US"/>
              </w:rPr>
            </w:pPr>
            <w:r w:rsidRPr="00FF4E88">
              <w:rPr>
                <w:lang w:eastAsia="en-US"/>
              </w:rPr>
              <w:t>R5-232520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11AD0" w14:textId="77777777" w:rsidR="004335ED" w:rsidRPr="00DD6CFB" w:rsidRDefault="004335ED" w:rsidP="000D75B4">
            <w:pPr>
              <w:pStyle w:val="TAL"/>
              <w:rPr>
                <w:lang w:eastAsia="en-US"/>
              </w:rPr>
            </w:pPr>
            <w:r w:rsidRPr="00FF4E88">
              <w:rPr>
                <w:lang w:eastAsia="en-US"/>
              </w:rPr>
              <w:t>2766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0E6426"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24BD54"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8009D9" w14:textId="77777777" w:rsidR="004335ED" w:rsidRPr="00DD6CFB" w:rsidRDefault="004335ED" w:rsidP="000D75B4">
            <w:pPr>
              <w:pStyle w:val="TAL"/>
              <w:rPr>
                <w:lang w:eastAsia="en-US"/>
              </w:rPr>
            </w:pPr>
            <w:r w:rsidRPr="00FF4E88">
              <w:rPr>
                <w:lang w:eastAsia="en-US"/>
              </w:rPr>
              <w:t>NR NTN test frequencies for n255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68480"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5AA9BC9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AC8F867"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EE799D"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BC289D" w14:textId="77777777" w:rsidR="004335ED" w:rsidRPr="00DD6CFB" w:rsidRDefault="004335ED" w:rsidP="000D75B4">
            <w:pPr>
              <w:pStyle w:val="TAL"/>
              <w:rPr>
                <w:lang w:eastAsia="en-US"/>
              </w:rPr>
            </w:pPr>
            <w:r w:rsidRPr="00FF4E88">
              <w:rPr>
                <w:lang w:eastAsia="en-US"/>
              </w:rPr>
              <w:t>R5-232576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F1229" w14:textId="77777777" w:rsidR="004335ED" w:rsidRPr="00DD6CFB" w:rsidRDefault="004335ED" w:rsidP="000D75B4">
            <w:pPr>
              <w:pStyle w:val="TAL"/>
              <w:rPr>
                <w:lang w:eastAsia="en-US"/>
              </w:rPr>
            </w:pPr>
            <w:r w:rsidRPr="00FF4E88">
              <w:rPr>
                <w:lang w:eastAsia="en-US"/>
              </w:rPr>
              <w:t>2767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1883F0"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8A6E3F"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43B7B" w14:textId="77777777" w:rsidR="004335ED" w:rsidRPr="00DD6CFB" w:rsidRDefault="004335ED" w:rsidP="000D75B4">
            <w:pPr>
              <w:pStyle w:val="TAL"/>
              <w:rPr>
                <w:lang w:eastAsia="en-US"/>
              </w:rPr>
            </w:pPr>
            <w:r w:rsidRPr="00FF4E88">
              <w:rPr>
                <w:lang w:eastAsia="en-US"/>
              </w:rPr>
              <w:t xml:space="preserve">Correction to RRC IEs for NR </w:t>
            </w:r>
            <w:proofErr w:type="spellStart"/>
            <w:r w:rsidRPr="00FF4E88">
              <w:rPr>
                <w:lang w:eastAsia="en-US"/>
              </w:rPr>
              <w:t>sidelink</w:t>
            </w:r>
            <w:proofErr w:type="spellEnd"/>
            <w:r w:rsidRPr="00FF4E88">
              <w:rPr>
                <w:lang w:eastAsia="en-US"/>
              </w:rPr>
              <w:t xml:space="preserv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ABA4B"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034F09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B3E10A"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CD18B8"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3A2DBF" w14:textId="77777777" w:rsidR="004335ED" w:rsidRPr="00DD6CFB" w:rsidRDefault="004335ED" w:rsidP="000D75B4">
            <w:pPr>
              <w:pStyle w:val="TAL"/>
              <w:rPr>
                <w:lang w:eastAsia="en-US"/>
              </w:rPr>
            </w:pPr>
            <w:r w:rsidRPr="00FF4E88">
              <w:rPr>
                <w:lang w:eastAsia="en-US"/>
              </w:rPr>
              <w:t>R5-232654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9EF99" w14:textId="77777777" w:rsidR="004335ED" w:rsidRPr="00DD6CFB" w:rsidRDefault="004335ED" w:rsidP="000D75B4">
            <w:pPr>
              <w:pStyle w:val="TAL"/>
              <w:rPr>
                <w:lang w:eastAsia="en-US"/>
              </w:rPr>
            </w:pPr>
            <w:r w:rsidRPr="00FF4E88">
              <w:rPr>
                <w:lang w:eastAsia="en-US"/>
              </w:rPr>
              <w:t>2770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99A0B"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47938E"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F4764A" w14:textId="77777777" w:rsidR="004335ED" w:rsidRPr="00DD6CFB" w:rsidRDefault="004335ED" w:rsidP="000D75B4">
            <w:pPr>
              <w:pStyle w:val="TAL"/>
              <w:rPr>
                <w:lang w:eastAsia="en-US"/>
              </w:rPr>
            </w:pPr>
            <w:r w:rsidRPr="00FF4E88">
              <w:rPr>
                <w:lang w:eastAsia="en-US"/>
              </w:rPr>
              <w:t>Update of NR inter-band CA configurations in FR1 for CA_n3A-n8A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AEE91"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251ED1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3C3CAA"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EFF364"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59258C" w14:textId="77777777" w:rsidR="004335ED" w:rsidRPr="00DD6CFB" w:rsidRDefault="004335ED" w:rsidP="000D75B4">
            <w:pPr>
              <w:pStyle w:val="TAL"/>
              <w:rPr>
                <w:lang w:eastAsia="en-US"/>
              </w:rPr>
            </w:pPr>
            <w:r w:rsidRPr="00FF4E88">
              <w:rPr>
                <w:lang w:eastAsia="en-US"/>
              </w:rPr>
              <w:t>R5-232693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261CB" w14:textId="77777777" w:rsidR="004335ED" w:rsidRPr="00DD6CFB" w:rsidRDefault="004335ED" w:rsidP="000D75B4">
            <w:pPr>
              <w:pStyle w:val="TAL"/>
              <w:rPr>
                <w:lang w:eastAsia="en-US"/>
              </w:rPr>
            </w:pPr>
            <w:r w:rsidRPr="00FF4E88">
              <w:rPr>
                <w:lang w:eastAsia="en-US"/>
              </w:rPr>
              <w:t>2774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6EA535"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C48A69"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FEEC23" w14:textId="77777777" w:rsidR="004335ED" w:rsidRPr="00DD6CFB" w:rsidRDefault="004335ED" w:rsidP="000D75B4">
            <w:pPr>
              <w:pStyle w:val="TAL"/>
              <w:rPr>
                <w:lang w:eastAsia="en-US"/>
              </w:rPr>
            </w:pPr>
            <w:r w:rsidRPr="00FF4E88">
              <w:rPr>
                <w:lang w:eastAsia="en-US"/>
              </w:rPr>
              <w:t xml:space="preserve">Addition of NTN </w:t>
            </w:r>
            <w:proofErr w:type="spellStart"/>
            <w:r w:rsidRPr="00FF4E88">
              <w:rPr>
                <w:lang w:eastAsia="en-US"/>
              </w:rPr>
              <w:t>freq</w:t>
            </w:r>
            <w:proofErr w:type="spellEnd"/>
            <w:r w:rsidRPr="00FF4E88">
              <w:rPr>
                <w:lang w:eastAsia="en-US"/>
              </w:rPr>
              <w:t xml:space="preserve"> bands to clause 6.2.3 for Default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5B649"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2C41CC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A582A8A"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64C076"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38178E" w14:textId="77777777" w:rsidR="004335ED" w:rsidRPr="00DD6CFB" w:rsidRDefault="004335ED" w:rsidP="000D75B4">
            <w:pPr>
              <w:pStyle w:val="TAL"/>
              <w:rPr>
                <w:lang w:eastAsia="en-US"/>
              </w:rPr>
            </w:pPr>
            <w:r w:rsidRPr="00FF4E88">
              <w:rPr>
                <w:lang w:eastAsia="en-US"/>
              </w:rPr>
              <w:t>R5-232712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C6E43" w14:textId="77777777" w:rsidR="004335ED" w:rsidRPr="00DD6CFB" w:rsidRDefault="004335ED" w:rsidP="000D75B4">
            <w:pPr>
              <w:pStyle w:val="TAL"/>
              <w:rPr>
                <w:lang w:eastAsia="en-US"/>
              </w:rPr>
            </w:pPr>
            <w:r w:rsidRPr="00FF4E88">
              <w:rPr>
                <w:lang w:eastAsia="en-US"/>
              </w:rPr>
              <w:t>2776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EEBB6"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B58A1F"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09B67" w14:textId="77777777" w:rsidR="004335ED" w:rsidRPr="00DD6CFB" w:rsidRDefault="004335ED" w:rsidP="000D75B4">
            <w:pPr>
              <w:pStyle w:val="TAL"/>
              <w:rPr>
                <w:lang w:eastAsia="en-US"/>
              </w:rPr>
            </w:pPr>
            <w:r w:rsidRPr="00FF4E88">
              <w:rPr>
                <w:lang w:eastAsia="en-US"/>
              </w:rPr>
              <w:t>Correction NZP-CSI-RS-ResourceSet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6BDF2"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1C117E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58A170"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362EAA"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A8F5AA" w14:textId="77777777" w:rsidR="004335ED" w:rsidRPr="00DD6CFB" w:rsidRDefault="004335ED" w:rsidP="000D75B4">
            <w:pPr>
              <w:pStyle w:val="TAL"/>
              <w:rPr>
                <w:lang w:eastAsia="en-US"/>
              </w:rPr>
            </w:pPr>
            <w:r w:rsidRPr="00FF4E88">
              <w:rPr>
                <w:lang w:eastAsia="en-US"/>
              </w:rPr>
              <w:t>R5-232723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66A8" w14:textId="77777777" w:rsidR="004335ED" w:rsidRPr="00DD6CFB" w:rsidRDefault="004335ED" w:rsidP="000D75B4">
            <w:pPr>
              <w:pStyle w:val="TAL"/>
              <w:rPr>
                <w:lang w:eastAsia="en-US"/>
              </w:rPr>
            </w:pPr>
            <w:r w:rsidRPr="00FF4E88">
              <w:rPr>
                <w:lang w:eastAsia="en-US"/>
              </w:rPr>
              <w:t>2781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00416"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C99DA6"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B1EB75" w14:textId="77777777" w:rsidR="004335ED" w:rsidRPr="00DD6CFB" w:rsidRDefault="004335ED" w:rsidP="000D75B4">
            <w:pPr>
              <w:pStyle w:val="TAL"/>
              <w:rPr>
                <w:lang w:eastAsia="en-US"/>
              </w:rPr>
            </w:pPr>
            <w:r w:rsidRPr="00FF4E88">
              <w:rPr>
                <w:lang w:eastAsia="en-US"/>
              </w:rPr>
              <w:t>Correction to default P-Max value for Power Class 1.5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2AE9D"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059308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40EA4D" w14:textId="77777777" w:rsidR="004335ED" w:rsidRPr="00DD6CFB" w:rsidRDefault="004335ED" w:rsidP="000D75B4">
            <w:pPr>
              <w:pStyle w:val="TAL"/>
              <w:rPr>
                <w:lang w:eastAsia="en-US"/>
              </w:rPr>
            </w:pPr>
            <w:r w:rsidRPr="00DD6CFB">
              <w:rPr>
                <w:lang w:eastAsia="en-US"/>
              </w:rPr>
              <w:lastRenderedPageBreak/>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696FA0"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EC3D4B" w14:textId="77777777" w:rsidR="004335ED" w:rsidRPr="00DD6CFB" w:rsidRDefault="004335ED" w:rsidP="000D75B4">
            <w:pPr>
              <w:pStyle w:val="TAL"/>
              <w:rPr>
                <w:lang w:eastAsia="en-US"/>
              </w:rPr>
            </w:pPr>
            <w:r w:rsidRPr="00FF4E88">
              <w:rPr>
                <w:lang w:eastAsia="en-US"/>
              </w:rPr>
              <w:t>R5-232743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83CDD" w14:textId="77777777" w:rsidR="004335ED" w:rsidRPr="00DD6CFB" w:rsidRDefault="004335ED" w:rsidP="000D75B4">
            <w:pPr>
              <w:pStyle w:val="TAL"/>
              <w:rPr>
                <w:lang w:eastAsia="en-US"/>
              </w:rPr>
            </w:pPr>
            <w:r w:rsidRPr="00FF4E88">
              <w:rPr>
                <w:lang w:eastAsia="en-US"/>
              </w:rPr>
              <w:t>2782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43C339"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A552D9"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3376" w14:textId="77777777" w:rsidR="004335ED" w:rsidRPr="00DD6CFB" w:rsidRDefault="004335ED" w:rsidP="000D75B4">
            <w:pPr>
              <w:pStyle w:val="TAL"/>
              <w:rPr>
                <w:lang w:eastAsia="en-US"/>
              </w:rPr>
            </w:pPr>
            <w:r w:rsidRPr="00FF4E88">
              <w:rPr>
                <w:lang w:eastAsia="en-US"/>
              </w:rPr>
              <w:t>Update of the contents of RRC messages for L2 U2N relay related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B0D89"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2792E4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AD842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B3DC41"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158ED7" w14:textId="77777777" w:rsidR="004335ED" w:rsidRPr="00DD6CFB" w:rsidRDefault="004335ED" w:rsidP="000D75B4">
            <w:pPr>
              <w:pStyle w:val="TAL"/>
              <w:rPr>
                <w:lang w:eastAsia="en-US"/>
              </w:rPr>
            </w:pPr>
            <w:r w:rsidRPr="00FF4E88">
              <w:rPr>
                <w:lang w:eastAsia="en-US"/>
              </w:rPr>
              <w:t>R5-232746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5B728" w14:textId="77777777" w:rsidR="004335ED" w:rsidRPr="00DD6CFB" w:rsidRDefault="004335ED" w:rsidP="000D75B4">
            <w:pPr>
              <w:pStyle w:val="TAL"/>
              <w:rPr>
                <w:lang w:eastAsia="en-US"/>
              </w:rPr>
            </w:pPr>
            <w:r w:rsidRPr="00FF4E88">
              <w:rPr>
                <w:lang w:eastAsia="en-US"/>
              </w:rPr>
              <w:t>2783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20467C"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3CCB6E"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550045" w14:textId="77777777" w:rsidR="004335ED" w:rsidRPr="00DD6CFB" w:rsidRDefault="004335ED" w:rsidP="000D75B4">
            <w:pPr>
              <w:pStyle w:val="TAL"/>
              <w:rPr>
                <w:lang w:eastAsia="en-US"/>
              </w:rPr>
            </w:pPr>
            <w:r w:rsidRPr="00FF4E88">
              <w:rPr>
                <w:lang w:eastAsia="en-US"/>
              </w:rPr>
              <w:t xml:space="preserve">Update of the contents of </w:t>
            </w:r>
            <w:proofErr w:type="spellStart"/>
            <w:r w:rsidRPr="00FF4E88">
              <w:rPr>
                <w:lang w:eastAsia="en-US"/>
              </w:rPr>
              <w:t>Sidelink</w:t>
            </w:r>
            <w:proofErr w:type="spellEnd"/>
            <w:r w:rsidRPr="00FF4E88">
              <w:rPr>
                <w:lang w:eastAsia="en-US"/>
              </w:rPr>
              <w:t xml:space="preserve">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83195"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0B289D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5FF40C"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2241F6"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49266D" w14:textId="77777777" w:rsidR="004335ED" w:rsidRPr="00DD6CFB" w:rsidRDefault="004335ED" w:rsidP="000D75B4">
            <w:pPr>
              <w:pStyle w:val="TAL"/>
              <w:rPr>
                <w:lang w:eastAsia="en-US"/>
              </w:rPr>
            </w:pPr>
            <w:r w:rsidRPr="00FF4E88">
              <w:rPr>
                <w:lang w:eastAsia="en-US"/>
              </w:rPr>
              <w:t>R5-232790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3F5F3" w14:textId="77777777" w:rsidR="004335ED" w:rsidRPr="00DD6CFB" w:rsidRDefault="004335ED" w:rsidP="000D75B4">
            <w:pPr>
              <w:pStyle w:val="TAL"/>
              <w:rPr>
                <w:lang w:eastAsia="en-US"/>
              </w:rPr>
            </w:pPr>
            <w:r w:rsidRPr="00FF4E88">
              <w:rPr>
                <w:lang w:eastAsia="en-US"/>
              </w:rPr>
              <w:t>2786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F1BCB"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AA18E6"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89EFB1" w14:textId="77777777" w:rsidR="004335ED" w:rsidRPr="00DD6CFB" w:rsidRDefault="004335ED" w:rsidP="000D75B4">
            <w:pPr>
              <w:pStyle w:val="TAL"/>
              <w:rPr>
                <w:lang w:eastAsia="en-US"/>
              </w:rPr>
            </w:pPr>
            <w:r w:rsidRPr="00FF4E88">
              <w:rPr>
                <w:lang w:eastAsia="en-US"/>
              </w:rPr>
              <w:t>Addition of test frequencies of CA_n39A-n41A config TC 4.3.1.1.2.1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D45B9"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46634D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038BCE5"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B3777C"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FB7ECC" w14:textId="77777777" w:rsidR="004335ED" w:rsidRPr="00DD6CFB" w:rsidRDefault="004335ED" w:rsidP="000D75B4">
            <w:pPr>
              <w:pStyle w:val="TAL"/>
              <w:rPr>
                <w:lang w:eastAsia="en-US"/>
              </w:rPr>
            </w:pPr>
            <w:r w:rsidRPr="00FF4E88">
              <w:rPr>
                <w:lang w:eastAsia="en-US"/>
              </w:rPr>
              <w:t>R5-232877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C6581" w14:textId="77777777" w:rsidR="004335ED" w:rsidRPr="00DD6CFB" w:rsidRDefault="004335ED" w:rsidP="000D75B4">
            <w:pPr>
              <w:pStyle w:val="TAL"/>
              <w:rPr>
                <w:lang w:eastAsia="en-US"/>
              </w:rPr>
            </w:pPr>
            <w:r w:rsidRPr="00FF4E88">
              <w:rPr>
                <w:lang w:eastAsia="en-US"/>
              </w:rPr>
              <w:t>2787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0EB00C"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84A051"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702BE" w14:textId="77777777" w:rsidR="004335ED" w:rsidRPr="00DD6CFB" w:rsidRDefault="004335ED" w:rsidP="000D75B4">
            <w:pPr>
              <w:pStyle w:val="TAL"/>
              <w:rPr>
                <w:lang w:eastAsia="en-US"/>
              </w:rPr>
            </w:pPr>
            <w:r w:rsidRPr="00FF4E88">
              <w:rPr>
                <w:lang w:eastAsia="en-US"/>
              </w:rPr>
              <w:t>Addition of new CA configuration CA-n41A-n66A-n71A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00F928"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110831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AB3062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FBE96"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3F7815" w14:textId="77777777" w:rsidR="004335ED" w:rsidRPr="00DD6CFB" w:rsidRDefault="004335ED" w:rsidP="000D75B4">
            <w:pPr>
              <w:pStyle w:val="TAL"/>
              <w:rPr>
                <w:lang w:eastAsia="en-US"/>
              </w:rPr>
            </w:pPr>
            <w:r w:rsidRPr="00FF4E88">
              <w:rPr>
                <w:lang w:eastAsia="en-US"/>
              </w:rPr>
              <w:t>R5-232934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E6D36" w14:textId="77777777" w:rsidR="004335ED" w:rsidRPr="00DD6CFB" w:rsidRDefault="004335ED" w:rsidP="000D75B4">
            <w:pPr>
              <w:pStyle w:val="TAL"/>
              <w:rPr>
                <w:lang w:eastAsia="en-US"/>
              </w:rPr>
            </w:pPr>
            <w:r w:rsidRPr="00FF4E88">
              <w:rPr>
                <w:lang w:eastAsia="en-US"/>
              </w:rPr>
              <w:t>2789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E07134"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3C7C1"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F33EAA" w14:textId="77777777" w:rsidR="004335ED" w:rsidRPr="00DD6CFB" w:rsidRDefault="004335ED" w:rsidP="000D75B4">
            <w:pPr>
              <w:pStyle w:val="TAL"/>
              <w:rPr>
                <w:lang w:eastAsia="en-US"/>
              </w:rPr>
            </w:pPr>
            <w:r w:rsidRPr="00FF4E88">
              <w:rPr>
                <w:lang w:eastAsia="en-US"/>
              </w:rPr>
              <w:t>Update CSI-</w:t>
            </w:r>
            <w:proofErr w:type="spellStart"/>
            <w:r w:rsidRPr="00FF4E88">
              <w:rPr>
                <w:lang w:eastAsia="en-US"/>
              </w:rPr>
              <w:t>ReportConfig</w:t>
            </w:r>
            <w:proofErr w:type="spellEnd"/>
            <w:r w:rsidRPr="00FF4E88">
              <w:rPr>
                <w:lang w:eastAsia="en-US"/>
              </w:rPr>
              <w:t xml:space="preserve"> IE content for RRM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7A380"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2E40FB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264B5F3"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A4D130"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FA1B33" w14:textId="77777777" w:rsidR="004335ED" w:rsidRPr="00DD6CFB" w:rsidRDefault="004335ED" w:rsidP="000D75B4">
            <w:pPr>
              <w:pStyle w:val="TAL"/>
              <w:rPr>
                <w:lang w:eastAsia="en-US"/>
              </w:rPr>
            </w:pPr>
            <w:r w:rsidRPr="00FF4E88">
              <w:rPr>
                <w:lang w:eastAsia="en-US"/>
              </w:rPr>
              <w:t>R5-232946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22833" w14:textId="77777777" w:rsidR="004335ED" w:rsidRPr="00DD6CFB" w:rsidRDefault="004335ED" w:rsidP="000D75B4">
            <w:pPr>
              <w:pStyle w:val="TAL"/>
              <w:rPr>
                <w:lang w:eastAsia="en-US"/>
              </w:rPr>
            </w:pPr>
            <w:r w:rsidRPr="00FF4E88">
              <w:rPr>
                <w:lang w:eastAsia="en-US"/>
              </w:rPr>
              <w:t>2793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FD20F8"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E687EA"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F8C9DD" w14:textId="77777777" w:rsidR="004335ED" w:rsidRPr="00DD6CFB" w:rsidRDefault="004335ED" w:rsidP="000D75B4">
            <w:pPr>
              <w:pStyle w:val="TAL"/>
              <w:rPr>
                <w:lang w:eastAsia="en-US"/>
              </w:rPr>
            </w:pPr>
            <w:r w:rsidRPr="00FF4E88">
              <w:rPr>
                <w:lang w:eastAsia="en-US"/>
              </w:rPr>
              <w:t>Delete NR-19 for MBS in the Common configurations of system information blocks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5036B"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1A2DB1A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FAA9D1"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517E41"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580D2" w14:textId="77777777" w:rsidR="004335ED" w:rsidRPr="00DD6CFB" w:rsidRDefault="004335ED" w:rsidP="000D75B4">
            <w:pPr>
              <w:pStyle w:val="TAL"/>
              <w:rPr>
                <w:lang w:eastAsia="en-US"/>
              </w:rPr>
            </w:pPr>
            <w:r w:rsidRPr="00FF4E88">
              <w:rPr>
                <w:lang w:eastAsia="en-US"/>
              </w:rPr>
              <w:t>R5-232970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BBFC5" w14:textId="77777777" w:rsidR="004335ED" w:rsidRPr="00DD6CFB" w:rsidRDefault="004335ED" w:rsidP="000D75B4">
            <w:pPr>
              <w:pStyle w:val="TAL"/>
              <w:rPr>
                <w:lang w:eastAsia="en-US"/>
              </w:rPr>
            </w:pPr>
            <w:r w:rsidRPr="00FF4E88">
              <w:rPr>
                <w:lang w:eastAsia="en-US"/>
              </w:rPr>
              <w:t>2794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C8CD58"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7A8E92"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C5C90" w14:textId="77777777" w:rsidR="004335ED" w:rsidRPr="00DD6CFB" w:rsidRDefault="004335ED" w:rsidP="000D75B4">
            <w:pPr>
              <w:pStyle w:val="TAL"/>
              <w:rPr>
                <w:lang w:eastAsia="en-US"/>
              </w:rPr>
            </w:pPr>
            <w:r w:rsidRPr="00FF4E88">
              <w:rPr>
                <w:lang w:eastAsia="en-US"/>
              </w:rPr>
              <w:t>Update Service accept NAS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8053C"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65D34D5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604375E"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CCEEBC"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EF771E" w14:textId="77777777" w:rsidR="004335ED" w:rsidRPr="00DD6CFB" w:rsidRDefault="004335ED" w:rsidP="000D75B4">
            <w:pPr>
              <w:pStyle w:val="TAL"/>
              <w:rPr>
                <w:lang w:eastAsia="en-US"/>
              </w:rPr>
            </w:pPr>
            <w:r w:rsidRPr="00FF4E88">
              <w:rPr>
                <w:lang w:eastAsia="en-US"/>
              </w:rPr>
              <w:t>R5-232971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9850E" w14:textId="77777777" w:rsidR="004335ED" w:rsidRPr="00DD6CFB" w:rsidRDefault="004335ED" w:rsidP="000D75B4">
            <w:pPr>
              <w:pStyle w:val="TAL"/>
              <w:rPr>
                <w:lang w:eastAsia="en-US"/>
              </w:rPr>
            </w:pPr>
            <w:r w:rsidRPr="00FF4E88">
              <w:rPr>
                <w:lang w:eastAsia="en-US"/>
              </w:rPr>
              <w:t>2795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224AF"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B602B4"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925E8D" w14:textId="77777777" w:rsidR="004335ED" w:rsidRPr="00DD6CFB" w:rsidRDefault="004335ED" w:rsidP="000D75B4">
            <w:pPr>
              <w:pStyle w:val="TAL"/>
              <w:rPr>
                <w:lang w:eastAsia="en-US"/>
              </w:rPr>
            </w:pPr>
            <w:r w:rsidRPr="00FF4E88">
              <w:rPr>
                <w:lang w:eastAsia="en-US"/>
              </w:rPr>
              <w:t>Update RadioBearerConfig-SRB2-DRB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212AD"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3C22493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49E76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4039FC"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35EA" w14:textId="77777777" w:rsidR="004335ED" w:rsidRPr="00DD6CFB" w:rsidRDefault="004335ED" w:rsidP="000D75B4">
            <w:pPr>
              <w:pStyle w:val="TAL"/>
              <w:rPr>
                <w:lang w:eastAsia="en-US"/>
              </w:rPr>
            </w:pPr>
            <w:r w:rsidRPr="00FF4E88">
              <w:rPr>
                <w:lang w:eastAsia="en-US"/>
              </w:rPr>
              <w:t>R5-232991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A22C9" w14:textId="77777777" w:rsidR="004335ED" w:rsidRPr="00DD6CFB" w:rsidRDefault="004335ED" w:rsidP="000D75B4">
            <w:pPr>
              <w:pStyle w:val="TAL"/>
              <w:rPr>
                <w:lang w:eastAsia="en-US"/>
              </w:rPr>
            </w:pPr>
            <w:r w:rsidRPr="00FF4E88">
              <w:rPr>
                <w:lang w:eastAsia="en-US"/>
              </w:rPr>
              <w:t>2797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52528"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CF227B"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AB64E" w14:textId="77777777" w:rsidR="004335ED" w:rsidRPr="00DD6CFB" w:rsidRDefault="004335ED" w:rsidP="000D75B4">
            <w:pPr>
              <w:pStyle w:val="TAL"/>
              <w:rPr>
                <w:lang w:eastAsia="en-US"/>
              </w:rPr>
            </w:pPr>
            <w:r w:rsidRPr="00FF4E88">
              <w:rPr>
                <w:lang w:eastAsia="en-US"/>
              </w:rPr>
              <w:t>Correction to RRM PDCCH TCI-State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09E35"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3F1695D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5FCDC0"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650184"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F7D25B" w14:textId="77777777" w:rsidR="004335ED" w:rsidRPr="00DD6CFB" w:rsidRDefault="004335ED" w:rsidP="000D75B4">
            <w:pPr>
              <w:pStyle w:val="TAL"/>
              <w:rPr>
                <w:lang w:eastAsia="en-US"/>
              </w:rPr>
            </w:pPr>
            <w:r w:rsidRPr="00FF4E88">
              <w:rPr>
                <w:lang w:eastAsia="en-US"/>
              </w:rPr>
              <w:t>R5-232992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F01C" w14:textId="77777777" w:rsidR="004335ED" w:rsidRPr="00DD6CFB" w:rsidRDefault="004335ED" w:rsidP="000D75B4">
            <w:pPr>
              <w:pStyle w:val="TAL"/>
              <w:rPr>
                <w:lang w:eastAsia="en-US"/>
              </w:rPr>
            </w:pPr>
            <w:r w:rsidRPr="00FF4E88">
              <w:rPr>
                <w:lang w:eastAsia="en-US"/>
              </w:rPr>
              <w:t>2798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1302C"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A1E532"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E28782" w14:textId="77777777" w:rsidR="004335ED" w:rsidRPr="00DD6CFB" w:rsidRDefault="004335ED" w:rsidP="000D75B4">
            <w:pPr>
              <w:pStyle w:val="TAL"/>
              <w:rPr>
                <w:lang w:eastAsia="en-US"/>
              </w:rPr>
            </w:pPr>
            <w:r w:rsidRPr="00FF4E88">
              <w:rPr>
                <w:lang w:eastAsia="en-US"/>
              </w:rPr>
              <w:t>Correction to RRM TRS CSI-ResourceConfig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53F9F"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1D7270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07F6C90"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74BC23"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24CCE" w14:textId="77777777" w:rsidR="004335ED" w:rsidRPr="00DD6CFB" w:rsidRDefault="004335ED" w:rsidP="000D75B4">
            <w:pPr>
              <w:pStyle w:val="TAL"/>
              <w:rPr>
                <w:lang w:eastAsia="en-US"/>
              </w:rPr>
            </w:pPr>
            <w:r w:rsidRPr="00FF4E88">
              <w:rPr>
                <w:lang w:eastAsia="en-US"/>
              </w:rPr>
              <w:t>R5-233091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93641" w14:textId="77777777" w:rsidR="004335ED" w:rsidRPr="00DD6CFB" w:rsidRDefault="004335ED" w:rsidP="000D75B4">
            <w:pPr>
              <w:pStyle w:val="TAL"/>
              <w:rPr>
                <w:lang w:eastAsia="en-US"/>
              </w:rPr>
            </w:pPr>
            <w:r w:rsidRPr="00FF4E88">
              <w:rPr>
                <w:lang w:eastAsia="en-US"/>
              </w:rPr>
              <w:t>2799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133708"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32E07C"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ABFD2" w14:textId="77777777" w:rsidR="004335ED" w:rsidRPr="00DD6CFB" w:rsidRDefault="004335ED" w:rsidP="000D75B4">
            <w:pPr>
              <w:pStyle w:val="TAL"/>
              <w:rPr>
                <w:lang w:eastAsia="en-US"/>
              </w:rPr>
            </w:pPr>
            <w:r w:rsidRPr="00FF4E88">
              <w:rPr>
                <w:lang w:eastAsia="en-US"/>
              </w:rPr>
              <w:t>Adding uplink CA test frequencies for CA_n77(2A)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E621"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4A2CFB9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45853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14BB9D"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6E630D" w14:textId="77777777" w:rsidR="004335ED" w:rsidRPr="00DD6CFB" w:rsidRDefault="004335ED" w:rsidP="000D75B4">
            <w:pPr>
              <w:pStyle w:val="TAL"/>
              <w:rPr>
                <w:lang w:eastAsia="en-US"/>
              </w:rPr>
            </w:pPr>
            <w:r w:rsidRPr="00FF4E88">
              <w:rPr>
                <w:lang w:eastAsia="en-US"/>
              </w:rPr>
              <w:t>R5-233135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AF4F0" w14:textId="77777777" w:rsidR="004335ED" w:rsidRPr="00DD6CFB" w:rsidRDefault="004335ED" w:rsidP="000D75B4">
            <w:pPr>
              <w:pStyle w:val="TAL"/>
              <w:rPr>
                <w:lang w:eastAsia="en-US"/>
              </w:rPr>
            </w:pPr>
            <w:r w:rsidRPr="00FF4E88">
              <w:rPr>
                <w:lang w:eastAsia="en-US"/>
              </w:rPr>
              <w:t>2804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F387E8"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B1BEB4"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DB6B1" w14:textId="77777777" w:rsidR="004335ED" w:rsidRPr="00DD6CFB" w:rsidRDefault="004335ED" w:rsidP="000D75B4">
            <w:pPr>
              <w:pStyle w:val="TAL"/>
              <w:rPr>
                <w:lang w:eastAsia="en-US"/>
              </w:rPr>
            </w:pPr>
            <w:r w:rsidRPr="00FF4E88">
              <w:rPr>
                <w:lang w:eastAsia="en-US"/>
              </w:rPr>
              <w:t>Correction to RF or RRM condition for default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659B9"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4C6E461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BD2447"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258FC3"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08E8C3" w14:textId="77777777" w:rsidR="004335ED" w:rsidRPr="00DD6CFB" w:rsidRDefault="004335ED" w:rsidP="000D75B4">
            <w:pPr>
              <w:pStyle w:val="TAL"/>
              <w:rPr>
                <w:lang w:eastAsia="en-US"/>
              </w:rPr>
            </w:pPr>
            <w:r w:rsidRPr="00FF4E88">
              <w:rPr>
                <w:lang w:eastAsia="en-US"/>
              </w:rPr>
              <w:t>R5-233142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627CE" w14:textId="77777777" w:rsidR="004335ED" w:rsidRPr="00DD6CFB" w:rsidRDefault="004335ED" w:rsidP="000D75B4">
            <w:pPr>
              <w:pStyle w:val="TAL"/>
              <w:rPr>
                <w:lang w:eastAsia="en-US"/>
              </w:rPr>
            </w:pPr>
            <w:r w:rsidRPr="00FF4E88">
              <w:rPr>
                <w:lang w:eastAsia="en-US"/>
              </w:rPr>
              <w:t>2805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C1CEB3"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12359BC"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63752" w14:textId="77777777" w:rsidR="004335ED" w:rsidRPr="00DD6CFB" w:rsidRDefault="004335ED" w:rsidP="000D75B4">
            <w:pPr>
              <w:pStyle w:val="TAL"/>
              <w:rPr>
                <w:lang w:eastAsia="en-US"/>
              </w:rPr>
            </w:pPr>
            <w:r w:rsidRPr="00FF4E88">
              <w:rPr>
                <w:lang w:eastAsia="en-US"/>
              </w:rPr>
              <w:t>Update to test procedure for registration of a MUSIM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51D34"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233E02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D836693"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02F229"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10A28" w14:textId="77777777" w:rsidR="004335ED" w:rsidRPr="00DD6CFB" w:rsidRDefault="004335ED" w:rsidP="000D75B4">
            <w:pPr>
              <w:pStyle w:val="TAL"/>
              <w:rPr>
                <w:lang w:eastAsia="en-US"/>
              </w:rPr>
            </w:pPr>
            <w:r w:rsidRPr="00FF4E88">
              <w:rPr>
                <w:lang w:eastAsia="en-US"/>
              </w:rPr>
              <w:t>R5-233195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4C5D" w14:textId="77777777" w:rsidR="004335ED" w:rsidRPr="00DD6CFB" w:rsidRDefault="004335ED" w:rsidP="000D75B4">
            <w:pPr>
              <w:pStyle w:val="TAL"/>
              <w:rPr>
                <w:lang w:eastAsia="en-US"/>
              </w:rPr>
            </w:pPr>
            <w:r w:rsidRPr="00FF4E88">
              <w:rPr>
                <w:lang w:eastAsia="en-US"/>
              </w:rPr>
              <w:t>2806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E16F98"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D82CB99"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97AF6" w14:textId="77777777" w:rsidR="004335ED" w:rsidRPr="00DD6CFB" w:rsidRDefault="004335ED" w:rsidP="000D75B4">
            <w:pPr>
              <w:pStyle w:val="TAL"/>
              <w:rPr>
                <w:lang w:eastAsia="en-US"/>
              </w:rPr>
            </w:pPr>
            <w:r w:rsidRPr="00FF4E88">
              <w:rPr>
                <w:lang w:eastAsia="en-US"/>
              </w:rPr>
              <w:t>Corrections to Test frequencies for NR CA configurations for signalling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EF9B1"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63CB4E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FA4932"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D6D788"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176A79" w14:textId="77777777" w:rsidR="004335ED" w:rsidRPr="00DD6CFB" w:rsidRDefault="004335ED" w:rsidP="000D75B4">
            <w:pPr>
              <w:pStyle w:val="TAL"/>
              <w:rPr>
                <w:lang w:eastAsia="en-US"/>
              </w:rPr>
            </w:pPr>
            <w:r w:rsidRPr="00FF4E88">
              <w:rPr>
                <w:lang w:eastAsia="en-US"/>
              </w:rPr>
              <w:t>R5-233317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C9DA5" w14:textId="77777777" w:rsidR="004335ED" w:rsidRPr="00DD6CFB" w:rsidRDefault="004335ED" w:rsidP="000D75B4">
            <w:pPr>
              <w:pStyle w:val="TAL"/>
              <w:rPr>
                <w:lang w:eastAsia="en-US"/>
              </w:rPr>
            </w:pPr>
            <w:r w:rsidRPr="00FF4E88">
              <w:rPr>
                <w:lang w:eastAsia="en-US"/>
              </w:rPr>
              <w:t>2769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1875D1"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6CB993"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836C2" w14:textId="77777777" w:rsidR="004335ED" w:rsidRPr="00DD6CFB" w:rsidRDefault="004335ED" w:rsidP="000D75B4">
            <w:pPr>
              <w:pStyle w:val="TAL"/>
              <w:rPr>
                <w:lang w:eastAsia="en-US"/>
              </w:rPr>
            </w:pPr>
            <w:r w:rsidRPr="00FF4E88">
              <w:rPr>
                <w:lang w:eastAsia="en-US"/>
              </w:rPr>
              <w:t>Correction to introduce search space configuration changes for DCI_2-6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9A211"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1995F7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8012D1"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5E8776"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F81CC" w14:textId="77777777" w:rsidR="004335ED" w:rsidRPr="00DD6CFB" w:rsidRDefault="004335ED" w:rsidP="000D75B4">
            <w:pPr>
              <w:pStyle w:val="TAL"/>
              <w:rPr>
                <w:lang w:eastAsia="en-US"/>
              </w:rPr>
            </w:pPr>
            <w:r w:rsidRPr="00FF4E88">
              <w:rPr>
                <w:lang w:eastAsia="en-US"/>
              </w:rPr>
              <w:t>R5-233369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35756" w14:textId="77777777" w:rsidR="004335ED" w:rsidRPr="00DD6CFB" w:rsidRDefault="004335ED" w:rsidP="000D75B4">
            <w:pPr>
              <w:pStyle w:val="TAL"/>
              <w:rPr>
                <w:lang w:eastAsia="en-US"/>
              </w:rPr>
            </w:pPr>
            <w:r w:rsidRPr="00FF4E88">
              <w:rPr>
                <w:lang w:eastAsia="en-US"/>
              </w:rPr>
              <w:t>2775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A4B32"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03858B"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27112A" w14:textId="77777777" w:rsidR="004335ED" w:rsidRPr="00DD6CFB" w:rsidRDefault="004335ED" w:rsidP="000D75B4">
            <w:pPr>
              <w:pStyle w:val="TAL"/>
              <w:rPr>
                <w:lang w:eastAsia="en-US"/>
              </w:rPr>
            </w:pPr>
            <w:r w:rsidRPr="00FF4E88">
              <w:rPr>
                <w:lang w:eastAsia="en-US"/>
              </w:rPr>
              <w:t>Addition of new clause for UE Position Requirements for NR NTN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A7922"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6A58B2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3FF88A"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E97BC"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7FB35C" w14:textId="77777777" w:rsidR="004335ED" w:rsidRPr="00DD6CFB" w:rsidRDefault="004335ED" w:rsidP="000D75B4">
            <w:pPr>
              <w:pStyle w:val="TAL"/>
              <w:rPr>
                <w:lang w:eastAsia="en-US"/>
              </w:rPr>
            </w:pPr>
            <w:r w:rsidRPr="00FF4E88">
              <w:rPr>
                <w:lang w:eastAsia="en-US"/>
              </w:rPr>
              <w:t>R5-233379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07C69" w14:textId="77777777" w:rsidR="004335ED" w:rsidRPr="00DD6CFB" w:rsidRDefault="004335ED" w:rsidP="000D75B4">
            <w:pPr>
              <w:pStyle w:val="TAL"/>
              <w:rPr>
                <w:lang w:eastAsia="en-US"/>
              </w:rPr>
            </w:pPr>
            <w:r w:rsidRPr="00FF4E88">
              <w:rPr>
                <w:lang w:eastAsia="en-US"/>
              </w:rPr>
              <w:t>2785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816D29"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458D65"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E41D1" w14:textId="77777777" w:rsidR="004335ED" w:rsidRPr="00DD6CFB" w:rsidRDefault="004335ED" w:rsidP="000D75B4">
            <w:pPr>
              <w:pStyle w:val="TAL"/>
              <w:rPr>
                <w:lang w:eastAsia="en-US"/>
              </w:rPr>
            </w:pPr>
            <w:r w:rsidRPr="00FF4E88">
              <w:rPr>
                <w:lang w:eastAsia="en-US"/>
              </w:rPr>
              <w:t>Addition of a new combination of system information block for SIB16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FDEF1"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12F965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CB3245"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9546D56"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F36824" w14:textId="77777777" w:rsidR="004335ED" w:rsidRPr="00DD6CFB" w:rsidRDefault="004335ED" w:rsidP="000D75B4">
            <w:pPr>
              <w:pStyle w:val="TAL"/>
              <w:rPr>
                <w:lang w:eastAsia="en-US"/>
              </w:rPr>
            </w:pPr>
            <w:r w:rsidRPr="00FF4E88">
              <w:rPr>
                <w:lang w:eastAsia="en-US"/>
              </w:rPr>
              <w:t>R5-233382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EF622" w14:textId="77777777" w:rsidR="004335ED" w:rsidRPr="00DD6CFB" w:rsidRDefault="004335ED" w:rsidP="000D75B4">
            <w:pPr>
              <w:pStyle w:val="TAL"/>
              <w:rPr>
                <w:lang w:eastAsia="en-US"/>
              </w:rPr>
            </w:pPr>
            <w:r w:rsidRPr="00FF4E88">
              <w:rPr>
                <w:lang w:eastAsia="en-US"/>
              </w:rPr>
              <w:t>2791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655404"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54D2E1"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2AC8C5" w14:textId="77777777" w:rsidR="004335ED" w:rsidRPr="00DD6CFB" w:rsidRDefault="004335ED" w:rsidP="000D75B4">
            <w:pPr>
              <w:pStyle w:val="TAL"/>
              <w:rPr>
                <w:lang w:eastAsia="en-US"/>
              </w:rPr>
            </w:pPr>
            <w:r w:rsidRPr="00FF4E88">
              <w:rPr>
                <w:lang w:eastAsia="en-US"/>
              </w:rPr>
              <w:t>Addition of Procedure to check TMGI and associated MRB reception in a multicast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650EE5"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233656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2C0"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7CB4A6"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2B274A" w14:textId="77777777" w:rsidR="004335ED" w:rsidRPr="00DD6CFB" w:rsidRDefault="004335ED" w:rsidP="000D75B4">
            <w:pPr>
              <w:pStyle w:val="TAL"/>
              <w:rPr>
                <w:lang w:eastAsia="en-US"/>
              </w:rPr>
            </w:pPr>
            <w:r w:rsidRPr="00FF4E88">
              <w:rPr>
                <w:lang w:eastAsia="en-US"/>
              </w:rPr>
              <w:t>R5-233383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EF355" w14:textId="77777777" w:rsidR="004335ED" w:rsidRPr="00DD6CFB" w:rsidRDefault="004335ED" w:rsidP="000D75B4">
            <w:pPr>
              <w:pStyle w:val="TAL"/>
              <w:rPr>
                <w:lang w:eastAsia="en-US"/>
              </w:rPr>
            </w:pPr>
            <w:r w:rsidRPr="00FF4E88">
              <w:rPr>
                <w:lang w:eastAsia="en-US"/>
              </w:rPr>
              <w:t>2792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9FF95"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6EF322"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250DE" w14:textId="77777777" w:rsidR="004335ED" w:rsidRPr="00DD6CFB" w:rsidRDefault="004335ED" w:rsidP="000D75B4">
            <w:pPr>
              <w:pStyle w:val="TAL"/>
              <w:rPr>
                <w:lang w:eastAsia="en-US"/>
              </w:rPr>
            </w:pPr>
            <w:r w:rsidRPr="00FF4E88">
              <w:rPr>
                <w:lang w:eastAsia="en-US"/>
              </w:rPr>
              <w:t>Update PDCCH-Config for MSS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5359C"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2D4ECAD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ACA1A1"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C18F4E"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A379E1" w14:textId="77777777" w:rsidR="004335ED" w:rsidRPr="00DD6CFB" w:rsidRDefault="004335ED" w:rsidP="000D75B4">
            <w:pPr>
              <w:pStyle w:val="TAL"/>
              <w:rPr>
                <w:lang w:eastAsia="en-US"/>
              </w:rPr>
            </w:pPr>
            <w:r w:rsidRPr="00FF4E88">
              <w:rPr>
                <w:lang w:eastAsia="en-US"/>
              </w:rPr>
              <w:t>R5-233406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77EB6" w14:textId="77777777" w:rsidR="004335ED" w:rsidRPr="00DD6CFB" w:rsidRDefault="004335ED" w:rsidP="000D75B4">
            <w:pPr>
              <w:pStyle w:val="TAL"/>
              <w:rPr>
                <w:lang w:eastAsia="en-US"/>
              </w:rPr>
            </w:pPr>
            <w:r w:rsidRPr="00FF4E88">
              <w:rPr>
                <w:lang w:eastAsia="en-US"/>
              </w:rPr>
              <w:t>2790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14DB05"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230C8E"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A59734" w14:textId="77777777" w:rsidR="004335ED" w:rsidRPr="00DD6CFB" w:rsidRDefault="004335ED" w:rsidP="000D75B4">
            <w:pPr>
              <w:pStyle w:val="TAL"/>
              <w:rPr>
                <w:lang w:eastAsia="en-US"/>
              </w:rPr>
            </w:pPr>
            <w:r w:rsidRPr="00FF4E88">
              <w:rPr>
                <w:lang w:eastAsia="en-US"/>
              </w:rPr>
              <w:t>Update general configuration parameter for HD-FDD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663C7"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2B91C8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2C89C8E"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2AD67E"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3709E" w14:textId="77777777" w:rsidR="004335ED" w:rsidRPr="00DD6CFB" w:rsidRDefault="004335ED" w:rsidP="000D75B4">
            <w:pPr>
              <w:pStyle w:val="TAL"/>
              <w:rPr>
                <w:lang w:eastAsia="en-US"/>
              </w:rPr>
            </w:pPr>
            <w:r w:rsidRPr="00FF4E88">
              <w:rPr>
                <w:lang w:eastAsia="en-US"/>
              </w:rPr>
              <w:t>R5-233423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45D3A" w14:textId="77777777" w:rsidR="004335ED" w:rsidRPr="00DD6CFB" w:rsidRDefault="004335ED" w:rsidP="000D75B4">
            <w:pPr>
              <w:pStyle w:val="TAL"/>
              <w:rPr>
                <w:lang w:eastAsia="en-US"/>
              </w:rPr>
            </w:pPr>
            <w:r w:rsidRPr="00FF4E88">
              <w:rPr>
                <w:lang w:eastAsia="en-US"/>
              </w:rPr>
              <w:t>2777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694F69"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F186B13"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0A287" w14:textId="77777777" w:rsidR="004335ED" w:rsidRPr="00DD6CFB" w:rsidRDefault="004335ED" w:rsidP="000D75B4">
            <w:pPr>
              <w:pStyle w:val="TAL"/>
              <w:rPr>
                <w:lang w:eastAsia="en-US"/>
              </w:rPr>
            </w:pPr>
            <w:r w:rsidRPr="00FF4E88">
              <w:rPr>
                <w:lang w:eastAsia="en-US"/>
              </w:rPr>
              <w:t xml:space="preserve">Addition of PC5 RRC message </w:t>
            </w:r>
            <w:proofErr w:type="spellStart"/>
            <w:r w:rsidRPr="00FF4E88">
              <w:rPr>
                <w:lang w:eastAsia="en-US"/>
              </w:rPr>
              <w:t>uuMessageTransferSidelink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7DACD"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33CFEE1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C31BA0"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077FAC"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9CC50" w14:textId="77777777" w:rsidR="004335ED" w:rsidRPr="00DD6CFB" w:rsidRDefault="004335ED" w:rsidP="000D75B4">
            <w:pPr>
              <w:pStyle w:val="TAL"/>
              <w:rPr>
                <w:lang w:eastAsia="en-US"/>
              </w:rPr>
            </w:pPr>
            <w:r w:rsidRPr="00FF4E88">
              <w:rPr>
                <w:lang w:eastAsia="en-US"/>
              </w:rPr>
              <w:t>R5-233424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0094D" w14:textId="77777777" w:rsidR="004335ED" w:rsidRPr="00DD6CFB" w:rsidRDefault="004335ED" w:rsidP="000D75B4">
            <w:pPr>
              <w:pStyle w:val="TAL"/>
              <w:rPr>
                <w:lang w:eastAsia="en-US"/>
              </w:rPr>
            </w:pPr>
            <w:r w:rsidRPr="00FF4E88">
              <w:rPr>
                <w:lang w:eastAsia="en-US"/>
              </w:rPr>
              <w:t>2778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1D2ED"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957CA2"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AFE9D" w14:textId="77777777" w:rsidR="004335ED" w:rsidRPr="00DD6CFB" w:rsidRDefault="004335ED" w:rsidP="000D75B4">
            <w:pPr>
              <w:pStyle w:val="TAL"/>
              <w:rPr>
                <w:lang w:eastAsia="en-US"/>
              </w:rPr>
            </w:pPr>
            <w:r w:rsidRPr="00FF4E88">
              <w:rPr>
                <w:lang w:eastAsia="en-US"/>
              </w:rPr>
              <w:t xml:space="preserve">Addition of PC5 RRC </w:t>
            </w:r>
            <w:proofErr w:type="spellStart"/>
            <w:r w:rsidRPr="00FF4E88">
              <w:rPr>
                <w:lang w:eastAsia="en-US"/>
              </w:rPr>
              <w:t>RemoteUEInformationSidelink</w:t>
            </w:r>
            <w:proofErr w:type="spellEnd"/>
            <w:r w:rsidRPr="00FF4E88">
              <w:rPr>
                <w:lang w:eastAsia="en-US"/>
              </w:rPr>
              <w:t xml:space="preserve">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68381"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595A7EA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EDC1E5"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E344A5B"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154891" w14:textId="77777777" w:rsidR="004335ED" w:rsidRPr="00DD6CFB" w:rsidRDefault="004335ED" w:rsidP="000D75B4">
            <w:pPr>
              <w:pStyle w:val="TAL"/>
              <w:rPr>
                <w:lang w:eastAsia="en-US"/>
              </w:rPr>
            </w:pPr>
            <w:r w:rsidRPr="00FF4E88">
              <w:rPr>
                <w:lang w:eastAsia="en-US"/>
              </w:rPr>
              <w:t>R5-233425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DD5C3" w14:textId="77777777" w:rsidR="004335ED" w:rsidRPr="00DD6CFB" w:rsidRDefault="004335ED" w:rsidP="000D75B4">
            <w:pPr>
              <w:pStyle w:val="TAL"/>
              <w:rPr>
                <w:lang w:eastAsia="en-US"/>
              </w:rPr>
            </w:pPr>
            <w:r w:rsidRPr="00FF4E88">
              <w:rPr>
                <w:lang w:eastAsia="en-US"/>
              </w:rPr>
              <w:t>2780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4E9A0A"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7869AB"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7A9E82" w14:textId="77777777" w:rsidR="004335ED" w:rsidRPr="00DD6CFB" w:rsidRDefault="004335ED" w:rsidP="000D75B4">
            <w:pPr>
              <w:pStyle w:val="TAL"/>
              <w:rPr>
                <w:lang w:eastAsia="en-US"/>
              </w:rPr>
            </w:pPr>
            <w:r w:rsidRPr="00FF4E88">
              <w:rPr>
                <w:lang w:eastAsia="en-US"/>
              </w:rPr>
              <w:t xml:space="preserve">Update of PC5 RRC message </w:t>
            </w:r>
            <w:proofErr w:type="spellStart"/>
            <w:r w:rsidRPr="00FF4E88">
              <w:rPr>
                <w:lang w:eastAsia="en-US"/>
              </w:rPr>
              <w:t>Uu-RelayRLC-ChannelConfig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FD5D1"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7F4C57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FBAA52F"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600352"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6C3563" w14:textId="77777777" w:rsidR="004335ED" w:rsidRPr="00DD6CFB" w:rsidRDefault="004335ED" w:rsidP="000D75B4">
            <w:pPr>
              <w:pStyle w:val="TAL"/>
              <w:rPr>
                <w:lang w:eastAsia="en-US"/>
              </w:rPr>
            </w:pPr>
            <w:r w:rsidRPr="00FF4E88">
              <w:rPr>
                <w:lang w:eastAsia="en-US"/>
              </w:rPr>
              <w:t>R5-233426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8CD36" w14:textId="77777777" w:rsidR="004335ED" w:rsidRPr="00DD6CFB" w:rsidRDefault="004335ED" w:rsidP="000D75B4">
            <w:pPr>
              <w:pStyle w:val="TAL"/>
              <w:rPr>
                <w:lang w:eastAsia="en-US"/>
              </w:rPr>
            </w:pPr>
            <w:r w:rsidRPr="00FF4E88">
              <w:rPr>
                <w:lang w:eastAsia="en-US"/>
              </w:rPr>
              <w:t>2779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F57DF0"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ED3AA0"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EEF2E" w14:textId="77777777" w:rsidR="004335ED" w:rsidRPr="00DD6CFB" w:rsidRDefault="004335ED" w:rsidP="000D75B4">
            <w:pPr>
              <w:pStyle w:val="TAL"/>
              <w:rPr>
                <w:lang w:eastAsia="en-US"/>
              </w:rPr>
            </w:pPr>
            <w:r w:rsidRPr="00FF4E88">
              <w:rPr>
                <w:lang w:eastAsia="en-US"/>
              </w:rPr>
              <w:t>Update of PC5 RRC message SL-L2RelayUE-Config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9680"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25B120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EC03A5E"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F8BE8D0"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6F4409" w14:textId="77777777" w:rsidR="004335ED" w:rsidRPr="00DD6CFB" w:rsidRDefault="004335ED" w:rsidP="000D75B4">
            <w:pPr>
              <w:pStyle w:val="TAL"/>
              <w:rPr>
                <w:lang w:eastAsia="en-US"/>
              </w:rPr>
            </w:pPr>
            <w:r w:rsidRPr="00FF4E88">
              <w:rPr>
                <w:lang w:eastAsia="en-US"/>
              </w:rPr>
              <w:t>R5-233429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1EA42" w14:textId="77777777" w:rsidR="004335ED" w:rsidRPr="00DD6CFB" w:rsidRDefault="004335ED" w:rsidP="000D75B4">
            <w:pPr>
              <w:pStyle w:val="TAL"/>
              <w:rPr>
                <w:lang w:eastAsia="en-US"/>
              </w:rPr>
            </w:pPr>
            <w:r w:rsidRPr="00FF4E88">
              <w:rPr>
                <w:lang w:eastAsia="en-US"/>
              </w:rPr>
              <w:t>2755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D4A96B"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740D43"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2DC7A9" w14:textId="77777777" w:rsidR="004335ED" w:rsidRPr="00DD6CFB" w:rsidRDefault="004335ED" w:rsidP="000D75B4">
            <w:pPr>
              <w:pStyle w:val="TAL"/>
              <w:rPr>
                <w:lang w:eastAsia="en-US"/>
              </w:rPr>
            </w:pPr>
            <w:r w:rsidRPr="00FF4E88">
              <w:rPr>
                <w:lang w:eastAsia="en-US"/>
              </w:rPr>
              <w:t>Add generic procedure for Switch off / Power off procedure in MA PDU session Established on NR and WLAN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1A199"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46A8B13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72B7381"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FACE96"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D44F92" w14:textId="77777777" w:rsidR="004335ED" w:rsidRPr="00DD6CFB" w:rsidRDefault="004335ED" w:rsidP="000D75B4">
            <w:pPr>
              <w:pStyle w:val="TAL"/>
              <w:rPr>
                <w:lang w:eastAsia="en-US"/>
              </w:rPr>
            </w:pPr>
            <w:r w:rsidRPr="00FF4E88">
              <w:rPr>
                <w:lang w:eastAsia="en-US"/>
              </w:rPr>
              <w:t>R5-233434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7047" w14:textId="77777777" w:rsidR="004335ED" w:rsidRPr="00DD6CFB" w:rsidRDefault="004335ED" w:rsidP="000D75B4">
            <w:pPr>
              <w:pStyle w:val="TAL"/>
              <w:rPr>
                <w:lang w:eastAsia="en-US"/>
              </w:rPr>
            </w:pPr>
            <w:r w:rsidRPr="00FF4E88">
              <w:rPr>
                <w:lang w:eastAsia="en-US"/>
              </w:rPr>
              <w:t>2771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91E45"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9B2C09"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F52F8F" w14:textId="77777777" w:rsidR="004335ED" w:rsidRPr="00DD6CFB" w:rsidRDefault="004335ED" w:rsidP="000D75B4">
            <w:pPr>
              <w:pStyle w:val="TAL"/>
              <w:rPr>
                <w:lang w:eastAsia="en-US"/>
              </w:rPr>
            </w:pPr>
            <w:r w:rsidRPr="00FF4E88">
              <w:rPr>
                <w:lang w:eastAsia="en-US"/>
              </w:rPr>
              <w:t>Updates to SIB19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E5612"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6DEDBDB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0A2E85E"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B92BC7"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12BAA" w14:textId="77777777" w:rsidR="004335ED" w:rsidRPr="00DD6CFB" w:rsidRDefault="004335ED" w:rsidP="000D75B4">
            <w:pPr>
              <w:pStyle w:val="TAL"/>
              <w:rPr>
                <w:lang w:eastAsia="en-US"/>
              </w:rPr>
            </w:pPr>
            <w:r w:rsidRPr="00FF4E88">
              <w:rPr>
                <w:lang w:eastAsia="en-US"/>
              </w:rPr>
              <w:t>R5-233435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4DF57" w14:textId="77777777" w:rsidR="004335ED" w:rsidRPr="00DD6CFB" w:rsidRDefault="004335ED" w:rsidP="000D75B4">
            <w:pPr>
              <w:pStyle w:val="TAL"/>
              <w:rPr>
                <w:lang w:eastAsia="en-US"/>
              </w:rPr>
            </w:pPr>
            <w:r w:rsidRPr="00FF4E88">
              <w:rPr>
                <w:lang w:eastAsia="en-US"/>
              </w:rPr>
              <w:t>2772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78EA7D"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C8AE1B"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CBFC7A" w14:textId="77777777" w:rsidR="004335ED" w:rsidRPr="00DD6CFB" w:rsidRDefault="004335ED" w:rsidP="000D75B4">
            <w:pPr>
              <w:pStyle w:val="TAL"/>
              <w:rPr>
                <w:lang w:eastAsia="en-US"/>
              </w:rPr>
            </w:pPr>
            <w:r w:rsidRPr="00FF4E88">
              <w:rPr>
                <w:lang w:eastAsia="en-US"/>
              </w:rPr>
              <w:t xml:space="preserve">Update IE </w:t>
            </w:r>
            <w:proofErr w:type="spellStart"/>
            <w:r w:rsidRPr="00FF4E88">
              <w:rPr>
                <w:lang w:eastAsia="en-US"/>
              </w:rPr>
              <w:t>ServingCellConfigCommon</w:t>
            </w:r>
            <w:proofErr w:type="spellEnd"/>
            <w:r w:rsidRPr="00FF4E88">
              <w:rPr>
                <w:lang w:eastAsia="en-US"/>
              </w:rPr>
              <w:t xml:space="preserve">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B6C8"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25ADA0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93217E"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78B1B8"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46BC9B" w14:textId="77777777" w:rsidR="004335ED" w:rsidRPr="00DD6CFB" w:rsidRDefault="004335ED" w:rsidP="000D75B4">
            <w:pPr>
              <w:pStyle w:val="TAL"/>
              <w:rPr>
                <w:lang w:eastAsia="en-US"/>
              </w:rPr>
            </w:pPr>
            <w:r w:rsidRPr="00FF4E88">
              <w:rPr>
                <w:lang w:eastAsia="en-US"/>
              </w:rPr>
              <w:t>R5-233436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E5B34" w14:textId="77777777" w:rsidR="004335ED" w:rsidRPr="00DD6CFB" w:rsidRDefault="004335ED" w:rsidP="000D75B4">
            <w:pPr>
              <w:pStyle w:val="TAL"/>
              <w:rPr>
                <w:lang w:eastAsia="en-US"/>
              </w:rPr>
            </w:pPr>
            <w:r w:rsidRPr="00FF4E88">
              <w:rPr>
                <w:lang w:eastAsia="en-US"/>
              </w:rPr>
              <w:t>2773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BDAC03"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7CCBED"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A81EF6" w14:textId="77777777" w:rsidR="004335ED" w:rsidRPr="00DD6CFB" w:rsidRDefault="004335ED" w:rsidP="000D75B4">
            <w:pPr>
              <w:pStyle w:val="TAL"/>
              <w:rPr>
                <w:lang w:eastAsia="en-US"/>
              </w:rPr>
            </w:pPr>
            <w:r w:rsidRPr="00FF4E88">
              <w:rPr>
                <w:lang w:eastAsia="en-US"/>
              </w:rPr>
              <w:t>Update to clause 4.4.3 Common parameters for NR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8915E"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485C259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EDC1C4"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C2F359A"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280DAB" w14:textId="77777777" w:rsidR="004335ED" w:rsidRPr="00DD6CFB" w:rsidRDefault="004335ED" w:rsidP="000D75B4">
            <w:pPr>
              <w:pStyle w:val="TAL"/>
              <w:rPr>
                <w:lang w:eastAsia="en-US"/>
              </w:rPr>
            </w:pPr>
            <w:r w:rsidRPr="00FF4E88">
              <w:rPr>
                <w:lang w:eastAsia="en-US"/>
              </w:rPr>
              <w:t>R5-233474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11FDB" w14:textId="77777777" w:rsidR="004335ED" w:rsidRPr="00DD6CFB" w:rsidRDefault="004335ED" w:rsidP="000D75B4">
            <w:pPr>
              <w:pStyle w:val="TAL"/>
              <w:rPr>
                <w:lang w:eastAsia="en-US"/>
              </w:rPr>
            </w:pPr>
            <w:r w:rsidRPr="00FF4E88">
              <w:rPr>
                <w:lang w:eastAsia="en-US"/>
              </w:rPr>
              <w:t>2768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4FDA04"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6BB3E7"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E186B3" w14:textId="77777777" w:rsidR="004335ED" w:rsidRPr="00DD6CFB" w:rsidRDefault="004335ED" w:rsidP="000D75B4">
            <w:pPr>
              <w:pStyle w:val="TAL"/>
              <w:rPr>
                <w:lang w:eastAsia="en-US"/>
              </w:rPr>
            </w:pPr>
            <w:r w:rsidRPr="00FF4E88">
              <w:rPr>
                <w:lang w:eastAsia="en-US"/>
              </w:rPr>
              <w:t>Correction to switch off test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95C71"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6E1DBE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21B7AE3"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460632"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87AB0" w14:textId="77777777" w:rsidR="004335ED" w:rsidRPr="00DD6CFB" w:rsidRDefault="004335ED" w:rsidP="000D75B4">
            <w:pPr>
              <w:pStyle w:val="TAL"/>
              <w:rPr>
                <w:lang w:eastAsia="en-US"/>
              </w:rPr>
            </w:pPr>
            <w:r w:rsidRPr="00FF4E88">
              <w:rPr>
                <w:lang w:eastAsia="en-US"/>
              </w:rPr>
              <w:t>R5-233500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7998F" w14:textId="77777777" w:rsidR="004335ED" w:rsidRPr="00DD6CFB" w:rsidRDefault="004335ED" w:rsidP="000D75B4">
            <w:pPr>
              <w:pStyle w:val="TAL"/>
              <w:rPr>
                <w:lang w:eastAsia="en-US"/>
              </w:rPr>
            </w:pPr>
            <w:r w:rsidRPr="00FF4E88">
              <w:rPr>
                <w:lang w:eastAsia="en-US"/>
              </w:rPr>
              <w:t>2808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0B0B3F"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BB32F3"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E5D8E" w14:textId="77777777" w:rsidR="004335ED" w:rsidRPr="00DD6CFB" w:rsidRDefault="004335ED" w:rsidP="000D75B4">
            <w:pPr>
              <w:pStyle w:val="TAL"/>
              <w:rPr>
                <w:lang w:eastAsia="en-US"/>
              </w:rPr>
            </w:pPr>
            <w:r w:rsidRPr="00FF4E88">
              <w:rPr>
                <w:lang w:eastAsia="en-US"/>
              </w:rPr>
              <w:t>Correction of 38.508-1 4.1.1 on lower humidity limit in temperature test environment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80327"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5C1CD7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259561"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E05AB7"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050C53" w14:textId="77777777" w:rsidR="004335ED" w:rsidRPr="00DD6CFB" w:rsidRDefault="004335ED" w:rsidP="000D75B4">
            <w:pPr>
              <w:pStyle w:val="TAL"/>
              <w:rPr>
                <w:lang w:eastAsia="en-US"/>
              </w:rPr>
            </w:pPr>
            <w:r w:rsidRPr="00FF4E88">
              <w:rPr>
                <w:lang w:eastAsia="en-US"/>
              </w:rPr>
              <w:t>R5-233674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6B115" w14:textId="77777777" w:rsidR="004335ED" w:rsidRPr="00DD6CFB" w:rsidRDefault="004335ED" w:rsidP="000D75B4">
            <w:pPr>
              <w:pStyle w:val="TAL"/>
              <w:rPr>
                <w:lang w:eastAsia="en-US"/>
              </w:rPr>
            </w:pPr>
            <w:r w:rsidRPr="00FF4E88">
              <w:rPr>
                <w:lang w:eastAsia="en-US"/>
              </w:rPr>
              <w:t>2754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B43FCF"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009F1F"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E54791" w14:textId="77777777" w:rsidR="004335ED" w:rsidRPr="00DD6CFB" w:rsidRDefault="004335ED" w:rsidP="000D75B4">
            <w:pPr>
              <w:pStyle w:val="TAL"/>
              <w:rPr>
                <w:lang w:eastAsia="en-US"/>
              </w:rPr>
            </w:pPr>
            <w:r w:rsidRPr="00FF4E88">
              <w:rPr>
                <w:lang w:eastAsia="en-US"/>
              </w:rPr>
              <w:t>Addition and updat</w:t>
            </w:r>
            <w:r>
              <w:rPr>
                <w:lang w:eastAsia="en-US"/>
              </w:rPr>
              <w:t>e</w:t>
            </w:r>
            <w:r w:rsidRPr="00FF4E88">
              <w:rPr>
                <w:lang w:eastAsia="en-US"/>
              </w:rPr>
              <w:t xml:space="preserve"> of tables for HST FR2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787AD"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6A8D047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97F94C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7B8FC1"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46A373" w14:textId="77777777" w:rsidR="004335ED" w:rsidRPr="00DD6CFB" w:rsidRDefault="004335ED" w:rsidP="000D75B4">
            <w:pPr>
              <w:pStyle w:val="TAL"/>
              <w:rPr>
                <w:lang w:eastAsia="en-US"/>
              </w:rPr>
            </w:pPr>
            <w:r w:rsidRPr="00FF4E88">
              <w:rPr>
                <w:lang w:eastAsia="en-US"/>
              </w:rPr>
              <w:t>R5-233675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93F6D" w14:textId="77777777" w:rsidR="004335ED" w:rsidRPr="00DD6CFB" w:rsidRDefault="004335ED" w:rsidP="000D75B4">
            <w:pPr>
              <w:pStyle w:val="TAL"/>
              <w:rPr>
                <w:lang w:eastAsia="en-US"/>
              </w:rPr>
            </w:pPr>
            <w:r w:rsidRPr="00FF4E88">
              <w:rPr>
                <w:lang w:eastAsia="en-US"/>
              </w:rPr>
              <w:t>2807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0331D6"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F9B8E52"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AFC6BF" w14:textId="77777777" w:rsidR="004335ED" w:rsidRPr="00DD6CFB" w:rsidRDefault="004335ED" w:rsidP="000D75B4">
            <w:pPr>
              <w:pStyle w:val="TAL"/>
              <w:rPr>
                <w:lang w:eastAsia="en-US"/>
              </w:rPr>
            </w:pPr>
            <w:r w:rsidRPr="00FF4E88">
              <w:rPr>
                <w:lang w:eastAsia="en-US"/>
              </w:rPr>
              <w:t>Update to TS 38.508-1 clause 4.6.3-200BB for FR2 UL Gaps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84787"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276683D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F073B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94E9D6"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DB77DB" w14:textId="77777777" w:rsidR="004335ED" w:rsidRPr="00DD6CFB" w:rsidRDefault="004335ED" w:rsidP="000D75B4">
            <w:pPr>
              <w:pStyle w:val="TAL"/>
              <w:rPr>
                <w:lang w:eastAsia="en-US"/>
              </w:rPr>
            </w:pPr>
            <w:r w:rsidRPr="00FF4E88">
              <w:rPr>
                <w:lang w:eastAsia="en-US"/>
              </w:rPr>
              <w:t>R5-233676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1E07B" w14:textId="77777777" w:rsidR="004335ED" w:rsidRPr="00DD6CFB" w:rsidRDefault="004335ED" w:rsidP="000D75B4">
            <w:pPr>
              <w:pStyle w:val="TAL"/>
              <w:rPr>
                <w:lang w:eastAsia="en-US"/>
              </w:rPr>
            </w:pPr>
            <w:r w:rsidRPr="00FF4E88">
              <w:rPr>
                <w:lang w:eastAsia="en-US"/>
              </w:rPr>
              <w:t>2809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5D92F2" w14:textId="77777777" w:rsidR="004335ED" w:rsidRPr="00DD6CFB" w:rsidRDefault="004335ED" w:rsidP="000D75B4">
            <w:pPr>
              <w:pStyle w:val="TAL"/>
              <w:rPr>
                <w:lang w:eastAsia="en-US"/>
              </w:rPr>
            </w:pPr>
            <w:r w:rsidRPr="00FF4E88">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DB1399"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BAB93" w14:textId="77777777" w:rsidR="004335ED" w:rsidRPr="00DD6CFB" w:rsidRDefault="004335ED" w:rsidP="000D75B4">
            <w:pPr>
              <w:pStyle w:val="TAL"/>
              <w:rPr>
                <w:lang w:eastAsia="en-US"/>
              </w:rPr>
            </w:pPr>
            <w:r w:rsidRPr="00FF4E88">
              <w:rPr>
                <w:lang w:eastAsia="en-US"/>
              </w:rPr>
              <w:t xml:space="preserve">Correction to frequency range for </w:t>
            </w:r>
            <w:proofErr w:type="spellStart"/>
            <w:r w:rsidRPr="00FF4E88">
              <w:rPr>
                <w:lang w:eastAsia="en-US"/>
              </w:rPr>
              <w:t>ssb-PositionsInBurst</w:t>
            </w:r>
            <w:proofErr w:type="spellEnd"/>
            <w:r w:rsidRPr="00FF4E88">
              <w:rPr>
                <w:lang w:eastAsia="en-US"/>
              </w:rPr>
              <w:t xml:space="preserve"> and SSB-</w:t>
            </w:r>
            <w:proofErr w:type="spellStart"/>
            <w:r w:rsidRPr="00FF4E88">
              <w:rPr>
                <w:lang w:eastAsia="en-US"/>
              </w:rPr>
              <w:t>ToMeasure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1FBD2"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7F3404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DC1C02"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2B30D8"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FDD08C" w14:textId="77777777" w:rsidR="004335ED" w:rsidRPr="00DD6CFB" w:rsidRDefault="004335ED" w:rsidP="000D75B4">
            <w:pPr>
              <w:pStyle w:val="TAL"/>
              <w:rPr>
                <w:lang w:eastAsia="en-US"/>
              </w:rPr>
            </w:pPr>
            <w:r w:rsidRPr="00FF4E88">
              <w:rPr>
                <w:lang w:eastAsia="en-US"/>
              </w:rPr>
              <w:t>R5-233699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64AEC" w14:textId="77777777" w:rsidR="004335ED" w:rsidRPr="00DD6CFB" w:rsidRDefault="004335ED" w:rsidP="000D75B4">
            <w:pPr>
              <w:pStyle w:val="TAL"/>
              <w:rPr>
                <w:lang w:eastAsia="en-US"/>
              </w:rPr>
            </w:pPr>
            <w:r w:rsidRPr="00FF4E88">
              <w:rPr>
                <w:lang w:eastAsia="en-US"/>
              </w:rPr>
              <w:t>2759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E5252F"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D07A06"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6456C" w14:textId="77777777" w:rsidR="004335ED" w:rsidRPr="00DD6CFB" w:rsidRDefault="004335ED" w:rsidP="000D75B4">
            <w:pPr>
              <w:pStyle w:val="TAL"/>
              <w:rPr>
                <w:lang w:eastAsia="en-US"/>
              </w:rPr>
            </w:pPr>
            <w:r w:rsidRPr="00FF4E88">
              <w:rPr>
                <w:lang w:eastAsia="en-US"/>
              </w:rPr>
              <w:t>Correction of test frequency parameters for 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0202DA"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39C7747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A3D2B1"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D68E1D"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6E91D" w14:textId="77777777" w:rsidR="004335ED" w:rsidRPr="00DD6CFB" w:rsidRDefault="004335ED" w:rsidP="000D75B4">
            <w:pPr>
              <w:pStyle w:val="TAL"/>
              <w:rPr>
                <w:lang w:eastAsia="en-US"/>
              </w:rPr>
            </w:pPr>
            <w:r w:rsidRPr="00FF4E88">
              <w:rPr>
                <w:lang w:eastAsia="en-US"/>
              </w:rPr>
              <w:t>R5-233700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0408" w14:textId="77777777" w:rsidR="004335ED" w:rsidRPr="00DD6CFB" w:rsidRDefault="004335ED" w:rsidP="000D75B4">
            <w:pPr>
              <w:pStyle w:val="TAL"/>
              <w:rPr>
                <w:lang w:eastAsia="en-US"/>
              </w:rPr>
            </w:pPr>
            <w:r w:rsidRPr="00FF4E88">
              <w:rPr>
                <w:lang w:eastAsia="en-US"/>
              </w:rPr>
              <w:t>2802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79828B" w14:textId="77777777" w:rsidR="004335ED" w:rsidRPr="00DD6CFB" w:rsidRDefault="004335ED" w:rsidP="000D75B4">
            <w:pPr>
              <w:pStyle w:val="TAL"/>
              <w:rPr>
                <w:lang w:eastAsia="en-US"/>
              </w:rPr>
            </w:pPr>
            <w:r w:rsidRPr="00FF4E88">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91EDF4"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629337" w14:textId="77777777" w:rsidR="004335ED" w:rsidRPr="00DD6CFB" w:rsidRDefault="004335ED" w:rsidP="000D75B4">
            <w:pPr>
              <w:pStyle w:val="TAL"/>
              <w:rPr>
                <w:lang w:eastAsia="en-US"/>
              </w:rPr>
            </w:pPr>
            <w:r w:rsidRPr="00FF4E88">
              <w:rPr>
                <w:lang w:eastAsia="en-US"/>
              </w:rPr>
              <w:t>Updating frequency calculation in Annex 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67C32"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FF4E88" w14:paraId="36E65F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3CCAFA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7BAE7A" w14:textId="77777777" w:rsidR="004335ED" w:rsidRPr="00DD6CFB" w:rsidRDefault="004335ED" w:rsidP="000D75B4">
            <w:pPr>
              <w:pStyle w:val="TAL"/>
              <w:rPr>
                <w:lang w:eastAsia="en-US"/>
              </w:rPr>
            </w:pPr>
            <w:r w:rsidRPr="00DD6CFB">
              <w:rPr>
                <w:lang w:eastAsia="en-US"/>
              </w:rPr>
              <w:t>RAN#</w:t>
            </w:r>
            <w:r>
              <w:rPr>
                <w:lang w:eastAsia="en-US"/>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E14E1E" w14:textId="77777777" w:rsidR="004335ED" w:rsidRPr="00DD6CFB" w:rsidRDefault="004335ED" w:rsidP="000D75B4">
            <w:pPr>
              <w:pStyle w:val="TAL"/>
              <w:rPr>
                <w:lang w:eastAsia="en-US"/>
              </w:rPr>
            </w:pPr>
            <w:r w:rsidRPr="00FF4E88">
              <w:rPr>
                <w:lang w:eastAsia="en-US"/>
              </w:rPr>
              <w:t>R5-233734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EBFE5" w14:textId="77777777" w:rsidR="004335ED" w:rsidRPr="00DD6CFB" w:rsidRDefault="004335ED" w:rsidP="000D75B4">
            <w:pPr>
              <w:pStyle w:val="TAL"/>
              <w:rPr>
                <w:lang w:eastAsia="en-US"/>
              </w:rPr>
            </w:pPr>
            <w:r w:rsidRPr="00FF4E88">
              <w:rPr>
                <w:lang w:eastAsia="en-US"/>
              </w:rPr>
              <w:t>2788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949CB7" w14:textId="77777777" w:rsidR="004335ED" w:rsidRPr="00DD6CFB" w:rsidRDefault="004335ED" w:rsidP="000D75B4">
            <w:pPr>
              <w:pStyle w:val="TAL"/>
              <w:rPr>
                <w:lang w:eastAsia="en-US"/>
              </w:rPr>
            </w:pPr>
            <w:r w:rsidRPr="00FF4E88">
              <w:rPr>
                <w:lang w:eastAsia="en-US"/>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4D013C" w14:textId="77777777" w:rsidR="004335ED" w:rsidRPr="00DD6CFB" w:rsidRDefault="004335ED" w:rsidP="000D75B4">
            <w:pPr>
              <w:pStyle w:val="TAL"/>
              <w:rPr>
                <w:lang w:eastAsia="en-US"/>
              </w:rPr>
            </w:pPr>
            <w:r w:rsidRPr="00FF4E88">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350BBA" w14:textId="77777777" w:rsidR="004335ED" w:rsidRPr="00DD6CFB" w:rsidRDefault="004335ED" w:rsidP="000D75B4">
            <w:pPr>
              <w:pStyle w:val="TAL"/>
              <w:rPr>
                <w:lang w:eastAsia="en-US"/>
              </w:rPr>
            </w:pPr>
            <w:r w:rsidRPr="00FF4E88">
              <w:rPr>
                <w:lang w:eastAsia="en-US"/>
              </w:rPr>
              <w:t>Addition of test frequency for new 3/4 band EN-DC comb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A980" w14:textId="77777777" w:rsidR="004335ED" w:rsidRPr="00DD6CFB" w:rsidRDefault="004335ED" w:rsidP="000D75B4">
            <w:pPr>
              <w:pStyle w:val="TAL"/>
              <w:rPr>
                <w:lang w:eastAsia="en-US"/>
              </w:rPr>
            </w:pPr>
            <w:r w:rsidRPr="00DD6CFB">
              <w:rPr>
                <w:lang w:eastAsia="en-US"/>
              </w:rPr>
              <w:t>17.</w:t>
            </w:r>
            <w:r>
              <w:rPr>
                <w:lang w:eastAsia="en-US"/>
              </w:rPr>
              <w:t>9</w:t>
            </w:r>
            <w:r w:rsidRPr="00DD6CFB">
              <w:rPr>
                <w:lang w:eastAsia="en-US"/>
              </w:rPr>
              <w:t>.0</w:t>
            </w:r>
          </w:p>
        </w:tc>
      </w:tr>
      <w:tr w:rsidR="004335ED" w:rsidRPr="00C64EBB" w14:paraId="1A8F68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EEC8C13"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C6854E"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F4B0FE" w14:textId="77777777" w:rsidR="004335ED" w:rsidRPr="00DD6CFB" w:rsidRDefault="004335ED" w:rsidP="000D75B4">
            <w:pPr>
              <w:pStyle w:val="TAL"/>
              <w:rPr>
                <w:lang w:eastAsia="en-US"/>
              </w:rPr>
            </w:pPr>
            <w:r w:rsidRPr="00C64EBB">
              <w:rPr>
                <w:lang w:eastAsia="en-US"/>
              </w:rPr>
              <w:t>R5-233931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C7D4" w14:textId="77777777" w:rsidR="004335ED" w:rsidRPr="00DD6CFB" w:rsidRDefault="004335ED" w:rsidP="000D75B4">
            <w:pPr>
              <w:pStyle w:val="TAL"/>
              <w:rPr>
                <w:lang w:eastAsia="en-US"/>
              </w:rPr>
            </w:pPr>
            <w:r w:rsidRPr="00C64EBB">
              <w:rPr>
                <w:lang w:eastAsia="en-US"/>
              </w:rPr>
              <w:t>2812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9CFBC3"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734952"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D0B4B2" w14:textId="77777777" w:rsidR="004335ED" w:rsidRPr="00DD6CFB" w:rsidRDefault="004335ED" w:rsidP="000D75B4">
            <w:pPr>
              <w:pStyle w:val="TAL"/>
              <w:rPr>
                <w:lang w:eastAsia="en-US"/>
              </w:rPr>
            </w:pPr>
            <w:r w:rsidRPr="00C64EBB">
              <w:rPr>
                <w:lang w:eastAsia="en-US"/>
              </w:rPr>
              <w:t>Clarify default ASN.1 contents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0C556"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F7A33C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AAFBF65"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4E338D"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1C61FE" w14:textId="77777777" w:rsidR="004335ED" w:rsidRPr="00DD6CFB" w:rsidRDefault="004335ED" w:rsidP="000D75B4">
            <w:pPr>
              <w:pStyle w:val="TAL"/>
              <w:rPr>
                <w:lang w:eastAsia="en-US"/>
              </w:rPr>
            </w:pPr>
            <w:r w:rsidRPr="00C64EBB">
              <w:rPr>
                <w:lang w:eastAsia="en-US"/>
              </w:rPr>
              <w:t>R5-233932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828D5" w14:textId="77777777" w:rsidR="004335ED" w:rsidRPr="00DD6CFB" w:rsidRDefault="004335ED" w:rsidP="000D75B4">
            <w:pPr>
              <w:pStyle w:val="TAL"/>
              <w:rPr>
                <w:lang w:eastAsia="en-US"/>
              </w:rPr>
            </w:pPr>
            <w:r w:rsidRPr="00C64EBB">
              <w:rPr>
                <w:lang w:eastAsia="en-US"/>
              </w:rPr>
              <w:t>2813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73723B"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F22F34"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9BBC7" w14:textId="77777777" w:rsidR="004335ED" w:rsidRPr="00DD6CFB" w:rsidRDefault="004335ED" w:rsidP="000D75B4">
            <w:pPr>
              <w:pStyle w:val="TAL"/>
              <w:rPr>
                <w:lang w:eastAsia="en-US"/>
              </w:rPr>
            </w:pPr>
            <w:r w:rsidRPr="00C64EBB">
              <w:rPr>
                <w:lang w:eastAsia="en-US"/>
              </w:rPr>
              <w:t>Update IE MAC-CellGroupConfig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58B9E"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BD9A39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21D54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FFD93D"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DC7D5" w14:textId="77777777" w:rsidR="004335ED" w:rsidRPr="00DD6CFB" w:rsidRDefault="004335ED" w:rsidP="000D75B4">
            <w:pPr>
              <w:pStyle w:val="TAL"/>
              <w:rPr>
                <w:lang w:eastAsia="en-US"/>
              </w:rPr>
            </w:pPr>
            <w:r w:rsidRPr="00C64EBB">
              <w:rPr>
                <w:lang w:eastAsia="en-US"/>
              </w:rPr>
              <w:t>R5-233944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82BF2" w14:textId="77777777" w:rsidR="004335ED" w:rsidRPr="00DD6CFB" w:rsidRDefault="004335ED" w:rsidP="000D75B4">
            <w:pPr>
              <w:pStyle w:val="TAL"/>
              <w:rPr>
                <w:lang w:eastAsia="en-US"/>
              </w:rPr>
            </w:pPr>
            <w:r w:rsidRPr="00C64EBB">
              <w:rPr>
                <w:lang w:eastAsia="en-US"/>
              </w:rPr>
              <w:t>2814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963E"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D28C42"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5BA19B" w14:textId="77777777" w:rsidR="004335ED" w:rsidRPr="00DD6CFB" w:rsidRDefault="004335ED" w:rsidP="000D75B4">
            <w:pPr>
              <w:pStyle w:val="TAL"/>
              <w:rPr>
                <w:lang w:eastAsia="en-US"/>
              </w:rPr>
            </w:pPr>
            <w:r w:rsidRPr="00C64EBB">
              <w:rPr>
                <w:lang w:eastAsia="en-US"/>
              </w:rPr>
              <w:t>Introduction of Inter-band NR CA configuration CA_n20A-n78A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3AB26"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6DB3E01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6619C5"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F777B4"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B805C2" w14:textId="77777777" w:rsidR="004335ED" w:rsidRPr="00DD6CFB" w:rsidRDefault="004335ED" w:rsidP="000D75B4">
            <w:pPr>
              <w:pStyle w:val="TAL"/>
              <w:rPr>
                <w:lang w:eastAsia="en-US"/>
              </w:rPr>
            </w:pPr>
            <w:r w:rsidRPr="00C64EBB">
              <w:rPr>
                <w:lang w:eastAsia="en-US"/>
              </w:rPr>
              <w:t>R5-233987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1EDB9" w14:textId="77777777" w:rsidR="004335ED" w:rsidRPr="00DD6CFB" w:rsidRDefault="004335ED" w:rsidP="000D75B4">
            <w:pPr>
              <w:pStyle w:val="TAL"/>
              <w:rPr>
                <w:lang w:eastAsia="en-US"/>
              </w:rPr>
            </w:pPr>
            <w:r w:rsidRPr="00C64EBB">
              <w:rPr>
                <w:lang w:eastAsia="en-US"/>
              </w:rPr>
              <w:t>2815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C98AA1"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D813B7"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0E90" w14:textId="77777777" w:rsidR="004335ED" w:rsidRPr="00DD6CFB" w:rsidRDefault="004335ED" w:rsidP="000D75B4">
            <w:pPr>
              <w:pStyle w:val="TAL"/>
              <w:rPr>
                <w:lang w:eastAsia="en-US"/>
              </w:rPr>
            </w:pPr>
            <w:r w:rsidRPr="00C64EBB">
              <w:rPr>
                <w:lang w:eastAsia="en-US"/>
              </w:rPr>
              <w:t xml:space="preserve">Adding 5GS registration type for Rel-17 </w:t>
            </w:r>
            <w:proofErr w:type="spellStart"/>
            <w:r w:rsidRPr="00C64EBB">
              <w:rPr>
                <w:lang w:eastAsia="en-US"/>
              </w:rPr>
              <w:t>eNPN</w:t>
            </w:r>
            <w:proofErr w:type="spellEnd"/>
            <w:r w:rsidRPr="00C64EBB">
              <w:rPr>
                <w:lang w:eastAsia="en-US"/>
              </w:rPr>
              <w:t xml:space="preserve"> onboarding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0798C"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E036F8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A9230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BB1BEC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F19097" w14:textId="77777777" w:rsidR="004335ED" w:rsidRPr="00DD6CFB" w:rsidRDefault="004335ED" w:rsidP="000D75B4">
            <w:pPr>
              <w:pStyle w:val="TAL"/>
              <w:rPr>
                <w:lang w:eastAsia="en-US"/>
              </w:rPr>
            </w:pPr>
            <w:r w:rsidRPr="00C64EBB">
              <w:rPr>
                <w:lang w:eastAsia="en-US"/>
              </w:rPr>
              <w:t>R5-234038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F40F" w14:textId="77777777" w:rsidR="004335ED" w:rsidRPr="00DD6CFB" w:rsidRDefault="004335ED" w:rsidP="000D75B4">
            <w:pPr>
              <w:pStyle w:val="TAL"/>
              <w:rPr>
                <w:lang w:eastAsia="en-US"/>
              </w:rPr>
            </w:pPr>
            <w:r w:rsidRPr="00C64EBB">
              <w:rPr>
                <w:lang w:eastAsia="en-US"/>
              </w:rPr>
              <w:t>2817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539907"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225026"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99AE5" w14:textId="77777777" w:rsidR="004335ED" w:rsidRPr="00DD6CFB" w:rsidRDefault="004335ED" w:rsidP="000D75B4">
            <w:pPr>
              <w:pStyle w:val="TAL"/>
              <w:rPr>
                <w:lang w:eastAsia="en-US"/>
              </w:rPr>
            </w:pPr>
            <w:r w:rsidRPr="00C64EBB">
              <w:rPr>
                <w:lang w:eastAsia="en-US"/>
              </w:rPr>
              <w:t>Update IE PUSCH-</w:t>
            </w:r>
            <w:proofErr w:type="spellStart"/>
            <w:r w:rsidRPr="00C64EBB">
              <w:rPr>
                <w:lang w:eastAsia="en-US"/>
              </w:rPr>
              <w:t>TimeDomainResourceAllocationList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81BE8"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3EC2ED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DA0BCB"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0359DE"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9B5B6F" w14:textId="77777777" w:rsidR="004335ED" w:rsidRPr="00DD6CFB" w:rsidRDefault="004335ED" w:rsidP="000D75B4">
            <w:pPr>
              <w:pStyle w:val="TAL"/>
              <w:rPr>
                <w:lang w:eastAsia="en-US"/>
              </w:rPr>
            </w:pPr>
            <w:r w:rsidRPr="00C64EBB">
              <w:rPr>
                <w:lang w:eastAsia="en-US"/>
              </w:rPr>
              <w:t>R5-234056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F9D99" w14:textId="77777777" w:rsidR="004335ED" w:rsidRPr="00DD6CFB" w:rsidRDefault="004335ED" w:rsidP="000D75B4">
            <w:pPr>
              <w:pStyle w:val="TAL"/>
              <w:rPr>
                <w:lang w:eastAsia="en-US"/>
              </w:rPr>
            </w:pPr>
            <w:r w:rsidRPr="00C64EBB">
              <w:rPr>
                <w:lang w:eastAsia="en-US"/>
              </w:rPr>
              <w:t>2819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1DBC1E"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C693F5"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26D54D" w14:textId="77777777" w:rsidR="004335ED" w:rsidRPr="00DD6CFB" w:rsidRDefault="004335ED" w:rsidP="000D75B4">
            <w:pPr>
              <w:pStyle w:val="TAL"/>
              <w:rPr>
                <w:lang w:eastAsia="en-US"/>
              </w:rPr>
            </w:pPr>
            <w:r w:rsidRPr="00C64EBB">
              <w:rPr>
                <w:lang w:eastAsia="en-US"/>
              </w:rPr>
              <w:t>Add DC_48A_n46A configuration to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1C6C3"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3B357E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72C655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38B8EF"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1B8C1A" w14:textId="77777777" w:rsidR="004335ED" w:rsidRPr="00DD6CFB" w:rsidRDefault="004335ED" w:rsidP="000D75B4">
            <w:pPr>
              <w:pStyle w:val="TAL"/>
              <w:rPr>
                <w:lang w:eastAsia="en-US"/>
              </w:rPr>
            </w:pPr>
            <w:r w:rsidRPr="00C64EBB">
              <w:rPr>
                <w:lang w:eastAsia="en-US"/>
              </w:rPr>
              <w:t>R5-234058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AB523" w14:textId="77777777" w:rsidR="004335ED" w:rsidRPr="00DD6CFB" w:rsidRDefault="004335ED" w:rsidP="000D75B4">
            <w:pPr>
              <w:pStyle w:val="TAL"/>
              <w:rPr>
                <w:lang w:eastAsia="en-US"/>
              </w:rPr>
            </w:pPr>
            <w:r w:rsidRPr="00C64EBB">
              <w:rPr>
                <w:lang w:eastAsia="en-US"/>
              </w:rPr>
              <w:t>2820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63C493"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2791279"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C661FB" w14:textId="77777777" w:rsidR="004335ED" w:rsidRPr="00DD6CFB" w:rsidRDefault="004335ED" w:rsidP="000D75B4">
            <w:pPr>
              <w:pStyle w:val="TAL"/>
              <w:rPr>
                <w:lang w:eastAsia="en-US"/>
              </w:rPr>
            </w:pPr>
            <w:r w:rsidRPr="00C64EBB">
              <w:rPr>
                <w:lang w:eastAsia="en-US"/>
              </w:rPr>
              <w:t>Update IE PDSCH-Config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9B299"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5EB0B6A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E3B77AA"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6A7BDE"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EB597" w14:textId="77777777" w:rsidR="004335ED" w:rsidRPr="00DD6CFB" w:rsidRDefault="004335ED" w:rsidP="000D75B4">
            <w:pPr>
              <w:pStyle w:val="TAL"/>
              <w:rPr>
                <w:lang w:eastAsia="en-US"/>
              </w:rPr>
            </w:pPr>
            <w:r w:rsidRPr="00C64EBB">
              <w:rPr>
                <w:lang w:eastAsia="en-US"/>
              </w:rPr>
              <w:t>R5-234076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90F56" w14:textId="77777777" w:rsidR="004335ED" w:rsidRPr="00DD6CFB" w:rsidRDefault="004335ED" w:rsidP="000D75B4">
            <w:pPr>
              <w:pStyle w:val="TAL"/>
              <w:rPr>
                <w:lang w:eastAsia="en-US"/>
              </w:rPr>
            </w:pPr>
            <w:r w:rsidRPr="00C64EBB">
              <w:rPr>
                <w:lang w:eastAsia="en-US"/>
              </w:rPr>
              <w:t>2821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3E39E7"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400D71"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505635" w14:textId="77777777" w:rsidR="004335ED" w:rsidRPr="00DD6CFB" w:rsidRDefault="004335ED" w:rsidP="000D75B4">
            <w:pPr>
              <w:pStyle w:val="TAL"/>
              <w:rPr>
                <w:lang w:eastAsia="en-US"/>
              </w:rPr>
            </w:pPr>
            <w:r w:rsidRPr="00C64EBB">
              <w:rPr>
                <w:lang w:eastAsia="en-US"/>
              </w:rPr>
              <w:t>Addition of test frequencies for new EN-DC combos within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0804E5"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4B95555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C5B3ED7"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869DB8"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5D46A1" w14:textId="77777777" w:rsidR="004335ED" w:rsidRPr="00DD6CFB" w:rsidRDefault="004335ED" w:rsidP="000D75B4">
            <w:pPr>
              <w:pStyle w:val="TAL"/>
              <w:rPr>
                <w:lang w:eastAsia="en-US"/>
              </w:rPr>
            </w:pPr>
            <w:r w:rsidRPr="00C64EBB">
              <w:rPr>
                <w:lang w:eastAsia="en-US"/>
              </w:rPr>
              <w:t>R5-234145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B5D76" w14:textId="77777777" w:rsidR="004335ED" w:rsidRPr="00DD6CFB" w:rsidRDefault="004335ED" w:rsidP="000D75B4">
            <w:pPr>
              <w:pStyle w:val="TAL"/>
              <w:rPr>
                <w:lang w:eastAsia="en-US"/>
              </w:rPr>
            </w:pPr>
            <w:r w:rsidRPr="00C64EBB">
              <w:rPr>
                <w:lang w:eastAsia="en-US"/>
              </w:rPr>
              <w:t>2826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ED62F0"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F980AE"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A77D7" w14:textId="77777777" w:rsidR="004335ED" w:rsidRPr="00DD6CFB" w:rsidRDefault="004335ED" w:rsidP="000D75B4">
            <w:pPr>
              <w:pStyle w:val="TAL"/>
              <w:rPr>
                <w:lang w:eastAsia="en-US"/>
              </w:rPr>
            </w:pPr>
            <w:r w:rsidRPr="00C64EBB">
              <w:rPr>
                <w:lang w:eastAsia="en-US"/>
              </w:rPr>
              <w:t xml:space="preserve">Update </w:t>
            </w:r>
            <w:proofErr w:type="spellStart"/>
            <w:r w:rsidRPr="00C64EBB">
              <w:rPr>
                <w:lang w:eastAsia="en-US"/>
              </w:rPr>
              <w:t>LoggedMeasurementConfiguration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44AC6"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CAF7AF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F7A20E"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10B672"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1341892" w14:textId="77777777" w:rsidR="004335ED" w:rsidRPr="00DD6CFB" w:rsidRDefault="004335ED" w:rsidP="000D75B4">
            <w:pPr>
              <w:pStyle w:val="TAL"/>
              <w:rPr>
                <w:lang w:eastAsia="en-US"/>
              </w:rPr>
            </w:pPr>
            <w:r w:rsidRPr="00C64EBB">
              <w:rPr>
                <w:lang w:eastAsia="en-US"/>
              </w:rPr>
              <w:t>R5-234146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54C1" w14:textId="77777777" w:rsidR="004335ED" w:rsidRPr="00DD6CFB" w:rsidRDefault="004335ED" w:rsidP="000D75B4">
            <w:pPr>
              <w:pStyle w:val="TAL"/>
              <w:rPr>
                <w:lang w:eastAsia="en-US"/>
              </w:rPr>
            </w:pPr>
            <w:r w:rsidRPr="00C64EBB">
              <w:rPr>
                <w:lang w:eastAsia="en-US"/>
              </w:rPr>
              <w:t>2827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836767"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22947E"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A7507B" w14:textId="77777777" w:rsidR="004335ED" w:rsidRPr="00DD6CFB" w:rsidRDefault="004335ED" w:rsidP="000D75B4">
            <w:pPr>
              <w:pStyle w:val="TAL"/>
              <w:rPr>
                <w:lang w:eastAsia="en-US"/>
              </w:rPr>
            </w:pPr>
            <w:r w:rsidRPr="00C64EBB">
              <w:rPr>
                <w:lang w:eastAsia="en-US"/>
              </w:rPr>
              <w:t>Update IE CellGroupConfig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76D0E"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54D932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0E31FF"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A0E7A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E4517A" w14:textId="77777777" w:rsidR="004335ED" w:rsidRPr="00DD6CFB" w:rsidRDefault="004335ED" w:rsidP="000D75B4">
            <w:pPr>
              <w:pStyle w:val="TAL"/>
              <w:rPr>
                <w:lang w:eastAsia="en-US"/>
              </w:rPr>
            </w:pPr>
            <w:r w:rsidRPr="00C64EBB">
              <w:rPr>
                <w:lang w:eastAsia="en-US"/>
              </w:rPr>
              <w:t>R5-234147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6A4AA" w14:textId="77777777" w:rsidR="004335ED" w:rsidRPr="00DD6CFB" w:rsidRDefault="004335ED" w:rsidP="000D75B4">
            <w:pPr>
              <w:pStyle w:val="TAL"/>
              <w:rPr>
                <w:lang w:eastAsia="en-US"/>
              </w:rPr>
            </w:pPr>
            <w:r w:rsidRPr="00C64EBB">
              <w:rPr>
                <w:lang w:eastAsia="en-US"/>
              </w:rPr>
              <w:t>2828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B7FB88"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3947DA"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65FED" w14:textId="77777777" w:rsidR="004335ED" w:rsidRPr="00DD6CFB" w:rsidRDefault="004335ED" w:rsidP="000D75B4">
            <w:pPr>
              <w:pStyle w:val="TAL"/>
              <w:rPr>
                <w:lang w:eastAsia="en-US"/>
              </w:rPr>
            </w:pPr>
            <w:r w:rsidRPr="00C64EBB">
              <w:rPr>
                <w:lang w:eastAsia="en-US"/>
              </w:rPr>
              <w:t>Update IE ConfiguredGrantConfig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AB688"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B8CD6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623B33"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5CD85"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A57C9" w14:textId="77777777" w:rsidR="004335ED" w:rsidRPr="00DD6CFB" w:rsidRDefault="004335ED" w:rsidP="000D75B4">
            <w:pPr>
              <w:pStyle w:val="TAL"/>
              <w:rPr>
                <w:lang w:eastAsia="en-US"/>
              </w:rPr>
            </w:pPr>
            <w:r w:rsidRPr="00C64EBB">
              <w:rPr>
                <w:lang w:eastAsia="en-US"/>
              </w:rPr>
              <w:t>R5-234148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68638" w14:textId="77777777" w:rsidR="004335ED" w:rsidRPr="00DD6CFB" w:rsidRDefault="004335ED" w:rsidP="000D75B4">
            <w:pPr>
              <w:pStyle w:val="TAL"/>
              <w:rPr>
                <w:lang w:eastAsia="en-US"/>
              </w:rPr>
            </w:pPr>
            <w:r w:rsidRPr="00C64EBB">
              <w:rPr>
                <w:lang w:eastAsia="en-US"/>
              </w:rPr>
              <w:t>2829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080822"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2CC883"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4F9FE" w14:textId="77777777" w:rsidR="004335ED" w:rsidRPr="00DD6CFB" w:rsidRDefault="004335ED" w:rsidP="000D75B4">
            <w:pPr>
              <w:pStyle w:val="TAL"/>
              <w:rPr>
                <w:lang w:eastAsia="en-US"/>
              </w:rPr>
            </w:pPr>
            <w:r w:rsidRPr="00C64EBB">
              <w:rPr>
                <w:lang w:eastAsia="en-US"/>
              </w:rPr>
              <w:t xml:space="preserve">Update IE </w:t>
            </w:r>
            <w:proofErr w:type="spellStart"/>
            <w:r w:rsidRPr="00C64EBB">
              <w:rPr>
                <w:lang w:eastAsia="en-US"/>
              </w:rPr>
              <w:t>ControlResourceSet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6C27"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17E5C07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159C9E"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264287"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D2E274" w14:textId="77777777" w:rsidR="004335ED" w:rsidRPr="00DD6CFB" w:rsidRDefault="004335ED" w:rsidP="000D75B4">
            <w:pPr>
              <w:pStyle w:val="TAL"/>
              <w:rPr>
                <w:lang w:eastAsia="en-US"/>
              </w:rPr>
            </w:pPr>
            <w:r w:rsidRPr="00C64EBB">
              <w:rPr>
                <w:lang w:eastAsia="en-US"/>
              </w:rPr>
              <w:t>R5-234149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63278" w14:textId="77777777" w:rsidR="004335ED" w:rsidRPr="00DD6CFB" w:rsidRDefault="004335ED" w:rsidP="000D75B4">
            <w:pPr>
              <w:pStyle w:val="TAL"/>
              <w:rPr>
                <w:lang w:eastAsia="en-US"/>
              </w:rPr>
            </w:pPr>
            <w:r w:rsidRPr="00C64EBB">
              <w:rPr>
                <w:lang w:eastAsia="en-US"/>
              </w:rPr>
              <w:t>2830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0ACD29"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6D4DC5"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D8164" w14:textId="77777777" w:rsidR="004335ED" w:rsidRPr="00DD6CFB" w:rsidRDefault="004335ED" w:rsidP="000D75B4">
            <w:pPr>
              <w:pStyle w:val="TAL"/>
              <w:rPr>
                <w:lang w:eastAsia="en-US"/>
              </w:rPr>
            </w:pPr>
            <w:r w:rsidRPr="00C64EBB">
              <w:rPr>
                <w:lang w:eastAsia="en-US"/>
              </w:rPr>
              <w:t>Update IE CSI-</w:t>
            </w:r>
            <w:proofErr w:type="spellStart"/>
            <w:r w:rsidRPr="00C64EBB">
              <w:rPr>
                <w:lang w:eastAsia="en-US"/>
              </w:rPr>
              <w:t>ReportConfig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B8DC"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FD604F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4156853" w14:textId="77777777" w:rsidR="004335ED" w:rsidRPr="00DD6CFB" w:rsidRDefault="004335ED" w:rsidP="000D75B4">
            <w:pPr>
              <w:pStyle w:val="TAL"/>
              <w:rPr>
                <w:lang w:eastAsia="en-US"/>
              </w:rPr>
            </w:pPr>
            <w:r w:rsidRPr="00DD6CFB">
              <w:rPr>
                <w:lang w:eastAsia="en-US"/>
              </w:rPr>
              <w:lastRenderedPageBreak/>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5022DA"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55D1D9" w14:textId="77777777" w:rsidR="004335ED" w:rsidRPr="00DD6CFB" w:rsidRDefault="004335ED" w:rsidP="000D75B4">
            <w:pPr>
              <w:pStyle w:val="TAL"/>
              <w:rPr>
                <w:lang w:eastAsia="en-US"/>
              </w:rPr>
            </w:pPr>
            <w:r w:rsidRPr="00C64EBB">
              <w:rPr>
                <w:lang w:eastAsia="en-US"/>
              </w:rPr>
              <w:t>R5-234159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044B4" w14:textId="77777777" w:rsidR="004335ED" w:rsidRPr="00DD6CFB" w:rsidRDefault="004335ED" w:rsidP="000D75B4">
            <w:pPr>
              <w:pStyle w:val="TAL"/>
              <w:rPr>
                <w:lang w:eastAsia="en-US"/>
              </w:rPr>
            </w:pPr>
            <w:r w:rsidRPr="00C64EBB">
              <w:rPr>
                <w:lang w:eastAsia="en-US"/>
              </w:rPr>
              <w:t>2831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38832F"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0D7B16"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7F31B" w14:textId="77777777" w:rsidR="004335ED" w:rsidRPr="00DD6CFB" w:rsidRDefault="004335ED" w:rsidP="000D75B4">
            <w:pPr>
              <w:pStyle w:val="TAL"/>
              <w:rPr>
                <w:lang w:eastAsia="en-US"/>
              </w:rPr>
            </w:pPr>
            <w:r w:rsidRPr="00C64EBB">
              <w:rPr>
                <w:lang w:eastAsia="en-US"/>
              </w:rPr>
              <w:t>Test frequencies for band n70 and asymmetric channel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60CCE"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C72208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0885DAE"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A7EA4AB"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800065" w14:textId="77777777" w:rsidR="004335ED" w:rsidRPr="00DD6CFB" w:rsidRDefault="004335ED" w:rsidP="000D75B4">
            <w:pPr>
              <w:pStyle w:val="TAL"/>
              <w:rPr>
                <w:lang w:eastAsia="en-US"/>
              </w:rPr>
            </w:pPr>
            <w:r w:rsidRPr="00C64EBB">
              <w:rPr>
                <w:lang w:eastAsia="en-US"/>
              </w:rPr>
              <w:t>R5-234160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C1F73" w14:textId="77777777" w:rsidR="004335ED" w:rsidRPr="00DD6CFB" w:rsidRDefault="004335ED" w:rsidP="000D75B4">
            <w:pPr>
              <w:pStyle w:val="TAL"/>
              <w:rPr>
                <w:lang w:eastAsia="en-US"/>
              </w:rPr>
            </w:pPr>
            <w:r w:rsidRPr="00C64EBB">
              <w:rPr>
                <w:lang w:eastAsia="en-US"/>
              </w:rPr>
              <w:t>2832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6F42E2"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65DC93"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BD2A3" w14:textId="77777777" w:rsidR="004335ED" w:rsidRPr="00DD6CFB" w:rsidRDefault="004335ED" w:rsidP="000D75B4">
            <w:pPr>
              <w:pStyle w:val="TAL"/>
              <w:rPr>
                <w:lang w:eastAsia="en-US"/>
              </w:rPr>
            </w:pPr>
            <w:r w:rsidRPr="00C64EBB">
              <w:rPr>
                <w:lang w:eastAsia="en-US"/>
              </w:rPr>
              <w:t>Test frequency corrections for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C8BF5"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FF76F2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57A64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A93B317"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4A2809" w14:textId="77777777" w:rsidR="004335ED" w:rsidRPr="00DD6CFB" w:rsidRDefault="004335ED" w:rsidP="000D75B4">
            <w:pPr>
              <w:pStyle w:val="TAL"/>
              <w:rPr>
                <w:lang w:eastAsia="en-US"/>
              </w:rPr>
            </w:pPr>
            <w:r w:rsidRPr="00C64EBB">
              <w:rPr>
                <w:lang w:eastAsia="en-US"/>
              </w:rPr>
              <w:t>R5-234161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EC154" w14:textId="77777777" w:rsidR="004335ED" w:rsidRPr="00DD6CFB" w:rsidRDefault="004335ED" w:rsidP="000D75B4">
            <w:pPr>
              <w:pStyle w:val="TAL"/>
              <w:rPr>
                <w:lang w:eastAsia="en-US"/>
              </w:rPr>
            </w:pPr>
            <w:r w:rsidRPr="00C64EBB">
              <w:rPr>
                <w:lang w:eastAsia="en-US"/>
              </w:rPr>
              <w:t>2833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B881B"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2176C9"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6C3FB" w14:textId="77777777" w:rsidR="004335ED" w:rsidRPr="00DD6CFB" w:rsidRDefault="004335ED" w:rsidP="000D75B4">
            <w:pPr>
              <w:pStyle w:val="TAL"/>
              <w:rPr>
                <w:lang w:eastAsia="en-US"/>
              </w:rPr>
            </w:pPr>
            <w:r w:rsidRPr="00C64EBB">
              <w:rPr>
                <w:lang w:eastAsia="en-US"/>
              </w:rPr>
              <w:t>Low and High test channel BW correction in 38.508-1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2830"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B0BDF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705AC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585266"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5DEA6C" w14:textId="77777777" w:rsidR="004335ED" w:rsidRPr="00DD6CFB" w:rsidRDefault="004335ED" w:rsidP="000D75B4">
            <w:pPr>
              <w:pStyle w:val="TAL"/>
              <w:rPr>
                <w:lang w:eastAsia="en-US"/>
              </w:rPr>
            </w:pPr>
            <w:r w:rsidRPr="00C64EBB">
              <w:rPr>
                <w:lang w:eastAsia="en-US"/>
              </w:rPr>
              <w:t>R5-234162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70322" w14:textId="77777777" w:rsidR="004335ED" w:rsidRPr="00DD6CFB" w:rsidRDefault="004335ED" w:rsidP="000D75B4">
            <w:pPr>
              <w:pStyle w:val="TAL"/>
              <w:rPr>
                <w:lang w:eastAsia="en-US"/>
              </w:rPr>
            </w:pPr>
            <w:r w:rsidRPr="00C64EBB">
              <w:rPr>
                <w:lang w:eastAsia="en-US"/>
              </w:rPr>
              <w:t>2834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3FF748"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FE6D62"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7158E" w14:textId="77777777" w:rsidR="004335ED" w:rsidRPr="00DD6CFB" w:rsidRDefault="004335ED" w:rsidP="000D75B4">
            <w:pPr>
              <w:pStyle w:val="TAL"/>
              <w:rPr>
                <w:lang w:eastAsia="en-US"/>
              </w:rPr>
            </w:pPr>
            <w:r w:rsidRPr="00C64EBB">
              <w:rPr>
                <w:lang w:eastAsia="en-US"/>
              </w:rPr>
              <w:t>Test frequency corrections for n66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B0F7"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00E7E1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1864CEF"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42307B"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4ADFB6" w14:textId="77777777" w:rsidR="004335ED" w:rsidRPr="00DD6CFB" w:rsidRDefault="004335ED" w:rsidP="000D75B4">
            <w:pPr>
              <w:pStyle w:val="TAL"/>
              <w:rPr>
                <w:lang w:eastAsia="en-US"/>
              </w:rPr>
            </w:pPr>
            <w:r w:rsidRPr="00C64EBB">
              <w:rPr>
                <w:lang w:eastAsia="en-US"/>
              </w:rPr>
              <w:t>R5-234191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51AB7" w14:textId="77777777" w:rsidR="004335ED" w:rsidRPr="00DD6CFB" w:rsidRDefault="004335ED" w:rsidP="000D75B4">
            <w:pPr>
              <w:pStyle w:val="TAL"/>
              <w:rPr>
                <w:lang w:eastAsia="en-US"/>
              </w:rPr>
            </w:pPr>
            <w:r w:rsidRPr="00C64EBB">
              <w:rPr>
                <w:lang w:eastAsia="en-US"/>
              </w:rPr>
              <w:t>2835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EB0E8"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9256043"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ADC16" w14:textId="77777777" w:rsidR="004335ED" w:rsidRPr="00DD6CFB" w:rsidRDefault="004335ED" w:rsidP="000D75B4">
            <w:pPr>
              <w:pStyle w:val="TAL"/>
              <w:rPr>
                <w:lang w:eastAsia="en-US"/>
              </w:rPr>
            </w:pPr>
            <w:r w:rsidRPr="00C64EBB">
              <w:rPr>
                <w:lang w:eastAsia="en-US"/>
              </w:rPr>
              <w:t>Relative Tx Power Allocation to PRS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122"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2C9CC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08F12E"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1958F6"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76BABF" w14:textId="77777777" w:rsidR="004335ED" w:rsidRPr="00DD6CFB" w:rsidRDefault="004335ED" w:rsidP="000D75B4">
            <w:pPr>
              <w:pStyle w:val="TAL"/>
              <w:rPr>
                <w:lang w:eastAsia="en-US"/>
              </w:rPr>
            </w:pPr>
            <w:r w:rsidRPr="00C64EBB">
              <w:rPr>
                <w:lang w:eastAsia="en-US"/>
              </w:rPr>
              <w:t>R5-234295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70202" w14:textId="77777777" w:rsidR="004335ED" w:rsidRPr="00DD6CFB" w:rsidRDefault="004335ED" w:rsidP="000D75B4">
            <w:pPr>
              <w:pStyle w:val="TAL"/>
              <w:rPr>
                <w:lang w:eastAsia="en-US"/>
              </w:rPr>
            </w:pPr>
            <w:r w:rsidRPr="00C64EBB">
              <w:rPr>
                <w:lang w:eastAsia="en-US"/>
              </w:rPr>
              <w:t>2837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44F1A7"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F74EDC"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993ACA" w14:textId="77777777" w:rsidR="004335ED" w:rsidRPr="00DD6CFB" w:rsidRDefault="004335ED" w:rsidP="000D75B4">
            <w:pPr>
              <w:pStyle w:val="TAL"/>
              <w:rPr>
                <w:lang w:eastAsia="en-US"/>
              </w:rPr>
            </w:pPr>
            <w:r w:rsidRPr="00C64EBB">
              <w:rPr>
                <w:lang w:eastAsia="en-US"/>
              </w:rPr>
              <w:t>Addition of test frequencies for new NRCA comb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154A9"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57DDEFE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ABEDF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D5C97F"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9FC4A9" w14:textId="77777777" w:rsidR="004335ED" w:rsidRPr="00DD6CFB" w:rsidRDefault="004335ED" w:rsidP="000D75B4">
            <w:pPr>
              <w:pStyle w:val="TAL"/>
              <w:rPr>
                <w:lang w:eastAsia="en-US"/>
              </w:rPr>
            </w:pPr>
            <w:r w:rsidRPr="00C64EBB">
              <w:rPr>
                <w:lang w:eastAsia="en-US"/>
              </w:rPr>
              <w:t>R5-234303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851B9" w14:textId="77777777" w:rsidR="004335ED" w:rsidRPr="00DD6CFB" w:rsidRDefault="004335ED" w:rsidP="000D75B4">
            <w:pPr>
              <w:pStyle w:val="TAL"/>
              <w:rPr>
                <w:lang w:eastAsia="en-US"/>
              </w:rPr>
            </w:pPr>
            <w:r w:rsidRPr="00C64EBB">
              <w:rPr>
                <w:lang w:eastAsia="en-US"/>
              </w:rPr>
              <w:t>2838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74073D"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46919E"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4D27CD" w14:textId="77777777" w:rsidR="004335ED" w:rsidRPr="00DD6CFB" w:rsidRDefault="004335ED" w:rsidP="000D75B4">
            <w:pPr>
              <w:pStyle w:val="TAL"/>
              <w:rPr>
                <w:lang w:eastAsia="en-US"/>
              </w:rPr>
            </w:pPr>
            <w:r w:rsidRPr="00C64EBB">
              <w:rPr>
                <w:lang w:eastAsia="en-US"/>
              </w:rPr>
              <w:t xml:space="preserve">Update IE </w:t>
            </w:r>
            <w:proofErr w:type="spellStart"/>
            <w:r w:rsidRPr="00C64EBB">
              <w:rPr>
                <w:lang w:eastAsia="en-US"/>
              </w:rPr>
              <w:t>LogicalChannelConfig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CAF4C"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1284429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849E734"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37B81E"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9F250C" w14:textId="77777777" w:rsidR="004335ED" w:rsidRPr="00DD6CFB" w:rsidRDefault="004335ED" w:rsidP="000D75B4">
            <w:pPr>
              <w:pStyle w:val="TAL"/>
              <w:rPr>
                <w:lang w:eastAsia="en-US"/>
              </w:rPr>
            </w:pPr>
            <w:r w:rsidRPr="00C64EBB">
              <w:rPr>
                <w:lang w:eastAsia="en-US"/>
              </w:rPr>
              <w:t>R5-234305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D2883" w14:textId="77777777" w:rsidR="004335ED" w:rsidRPr="00DD6CFB" w:rsidRDefault="004335ED" w:rsidP="000D75B4">
            <w:pPr>
              <w:pStyle w:val="TAL"/>
              <w:rPr>
                <w:lang w:eastAsia="en-US"/>
              </w:rPr>
            </w:pPr>
            <w:r w:rsidRPr="00C64EBB">
              <w:rPr>
                <w:lang w:eastAsia="en-US"/>
              </w:rPr>
              <w:t>2840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E7D354"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A2F7A9"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3E66F" w14:textId="77777777" w:rsidR="004335ED" w:rsidRPr="00DD6CFB" w:rsidRDefault="004335ED" w:rsidP="000D75B4">
            <w:pPr>
              <w:pStyle w:val="TAL"/>
              <w:rPr>
                <w:lang w:eastAsia="en-US"/>
              </w:rPr>
            </w:pPr>
            <w:r w:rsidRPr="00C64EBB">
              <w:rPr>
                <w:lang w:eastAsia="en-US"/>
              </w:rPr>
              <w:t>Update IE RadioBearerConfig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C1A93"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CCE18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6FC1FE7"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60DAD4"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B7BEDF" w14:textId="77777777" w:rsidR="004335ED" w:rsidRPr="00DD6CFB" w:rsidRDefault="004335ED" w:rsidP="000D75B4">
            <w:pPr>
              <w:pStyle w:val="TAL"/>
              <w:rPr>
                <w:lang w:eastAsia="en-US"/>
              </w:rPr>
            </w:pPr>
            <w:r w:rsidRPr="00C64EBB">
              <w:rPr>
                <w:lang w:eastAsia="en-US"/>
              </w:rPr>
              <w:t>R5-234306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25246" w14:textId="77777777" w:rsidR="004335ED" w:rsidRPr="00DD6CFB" w:rsidRDefault="004335ED" w:rsidP="000D75B4">
            <w:pPr>
              <w:pStyle w:val="TAL"/>
              <w:rPr>
                <w:lang w:eastAsia="en-US"/>
              </w:rPr>
            </w:pPr>
            <w:r w:rsidRPr="00C64EBB">
              <w:rPr>
                <w:lang w:eastAsia="en-US"/>
              </w:rPr>
              <w:t>2841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BAF211"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CE53736"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405EF" w14:textId="77777777" w:rsidR="004335ED" w:rsidRPr="00DD6CFB" w:rsidRDefault="004335ED" w:rsidP="000D75B4">
            <w:pPr>
              <w:pStyle w:val="TAL"/>
              <w:rPr>
                <w:lang w:eastAsia="en-US"/>
              </w:rPr>
            </w:pPr>
            <w:r w:rsidRPr="00C64EBB">
              <w:rPr>
                <w:lang w:eastAsia="en-US"/>
              </w:rPr>
              <w:t>Update IE RLC-</w:t>
            </w:r>
            <w:proofErr w:type="spellStart"/>
            <w:r w:rsidRPr="00C64EBB">
              <w:rPr>
                <w:lang w:eastAsia="en-US"/>
              </w:rPr>
              <w:t>BearerConfig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6A47"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5E33650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98C30B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235C6F4"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1E5CC0" w14:textId="77777777" w:rsidR="004335ED" w:rsidRPr="00DD6CFB" w:rsidRDefault="004335ED" w:rsidP="000D75B4">
            <w:pPr>
              <w:pStyle w:val="TAL"/>
              <w:rPr>
                <w:lang w:eastAsia="en-US"/>
              </w:rPr>
            </w:pPr>
            <w:r w:rsidRPr="00C64EBB">
              <w:rPr>
                <w:lang w:eastAsia="en-US"/>
              </w:rPr>
              <w:t>R5-234307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10FC" w14:textId="77777777" w:rsidR="004335ED" w:rsidRPr="00DD6CFB" w:rsidRDefault="004335ED" w:rsidP="000D75B4">
            <w:pPr>
              <w:pStyle w:val="TAL"/>
              <w:rPr>
                <w:lang w:eastAsia="en-US"/>
              </w:rPr>
            </w:pPr>
            <w:r w:rsidRPr="00C64EBB">
              <w:rPr>
                <w:lang w:eastAsia="en-US"/>
              </w:rPr>
              <w:t>2842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6D6838"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43E98F"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3FC26" w14:textId="77777777" w:rsidR="004335ED" w:rsidRPr="00DD6CFB" w:rsidRDefault="004335ED" w:rsidP="000D75B4">
            <w:pPr>
              <w:pStyle w:val="TAL"/>
              <w:rPr>
                <w:lang w:eastAsia="en-US"/>
              </w:rPr>
            </w:pPr>
            <w:r w:rsidRPr="00C64EBB">
              <w:rPr>
                <w:lang w:eastAsia="en-US"/>
              </w:rPr>
              <w:t>Update IE RLC-Config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D188B"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6B9AE2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4B8E51C"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3A5C41"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F217D4" w14:textId="77777777" w:rsidR="004335ED" w:rsidRPr="00DD6CFB" w:rsidRDefault="004335ED" w:rsidP="000D75B4">
            <w:pPr>
              <w:pStyle w:val="TAL"/>
              <w:rPr>
                <w:lang w:eastAsia="en-US"/>
              </w:rPr>
            </w:pPr>
            <w:r w:rsidRPr="00C64EBB">
              <w:rPr>
                <w:lang w:eastAsia="en-US"/>
              </w:rPr>
              <w:t>R5-234308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927B6" w14:textId="77777777" w:rsidR="004335ED" w:rsidRPr="00DD6CFB" w:rsidRDefault="004335ED" w:rsidP="000D75B4">
            <w:pPr>
              <w:pStyle w:val="TAL"/>
              <w:rPr>
                <w:lang w:eastAsia="en-US"/>
              </w:rPr>
            </w:pPr>
            <w:r w:rsidRPr="00C64EBB">
              <w:rPr>
                <w:lang w:eastAsia="en-US"/>
              </w:rPr>
              <w:t>2843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C54928"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946DC8"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5ADC" w14:textId="77777777" w:rsidR="004335ED" w:rsidRPr="00DD6CFB" w:rsidRDefault="004335ED" w:rsidP="000D75B4">
            <w:pPr>
              <w:pStyle w:val="TAL"/>
              <w:rPr>
                <w:lang w:eastAsia="en-US"/>
              </w:rPr>
            </w:pPr>
            <w:r w:rsidRPr="00C64EBB">
              <w:rPr>
                <w:lang w:eastAsia="en-US"/>
              </w:rPr>
              <w:t>Update IE SRB-Identity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E9584"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1D3D27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FFE0025"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584669"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92021C" w14:textId="77777777" w:rsidR="004335ED" w:rsidRPr="00DD6CFB" w:rsidRDefault="004335ED" w:rsidP="000D75B4">
            <w:pPr>
              <w:pStyle w:val="TAL"/>
              <w:rPr>
                <w:lang w:eastAsia="en-US"/>
              </w:rPr>
            </w:pPr>
            <w:r w:rsidRPr="00C64EBB">
              <w:rPr>
                <w:lang w:eastAsia="en-US"/>
              </w:rPr>
              <w:t>R5-234310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7CF75" w14:textId="77777777" w:rsidR="004335ED" w:rsidRPr="00DD6CFB" w:rsidRDefault="004335ED" w:rsidP="000D75B4">
            <w:pPr>
              <w:pStyle w:val="TAL"/>
              <w:rPr>
                <w:lang w:eastAsia="en-US"/>
              </w:rPr>
            </w:pPr>
            <w:r w:rsidRPr="00C64EBB">
              <w:rPr>
                <w:lang w:eastAsia="en-US"/>
              </w:rPr>
              <w:t>2844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8E6278"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645A73"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EEEB36" w14:textId="77777777" w:rsidR="004335ED" w:rsidRPr="00DD6CFB" w:rsidRDefault="004335ED" w:rsidP="000D75B4">
            <w:pPr>
              <w:pStyle w:val="TAL"/>
              <w:rPr>
                <w:lang w:eastAsia="en-US"/>
              </w:rPr>
            </w:pPr>
            <w:r w:rsidRPr="00C64EBB">
              <w:rPr>
                <w:lang w:eastAsia="en-US"/>
              </w:rPr>
              <w:t>Add radio configuration for RRCReconfiguration and SRB4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22CC9"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196DA68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E2A35EE"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63D51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F3715B" w14:textId="77777777" w:rsidR="004335ED" w:rsidRPr="00DD6CFB" w:rsidRDefault="004335ED" w:rsidP="000D75B4">
            <w:pPr>
              <w:pStyle w:val="TAL"/>
              <w:rPr>
                <w:lang w:eastAsia="en-US"/>
              </w:rPr>
            </w:pPr>
            <w:r w:rsidRPr="00C64EBB">
              <w:rPr>
                <w:lang w:eastAsia="en-US"/>
              </w:rPr>
              <w:t>R5-234447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09643" w14:textId="77777777" w:rsidR="004335ED" w:rsidRPr="00DD6CFB" w:rsidRDefault="004335ED" w:rsidP="000D75B4">
            <w:pPr>
              <w:pStyle w:val="TAL"/>
              <w:rPr>
                <w:lang w:eastAsia="en-US"/>
              </w:rPr>
            </w:pPr>
            <w:r w:rsidRPr="00C64EBB">
              <w:rPr>
                <w:lang w:eastAsia="en-US"/>
              </w:rPr>
              <w:t>2849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158E4"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DBE06C"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D4E8C" w14:textId="77777777" w:rsidR="004335ED" w:rsidRPr="00DD6CFB" w:rsidRDefault="004335ED" w:rsidP="000D75B4">
            <w:pPr>
              <w:pStyle w:val="TAL"/>
              <w:rPr>
                <w:lang w:eastAsia="en-US"/>
              </w:rPr>
            </w:pPr>
            <w:r w:rsidRPr="00C64EBB">
              <w:rPr>
                <w:lang w:eastAsia="en-US"/>
              </w:rPr>
              <w:t xml:space="preserve">Addition of several NR CA combination to inter-band configurations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B3D5B"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1C01EA3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993932"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33EB95"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E1AAB8" w14:textId="77777777" w:rsidR="004335ED" w:rsidRPr="00DD6CFB" w:rsidRDefault="004335ED" w:rsidP="000D75B4">
            <w:pPr>
              <w:pStyle w:val="TAL"/>
              <w:rPr>
                <w:lang w:eastAsia="en-US"/>
              </w:rPr>
            </w:pPr>
            <w:r w:rsidRPr="00C64EBB">
              <w:rPr>
                <w:lang w:eastAsia="en-US"/>
              </w:rPr>
              <w:t>R5-234457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F046C" w14:textId="77777777" w:rsidR="004335ED" w:rsidRPr="00DD6CFB" w:rsidRDefault="004335ED" w:rsidP="000D75B4">
            <w:pPr>
              <w:pStyle w:val="TAL"/>
              <w:rPr>
                <w:lang w:eastAsia="en-US"/>
              </w:rPr>
            </w:pPr>
            <w:r w:rsidRPr="00C64EBB">
              <w:rPr>
                <w:lang w:eastAsia="en-US"/>
              </w:rPr>
              <w:t>2850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398A2F"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F771D18"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3EA66" w14:textId="77777777" w:rsidR="004335ED" w:rsidRPr="00DD6CFB" w:rsidRDefault="004335ED" w:rsidP="000D75B4">
            <w:pPr>
              <w:pStyle w:val="TAL"/>
              <w:rPr>
                <w:lang w:eastAsia="en-US"/>
              </w:rPr>
            </w:pPr>
            <w:r w:rsidRPr="00C64EBB">
              <w:rPr>
                <w:lang w:eastAsia="en-US"/>
              </w:rPr>
              <w:t>Correction of DCI 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42C3D"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6E088B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821EF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EA8FF1"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102D1" w14:textId="77777777" w:rsidR="004335ED" w:rsidRPr="00DD6CFB" w:rsidRDefault="004335ED" w:rsidP="000D75B4">
            <w:pPr>
              <w:pStyle w:val="TAL"/>
              <w:rPr>
                <w:lang w:eastAsia="en-US"/>
              </w:rPr>
            </w:pPr>
            <w:r w:rsidRPr="00C64EBB">
              <w:rPr>
                <w:lang w:eastAsia="en-US"/>
              </w:rPr>
              <w:t>R5-234459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E5EB" w14:textId="77777777" w:rsidR="004335ED" w:rsidRPr="00DD6CFB" w:rsidRDefault="004335ED" w:rsidP="000D75B4">
            <w:pPr>
              <w:pStyle w:val="TAL"/>
              <w:rPr>
                <w:lang w:eastAsia="en-US"/>
              </w:rPr>
            </w:pPr>
            <w:r w:rsidRPr="00C64EBB">
              <w:rPr>
                <w:lang w:eastAsia="en-US"/>
              </w:rPr>
              <w:t>2852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2219D"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1507B8B"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A078E8" w14:textId="77777777" w:rsidR="004335ED" w:rsidRPr="00DD6CFB" w:rsidRDefault="004335ED" w:rsidP="000D75B4">
            <w:pPr>
              <w:pStyle w:val="TAL"/>
              <w:rPr>
                <w:lang w:eastAsia="en-US"/>
              </w:rPr>
            </w:pPr>
            <w:r w:rsidRPr="00C64EBB">
              <w:rPr>
                <w:lang w:eastAsia="en-US"/>
              </w:rPr>
              <w:t>Update PDSCH-ConfigBroadcast-r17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B4E53"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09AE0EE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8CF88E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C3B3B3"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1B331" w14:textId="77777777" w:rsidR="004335ED" w:rsidRPr="00DD6CFB" w:rsidRDefault="004335ED" w:rsidP="000D75B4">
            <w:pPr>
              <w:pStyle w:val="TAL"/>
              <w:rPr>
                <w:lang w:eastAsia="en-US"/>
              </w:rPr>
            </w:pPr>
            <w:r w:rsidRPr="00C64EBB">
              <w:rPr>
                <w:lang w:eastAsia="en-US"/>
              </w:rPr>
              <w:t>R5-234476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43E7D" w14:textId="77777777" w:rsidR="004335ED" w:rsidRPr="00DD6CFB" w:rsidRDefault="004335ED" w:rsidP="000D75B4">
            <w:pPr>
              <w:pStyle w:val="TAL"/>
              <w:rPr>
                <w:lang w:eastAsia="en-US"/>
              </w:rPr>
            </w:pPr>
            <w:r w:rsidRPr="00C64EBB">
              <w:rPr>
                <w:lang w:eastAsia="en-US"/>
              </w:rPr>
              <w:t>2854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6DF33D"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B193CFB"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55083" w14:textId="77777777" w:rsidR="004335ED" w:rsidRPr="00DD6CFB" w:rsidRDefault="004335ED" w:rsidP="000D75B4">
            <w:pPr>
              <w:pStyle w:val="TAL"/>
              <w:rPr>
                <w:lang w:eastAsia="en-US"/>
              </w:rPr>
            </w:pPr>
            <w:r w:rsidRPr="00C64EBB">
              <w:rPr>
                <w:lang w:eastAsia="en-US"/>
              </w:rPr>
              <w:t>Correction of DCI 1-0 DCI 1-1 and DCI 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E7792"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18DF816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7E9F3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AEDF05"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E74CA" w14:textId="77777777" w:rsidR="004335ED" w:rsidRPr="00DD6CFB" w:rsidRDefault="004335ED" w:rsidP="000D75B4">
            <w:pPr>
              <w:pStyle w:val="TAL"/>
              <w:rPr>
                <w:lang w:eastAsia="en-US"/>
              </w:rPr>
            </w:pPr>
            <w:r w:rsidRPr="00C64EBB">
              <w:rPr>
                <w:lang w:eastAsia="en-US"/>
              </w:rPr>
              <w:t>R5-234513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36F80" w14:textId="77777777" w:rsidR="004335ED" w:rsidRPr="00DD6CFB" w:rsidRDefault="004335ED" w:rsidP="000D75B4">
            <w:pPr>
              <w:pStyle w:val="TAL"/>
              <w:rPr>
                <w:lang w:eastAsia="en-US"/>
              </w:rPr>
            </w:pPr>
            <w:r w:rsidRPr="00C64EBB">
              <w:rPr>
                <w:lang w:eastAsia="en-US"/>
              </w:rPr>
              <w:t>2856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998719"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7E09ED4"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9EF34" w14:textId="77777777" w:rsidR="004335ED" w:rsidRPr="00DD6CFB" w:rsidRDefault="004335ED" w:rsidP="000D75B4">
            <w:pPr>
              <w:pStyle w:val="TAL"/>
              <w:rPr>
                <w:lang w:eastAsia="en-US"/>
              </w:rPr>
            </w:pPr>
            <w:r w:rsidRPr="00C64EBB">
              <w:rPr>
                <w:lang w:eastAsia="en-US"/>
              </w:rPr>
              <w:t>Update IE PDCP-Config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A5C9C"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005D5B8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174E147"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F340DB"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0BBFCB" w14:textId="77777777" w:rsidR="004335ED" w:rsidRPr="00DD6CFB" w:rsidRDefault="004335ED" w:rsidP="000D75B4">
            <w:pPr>
              <w:pStyle w:val="TAL"/>
              <w:rPr>
                <w:lang w:eastAsia="en-US"/>
              </w:rPr>
            </w:pPr>
            <w:r w:rsidRPr="00C64EBB">
              <w:rPr>
                <w:lang w:eastAsia="en-US"/>
              </w:rPr>
              <w:t>R5-234514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984FE" w14:textId="77777777" w:rsidR="004335ED" w:rsidRPr="00DD6CFB" w:rsidRDefault="004335ED" w:rsidP="000D75B4">
            <w:pPr>
              <w:pStyle w:val="TAL"/>
              <w:rPr>
                <w:lang w:eastAsia="en-US"/>
              </w:rPr>
            </w:pPr>
            <w:r w:rsidRPr="00C64EBB">
              <w:rPr>
                <w:lang w:eastAsia="en-US"/>
              </w:rPr>
              <w:t>2857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FF199"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E42EA8"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DEC617" w14:textId="77777777" w:rsidR="004335ED" w:rsidRPr="00DD6CFB" w:rsidRDefault="004335ED" w:rsidP="000D75B4">
            <w:pPr>
              <w:pStyle w:val="TAL"/>
              <w:rPr>
                <w:lang w:eastAsia="en-US"/>
              </w:rPr>
            </w:pPr>
            <w:r w:rsidRPr="00C64EBB">
              <w:rPr>
                <w:lang w:eastAsia="en-US"/>
              </w:rPr>
              <w:t>Update IE PDSCH-ServingCellConfig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218C6"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30D1200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8CC3E7"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442C70"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9C3C0" w14:textId="77777777" w:rsidR="004335ED" w:rsidRPr="00DD6CFB" w:rsidRDefault="004335ED" w:rsidP="000D75B4">
            <w:pPr>
              <w:pStyle w:val="TAL"/>
              <w:rPr>
                <w:lang w:eastAsia="en-US"/>
              </w:rPr>
            </w:pPr>
            <w:r w:rsidRPr="00C64EBB">
              <w:rPr>
                <w:lang w:eastAsia="en-US"/>
              </w:rPr>
              <w:t>R5-234515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75A91" w14:textId="77777777" w:rsidR="004335ED" w:rsidRPr="00DD6CFB" w:rsidRDefault="004335ED" w:rsidP="000D75B4">
            <w:pPr>
              <w:pStyle w:val="TAL"/>
              <w:rPr>
                <w:lang w:eastAsia="en-US"/>
              </w:rPr>
            </w:pPr>
            <w:r w:rsidRPr="00C64EBB">
              <w:rPr>
                <w:lang w:eastAsia="en-US"/>
              </w:rPr>
              <w:t>2858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A40E6"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887154"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7058B7" w14:textId="77777777" w:rsidR="004335ED" w:rsidRPr="00DD6CFB" w:rsidRDefault="004335ED" w:rsidP="000D75B4">
            <w:pPr>
              <w:pStyle w:val="TAL"/>
              <w:rPr>
                <w:lang w:eastAsia="en-US"/>
              </w:rPr>
            </w:pPr>
            <w:r w:rsidRPr="00C64EBB">
              <w:rPr>
                <w:lang w:eastAsia="en-US"/>
              </w:rPr>
              <w:t>Update IE PUCCH-Config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84879"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F59BF4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C7613F"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8EA9583"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76A473" w14:textId="77777777" w:rsidR="004335ED" w:rsidRPr="00DD6CFB" w:rsidRDefault="004335ED" w:rsidP="000D75B4">
            <w:pPr>
              <w:pStyle w:val="TAL"/>
              <w:rPr>
                <w:lang w:eastAsia="en-US"/>
              </w:rPr>
            </w:pPr>
            <w:r w:rsidRPr="00C64EBB">
              <w:rPr>
                <w:lang w:eastAsia="en-US"/>
              </w:rPr>
              <w:t>R5-234516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F8BCB" w14:textId="77777777" w:rsidR="004335ED" w:rsidRPr="00DD6CFB" w:rsidRDefault="004335ED" w:rsidP="000D75B4">
            <w:pPr>
              <w:pStyle w:val="TAL"/>
              <w:rPr>
                <w:lang w:eastAsia="en-US"/>
              </w:rPr>
            </w:pPr>
            <w:r w:rsidRPr="00C64EBB">
              <w:rPr>
                <w:lang w:eastAsia="en-US"/>
              </w:rPr>
              <w:t>2859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D78B"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43BF71"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144AFC" w14:textId="77777777" w:rsidR="004335ED" w:rsidRPr="00DD6CFB" w:rsidRDefault="004335ED" w:rsidP="000D75B4">
            <w:pPr>
              <w:pStyle w:val="TAL"/>
              <w:rPr>
                <w:lang w:eastAsia="en-US"/>
              </w:rPr>
            </w:pPr>
            <w:r w:rsidRPr="00C64EBB">
              <w:rPr>
                <w:lang w:eastAsia="en-US"/>
              </w:rPr>
              <w:t>Update IE PUSCH-Config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D85FA"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3D706BD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0B0F22"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506232"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D3DFA5" w14:textId="77777777" w:rsidR="004335ED" w:rsidRPr="00DD6CFB" w:rsidRDefault="004335ED" w:rsidP="000D75B4">
            <w:pPr>
              <w:pStyle w:val="TAL"/>
              <w:rPr>
                <w:lang w:eastAsia="en-US"/>
              </w:rPr>
            </w:pPr>
            <w:r w:rsidRPr="00C64EBB">
              <w:rPr>
                <w:lang w:eastAsia="en-US"/>
              </w:rPr>
              <w:t>R5-234520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7A1B9" w14:textId="77777777" w:rsidR="004335ED" w:rsidRPr="00DD6CFB" w:rsidRDefault="004335ED" w:rsidP="000D75B4">
            <w:pPr>
              <w:pStyle w:val="TAL"/>
              <w:rPr>
                <w:lang w:eastAsia="en-US"/>
              </w:rPr>
            </w:pPr>
            <w:r w:rsidRPr="00C64EBB">
              <w:rPr>
                <w:lang w:eastAsia="en-US"/>
              </w:rPr>
              <w:t>2860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43F586"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82EDBD1"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B39500" w14:textId="77777777" w:rsidR="004335ED" w:rsidRPr="00DD6CFB" w:rsidRDefault="004335ED" w:rsidP="000D75B4">
            <w:pPr>
              <w:pStyle w:val="TAL"/>
              <w:rPr>
                <w:lang w:eastAsia="en-US"/>
              </w:rPr>
            </w:pPr>
            <w:r w:rsidRPr="00C64EBB">
              <w:rPr>
                <w:lang w:eastAsia="en-US"/>
              </w:rPr>
              <w:t>Update IE PUSCH-ServingCellConfig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8040D"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513EB9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CE71B50"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0F829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127D81" w14:textId="77777777" w:rsidR="004335ED" w:rsidRPr="00DD6CFB" w:rsidRDefault="004335ED" w:rsidP="000D75B4">
            <w:pPr>
              <w:pStyle w:val="TAL"/>
              <w:rPr>
                <w:lang w:eastAsia="en-US"/>
              </w:rPr>
            </w:pPr>
            <w:r w:rsidRPr="00C64EBB">
              <w:rPr>
                <w:lang w:eastAsia="en-US"/>
              </w:rPr>
              <w:t>R5-234521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587BE" w14:textId="77777777" w:rsidR="004335ED" w:rsidRPr="00DD6CFB" w:rsidRDefault="004335ED" w:rsidP="000D75B4">
            <w:pPr>
              <w:pStyle w:val="TAL"/>
              <w:rPr>
                <w:lang w:eastAsia="en-US"/>
              </w:rPr>
            </w:pPr>
            <w:r w:rsidRPr="00C64EBB">
              <w:rPr>
                <w:lang w:eastAsia="en-US"/>
              </w:rPr>
              <w:t>2861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5619D"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84E727D"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B16ED" w14:textId="77777777" w:rsidR="004335ED" w:rsidRPr="00DD6CFB" w:rsidRDefault="004335ED" w:rsidP="000D75B4">
            <w:pPr>
              <w:pStyle w:val="TAL"/>
              <w:rPr>
                <w:lang w:eastAsia="en-US"/>
              </w:rPr>
            </w:pPr>
            <w:r w:rsidRPr="00C64EBB">
              <w:rPr>
                <w:lang w:eastAsia="en-US"/>
              </w:rPr>
              <w:t>Update IE RACH-</w:t>
            </w:r>
            <w:proofErr w:type="spellStart"/>
            <w:r w:rsidRPr="00C64EBB">
              <w:rPr>
                <w:lang w:eastAsia="en-US"/>
              </w:rPr>
              <w:t>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FB630D"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0CEBBD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8413801"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0E2A6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7E4395" w14:textId="77777777" w:rsidR="004335ED" w:rsidRPr="00DD6CFB" w:rsidRDefault="004335ED" w:rsidP="000D75B4">
            <w:pPr>
              <w:pStyle w:val="TAL"/>
              <w:rPr>
                <w:lang w:eastAsia="en-US"/>
              </w:rPr>
            </w:pPr>
            <w:r w:rsidRPr="00C64EBB">
              <w:rPr>
                <w:lang w:eastAsia="en-US"/>
              </w:rPr>
              <w:t>R5-234522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37681" w14:textId="77777777" w:rsidR="004335ED" w:rsidRPr="00DD6CFB" w:rsidRDefault="004335ED" w:rsidP="000D75B4">
            <w:pPr>
              <w:pStyle w:val="TAL"/>
              <w:rPr>
                <w:lang w:eastAsia="en-US"/>
              </w:rPr>
            </w:pPr>
            <w:r w:rsidRPr="00C64EBB">
              <w:rPr>
                <w:lang w:eastAsia="en-US"/>
              </w:rPr>
              <w:t>2862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1628BA"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2536B2"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B01D4F" w14:textId="77777777" w:rsidR="004335ED" w:rsidRPr="00DD6CFB" w:rsidRDefault="004335ED" w:rsidP="000D75B4">
            <w:pPr>
              <w:pStyle w:val="TAL"/>
              <w:rPr>
                <w:lang w:eastAsia="en-US"/>
              </w:rPr>
            </w:pPr>
            <w:r w:rsidRPr="00C64EBB">
              <w:rPr>
                <w:lang w:eastAsia="en-US"/>
              </w:rPr>
              <w:t>Update IE RACH-</w:t>
            </w:r>
            <w:proofErr w:type="spellStart"/>
            <w:r w:rsidRPr="00C64EBB">
              <w:rPr>
                <w:lang w:eastAsia="en-US"/>
              </w:rPr>
              <w:t>ConfigDedicated</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46F3"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055604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D7A6BB"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241F76"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D7CF4D" w14:textId="77777777" w:rsidR="004335ED" w:rsidRPr="00DD6CFB" w:rsidRDefault="004335ED" w:rsidP="000D75B4">
            <w:pPr>
              <w:pStyle w:val="TAL"/>
              <w:rPr>
                <w:lang w:eastAsia="en-US"/>
              </w:rPr>
            </w:pPr>
            <w:r w:rsidRPr="00C64EBB">
              <w:rPr>
                <w:lang w:eastAsia="en-US"/>
              </w:rPr>
              <w:t>R5-234523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8AA38" w14:textId="77777777" w:rsidR="004335ED" w:rsidRPr="00DD6CFB" w:rsidRDefault="004335ED" w:rsidP="000D75B4">
            <w:pPr>
              <w:pStyle w:val="TAL"/>
              <w:rPr>
                <w:lang w:eastAsia="en-US"/>
              </w:rPr>
            </w:pPr>
            <w:r w:rsidRPr="00C64EBB">
              <w:rPr>
                <w:lang w:eastAsia="en-US"/>
              </w:rPr>
              <w:t>2863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E6F9BE"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7A7DE"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BFD22E" w14:textId="77777777" w:rsidR="004335ED" w:rsidRPr="00DD6CFB" w:rsidRDefault="004335ED" w:rsidP="000D75B4">
            <w:pPr>
              <w:pStyle w:val="TAL"/>
              <w:rPr>
                <w:lang w:eastAsia="en-US"/>
              </w:rPr>
            </w:pPr>
            <w:r w:rsidRPr="00C64EBB">
              <w:rPr>
                <w:lang w:eastAsia="en-US"/>
              </w:rPr>
              <w:t xml:space="preserve">Update IE </w:t>
            </w:r>
            <w:proofErr w:type="spellStart"/>
            <w:r w:rsidRPr="00C64EBB">
              <w:rPr>
                <w:lang w:eastAsia="en-US"/>
              </w:rPr>
              <w:t>ReportConfigInterRAT</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F0314"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6AA26A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FF12AA3"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FD8F6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77404C4" w14:textId="77777777" w:rsidR="004335ED" w:rsidRPr="00DD6CFB" w:rsidRDefault="004335ED" w:rsidP="000D75B4">
            <w:pPr>
              <w:pStyle w:val="TAL"/>
              <w:rPr>
                <w:lang w:eastAsia="en-US"/>
              </w:rPr>
            </w:pPr>
            <w:r w:rsidRPr="00C64EBB">
              <w:rPr>
                <w:lang w:eastAsia="en-US"/>
              </w:rPr>
              <w:t>R5-234527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A7A6" w14:textId="77777777" w:rsidR="004335ED" w:rsidRPr="00DD6CFB" w:rsidRDefault="004335ED" w:rsidP="000D75B4">
            <w:pPr>
              <w:pStyle w:val="TAL"/>
              <w:rPr>
                <w:lang w:eastAsia="en-US"/>
              </w:rPr>
            </w:pPr>
            <w:r w:rsidRPr="00C64EBB">
              <w:rPr>
                <w:lang w:eastAsia="en-US"/>
              </w:rPr>
              <w:t>2864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1759FA"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CE3C162"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EA637" w14:textId="77777777" w:rsidR="004335ED" w:rsidRPr="00DD6CFB" w:rsidRDefault="004335ED" w:rsidP="000D75B4">
            <w:pPr>
              <w:pStyle w:val="TAL"/>
              <w:rPr>
                <w:lang w:eastAsia="en-US"/>
              </w:rPr>
            </w:pPr>
            <w:r w:rsidRPr="00C64EBB">
              <w:rPr>
                <w:lang w:eastAsia="en-US"/>
              </w:rPr>
              <w:t>Update IE SCS-</w:t>
            </w:r>
            <w:proofErr w:type="spellStart"/>
            <w:r w:rsidRPr="00C64EBB">
              <w:rPr>
                <w:lang w:eastAsia="en-US"/>
              </w:rPr>
              <w:t>SpecificCarrier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B6F1D"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6FB580B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3ECD332"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F6F21D8"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723EE6" w14:textId="77777777" w:rsidR="004335ED" w:rsidRPr="00DD6CFB" w:rsidRDefault="004335ED" w:rsidP="000D75B4">
            <w:pPr>
              <w:pStyle w:val="TAL"/>
              <w:rPr>
                <w:lang w:eastAsia="en-US"/>
              </w:rPr>
            </w:pPr>
            <w:r w:rsidRPr="00C64EBB">
              <w:rPr>
                <w:lang w:eastAsia="en-US"/>
              </w:rPr>
              <w:t>R5-234528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3D8D1" w14:textId="77777777" w:rsidR="004335ED" w:rsidRPr="00DD6CFB" w:rsidRDefault="004335ED" w:rsidP="000D75B4">
            <w:pPr>
              <w:pStyle w:val="TAL"/>
              <w:rPr>
                <w:lang w:eastAsia="en-US"/>
              </w:rPr>
            </w:pPr>
            <w:r w:rsidRPr="00C64EBB">
              <w:rPr>
                <w:lang w:eastAsia="en-US"/>
              </w:rPr>
              <w:t>2865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1ACE9"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531819"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D04C6D" w14:textId="77777777" w:rsidR="004335ED" w:rsidRPr="00DD6CFB" w:rsidRDefault="004335ED" w:rsidP="000D75B4">
            <w:pPr>
              <w:pStyle w:val="TAL"/>
              <w:rPr>
                <w:lang w:eastAsia="en-US"/>
              </w:rPr>
            </w:pPr>
            <w:r w:rsidRPr="00C64EBB">
              <w:rPr>
                <w:lang w:eastAsia="en-US"/>
              </w:rPr>
              <w:t>Update IE ServingCellConfig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0C72B"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01B33A6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118640C"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FC2D93B"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14811B" w14:textId="77777777" w:rsidR="004335ED" w:rsidRPr="00DD6CFB" w:rsidRDefault="004335ED" w:rsidP="000D75B4">
            <w:pPr>
              <w:pStyle w:val="TAL"/>
              <w:rPr>
                <w:lang w:eastAsia="en-US"/>
              </w:rPr>
            </w:pPr>
            <w:r w:rsidRPr="00C64EBB">
              <w:rPr>
                <w:lang w:eastAsia="en-US"/>
              </w:rPr>
              <w:t>R5-234529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9A606" w14:textId="77777777" w:rsidR="004335ED" w:rsidRPr="00DD6CFB" w:rsidRDefault="004335ED" w:rsidP="000D75B4">
            <w:pPr>
              <w:pStyle w:val="TAL"/>
              <w:rPr>
                <w:lang w:eastAsia="en-US"/>
              </w:rPr>
            </w:pPr>
            <w:r w:rsidRPr="00C64EBB">
              <w:rPr>
                <w:lang w:eastAsia="en-US"/>
              </w:rPr>
              <w:t>2866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31D61"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9AECF9"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20B63" w14:textId="77777777" w:rsidR="004335ED" w:rsidRPr="00DD6CFB" w:rsidRDefault="004335ED" w:rsidP="000D75B4">
            <w:pPr>
              <w:pStyle w:val="TAL"/>
              <w:rPr>
                <w:lang w:eastAsia="en-US"/>
              </w:rPr>
            </w:pPr>
            <w:r w:rsidRPr="00C64EBB">
              <w:rPr>
                <w:lang w:eastAsia="en-US"/>
              </w:rPr>
              <w:t xml:space="preserve">Update IE </w:t>
            </w:r>
            <w:proofErr w:type="spellStart"/>
            <w:r w:rsidRPr="00C64EBB">
              <w:rPr>
                <w:lang w:eastAsia="en-US"/>
              </w:rPr>
              <w:t>ServingCellConfigCommon</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BA343"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91A6BE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3D52F74"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8A5667"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216F0E" w14:textId="77777777" w:rsidR="004335ED" w:rsidRPr="00DD6CFB" w:rsidRDefault="004335ED" w:rsidP="000D75B4">
            <w:pPr>
              <w:pStyle w:val="TAL"/>
              <w:rPr>
                <w:lang w:eastAsia="en-US"/>
              </w:rPr>
            </w:pPr>
            <w:r w:rsidRPr="00C64EBB">
              <w:rPr>
                <w:lang w:eastAsia="en-US"/>
              </w:rPr>
              <w:t>R5-234530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E4A6C" w14:textId="77777777" w:rsidR="004335ED" w:rsidRPr="00DD6CFB" w:rsidRDefault="004335ED" w:rsidP="000D75B4">
            <w:pPr>
              <w:pStyle w:val="TAL"/>
              <w:rPr>
                <w:lang w:eastAsia="en-US"/>
              </w:rPr>
            </w:pPr>
            <w:r w:rsidRPr="00C64EBB">
              <w:rPr>
                <w:lang w:eastAsia="en-US"/>
              </w:rPr>
              <w:t>2867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69DF02"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9D3E66"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F8D64" w14:textId="77777777" w:rsidR="004335ED" w:rsidRPr="00DD6CFB" w:rsidRDefault="004335ED" w:rsidP="000D75B4">
            <w:pPr>
              <w:pStyle w:val="TAL"/>
              <w:rPr>
                <w:lang w:eastAsia="en-US"/>
              </w:rPr>
            </w:pPr>
            <w:r w:rsidRPr="00C64EBB">
              <w:rPr>
                <w:lang w:eastAsia="en-US"/>
              </w:rPr>
              <w:t>Update IE SRS-Config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03A54"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5C8667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A9558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42FE1F"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1BE2A0" w14:textId="77777777" w:rsidR="004335ED" w:rsidRPr="00DD6CFB" w:rsidRDefault="004335ED" w:rsidP="000D75B4">
            <w:pPr>
              <w:pStyle w:val="TAL"/>
              <w:rPr>
                <w:lang w:eastAsia="en-US"/>
              </w:rPr>
            </w:pPr>
            <w:r w:rsidRPr="00C64EBB">
              <w:rPr>
                <w:lang w:eastAsia="en-US"/>
              </w:rPr>
              <w:t>R5-234538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1D53E" w14:textId="77777777" w:rsidR="004335ED" w:rsidRPr="00DD6CFB" w:rsidRDefault="004335ED" w:rsidP="000D75B4">
            <w:pPr>
              <w:pStyle w:val="TAL"/>
              <w:rPr>
                <w:lang w:eastAsia="en-US"/>
              </w:rPr>
            </w:pPr>
            <w:r w:rsidRPr="00C64EBB">
              <w:rPr>
                <w:lang w:eastAsia="en-US"/>
              </w:rPr>
              <w:t>2868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EE5915"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DC3EE4"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57683" w14:textId="77777777" w:rsidR="004335ED" w:rsidRPr="00DD6CFB" w:rsidRDefault="004335ED" w:rsidP="000D75B4">
            <w:pPr>
              <w:pStyle w:val="TAL"/>
              <w:rPr>
                <w:lang w:eastAsia="en-US"/>
              </w:rPr>
            </w:pPr>
            <w:r w:rsidRPr="00C64EBB">
              <w:rPr>
                <w:lang w:eastAsia="en-US"/>
              </w:rPr>
              <w:t xml:space="preserve">Addition of test </w:t>
            </w:r>
            <w:proofErr w:type="spellStart"/>
            <w:r w:rsidRPr="00C64EBB">
              <w:rPr>
                <w:lang w:eastAsia="en-US"/>
              </w:rPr>
              <w:t>freqs</w:t>
            </w:r>
            <w:proofErr w:type="spellEnd"/>
            <w:r w:rsidRPr="00C64EBB">
              <w:rPr>
                <w:lang w:eastAsia="en-US"/>
              </w:rPr>
              <w:t xml:space="preserve"> for CA_n258E.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05695"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41287CE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3F426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4E3030B"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F89B7C" w14:textId="77777777" w:rsidR="004335ED" w:rsidRPr="00DD6CFB" w:rsidRDefault="004335ED" w:rsidP="000D75B4">
            <w:pPr>
              <w:pStyle w:val="TAL"/>
              <w:rPr>
                <w:lang w:eastAsia="en-US"/>
              </w:rPr>
            </w:pPr>
            <w:r w:rsidRPr="00C64EBB">
              <w:rPr>
                <w:lang w:eastAsia="en-US"/>
              </w:rPr>
              <w:t>R5-234539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19965" w14:textId="77777777" w:rsidR="004335ED" w:rsidRPr="00DD6CFB" w:rsidRDefault="004335ED" w:rsidP="000D75B4">
            <w:pPr>
              <w:pStyle w:val="TAL"/>
              <w:rPr>
                <w:lang w:eastAsia="en-US"/>
              </w:rPr>
            </w:pPr>
            <w:r w:rsidRPr="00C64EBB">
              <w:rPr>
                <w:lang w:eastAsia="en-US"/>
              </w:rPr>
              <w:t>2869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169E1E"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6BCCA6D"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E9628" w14:textId="77777777" w:rsidR="004335ED" w:rsidRPr="00DD6CFB" w:rsidRDefault="004335ED" w:rsidP="000D75B4">
            <w:pPr>
              <w:pStyle w:val="TAL"/>
              <w:rPr>
                <w:lang w:eastAsia="en-US"/>
              </w:rPr>
            </w:pPr>
            <w:r w:rsidRPr="00C64EBB">
              <w:rPr>
                <w:lang w:eastAsia="en-US"/>
              </w:rPr>
              <w:t xml:space="preserve">Addition of test </w:t>
            </w:r>
            <w:proofErr w:type="spellStart"/>
            <w:r w:rsidRPr="00C64EBB">
              <w:rPr>
                <w:lang w:eastAsia="en-US"/>
              </w:rPr>
              <w:t>freqs</w:t>
            </w:r>
            <w:proofErr w:type="spellEnd"/>
            <w:r w:rsidRPr="00C64EBB">
              <w:rPr>
                <w:lang w:eastAsia="en-US"/>
              </w:rPr>
              <w:t xml:space="preserve"> for CA_n258F.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35F36"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3DD3CB6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94D4F90"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F21B62"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1150CD" w14:textId="77777777" w:rsidR="004335ED" w:rsidRPr="00DD6CFB" w:rsidRDefault="004335ED" w:rsidP="000D75B4">
            <w:pPr>
              <w:pStyle w:val="TAL"/>
              <w:rPr>
                <w:lang w:eastAsia="en-US"/>
              </w:rPr>
            </w:pPr>
            <w:r w:rsidRPr="00C64EBB">
              <w:rPr>
                <w:lang w:eastAsia="en-US"/>
              </w:rPr>
              <w:t>R5-234540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585EA" w14:textId="77777777" w:rsidR="004335ED" w:rsidRPr="00DD6CFB" w:rsidRDefault="004335ED" w:rsidP="000D75B4">
            <w:pPr>
              <w:pStyle w:val="TAL"/>
              <w:rPr>
                <w:lang w:eastAsia="en-US"/>
              </w:rPr>
            </w:pPr>
            <w:r w:rsidRPr="00C64EBB">
              <w:rPr>
                <w:lang w:eastAsia="en-US"/>
              </w:rPr>
              <w:t>2870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FF39C0"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57491F"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9D2A50" w14:textId="77777777" w:rsidR="004335ED" w:rsidRPr="00DD6CFB" w:rsidRDefault="004335ED" w:rsidP="000D75B4">
            <w:pPr>
              <w:pStyle w:val="TAL"/>
              <w:rPr>
                <w:lang w:eastAsia="en-US"/>
              </w:rPr>
            </w:pPr>
            <w:r w:rsidRPr="00C64EBB">
              <w:rPr>
                <w:lang w:eastAsia="en-US"/>
              </w:rPr>
              <w:t xml:space="preserve">Addition of test </w:t>
            </w:r>
            <w:proofErr w:type="spellStart"/>
            <w:r w:rsidRPr="00C64EBB">
              <w:rPr>
                <w:lang w:eastAsia="en-US"/>
              </w:rPr>
              <w:t>freqs</w:t>
            </w:r>
            <w:proofErr w:type="spellEnd"/>
            <w:r w:rsidRPr="00C64EBB">
              <w:rPr>
                <w:lang w:eastAsia="en-US"/>
              </w:rPr>
              <w:t xml:space="preserve"> for CA_n258I.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D293C"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53187E4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2ED16A"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C247C50"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C1FABB" w14:textId="77777777" w:rsidR="004335ED" w:rsidRPr="00DD6CFB" w:rsidRDefault="004335ED" w:rsidP="000D75B4">
            <w:pPr>
              <w:pStyle w:val="TAL"/>
              <w:rPr>
                <w:lang w:eastAsia="en-US"/>
              </w:rPr>
            </w:pPr>
            <w:r w:rsidRPr="00C64EBB">
              <w:rPr>
                <w:lang w:eastAsia="en-US"/>
              </w:rPr>
              <w:t>R5-234541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CAC15" w14:textId="77777777" w:rsidR="004335ED" w:rsidRPr="00DD6CFB" w:rsidRDefault="004335ED" w:rsidP="000D75B4">
            <w:pPr>
              <w:pStyle w:val="TAL"/>
              <w:rPr>
                <w:lang w:eastAsia="en-US"/>
              </w:rPr>
            </w:pPr>
            <w:r w:rsidRPr="00C64EBB">
              <w:rPr>
                <w:lang w:eastAsia="en-US"/>
              </w:rPr>
              <w:t>2871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22546E"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0DDFA6"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99521" w14:textId="77777777" w:rsidR="004335ED" w:rsidRPr="00DD6CFB" w:rsidRDefault="004335ED" w:rsidP="000D75B4">
            <w:pPr>
              <w:pStyle w:val="TAL"/>
              <w:rPr>
                <w:lang w:eastAsia="en-US"/>
              </w:rPr>
            </w:pPr>
            <w:r w:rsidRPr="00C64EBB">
              <w:rPr>
                <w:lang w:eastAsia="en-US"/>
              </w:rPr>
              <w:t xml:space="preserve">Addition of test </w:t>
            </w:r>
            <w:proofErr w:type="spellStart"/>
            <w:r w:rsidRPr="00C64EBB">
              <w:rPr>
                <w:lang w:eastAsia="en-US"/>
              </w:rPr>
              <w:t>freqs</w:t>
            </w:r>
            <w:proofErr w:type="spellEnd"/>
            <w:r w:rsidRPr="00C64EBB">
              <w:rPr>
                <w:lang w:eastAsia="en-US"/>
              </w:rPr>
              <w:t xml:space="preserve"> for CA_n258J.</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B0B2D"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30627C5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B2890B"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405DD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DAC4B" w14:textId="77777777" w:rsidR="004335ED" w:rsidRPr="00DD6CFB" w:rsidRDefault="004335ED" w:rsidP="000D75B4">
            <w:pPr>
              <w:pStyle w:val="TAL"/>
              <w:rPr>
                <w:lang w:eastAsia="en-US"/>
              </w:rPr>
            </w:pPr>
            <w:r w:rsidRPr="00C64EBB">
              <w:rPr>
                <w:lang w:eastAsia="en-US"/>
              </w:rPr>
              <w:t>R5-234542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79E53" w14:textId="77777777" w:rsidR="004335ED" w:rsidRPr="00DD6CFB" w:rsidRDefault="004335ED" w:rsidP="000D75B4">
            <w:pPr>
              <w:pStyle w:val="TAL"/>
              <w:rPr>
                <w:lang w:eastAsia="en-US"/>
              </w:rPr>
            </w:pPr>
            <w:r w:rsidRPr="00C64EBB">
              <w:rPr>
                <w:lang w:eastAsia="en-US"/>
              </w:rPr>
              <w:t>2872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1B144"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AA52BF"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54972" w14:textId="77777777" w:rsidR="004335ED" w:rsidRPr="00DD6CFB" w:rsidRDefault="004335ED" w:rsidP="000D75B4">
            <w:pPr>
              <w:pStyle w:val="TAL"/>
              <w:rPr>
                <w:lang w:eastAsia="en-US"/>
              </w:rPr>
            </w:pPr>
            <w:r w:rsidRPr="00C64EBB">
              <w:rPr>
                <w:lang w:eastAsia="en-US"/>
              </w:rPr>
              <w:t xml:space="preserve">Addition of test </w:t>
            </w:r>
            <w:proofErr w:type="spellStart"/>
            <w:r w:rsidRPr="00C64EBB">
              <w:rPr>
                <w:lang w:eastAsia="en-US"/>
              </w:rPr>
              <w:t>freqs</w:t>
            </w:r>
            <w:proofErr w:type="spellEnd"/>
            <w:r w:rsidRPr="00C64EBB">
              <w:rPr>
                <w:lang w:eastAsia="en-US"/>
              </w:rPr>
              <w:t xml:space="preserve"> for CA_n258K.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F6F03"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6C8798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D48DC90"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425AA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9D7AF0" w14:textId="77777777" w:rsidR="004335ED" w:rsidRPr="00DD6CFB" w:rsidRDefault="004335ED" w:rsidP="000D75B4">
            <w:pPr>
              <w:pStyle w:val="TAL"/>
              <w:rPr>
                <w:lang w:eastAsia="en-US"/>
              </w:rPr>
            </w:pPr>
            <w:r w:rsidRPr="00C64EBB">
              <w:rPr>
                <w:lang w:eastAsia="en-US"/>
              </w:rPr>
              <w:t>R5-234543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8205CE" w14:textId="77777777" w:rsidR="004335ED" w:rsidRPr="00DD6CFB" w:rsidRDefault="004335ED" w:rsidP="000D75B4">
            <w:pPr>
              <w:pStyle w:val="TAL"/>
              <w:rPr>
                <w:lang w:eastAsia="en-US"/>
              </w:rPr>
            </w:pPr>
            <w:r w:rsidRPr="00C64EBB">
              <w:rPr>
                <w:lang w:eastAsia="en-US"/>
              </w:rPr>
              <w:t>2873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2587A6"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D1E703"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833A9" w14:textId="77777777" w:rsidR="004335ED" w:rsidRPr="00DD6CFB" w:rsidRDefault="004335ED" w:rsidP="000D75B4">
            <w:pPr>
              <w:pStyle w:val="TAL"/>
              <w:rPr>
                <w:lang w:eastAsia="en-US"/>
              </w:rPr>
            </w:pPr>
            <w:r w:rsidRPr="00C64EBB">
              <w:rPr>
                <w:lang w:eastAsia="en-US"/>
              </w:rPr>
              <w:t xml:space="preserve">Addition of test </w:t>
            </w:r>
            <w:proofErr w:type="spellStart"/>
            <w:r w:rsidRPr="00C64EBB">
              <w:rPr>
                <w:lang w:eastAsia="en-US"/>
              </w:rPr>
              <w:t>freqs</w:t>
            </w:r>
            <w:proofErr w:type="spellEnd"/>
            <w:r w:rsidRPr="00C64EBB">
              <w:rPr>
                <w:lang w:eastAsia="en-US"/>
              </w:rPr>
              <w:t xml:space="preserve"> for CA_n258L.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29E81"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5A6E4DD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90467B1"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0AC60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5C7E8C" w14:textId="77777777" w:rsidR="004335ED" w:rsidRPr="00DD6CFB" w:rsidRDefault="004335ED" w:rsidP="000D75B4">
            <w:pPr>
              <w:pStyle w:val="TAL"/>
              <w:rPr>
                <w:lang w:eastAsia="en-US"/>
              </w:rPr>
            </w:pPr>
            <w:r w:rsidRPr="00C64EBB">
              <w:rPr>
                <w:lang w:eastAsia="en-US"/>
              </w:rPr>
              <w:t>R5-234544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7F94" w14:textId="77777777" w:rsidR="004335ED" w:rsidRPr="00DD6CFB" w:rsidRDefault="004335ED" w:rsidP="000D75B4">
            <w:pPr>
              <w:pStyle w:val="TAL"/>
              <w:rPr>
                <w:lang w:eastAsia="en-US"/>
              </w:rPr>
            </w:pPr>
            <w:r w:rsidRPr="00C64EBB">
              <w:rPr>
                <w:lang w:eastAsia="en-US"/>
              </w:rPr>
              <w:t>2874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7E0584"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A66E00"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6BB29" w14:textId="77777777" w:rsidR="004335ED" w:rsidRPr="00DD6CFB" w:rsidRDefault="004335ED" w:rsidP="000D75B4">
            <w:pPr>
              <w:pStyle w:val="TAL"/>
              <w:rPr>
                <w:lang w:eastAsia="en-US"/>
              </w:rPr>
            </w:pPr>
            <w:r w:rsidRPr="00C64EBB">
              <w:rPr>
                <w:lang w:eastAsia="en-US"/>
              </w:rPr>
              <w:t xml:space="preserve">Addition of test </w:t>
            </w:r>
            <w:proofErr w:type="spellStart"/>
            <w:r w:rsidRPr="00C64EBB">
              <w:rPr>
                <w:lang w:eastAsia="en-US"/>
              </w:rPr>
              <w:t>freqs</w:t>
            </w:r>
            <w:proofErr w:type="spellEnd"/>
            <w:r w:rsidRPr="00C64EBB">
              <w:rPr>
                <w:lang w:eastAsia="en-US"/>
              </w:rPr>
              <w:t xml:space="preserve"> for CA_n258M.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6E078"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1DF09CA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4ADCAE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4E2C41"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48AC3" w14:textId="77777777" w:rsidR="004335ED" w:rsidRPr="00DD6CFB" w:rsidRDefault="004335ED" w:rsidP="000D75B4">
            <w:pPr>
              <w:pStyle w:val="TAL"/>
              <w:rPr>
                <w:lang w:eastAsia="en-US"/>
              </w:rPr>
            </w:pPr>
            <w:r w:rsidRPr="00C64EBB">
              <w:rPr>
                <w:lang w:eastAsia="en-US"/>
              </w:rPr>
              <w:t>R5-234689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C29D1" w14:textId="77777777" w:rsidR="004335ED" w:rsidRPr="00DD6CFB" w:rsidRDefault="004335ED" w:rsidP="000D75B4">
            <w:pPr>
              <w:pStyle w:val="TAL"/>
              <w:rPr>
                <w:lang w:eastAsia="en-US"/>
              </w:rPr>
            </w:pPr>
            <w:r w:rsidRPr="00C64EBB">
              <w:rPr>
                <w:lang w:eastAsia="en-US"/>
              </w:rPr>
              <w:t>2879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ECFBA3"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E6558"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2C599" w14:textId="77777777" w:rsidR="004335ED" w:rsidRPr="00DD6CFB" w:rsidRDefault="004335ED" w:rsidP="000D75B4">
            <w:pPr>
              <w:pStyle w:val="TAL"/>
              <w:rPr>
                <w:lang w:eastAsia="en-US"/>
              </w:rPr>
            </w:pPr>
            <w:r w:rsidRPr="00C64EBB">
              <w:rPr>
                <w:lang w:eastAsia="en-US"/>
              </w:rPr>
              <w:t>Addition of test frequencies for new EN-DC configurations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35640"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359FFDF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2B6B6D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6913FD5"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4A8D2C" w14:textId="77777777" w:rsidR="004335ED" w:rsidRPr="00DD6CFB" w:rsidRDefault="004335ED" w:rsidP="000D75B4">
            <w:pPr>
              <w:pStyle w:val="TAL"/>
              <w:rPr>
                <w:lang w:eastAsia="en-US"/>
              </w:rPr>
            </w:pPr>
            <w:r w:rsidRPr="00C64EBB">
              <w:rPr>
                <w:lang w:eastAsia="en-US"/>
              </w:rPr>
              <w:t>R5-234731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68CB4" w14:textId="77777777" w:rsidR="004335ED" w:rsidRPr="00DD6CFB" w:rsidRDefault="004335ED" w:rsidP="000D75B4">
            <w:pPr>
              <w:pStyle w:val="TAL"/>
              <w:rPr>
                <w:lang w:eastAsia="en-US"/>
              </w:rPr>
            </w:pPr>
            <w:r w:rsidRPr="00C64EBB">
              <w:rPr>
                <w:lang w:eastAsia="en-US"/>
              </w:rPr>
              <w:t>2885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20A651"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992B7F"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267836" w14:textId="77777777" w:rsidR="004335ED" w:rsidRPr="00DD6CFB" w:rsidRDefault="004335ED" w:rsidP="000D75B4">
            <w:pPr>
              <w:pStyle w:val="TAL"/>
              <w:rPr>
                <w:lang w:eastAsia="en-US"/>
              </w:rPr>
            </w:pPr>
            <w:r w:rsidRPr="00C64EBB">
              <w:rPr>
                <w:lang w:eastAsia="en-US"/>
              </w:rPr>
              <w:t>Introduction of test frequency of CA_n28A-n41A-n79A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E77A0"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A710B4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5DE68C2"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65C2A0"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E86065" w14:textId="77777777" w:rsidR="004335ED" w:rsidRPr="00DD6CFB" w:rsidRDefault="004335ED" w:rsidP="000D75B4">
            <w:pPr>
              <w:pStyle w:val="TAL"/>
              <w:rPr>
                <w:lang w:eastAsia="en-US"/>
              </w:rPr>
            </w:pPr>
            <w:r w:rsidRPr="00C64EBB">
              <w:rPr>
                <w:lang w:eastAsia="en-US"/>
              </w:rPr>
              <w:t>R5-234905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6EE96" w14:textId="77777777" w:rsidR="004335ED" w:rsidRPr="00DD6CFB" w:rsidRDefault="004335ED" w:rsidP="000D75B4">
            <w:pPr>
              <w:pStyle w:val="TAL"/>
              <w:rPr>
                <w:lang w:eastAsia="en-US"/>
              </w:rPr>
            </w:pPr>
            <w:r w:rsidRPr="00C64EBB">
              <w:rPr>
                <w:lang w:eastAsia="en-US"/>
              </w:rPr>
              <w:t>2893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BBDFE9"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B89CB61"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C2AFF" w14:textId="77777777" w:rsidR="004335ED" w:rsidRPr="00DD6CFB" w:rsidRDefault="004335ED" w:rsidP="000D75B4">
            <w:pPr>
              <w:pStyle w:val="TAL"/>
              <w:rPr>
                <w:lang w:eastAsia="en-US"/>
              </w:rPr>
            </w:pPr>
            <w:r w:rsidRPr="00C64EBB">
              <w:rPr>
                <w:lang w:eastAsia="en-US"/>
              </w:rPr>
              <w:t xml:space="preserve">Correction to frequency range for </w:t>
            </w:r>
            <w:proofErr w:type="spellStart"/>
            <w:r w:rsidRPr="00C64EBB">
              <w:rPr>
                <w:lang w:eastAsia="en-US"/>
              </w:rPr>
              <w:t>ssb-PositionsInBurst</w:t>
            </w:r>
            <w:proofErr w:type="spellEnd"/>
            <w:r w:rsidRPr="00C64EBB">
              <w:rPr>
                <w:lang w:eastAsia="en-US"/>
              </w:rPr>
              <w:t xml:space="preserve"> and SSB-</w:t>
            </w:r>
            <w:proofErr w:type="spellStart"/>
            <w:r w:rsidRPr="00C64EBB">
              <w:rPr>
                <w:lang w:eastAsia="en-US"/>
              </w:rPr>
              <w:t>ToMeasure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A3BB3"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D3EE7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DCBA1E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0EEA6A"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43D9FF" w14:textId="77777777" w:rsidR="004335ED" w:rsidRPr="00DD6CFB" w:rsidRDefault="004335ED" w:rsidP="000D75B4">
            <w:pPr>
              <w:pStyle w:val="TAL"/>
              <w:rPr>
                <w:lang w:eastAsia="en-US"/>
              </w:rPr>
            </w:pPr>
            <w:r w:rsidRPr="00C64EBB">
              <w:rPr>
                <w:lang w:eastAsia="en-US"/>
              </w:rPr>
              <w:t>R5-234906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EDE49" w14:textId="77777777" w:rsidR="004335ED" w:rsidRPr="00DD6CFB" w:rsidRDefault="004335ED" w:rsidP="000D75B4">
            <w:pPr>
              <w:pStyle w:val="TAL"/>
              <w:rPr>
                <w:lang w:eastAsia="en-US"/>
              </w:rPr>
            </w:pPr>
            <w:r w:rsidRPr="00C64EBB">
              <w:rPr>
                <w:lang w:eastAsia="en-US"/>
              </w:rPr>
              <w:t>2894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25769"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901629"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EF384" w14:textId="77777777" w:rsidR="004335ED" w:rsidRPr="00DD6CFB" w:rsidRDefault="004335ED" w:rsidP="000D75B4">
            <w:pPr>
              <w:pStyle w:val="TAL"/>
              <w:rPr>
                <w:lang w:eastAsia="en-US"/>
              </w:rPr>
            </w:pPr>
            <w:r w:rsidRPr="00C64EBB">
              <w:rPr>
                <w:lang w:eastAsia="en-US"/>
              </w:rPr>
              <w:t xml:space="preserve">Correction to default value of </w:t>
            </w:r>
            <w:proofErr w:type="spellStart"/>
            <w:r w:rsidRPr="00C64EBB">
              <w:rPr>
                <w:lang w:eastAsia="en-US"/>
              </w:rPr>
              <w:t>csi</w:t>
            </w:r>
            <w:proofErr w:type="spellEnd"/>
            <w:r w:rsidRPr="00C64EBB">
              <w:rPr>
                <w:lang w:eastAsia="en-US"/>
              </w:rPr>
              <w:t>-SSB-</w:t>
            </w:r>
            <w:proofErr w:type="spellStart"/>
            <w:r w:rsidRPr="00C64EBB">
              <w:rPr>
                <w:lang w:eastAsia="en-US"/>
              </w:rPr>
              <w:t>ResourceToAddModList</w:t>
            </w:r>
            <w:proofErr w:type="spellEnd"/>
            <w:r w:rsidRPr="00C64EBB">
              <w:rPr>
                <w:lang w:eastAsia="en-US"/>
              </w:rPr>
              <w:t xml:space="preserve">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F9E0"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45AFFD8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1548254"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18CDDF"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9EB982" w14:textId="77777777" w:rsidR="004335ED" w:rsidRPr="00DD6CFB" w:rsidRDefault="004335ED" w:rsidP="000D75B4">
            <w:pPr>
              <w:pStyle w:val="TAL"/>
              <w:rPr>
                <w:lang w:eastAsia="en-US"/>
              </w:rPr>
            </w:pPr>
            <w:r w:rsidRPr="00C64EBB">
              <w:rPr>
                <w:lang w:eastAsia="en-US"/>
              </w:rPr>
              <w:t>R5-234935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F6D5F" w14:textId="77777777" w:rsidR="004335ED" w:rsidRPr="00DD6CFB" w:rsidRDefault="004335ED" w:rsidP="000D75B4">
            <w:pPr>
              <w:pStyle w:val="TAL"/>
              <w:rPr>
                <w:lang w:eastAsia="en-US"/>
              </w:rPr>
            </w:pPr>
            <w:r w:rsidRPr="00C64EBB">
              <w:rPr>
                <w:lang w:eastAsia="en-US"/>
              </w:rPr>
              <w:t>2895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539161"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CFD1519"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F386B" w14:textId="77777777" w:rsidR="004335ED" w:rsidRPr="00DD6CFB" w:rsidRDefault="004335ED" w:rsidP="000D75B4">
            <w:pPr>
              <w:pStyle w:val="TAL"/>
              <w:rPr>
                <w:lang w:eastAsia="en-US"/>
              </w:rPr>
            </w:pPr>
            <w:r w:rsidRPr="00C64EBB">
              <w:rPr>
                <w:lang w:eastAsia="en-US"/>
              </w:rPr>
              <w:t>Annex C Test frequencies calculations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C466FE"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041BD4F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9D38F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9F6CA5"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17B4A8" w14:textId="77777777" w:rsidR="004335ED" w:rsidRPr="00DD6CFB" w:rsidRDefault="004335ED" w:rsidP="000D75B4">
            <w:pPr>
              <w:pStyle w:val="TAL"/>
              <w:rPr>
                <w:lang w:eastAsia="en-US"/>
              </w:rPr>
            </w:pPr>
            <w:r w:rsidRPr="00C64EBB">
              <w:rPr>
                <w:lang w:eastAsia="en-US"/>
              </w:rPr>
              <w:t>R5-234936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A6C24" w14:textId="77777777" w:rsidR="004335ED" w:rsidRPr="00DD6CFB" w:rsidRDefault="004335ED" w:rsidP="000D75B4">
            <w:pPr>
              <w:pStyle w:val="TAL"/>
              <w:rPr>
                <w:lang w:eastAsia="en-US"/>
              </w:rPr>
            </w:pPr>
            <w:r w:rsidRPr="00C64EBB">
              <w:rPr>
                <w:lang w:eastAsia="en-US"/>
              </w:rPr>
              <w:t>2896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939C7B"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CE7212E"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0BD5A" w14:textId="77777777" w:rsidR="004335ED" w:rsidRPr="00DD6CFB" w:rsidRDefault="004335ED" w:rsidP="000D75B4">
            <w:pPr>
              <w:pStyle w:val="TAL"/>
              <w:rPr>
                <w:lang w:eastAsia="en-US"/>
              </w:rPr>
            </w:pPr>
            <w:r w:rsidRPr="00C64EBB">
              <w:rPr>
                <w:lang w:eastAsia="en-US"/>
              </w:rPr>
              <w:t>Test frequencies for band n2: Addition of 35 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CDECB"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1A917F1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AC5923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88758AB"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61684C" w14:textId="77777777" w:rsidR="004335ED" w:rsidRPr="00DD6CFB" w:rsidRDefault="004335ED" w:rsidP="000D75B4">
            <w:pPr>
              <w:pStyle w:val="TAL"/>
              <w:rPr>
                <w:lang w:eastAsia="en-US"/>
              </w:rPr>
            </w:pPr>
            <w:r w:rsidRPr="00C64EBB">
              <w:rPr>
                <w:lang w:eastAsia="en-US"/>
              </w:rPr>
              <w:t>R5-234941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AECB9" w14:textId="77777777" w:rsidR="004335ED" w:rsidRPr="00DD6CFB" w:rsidRDefault="004335ED" w:rsidP="000D75B4">
            <w:pPr>
              <w:pStyle w:val="TAL"/>
              <w:rPr>
                <w:lang w:eastAsia="en-US"/>
              </w:rPr>
            </w:pPr>
            <w:r w:rsidRPr="00C64EBB">
              <w:rPr>
                <w:lang w:eastAsia="en-US"/>
              </w:rPr>
              <w:t>2899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884920"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6A3B3F"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FCC03" w14:textId="77777777" w:rsidR="004335ED" w:rsidRPr="00DD6CFB" w:rsidRDefault="004335ED" w:rsidP="000D75B4">
            <w:pPr>
              <w:pStyle w:val="TAL"/>
              <w:rPr>
                <w:lang w:eastAsia="en-US"/>
              </w:rPr>
            </w:pPr>
            <w:r w:rsidRPr="00C64EBB">
              <w:rPr>
                <w:lang w:eastAsia="en-US"/>
              </w:rPr>
              <w:t>Test frequencies for band n5 and asymmetric channel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246C2"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318ACDE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C6079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1E5BC9"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B41ABD" w14:textId="77777777" w:rsidR="004335ED" w:rsidRPr="00DD6CFB" w:rsidRDefault="004335ED" w:rsidP="000D75B4">
            <w:pPr>
              <w:pStyle w:val="TAL"/>
              <w:rPr>
                <w:lang w:eastAsia="en-US"/>
              </w:rPr>
            </w:pPr>
            <w:r w:rsidRPr="00C64EBB">
              <w:rPr>
                <w:lang w:eastAsia="en-US"/>
              </w:rPr>
              <w:t>R5-234942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2B415" w14:textId="77777777" w:rsidR="004335ED" w:rsidRPr="00DD6CFB" w:rsidRDefault="004335ED" w:rsidP="000D75B4">
            <w:pPr>
              <w:pStyle w:val="TAL"/>
              <w:rPr>
                <w:lang w:eastAsia="en-US"/>
              </w:rPr>
            </w:pPr>
            <w:r w:rsidRPr="00C64EBB">
              <w:rPr>
                <w:lang w:eastAsia="en-US"/>
              </w:rPr>
              <w:t>2900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734101"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917FC1"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EF863" w14:textId="77777777" w:rsidR="004335ED" w:rsidRPr="00DD6CFB" w:rsidRDefault="004335ED" w:rsidP="000D75B4">
            <w:pPr>
              <w:pStyle w:val="TAL"/>
              <w:rPr>
                <w:lang w:eastAsia="en-US"/>
              </w:rPr>
            </w:pPr>
            <w:r w:rsidRPr="00C64EBB">
              <w:rPr>
                <w:lang w:eastAsia="en-US"/>
              </w:rPr>
              <w:t>Test frequencies for band n8 and asymmetric channel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BCFAC"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4AF8EA6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0AF223"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FF7F7E9"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EA59F" w14:textId="77777777" w:rsidR="004335ED" w:rsidRPr="00DD6CFB" w:rsidRDefault="004335ED" w:rsidP="000D75B4">
            <w:pPr>
              <w:pStyle w:val="TAL"/>
              <w:rPr>
                <w:lang w:eastAsia="en-US"/>
              </w:rPr>
            </w:pPr>
            <w:r w:rsidRPr="00C64EBB">
              <w:rPr>
                <w:lang w:eastAsia="en-US"/>
              </w:rPr>
              <w:t>R5-234944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4A7E4" w14:textId="77777777" w:rsidR="004335ED" w:rsidRPr="00DD6CFB" w:rsidRDefault="004335ED" w:rsidP="000D75B4">
            <w:pPr>
              <w:pStyle w:val="TAL"/>
              <w:rPr>
                <w:lang w:eastAsia="en-US"/>
              </w:rPr>
            </w:pPr>
            <w:r w:rsidRPr="00C64EBB">
              <w:rPr>
                <w:lang w:eastAsia="en-US"/>
              </w:rPr>
              <w:t>2902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B9BB96"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E5E1062"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A73D7F" w14:textId="77777777" w:rsidR="004335ED" w:rsidRPr="00DD6CFB" w:rsidRDefault="004335ED" w:rsidP="000D75B4">
            <w:pPr>
              <w:pStyle w:val="TAL"/>
              <w:rPr>
                <w:lang w:eastAsia="en-US"/>
              </w:rPr>
            </w:pPr>
            <w:r w:rsidRPr="00C64EBB">
              <w:rPr>
                <w:lang w:eastAsia="en-US"/>
              </w:rPr>
              <w:t>Test frequencies for band n25 and asymmetric channel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EE5F6"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06F886A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A44672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36FE51"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C74285" w14:textId="77777777" w:rsidR="004335ED" w:rsidRPr="00DD6CFB" w:rsidRDefault="004335ED" w:rsidP="000D75B4">
            <w:pPr>
              <w:pStyle w:val="TAL"/>
              <w:rPr>
                <w:lang w:eastAsia="en-US"/>
              </w:rPr>
            </w:pPr>
            <w:r w:rsidRPr="00C64EBB">
              <w:rPr>
                <w:lang w:eastAsia="en-US"/>
              </w:rPr>
              <w:t>R5-234947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9AAB" w14:textId="77777777" w:rsidR="004335ED" w:rsidRPr="00DD6CFB" w:rsidRDefault="004335ED" w:rsidP="000D75B4">
            <w:pPr>
              <w:pStyle w:val="TAL"/>
              <w:rPr>
                <w:lang w:eastAsia="en-US"/>
              </w:rPr>
            </w:pPr>
            <w:r w:rsidRPr="00C64EBB">
              <w:rPr>
                <w:lang w:eastAsia="en-US"/>
              </w:rPr>
              <w:t>2905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ED6E5D"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BAFA0E8"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BCA3D1" w14:textId="77777777" w:rsidR="004335ED" w:rsidRPr="00DD6CFB" w:rsidRDefault="004335ED" w:rsidP="000D75B4">
            <w:pPr>
              <w:pStyle w:val="TAL"/>
              <w:rPr>
                <w:lang w:eastAsia="en-US"/>
              </w:rPr>
            </w:pPr>
            <w:r w:rsidRPr="00C64EBB">
              <w:rPr>
                <w:lang w:eastAsia="en-US"/>
              </w:rPr>
              <w:t>Test frequencies for band n71 and asymmetric channel bandwidths in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58A54"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39C38F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75312E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091E62"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DF4FC0" w14:textId="77777777" w:rsidR="004335ED" w:rsidRPr="00DD6CFB" w:rsidRDefault="004335ED" w:rsidP="000D75B4">
            <w:pPr>
              <w:pStyle w:val="TAL"/>
              <w:rPr>
                <w:lang w:eastAsia="en-US"/>
              </w:rPr>
            </w:pPr>
            <w:r w:rsidRPr="00C64EBB">
              <w:rPr>
                <w:lang w:eastAsia="en-US"/>
              </w:rPr>
              <w:t>R5-234948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2A6D" w14:textId="77777777" w:rsidR="004335ED" w:rsidRPr="00DD6CFB" w:rsidRDefault="004335ED" w:rsidP="000D75B4">
            <w:pPr>
              <w:pStyle w:val="TAL"/>
              <w:rPr>
                <w:lang w:eastAsia="en-US"/>
              </w:rPr>
            </w:pPr>
            <w:r w:rsidRPr="00C64EBB">
              <w:rPr>
                <w:lang w:eastAsia="en-US"/>
              </w:rPr>
              <w:t>2906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F81D8"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A52B09"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70E3DE" w14:textId="77777777" w:rsidR="004335ED" w:rsidRPr="00DD6CFB" w:rsidRDefault="004335ED" w:rsidP="000D75B4">
            <w:pPr>
              <w:pStyle w:val="TAL"/>
              <w:rPr>
                <w:lang w:eastAsia="en-US"/>
              </w:rPr>
            </w:pPr>
            <w:r w:rsidRPr="00C64EBB">
              <w:rPr>
                <w:lang w:eastAsia="en-US"/>
              </w:rPr>
              <w:t>Test frequencies for band n71 and asymmetric channel bandwidths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28F32"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4ED70D97"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B417634"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607E02"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EF9C0" w14:textId="77777777" w:rsidR="004335ED" w:rsidRPr="00DD6CFB" w:rsidRDefault="004335ED" w:rsidP="000D75B4">
            <w:pPr>
              <w:pStyle w:val="TAL"/>
              <w:rPr>
                <w:lang w:eastAsia="en-US"/>
              </w:rPr>
            </w:pPr>
            <w:r w:rsidRPr="00C64EBB">
              <w:rPr>
                <w:lang w:eastAsia="en-US"/>
              </w:rPr>
              <w:t>R5-234949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03196" w14:textId="77777777" w:rsidR="004335ED" w:rsidRPr="00DD6CFB" w:rsidRDefault="004335ED" w:rsidP="000D75B4">
            <w:pPr>
              <w:pStyle w:val="TAL"/>
              <w:rPr>
                <w:lang w:eastAsia="en-US"/>
              </w:rPr>
            </w:pPr>
            <w:r w:rsidRPr="00C64EBB">
              <w:rPr>
                <w:lang w:eastAsia="en-US"/>
              </w:rPr>
              <w:t>2907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8B247B"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03461F"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A5D906" w14:textId="77777777" w:rsidR="004335ED" w:rsidRPr="00DD6CFB" w:rsidRDefault="004335ED" w:rsidP="000D75B4">
            <w:pPr>
              <w:pStyle w:val="TAL"/>
              <w:rPr>
                <w:lang w:eastAsia="en-US"/>
              </w:rPr>
            </w:pPr>
            <w:r w:rsidRPr="00C64EBB">
              <w:rPr>
                <w:lang w:eastAsia="en-US"/>
              </w:rPr>
              <w:t>Test frequencies for band n91 and asymmetric channel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372C6"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499C67B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314262"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BCC6BFE"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57A035" w14:textId="77777777" w:rsidR="004335ED" w:rsidRPr="00DD6CFB" w:rsidRDefault="004335ED" w:rsidP="000D75B4">
            <w:pPr>
              <w:pStyle w:val="TAL"/>
              <w:rPr>
                <w:lang w:eastAsia="en-US"/>
              </w:rPr>
            </w:pPr>
            <w:r w:rsidRPr="00C64EBB">
              <w:rPr>
                <w:lang w:eastAsia="en-US"/>
              </w:rPr>
              <w:t>R5-234950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9B5D2" w14:textId="77777777" w:rsidR="004335ED" w:rsidRPr="00DD6CFB" w:rsidRDefault="004335ED" w:rsidP="000D75B4">
            <w:pPr>
              <w:pStyle w:val="TAL"/>
              <w:rPr>
                <w:lang w:eastAsia="en-US"/>
              </w:rPr>
            </w:pPr>
            <w:r w:rsidRPr="00C64EBB">
              <w:rPr>
                <w:lang w:eastAsia="en-US"/>
              </w:rPr>
              <w:t>2908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B10557"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26C275"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ED2E7" w14:textId="77777777" w:rsidR="004335ED" w:rsidRPr="00DD6CFB" w:rsidRDefault="004335ED" w:rsidP="000D75B4">
            <w:pPr>
              <w:pStyle w:val="TAL"/>
              <w:rPr>
                <w:lang w:eastAsia="en-US"/>
              </w:rPr>
            </w:pPr>
            <w:r w:rsidRPr="00C64EBB">
              <w:rPr>
                <w:lang w:eastAsia="en-US"/>
              </w:rPr>
              <w:t>Test frequencies for band n92 and asymmetric channel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DBDEF"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D082E1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044CFC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E39A0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99A443" w14:textId="77777777" w:rsidR="004335ED" w:rsidRPr="00DD6CFB" w:rsidRDefault="004335ED" w:rsidP="000D75B4">
            <w:pPr>
              <w:pStyle w:val="TAL"/>
              <w:rPr>
                <w:lang w:eastAsia="en-US"/>
              </w:rPr>
            </w:pPr>
            <w:r w:rsidRPr="00C64EBB">
              <w:rPr>
                <w:lang w:eastAsia="en-US"/>
              </w:rPr>
              <w:t>R5-234951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F7961" w14:textId="77777777" w:rsidR="004335ED" w:rsidRPr="00DD6CFB" w:rsidRDefault="004335ED" w:rsidP="000D75B4">
            <w:pPr>
              <w:pStyle w:val="TAL"/>
              <w:rPr>
                <w:lang w:eastAsia="en-US"/>
              </w:rPr>
            </w:pPr>
            <w:r w:rsidRPr="00C64EBB">
              <w:rPr>
                <w:lang w:eastAsia="en-US"/>
              </w:rPr>
              <w:t>2909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204C51"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1C7D3E"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D87BE" w14:textId="77777777" w:rsidR="004335ED" w:rsidRPr="00DD6CFB" w:rsidRDefault="004335ED" w:rsidP="000D75B4">
            <w:pPr>
              <w:pStyle w:val="TAL"/>
              <w:rPr>
                <w:lang w:eastAsia="en-US"/>
              </w:rPr>
            </w:pPr>
            <w:r w:rsidRPr="00C64EBB">
              <w:rPr>
                <w:lang w:eastAsia="en-US"/>
              </w:rPr>
              <w:t>Test frequencies for band n93 and asymmetric channel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D6428"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1CA74B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DD273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3609F4"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8861E" w14:textId="77777777" w:rsidR="004335ED" w:rsidRPr="00DD6CFB" w:rsidRDefault="004335ED" w:rsidP="000D75B4">
            <w:pPr>
              <w:pStyle w:val="TAL"/>
              <w:rPr>
                <w:lang w:eastAsia="en-US"/>
              </w:rPr>
            </w:pPr>
            <w:r w:rsidRPr="00C64EBB">
              <w:rPr>
                <w:lang w:eastAsia="en-US"/>
              </w:rPr>
              <w:t>R5-234952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E1ABE" w14:textId="77777777" w:rsidR="004335ED" w:rsidRPr="00DD6CFB" w:rsidRDefault="004335ED" w:rsidP="000D75B4">
            <w:pPr>
              <w:pStyle w:val="TAL"/>
              <w:rPr>
                <w:lang w:eastAsia="en-US"/>
              </w:rPr>
            </w:pPr>
            <w:r w:rsidRPr="00C64EBB">
              <w:rPr>
                <w:lang w:eastAsia="en-US"/>
              </w:rPr>
              <w:t>2910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44CFF3"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EA90D2"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27F37" w14:textId="77777777" w:rsidR="004335ED" w:rsidRPr="00DD6CFB" w:rsidRDefault="004335ED" w:rsidP="000D75B4">
            <w:pPr>
              <w:pStyle w:val="TAL"/>
              <w:rPr>
                <w:lang w:eastAsia="en-US"/>
              </w:rPr>
            </w:pPr>
            <w:r w:rsidRPr="00C64EBB">
              <w:rPr>
                <w:lang w:eastAsia="en-US"/>
              </w:rPr>
              <w:t>Test frequencies for band n94 and asymmetric channel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719ED"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4E39BF4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EED2FC1" w14:textId="77777777" w:rsidR="004335ED" w:rsidRPr="00DD6CFB" w:rsidRDefault="004335ED" w:rsidP="000D75B4">
            <w:pPr>
              <w:pStyle w:val="TAL"/>
              <w:rPr>
                <w:lang w:eastAsia="en-US"/>
              </w:rPr>
            </w:pPr>
            <w:r w:rsidRPr="00DD6CFB">
              <w:rPr>
                <w:lang w:eastAsia="en-US"/>
              </w:rPr>
              <w:lastRenderedPageBreak/>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4DE8B1"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47F3A" w14:textId="77777777" w:rsidR="004335ED" w:rsidRPr="00DD6CFB" w:rsidRDefault="004335ED" w:rsidP="000D75B4">
            <w:pPr>
              <w:pStyle w:val="TAL"/>
              <w:rPr>
                <w:lang w:eastAsia="en-US"/>
              </w:rPr>
            </w:pPr>
            <w:r w:rsidRPr="00C64EBB">
              <w:rPr>
                <w:lang w:eastAsia="en-US"/>
              </w:rPr>
              <w:t>R5-235084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1C55D" w14:textId="77777777" w:rsidR="004335ED" w:rsidRPr="00DD6CFB" w:rsidRDefault="004335ED" w:rsidP="000D75B4">
            <w:pPr>
              <w:pStyle w:val="TAL"/>
              <w:rPr>
                <w:lang w:eastAsia="en-US"/>
              </w:rPr>
            </w:pPr>
            <w:r w:rsidRPr="00C64EBB">
              <w:rPr>
                <w:lang w:eastAsia="en-US"/>
              </w:rPr>
              <w:t>2911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D4CD7"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E99597"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CB89F" w14:textId="77777777" w:rsidR="004335ED" w:rsidRPr="00DD6CFB" w:rsidRDefault="004335ED" w:rsidP="000D75B4">
            <w:pPr>
              <w:pStyle w:val="TAL"/>
              <w:rPr>
                <w:lang w:eastAsia="en-US"/>
              </w:rPr>
            </w:pPr>
            <w:r w:rsidRPr="00C64EBB">
              <w:rPr>
                <w:lang w:eastAsia="en-US"/>
              </w:rPr>
              <w:t>Updates on Dedicated coreset configuration for RF and RRM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35B7E"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97CDF8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86CAE3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6515A8"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FC8A0C" w14:textId="77777777" w:rsidR="004335ED" w:rsidRPr="00DD6CFB" w:rsidRDefault="004335ED" w:rsidP="000D75B4">
            <w:pPr>
              <w:pStyle w:val="TAL"/>
              <w:rPr>
                <w:lang w:eastAsia="en-US"/>
              </w:rPr>
            </w:pPr>
            <w:r w:rsidRPr="00C64EBB">
              <w:rPr>
                <w:lang w:eastAsia="en-US"/>
              </w:rPr>
              <w:t>R5-235249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8DB28" w14:textId="77777777" w:rsidR="004335ED" w:rsidRPr="00DD6CFB" w:rsidRDefault="004335ED" w:rsidP="000D75B4">
            <w:pPr>
              <w:pStyle w:val="TAL"/>
              <w:rPr>
                <w:lang w:eastAsia="en-US"/>
              </w:rPr>
            </w:pPr>
            <w:r w:rsidRPr="00C64EBB">
              <w:rPr>
                <w:lang w:eastAsia="en-US"/>
              </w:rPr>
              <w:t>2922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0C5D7C" w14:textId="77777777" w:rsidR="004335ED" w:rsidRPr="00DD6CFB" w:rsidRDefault="004335ED" w:rsidP="000D75B4">
            <w:pPr>
              <w:pStyle w:val="TAL"/>
              <w:rPr>
                <w:lang w:eastAsia="en-US"/>
              </w:rPr>
            </w:pPr>
            <w:r w:rsidRPr="00C64EBB">
              <w:rPr>
                <w:lang w:eastAsia="en-US"/>
              </w:rPr>
              <w:t>-</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6B0A42"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53FE5" w14:textId="77777777" w:rsidR="004335ED" w:rsidRPr="00DD6CFB" w:rsidRDefault="004335ED" w:rsidP="000D75B4">
            <w:pPr>
              <w:pStyle w:val="TAL"/>
              <w:rPr>
                <w:lang w:eastAsia="en-US"/>
              </w:rPr>
            </w:pPr>
            <w:r w:rsidRPr="00C64EBB">
              <w:rPr>
                <w:lang w:eastAsia="en-US"/>
              </w:rPr>
              <w:t>Update MIB for NCD-SSB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211DB0"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051907F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98EC61"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B11C02"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8C393D" w14:textId="77777777" w:rsidR="004335ED" w:rsidRPr="00DD6CFB" w:rsidRDefault="004335ED" w:rsidP="000D75B4">
            <w:pPr>
              <w:pStyle w:val="TAL"/>
              <w:rPr>
                <w:lang w:eastAsia="en-US"/>
              </w:rPr>
            </w:pPr>
            <w:r w:rsidRPr="00C64EBB">
              <w:rPr>
                <w:lang w:eastAsia="en-US"/>
              </w:rPr>
              <w:t>R5-235277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C210" w14:textId="77777777" w:rsidR="004335ED" w:rsidRPr="00DD6CFB" w:rsidRDefault="004335ED" w:rsidP="000D75B4">
            <w:pPr>
              <w:pStyle w:val="TAL"/>
              <w:rPr>
                <w:lang w:eastAsia="en-US"/>
              </w:rPr>
            </w:pPr>
            <w:r w:rsidRPr="00C64EBB">
              <w:rPr>
                <w:lang w:eastAsia="en-US"/>
              </w:rPr>
              <w:t>2825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2D9EAD"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2D3BE6"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5FB382" w14:textId="77777777" w:rsidR="004335ED" w:rsidRPr="00DD6CFB" w:rsidRDefault="004335ED" w:rsidP="000D75B4">
            <w:pPr>
              <w:pStyle w:val="TAL"/>
              <w:rPr>
                <w:lang w:eastAsia="en-US"/>
              </w:rPr>
            </w:pPr>
            <w:r w:rsidRPr="00C64EBB">
              <w:rPr>
                <w:lang w:eastAsia="en-US"/>
              </w:rPr>
              <w:t xml:space="preserve">Correct Editorial mistake in default message contents of </w:t>
            </w:r>
            <w:proofErr w:type="spellStart"/>
            <w:r w:rsidRPr="00C64EBB">
              <w:rPr>
                <w:lang w:eastAsia="en-US"/>
              </w:rPr>
              <w:t>DLInformationTransfer</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64A9B"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124C142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5402C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FB308F"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82B47E" w14:textId="77777777" w:rsidR="004335ED" w:rsidRPr="00DD6CFB" w:rsidRDefault="004335ED" w:rsidP="000D75B4">
            <w:pPr>
              <w:pStyle w:val="TAL"/>
              <w:rPr>
                <w:lang w:eastAsia="en-US"/>
              </w:rPr>
            </w:pPr>
            <w:r w:rsidRPr="00C64EBB">
              <w:rPr>
                <w:lang w:eastAsia="en-US"/>
              </w:rPr>
              <w:t>R5-235279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317BE" w14:textId="77777777" w:rsidR="004335ED" w:rsidRPr="00DD6CFB" w:rsidRDefault="004335ED" w:rsidP="000D75B4">
            <w:pPr>
              <w:pStyle w:val="TAL"/>
              <w:rPr>
                <w:lang w:eastAsia="en-US"/>
              </w:rPr>
            </w:pPr>
            <w:r w:rsidRPr="00C64EBB">
              <w:rPr>
                <w:lang w:eastAsia="en-US"/>
              </w:rPr>
              <w:t>2855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2C94A"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B0D99F"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999C60" w14:textId="77777777" w:rsidR="004335ED" w:rsidRPr="00DD6CFB" w:rsidRDefault="004335ED" w:rsidP="000D75B4">
            <w:pPr>
              <w:pStyle w:val="TAL"/>
              <w:rPr>
                <w:lang w:eastAsia="en-US"/>
              </w:rPr>
            </w:pPr>
            <w:r w:rsidRPr="00C64EBB">
              <w:rPr>
                <w:lang w:eastAsia="en-US"/>
              </w:rPr>
              <w:t xml:space="preserve">Update </w:t>
            </w:r>
            <w:proofErr w:type="spellStart"/>
            <w:r w:rsidRPr="00C64EBB">
              <w:rPr>
                <w:lang w:eastAsia="en-US"/>
              </w:rPr>
              <w:t>SchedulingRequestResourceConfig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10F321"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001C6D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BAEDE5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954B5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78DD64" w14:textId="77777777" w:rsidR="004335ED" w:rsidRPr="00DD6CFB" w:rsidRDefault="004335ED" w:rsidP="000D75B4">
            <w:pPr>
              <w:pStyle w:val="TAL"/>
              <w:rPr>
                <w:lang w:eastAsia="en-US"/>
              </w:rPr>
            </w:pPr>
            <w:r w:rsidRPr="00C64EBB">
              <w:rPr>
                <w:lang w:eastAsia="en-US"/>
              </w:rPr>
              <w:t>R5-235280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21E6B" w14:textId="77777777" w:rsidR="004335ED" w:rsidRPr="00DD6CFB" w:rsidRDefault="004335ED" w:rsidP="000D75B4">
            <w:pPr>
              <w:pStyle w:val="TAL"/>
              <w:rPr>
                <w:lang w:eastAsia="en-US"/>
              </w:rPr>
            </w:pPr>
            <w:r w:rsidRPr="00C64EBB">
              <w:rPr>
                <w:lang w:eastAsia="en-US"/>
              </w:rPr>
              <w:t>2886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E5C796"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26A1BB"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174D69" w14:textId="77777777" w:rsidR="004335ED" w:rsidRPr="00DD6CFB" w:rsidRDefault="004335ED" w:rsidP="000D75B4">
            <w:pPr>
              <w:pStyle w:val="TAL"/>
              <w:rPr>
                <w:lang w:eastAsia="en-US"/>
              </w:rPr>
            </w:pPr>
            <w:r w:rsidRPr="00C64EBB">
              <w:rPr>
                <w:lang w:eastAsia="en-US"/>
              </w:rPr>
              <w:t>Updates to default 5GMM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1A41E"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BF923F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F3561C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F4A999"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1AFCB0" w14:textId="77777777" w:rsidR="004335ED" w:rsidRPr="00DD6CFB" w:rsidRDefault="004335ED" w:rsidP="000D75B4">
            <w:pPr>
              <w:pStyle w:val="TAL"/>
              <w:rPr>
                <w:lang w:eastAsia="en-US"/>
              </w:rPr>
            </w:pPr>
            <w:r w:rsidRPr="00C64EBB">
              <w:rPr>
                <w:lang w:eastAsia="en-US"/>
              </w:rPr>
              <w:t>R5-235306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CEF49" w14:textId="77777777" w:rsidR="004335ED" w:rsidRPr="00DD6CFB" w:rsidRDefault="004335ED" w:rsidP="000D75B4">
            <w:pPr>
              <w:pStyle w:val="TAL"/>
              <w:rPr>
                <w:lang w:eastAsia="en-US"/>
              </w:rPr>
            </w:pPr>
            <w:r w:rsidRPr="00C64EBB">
              <w:rPr>
                <w:lang w:eastAsia="en-US"/>
              </w:rPr>
              <w:t>2884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4AD65"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8CC87D"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F46A94" w14:textId="77777777" w:rsidR="004335ED" w:rsidRPr="00DD6CFB" w:rsidRDefault="004335ED" w:rsidP="000D75B4">
            <w:pPr>
              <w:pStyle w:val="TAL"/>
              <w:rPr>
                <w:lang w:eastAsia="en-US"/>
              </w:rPr>
            </w:pPr>
            <w:r w:rsidRPr="00C64EBB">
              <w:rPr>
                <w:lang w:eastAsia="en-US"/>
              </w:rPr>
              <w:t>Correction to test procedure 4.9.31_SL DRB connectivity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9A3AD"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769532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FE5F8A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81CA01"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2F7B4E" w14:textId="77777777" w:rsidR="004335ED" w:rsidRPr="00DD6CFB" w:rsidRDefault="004335ED" w:rsidP="000D75B4">
            <w:pPr>
              <w:pStyle w:val="TAL"/>
              <w:rPr>
                <w:lang w:eastAsia="en-US"/>
              </w:rPr>
            </w:pPr>
            <w:r w:rsidRPr="00C64EBB">
              <w:rPr>
                <w:lang w:eastAsia="en-US"/>
              </w:rPr>
              <w:t>R5-235313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A2B3D" w14:textId="77777777" w:rsidR="004335ED" w:rsidRPr="00DD6CFB" w:rsidRDefault="004335ED" w:rsidP="000D75B4">
            <w:pPr>
              <w:pStyle w:val="TAL"/>
              <w:rPr>
                <w:lang w:eastAsia="en-US"/>
              </w:rPr>
            </w:pPr>
            <w:r w:rsidRPr="00C64EBB">
              <w:rPr>
                <w:lang w:eastAsia="en-US"/>
              </w:rPr>
              <w:t>2851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799D13"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78BBA8A"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803BC3" w14:textId="77777777" w:rsidR="004335ED" w:rsidRPr="00DD6CFB" w:rsidRDefault="004335ED" w:rsidP="000D75B4">
            <w:pPr>
              <w:pStyle w:val="TAL"/>
              <w:rPr>
                <w:lang w:eastAsia="en-US"/>
              </w:rPr>
            </w:pPr>
            <w:r w:rsidRPr="00C64EBB">
              <w:rPr>
                <w:lang w:eastAsia="en-US"/>
              </w:rPr>
              <w:t>Correction of DCI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19CCE"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11E7B7C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EA770C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9E874B"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B90B89" w14:textId="77777777" w:rsidR="004335ED" w:rsidRPr="00DD6CFB" w:rsidRDefault="004335ED" w:rsidP="000D75B4">
            <w:pPr>
              <w:pStyle w:val="TAL"/>
              <w:rPr>
                <w:lang w:eastAsia="en-US"/>
              </w:rPr>
            </w:pPr>
            <w:r w:rsidRPr="00C64EBB">
              <w:rPr>
                <w:lang w:eastAsia="en-US"/>
              </w:rPr>
              <w:t>R5-235336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3E98" w14:textId="77777777" w:rsidR="004335ED" w:rsidRPr="00DD6CFB" w:rsidRDefault="004335ED" w:rsidP="000D75B4">
            <w:pPr>
              <w:pStyle w:val="TAL"/>
              <w:rPr>
                <w:lang w:eastAsia="en-US"/>
              </w:rPr>
            </w:pPr>
            <w:r w:rsidRPr="00C64EBB">
              <w:rPr>
                <w:lang w:eastAsia="en-US"/>
              </w:rPr>
              <w:t>2810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A0D0E"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FD3C900"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D2C2AB" w14:textId="77777777" w:rsidR="004335ED" w:rsidRPr="00DD6CFB" w:rsidRDefault="004335ED" w:rsidP="000D75B4">
            <w:pPr>
              <w:pStyle w:val="TAL"/>
              <w:rPr>
                <w:lang w:eastAsia="en-US"/>
              </w:rPr>
            </w:pPr>
            <w:r w:rsidRPr="00C64EBB">
              <w:rPr>
                <w:lang w:eastAsia="en-US"/>
              </w:rPr>
              <w:t xml:space="preserve">Addition of NTN </w:t>
            </w:r>
            <w:proofErr w:type="spellStart"/>
            <w:r w:rsidRPr="00C64EBB">
              <w:rPr>
                <w:lang w:eastAsia="en-US"/>
              </w:rPr>
              <w:t>freq</w:t>
            </w:r>
            <w:proofErr w:type="spellEnd"/>
            <w:r w:rsidRPr="00C64EBB">
              <w:rPr>
                <w:lang w:eastAsia="en-US"/>
              </w:rPr>
              <w:t xml:space="preserve"> band n255 to clause  6.2.3 for Default test frequencies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2E068"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B43A7F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182C190"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0486A7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9E13A" w14:textId="77777777" w:rsidR="004335ED" w:rsidRPr="00DD6CFB" w:rsidRDefault="004335ED" w:rsidP="000D75B4">
            <w:pPr>
              <w:pStyle w:val="TAL"/>
              <w:rPr>
                <w:lang w:eastAsia="en-US"/>
              </w:rPr>
            </w:pPr>
            <w:r w:rsidRPr="00C64EBB">
              <w:rPr>
                <w:lang w:eastAsia="en-US"/>
              </w:rPr>
              <w:t>R5-235349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24CAA" w14:textId="77777777" w:rsidR="004335ED" w:rsidRPr="00DD6CFB" w:rsidRDefault="004335ED" w:rsidP="000D75B4">
            <w:pPr>
              <w:pStyle w:val="TAL"/>
              <w:rPr>
                <w:lang w:eastAsia="en-US"/>
              </w:rPr>
            </w:pPr>
            <w:r w:rsidRPr="00C64EBB">
              <w:rPr>
                <w:lang w:eastAsia="en-US"/>
              </w:rPr>
              <w:t>2822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340F24"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35BBD0"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2C4F9" w14:textId="77777777" w:rsidR="004335ED" w:rsidRPr="00DD6CFB" w:rsidRDefault="004335ED" w:rsidP="000D75B4">
            <w:pPr>
              <w:pStyle w:val="TAL"/>
              <w:rPr>
                <w:lang w:eastAsia="en-US"/>
              </w:rPr>
            </w:pPr>
            <w:r w:rsidRPr="00C64EBB">
              <w:rPr>
                <w:lang w:eastAsia="en-US"/>
              </w:rPr>
              <w:t>Update default message contents of RRCReconfiguration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B56F4"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51DB767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D8F2942"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2EBF4A"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6D4C88" w14:textId="77777777" w:rsidR="004335ED" w:rsidRPr="00DD6CFB" w:rsidRDefault="004335ED" w:rsidP="000D75B4">
            <w:pPr>
              <w:pStyle w:val="TAL"/>
              <w:rPr>
                <w:lang w:eastAsia="en-US"/>
              </w:rPr>
            </w:pPr>
            <w:r w:rsidRPr="00C64EBB">
              <w:rPr>
                <w:lang w:eastAsia="en-US"/>
              </w:rPr>
              <w:t>R5-235350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DBE4C" w14:textId="77777777" w:rsidR="004335ED" w:rsidRPr="00DD6CFB" w:rsidRDefault="004335ED" w:rsidP="000D75B4">
            <w:pPr>
              <w:pStyle w:val="TAL"/>
              <w:rPr>
                <w:lang w:eastAsia="en-US"/>
              </w:rPr>
            </w:pPr>
            <w:r w:rsidRPr="00C64EBB">
              <w:rPr>
                <w:lang w:eastAsia="en-US"/>
              </w:rPr>
              <w:t>2823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1A289F"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9552BF"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945450" w14:textId="77777777" w:rsidR="004335ED" w:rsidRPr="00DD6CFB" w:rsidRDefault="004335ED" w:rsidP="000D75B4">
            <w:pPr>
              <w:pStyle w:val="TAL"/>
              <w:rPr>
                <w:lang w:eastAsia="en-US"/>
              </w:rPr>
            </w:pPr>
            <w:r w:rsidRPr="00C64EBB">
              <w:rPr>
                <w:lang w:eastAsia="en-US"/>
              </w:rPr>
              <w:t xml:space="preserve">Update default message contents of </w:t>
            </w:r>
            <w:proofErr w:type="spellStart"/>
            <w:r w:rsidRPr="00C64EBB">
              <w:rPr>
                <w:lang w:eastAsia="en-US"/>
              </w:rPr>
              <w:t>UEInformationRequest</w:t>
            </w:r>
            <w:proofErr w:type="spellEnd"/>
            <w:r w:rsidRPr="00C64EBB">
              <w:rPr>
                <w:lang w:eastAsia="en-US"/>
              </w:rPr>
              <w:t xml:space="preserve"> for MDT enhance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33C42"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1D6A8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5D49F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4EB572D"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7C6073" w14:textId="77777777" w:rsidR="004335ED" w:rsidRPr="00DD6CFB" w:rsidRDefault="004335ED" w:rsidP="000D75B4">
            <w:pPr>
              <w:pStyle w:val="TAL"/>
              <w:rPr>
                <w:lang w:eastAsia="en-US"/>
              </w:rPr>
            </w:pPr>
            <w:r w:rsidRPr="00C64EBB">
              <w:rPr>
                <w:lang w:eastAsia="en-US"/>
              </w:rPr>
              <w:t>R5-235369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CBC12" w14:textId="77777777" w:rsidR="004335ED" w:rsidRPr="00DD6CFB" w:rsidRDefault="004335ED" w:rsidP="000D75B4">
            <w:pPr>
              <w:pStyle w:val="TAL"/>
              <w:rPr>
                <w:lang w:eastAsia="en-US"/>
              </w:rPr>
            </w:pPr>
            <w:r w:rsidRPr="00C64EBB">
              <w:rPr>
                <w:lang w:eastAsia="en-US"/>
              </w:rPr>
              <w:t>2875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E365"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7B5FE7"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1ADBF7" w14:textId="77777777" w:rsidR="004335ED" w:rsidRPr="00DD6CFB" w:rsidRDefault="004335ED" w:rsidP="000D75B4">
            <w:pPr>
              <w:pStyle w:val="TAL"/>
              <w:rPr>
                <w:lang w:eastAsia="en-US"/>
              </w:rPr>
            </w:pPr>
            <w:r w:rsidRPr="00C64EBB">
              <w:rPr>
                <w:lang w:eastAsia="en-US"/>
              </w:rPr>
              <w:t xml:space="preserve">Addition of default </w:t>
            </w:r>
            <w:proofErr w:type="spellStart"/>
            <w:r w:rsidRPr="00C64EBB">
              <w:rPr>
                <w:lang w:eastAsia="en-US"/>
              </w:rPr>
              <w:t>ProSe</w:t>
            </w:r>
            <w:proofErr w:type="spellEnd"/>
            <w:r w:rsidRPr="00C64EBB">
              <w:rPr>
                <w:lang w:eastAsia="en-US"/>
              </w:rPr>
              <w:t xml:space="preserve"> PC5 signalling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54B4E"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516BC136"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2FCEE0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C45507F"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2E07EF" w14:textId="77777777" w:rsidR="004335ED" w:rsidRPr="00DD6CFB" w:rsidRDefault="004335ED" w:rsidP="000D75B4">
            <w:pPr>
              <w:pStyle w:val="TAL"/>
              <w:rPr>
                <w:lang w:eastAsia="en-US"/>
              </w:rPr>
            </w:pPr>
            <w:r w:rsidRPr="00C64EBB">
              <w:rPr>
                <w:lang w:eastAsia="en-US"/>
              </w:rPr>
              <w:t>R5-235370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30F99" w14:textId="77777777" w:rsidR="004335ED" w:rsidRPr="00DD6CFB" w:rsidRDefault="004335ED" w:rsidP="000D75B4">
            <w:pPr>
              <w:pStyle w:val="TAL"/>
              <w:rPr>
                <w:lang w:eastAsia="en-US"/>
              </w:rPr>
            </w:pPr>
            <w:r w:rsidRPr="00C64EBB">
              <w:rPr>
                <w:lang w:eastAsia="en-US"/>
              </w:rPr>
              <w:t>2876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AA4E20"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D84110B"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EB0BB" w14:textId="77777777" w:rsidR="004335ED" w:rsidRPr="00DD6CFB" w:rsidRDefault="004335ED" w:rsidP="000D75B4">
            <w:pPr>
              <w:pStyle w:val="TAL"/>
              <w:rPr>
                <w:lang w:eastAsia="en-US"/>
              </w:rPr>
            </w:pPr>
            <w:r w:rsidRPr="00C64EBB">
              <w:rPr>
                <w:lang w:eastAsia="en-US"/>
              </w:rPr>
              <w:t xml:space="preserve">Addition of spec reference of 24.554 for </w:t>
            </w:r>
            <w:proofErr w:type="spellStart"/>
            <w:r w:rsidRPr="00C64EBB">
              <w:rPr>
                <w:lang w:eastAsia="en-US"/>
              </w:rPr>
              <w:t>ProSe</w:t>
            </w:r>
            <w:proofErr w:type="spellEnd"/>
            <w:r w:rsidRPr="00C64EBB">
              <w:rPr>
                <w:lang w:eastAsia="en-US"/>
              </w:rPr>
              <w:t xml:space="preserve"> PC5 signalling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ED8B1"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07BA342D"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DE01654"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C5599A"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0B2E8E" w14:textId="77777777" w:rsidR="004335ED" w:rsidRPr="00DD6CFB" w:rsidRDefault="004335ED" w:rsidP="000D75B4">
            <w:pPr>
              <w:pStyle w:val="TAL"/>
              <w:rPr>
                <w:lang w:eastAsia="en-US"/>
              </w:rPr>
            </w:pPr>
            <w:r w:rsidRPr="00C64EBB">
              <w:rPr>
                <w:lang w:eastAsia="en-US"/>
              </w:rPr>
              <w:t>R5-235371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05CD9C" w14:textId="77777777" w:rsidR="004335ED" w:rsidRPr="00DD6CFB" w:rsidRDefault="004335ED" w:rsidP="000D75B4">
            <w:pPr>
              <w:pStyle w:val="TAL"/>
              <w:rPr>
                <w:lang w:eastAsia="en-US"/>
              </w:rPr>
            </w:pPr>
            <w:r w:rsidRPr="00C64EBB">
              <w:rPr>
                <w:lang w:eastAsia="en-US"/>
              </w:rPr>
              <w:t>2881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DB336"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C0FAC8"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618E2B" w14:textId="77777777" w:rsidR="004335ED" w:rsidRPr="00DD6CFB" w:rsidRDefault="004335ED" w:rsidP="000D75B4">
            <w:pPr>
              <w:pStyle w:val="TAL"/>
              <w:rPr>
                <w:lang w:eastAsia="en-US"/>
              </w:rPr>
            </w:pPr>
            <w:r w:rsidRPr="00C64EBB">
              <w:rPr>
                <w:lang w:eastAsia="en-US"/>
              </w:rPr>
              <w:t xml:space="preserve">Addition of test procedure for establishing unicast mode </w:t>
            </w:r>
            <w:proofErr w:type="spellStart"/>
            <w:r w:rsidRPr="00C64EBB">
              <w:rPr>
                <w:lang w:eastAsia="en-US"/>
              </w:rPr>
              <w:t>ProSe</w:t>
            </w:r>
            <w:proofErr w:type="spellEnd"/>
            <w:r w:rsidRPr="00C64EBB">
              <w:rPr>
                <w:lang w:eastAsia="en-US"/>
              </w:rPr>
              <w:t xml:space="preserve"> Direct communication / Peer UE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7D45A"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DE7EE2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D704DA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5FFF6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D6A077" w14:textId="77777777" w:rsidR="004335ED" w:rsidRPr="00DD6CFB" w:rsidRDefault="004335ED" w:rsidP="000D75B4">
            <w:pPr>
              <w:pStyle w:val="TAL"/>
              <w:rPr>
                <w:lang w:eastAsia="en-US"/>
              </w:rPr>
            </w:pPr>
            <w:r w:rsidRPr="00C64EBB">
              <w:rPr>
                <w:lang w:eastAsia="en-US"/>
              </w:rPr>
              <w:t>R5-235372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69A9F" w14:textId="77777777" w:rsidR="004335ED" w:rsidRPr="00DD6CFB" w:rsidRDefault="004335ED" w:rsidP="000D75B4">
            <w:pPr>
              <w:pStyle w:val="TAL"/>
              <w:rPr>
                <w:lang w:eastAsia="en-US"/>
              </w:rPr>
            </w:pPr>
            <w:r w:rsidRPr="00C64EBB">
              <w:rPr>
                <w:lang w:eastAsia="en-US"/>
              </w:rPr>
              <w:t>2882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F691BD"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241E08A"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00905" w14:textId="77777777" w:rsidR="004335ED" w:rsidRPr="00DD6CFB" w:rsidRDefault="004335ED" w:rsidP="000D75B4">
            <w:pPr>
              <w:pStyle w:val="TAL"/>
              <w:rPr>
                <w:lang w:eastAsia="en-US"/>
              </w:rPr>
            </w:pPr>
            <w:r w:rsidRPr="00C64EBB">
              <w:rPr>
                <w:lang w:eastAsia="en-US"/>
              </w:rPr>
              <w:t xml:space="preserve">Addition of test procedure for registration of NR </w:t>
            </w:r>
            <w:proofErr w:type="spellStart"/>
            <w:r w:rsidRPr="00C64EBB">
              <w:rPr>
                <w:lang w:eastAsia="en-US"/>
              </w:rPr>
              <w:t>sidelink</w:t>
            </w:r>
            <w:proofErr w:type="spellEnd"/>
            <w:r w:rsidRPr="00C64EBB">
              <w:rPr>
                <w:lang w:eastAsia="en-US"/>
              </w:rPr>
              <w:t xml:space="preserve"> U2N Relay / Relay UE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6B418"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66D248FE"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5A874E2"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98E1B6"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17D443" w14:textId="77777777" w:rsidR="004335ED" w:rsidRPr="00DD6CFB" w:rsidRDefault="004335ED" w:rsidP="000D75B4">
            <w:pPr>
              <w:pStyle w:val="TAL"/>
              <w:rPr>
                <w:lang w:eastAsia="en-US"/>
              </w:rPr>
            </w:pPr>
            <w:r w:rsidRPr="00C64EBB">
              <w:rPr>
                <w:lang w:eastAsia="en-US"/>
              </w:rPr>
              <w:t>R5-235373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703AE" w14:textId="77777777" w:rsidR="004335ED" w:rsidRPr="00DD6CFB" w:rsidRDefault="004335ED" w:rsidP="000D75B4">
            <w:pPr>
              <w:pStyle w:val="TAL"/>
              <w:rPr>
                <w:lang w:eastAsia="en-US"/>
              </w:rPr>
            </w:pPr>
            <w:r w:rsidRPr="00C64EBB">
              <w:rPr>
                <w:lang w:eastAsia="en-US"/>
              </w:rPr>
              <w:t>2883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94EF12"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A45C9B"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182B3" w14:textId="77777777" w:rsidR="004335ED" w:rsidRPr="00DD6CFB" w:rsidRDefault="004335ED" w:rsidP="000D75B4">
            <w:pPr>
              <w:pStyle w:val="TAL"/>
              <w:rPr>
                <w:lang w:eastAsia="en-US"/>
              </w:rPr>
            </w:pPr>
            <w:r w:rsidRPr="00C64EBB">
              <w:rPr>
                <w:lang w:eastAsia="en-US"/>
              </w:rPr>
              <w:t xml:space="preserve">Addition of Generic procedures for NR </w:t>
            </w:r>
            <w:proofErr w:type="spellStart"/>
            <w:r w:rsidRPr="00C64EBB">
              <w:rPr>
                <w:lang w:eastAsia="en-US"/>
              </w:rPr>
              <w:t>sidelink</w:t>
            </w:r>
            <w:proofErr w:type="spellEnd"/>
            <w:r w:rsidRPr="00C64EBB">
              <w:rPr>
                <w:lang w:eastAsia="en-US"/>
              </w:rPr>
              <w:t xml:space="preserv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FBF14"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A8C17B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C47133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B9D244"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C46301" w14:textId="77777777" w:rsidR="004335ED" w:rsidRPr="00DD6CFB" w:rsidRDefault="004335ED" w:rsidP="000D75B4">
            <w:pPr>
              <w:pStyle w:val="TAL"/>
              <w:rPr>
                <w:lang w:eastAsia="en-US"/>
              </w:rPr>
            </w:pPr>
            <w:r w:rsidRPr="00C64EBB">
              <w:rPr>
                <w:lang w:eastAsia="en-US"/>
              </w:rPr>
              <w:t>R5-235375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6F136" w14:textId="77777777" w:rsidR="004335ED" w:rsidRPr="00DD6CFB" w:rsidRDefault="004335ED" w:rsidP="000D75B4">
            <w:pPr>
              <w:pStyle w:val="TAL"/>
              <w:rPr>
                <w:lang w:eastAsia="en-US"/>
              </w:rPr>
            </w:pPr>
            <w:r w:rsidRPr="00C64EBB">
              <w:rPr>
                <w:lang w:eastAsia="en-US"/>
              </w:rPr>
              <w:t>2912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3061E8"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28F172"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39F64" w14:textId="77777777" w:rsidR="004335ED" w:rsidRPr="00DD6CFB" w:rsidRDefault="004335ED" w:rsidP="000D75B4">
            <w:pPr>
              <w:pStyle w:val="TAL"/>
              <w:rPr>
                <w:lang w:eastAsia="en-US"/>
              </w:rPr>
            </w:pPr>
            <w:r w:rsidRPr="00C64EBB">
              <w:rPr>
                <w:lang w:eastAsia="en-US"/>
              </w:rPr>
              <w:t>Updating PDCCH-</w:t>
            </w:r>
            <w:proofErr w:type="spellStart"/>
            <w:r w:rsidRPr="00C64EBB">
              <w:rPr>
                <w:lang w:eastAsia="en-US"/>
              </w:rPr>
              <w:t>ConfigCommon</w:t>
            </w:r>
            <w:proofErr w:type="spellEnd"/>
            <w:r w:rsidRPr="00C64EBB">
              <w:rPr>
                <w:lang w:eastAsia="en-US"/>
              </w:rPr>
              <w:t xml:space="preserv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6BEA3"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605DAC0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B763FD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7BE0DD"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6E5C52" w14:textId="77777777" w:rsidR="004335ED" w:rsidRPr="00DD6CFB" w:rsidRDefault="004335ED" w:rsidP="000D75B4">
            <w:pPr>
              <w:pStyle w:val="TAL"/>
              <w:rPr>
                <w:lang w:eastAsia="en-US"/>
              </w:rPr>
            </w:pPr>
            <w:r w:rsidRPr="00C64EBB">
              <w:rPr>
                <w:lang w:eastAsia="en-US"/>
              </w:rPr>
              <w:t>R5-235376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88E0F" w14:textId="77777777" w:rsidR="004335ED" w:rsidRPr="00DD6CFB" w:rsidRDefault="004335ED" w:rsidP="000D75B4">
            <w:pPr>
              <w:pStyle w:val="TAL"/>
              <w:rPr>
                <w:lang w:eastAsia="en-US"/>
              </w:rPr>
            </w:pPr>
            <w:r w:rsidRPr="00C64EBB">
              <w:rPr>
                <w:lang w:eastAsia="en-US"/>
              </w:rPr>
              <w:t>2839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CE87E0"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3F7F95"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0E3D7C" w14:textId="77777777" w:rsidR="004335ED" w:rsidRPr="00DD6CFB" w:rsidRDefault="004335ED" w:rsidP="000D75B4">
            <w:pPr>
              <w:pStyle w:val="TAL"/>
              <w:rPr>
                <w:lang w:eastAsia="en-US"/>
              </w:rPr>
            </w:pPr>
            <w:r w:rsidRPr="00C64EBB">
              <w:rPr>
                <w:lang w:eastAsia="en-US"/>
              </w:rPr>
              <w:t xml:space="preserve">Update IE </w:t>
            </w:r>
            <w:proofErr w:type="spellStart"/>
            <w:r w:rsidRPr="00C64EBB">
              <w:rPr>
                <w:lang w:eastAsia="en-US"/>
              </w:rPr>
              <w:t>LogicalChannelIdentity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AD64"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622E429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49D1BBB"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A3D753B"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C716ED" w14:textId="77777777" w:rsidR="004335ED" w:rsidRPr="00DD6CFB" w:rsidRDefault="004335ED" w:rsidP="000D75B4">
            <w:pPr>
              <w:pStyle w:val="TAL"/>
              <w:rPr>
                <w:lang w:eastAsia="en-US"/>
              </w:rPr>
            </w:pPr>
            <w:r w:rsidRPr="00C64EBB">
              <w:rPr>
                <w:lang w:eastAsia="en-US"/>
              </w:rPr>
              <w:t>R5-235377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7484E" w14:textId="77777777" w:rsidR="004335ED" w:rsidRPr="00DD6CFB" w:rsidRDefault="004335ED" w:rsidP="000D75B4">
            <w:pPr>
              <w:pStyle w:val="TAL"/>
              <w:rPr>
                <w:lang w:eastAsia="en-US"/>
              </w:rPr>
            </w:pPr>
            <w:r w:rsidRPr="00C64EBB">
              <w:rPr>
                <w:lang w:eastAsia="en-US"/>
              </w:rPr>
              <w:t>2845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DB9BD"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3B8CF5"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B723D" w14:textId="77777777" w:rsidR="004335ED" w:rsidRPr="00DD6CFB" w:rsidRDefault="004335ED" w:rsidP="000D75B4">
            <w:pPr>
              <w:pStyle w:val="TAL"/>
              <w:rPr>
                <w:lang w:eastAsia="en-US"/>
              </w:rPr>
            </w:pPr>
            <w:r w:rsidRPr="00C64EBB">
              <w:rPr>
                <w:lang w:eastAsia="en-US"/>
              </w:rPr>
              <w:t>Add radio configuration for RadioBearerConfig and SRB4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A62D5"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1EB8F56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3BDAA6C"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3FA59C"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C12A3D" w14:textId="77777777" w:rsidR="004335ED" w:rsidRPr="00DD6CFB" w:rsidRDefault="004335ED" w:rsidP="000D75B4">
            <w:pPr>
              <w:pStyle w:val="TAL"/>
              <w:rPr>
                <w:lang w:eastAsia="en-US"/>
              </w:rPr>
            </w:pPr>
            <w:r w:rsidRPr="00C64EBB">
              <w:rPr>
                <w:lang w:eastAsia="en-US"/>
              </w:rPr>
              <w:t>R5-235378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E3476" w14:textId="77777777" w:rsidR="004335ED" w:rsidRPr="00DD6CFB" w:rsidRDefault="004335ED" w:rsidP="000D75B4">
            <w:pPr>
              <w:pStyle w:val="TAL"/>
              <w:rPr>
                <w:lang w:eastAsia="en-US"/>
              </w:rPr>
            </w:pPr>
            <w:r w:rsidRPr="00C64EBB">
              <w:rPr>
                <w:lang w:eastAsia="en-US"/>
              </w:rPr>
              <w:t>2846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AF6597"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D919B6"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C3C60" w14:textId="77777777" w:rsidR="004335ED" w:rsidRPr="00DD6CFB" w:rsidRDefault="004335ED" w:rsidP="000D75B4">
            <w:pPr>
              <w:pStyle w:val="TAL"/>
              <w:rPr>
                <w:lang w:eastAsia="en-US"/>
              </w:rPr>
            </w:pPr>
            <w:r w:rsidRPr="00C64EBB">
              <w:rPr>
                <w:lang w:eastAsia="en-US"/>
              </w:rPr>
              <w:t>Add radio configuration for CellGroupConfig and SRB4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4FFDF"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36568C2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8ABB07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D9D6740"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EC790" w14:textId="77777777" w:rsidR="004335ED" w:rsidRPr="00DD6CFB" w:rsidRDefault="004335ED" w:rsidP="000D75B4">
            <w:pPr>
              <w:pStyle w:val="TAL"/>
              <w:rPr>
                <w:lang w:eastAsia="en-US"/>
              </w:rPr>
            </w:pPr>
            <w:r w:rsidRPr="00C64EBB">
              <w:rPr>
                <w:lang w:eastAsia="en-US"/>
              </w:rPr>
              <w:t>R5-235391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9377" w14:textId="77777777" w:rsidR="004335ED" w:rsidRPr="00DD6CFB" w:rsidRDefault="004335ED" w:rsidP="000D75B4">
            <w:pPr>
              <w:pStyle w:val="TAL"/>
              <w:rPr>
                <w:lang w:eastAsia="en-US"/>
              </w:rPr>
            </w:pPr>
            <w:r w:rsidRPr="00C64EBB">
              <w:rPr>
                <w:lang w:eastAsia="en-US"/>
              </w:rPr>
              <w:t>2880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47FFE4"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30A87E"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CBB5F" w14:textId="77777777" w:rsidR="004335ED" w:rsidRPr="00DD6CFB" w:rsidRDefault="004335ED" w:rsidP="000D75B4">
            <w:pPr>
              <w:pStyle w:val="TAL"/>
              <w:rPr>
                <w:lang w:eastAsia="en-US"/>
              </w:rPr>
            </w:pPr>
            <w:r w:rsidRPr="00C64EBB">
              <w:rPr>
                <w:lang w:eastAsia="en-US"/>
              </w:rPr>
              <w:t xml:space="preserve">Addition of test procedure for establishing unicast mode </w:t>
            </w:r>
            <w:proofErr w:type="spellStart"/>
            <w:r w:rsidRPr="00C64EBB">
              <w:rPr>
                <w:lang w:eastAsia="en-US"/>
              </w:rPr>
              <w:t>ProSe</w:t>
            </w:r>
            <w:proofErr w:type="spellEnd"/>
            <w:r w:rsidRPr="00C64EBB">
              <w:rPr>
                <w:lang w:eastAsia="en-US"/>
              </w:rPr>
              <w:t xml:space="preserve"> Direct communication / Initiating UE side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6CFDEE"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9ACB525"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14C3F70"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2A8227"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D00388" w14:textId="77777777" w:rsidR="004335ED" w:rsidRPr="00DD6CFB" w:rsidRDefault="004335ED" w:rsidP="000D75B4">
            <w:pPr>
              <w:pStyle w:val="TAL"/>
              <w:rPr>
                <w:lang w:eastAsia="en-US"/>
              </w:rPr>
            </w:pPr>
            <w:r w:rsidRPr="00C64EBB">
              <w:rPr>
                <w:lang w:eastAsia="en-US"/>
              </w:rPr>
              <w:t>R5-235414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471C9" w14:textId="77777777" w:rsidR="004335ED" w:rsidRPr="00DD6CFB" w:rsidRDefault="004335ED" w:rsidP="000D75B4">
            <w:pPr>
              <w:pStyle w:val="TAL"/>
              <w:rPr>
                <w:lang w:eastAsia="en-US"/>
              </w:rPr>
            </w:pPr>
            <w:r w:rsidRPr="00C64EBB">
              <w:rPr>
                <w:lang w:eastAsia="en-US"/>
              </w:rPr>
              <w:t>2887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2E361E"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5DEC762"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93D411" w14:textId="77777777" w:rsidR="004335ED" w:rsidRPr="00DD6CFB" w:rsidRDefault="004335ED" w:rsidP="000D75B4">
            <w:pPr>
              <w:pStyle w:val="TAL"/>
              <w:rPr>
                <w:lang w:eastAsia="en-US"/>
              </w:rPr>
            </w:pPr>
            <w:r w:rsidRPr="00C64EBB">
              <w:rPr>
                <w:lang w:eastAsia="en-US"/>
              </w:rPr>
              <w:t xml:space="preserve">Addition of </w:t>
            </w:r>
            <w:proofErr w:type="spellStart"/>
            <w:r w:rsidRPr="00C64EBB">
              <w:rPr>
                <w:lang w:eastAsia="en-US"/>
              </w:rPr>
              <w:t>signaling</w:t>
            </w:r>
            <w:proofErr w:type="spellEnd"/>
            <w:r w:rsidRPr="00C64EBB">
              <w:rPr>
                <w:lang w:eastAsia="en-US"/>
              </w:rPr>
              <w:t xml:space="preserve"> test frequency for CA_n77(2A)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B655E"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6940C7F8"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1AE18CB"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FA011B"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94F17" w14:textId="77777777" w:rsidR="004335ED" w:rsidRPr="00DD6CFB" w:rsidRDefault="004335ED" w:rsidP="000D75B4">
            <w:pPr>
              <w:pStyle w:val="TAL"/>
              <w:rPr>
                <w:lang w:eastAsia="en-US"/>
              </w:rPr>
            </w:pPr>
            <w:r w:rsidRPr="00C64EBB">
              <w:rPr>
                <w:lang w:eastAsia="en-US"/>
              </w:rPr>
              <w:t>R5-235415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BD695" w14:textId="77777777" w:rsidR="004335ED" w:rsidRPr="00DD6CFB" w:rsidRDefault="004335ED" w:rsidP="000D75B4">
            <w:pPr>
              <w:pStyle w:val="TAL"/>
              <w:rPr>
                <w:lang w:eastAsia="en-US"/>
              </w:rPr>
            </w:pPr>
            <w:r w:rsidRPr="00C64EBB">
              <w:rPr>
                <w:lang w:eastAsia="en-US"/>
              </w:rPr>
              <w:t>2853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D3F8ED"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301A465"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C79C0" w14:textId="77777777" w:rsidR="004335ED" w:rsidRPr="00DD6CFB" w:rsidRDefault="004335ED" w:rsidP="000D75B4">
            <w:pPr>
              <w:pStyle w:val="TAL"/>
              <w:rPr>
                <w:lang w:eastAsia="en-US"/>
              </w:rPr>
            </w:pPr>
            <w:r w:rsidRPr="00C64EBB">
              <w:rPr>
                <w:lang w:eastAsia="en-US"/>
              </w:rPr>
              <w:t>Add si-SchedulingInfo-v1700 for the TC scheduling SIB15 to SIB21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7AA66"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65C2305B"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754468C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74ABE1"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F2ADE2" w14:textId="77777777" w:rsidR="004335ED" w:rsidRPr="00DD6CFB" w:rsidRDefault="004335ED" w:rsidP="000D75B4">
            <w:pPr>
              <w:pStyle w:val="TAL"/>
              <w:rPr>
                <w:lang w:eastAsia="en-US"/>
              </w:rPr>
            </w:pPr>
            <w:r w:rsidRPr="00C64EBB">
              <w:rPr>
                <w:lang w:eastAsia="en-US"/>
              </w:rPr>
              <w:t>R5-235600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7418" w14:textId="77777777" w:rsidR="004335ED" w:rsidRPr="00DD6CFB" w:rsidRDefault="004335ED" w:rsidP="000D75B4">
            <w:pPr>
              <w:pStyle w:val="TAL"/>
              <w:rPr>
                <w:lang w:eastAsia="en-US"/>
              </w:rPr>
            </w:pPr>
            <w:r w:rsidRPr="00C64EBB">
              <w:rPr>
                <w:lang w:eastAsia="en-US"/>
              </w:rPr>
              <w:t>2901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439103"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1F1E33"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6329C" w14:textId="77777777" w:rsidR="004335ED" w:rsidRPr="00DD6CFB" w:rsidRDefault="004335ED" w:rsidP="000D75B4">
            <w:pPr>
              <w:pStyle w:val="TAL"/>
              <w:rPr>
                <w:lang w:eastAsia="en-US"/>
              </w:rPr>
            </w:pPr>
            <w:r w:rsidRPr="00C64EBB">
              <w:rPr>
                <w:lang w:eastAsia="en-US"/>
              </w:rPr>
              <w:t>Test frequencies for band n24 and asymmetric channel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091B1"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422866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5C5F30A"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09BA9E"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49467E" w14:textId="77777777" w:rsidR="004335ED" w:rsidRPr="00DD6CFB" w:rsidRDefault="004335ED" w:rsidP="000D75B4">
            <w:pPr>
              <w:pStyle w:val="TAL"/>
              <w:rPr>
                <w:lang w:eastAsia="en-US"/>
              </w:rPr>
            </w:pPr>
            <w:r w:rsidRPr="00C64EBB">
              <w:rPr>
                <w:lang w:eastAsia="en-US"/>
              </w:rPr>
              <w:t>R5-235601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23CCC" w14:textId="77777777" w:rsidR="004335ED" w:rsidRPr="00DD6CFB" w:rsidRDefault="004335ED" w:rsidP="000D75B4">
            <w:pPr>
              <w:pStyle w:val="TAL"/>
              <w:rPr>
                <w:lang w:eastAsia="en-US"/>
              </w:rPr>
            </w:pPr>
            <w:r w:rsidRPr="00C64EBB">
              <w:rPr>
                <w:lang w:eastAsia="en-US"/>
              </w:rPr>
              <w:t>2897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831CAD"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8EFE605"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585178" w14:textId="77777777" w:rsidR="004335ED" w:rsidRPr="00DD6CFB" w:rsidRDefault="004335ED" w:rsidP="000D75B4">
            <w:pPr>
              <w:pStyle w:val="TAL"/>
              <w:rPr>
                <w:lang w:eastAsia="en-US"/>
              </w:rPr>
            </w:pPr>
            <w:r w:rsidRPr="00C64EBB">
              <w:rPr>
                <w:lang w:eastAsia="en-US"/>
              </w:rPr>
              <w:t>Test frequencies for band n18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A219E"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7A87E8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2F67CEB"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2306F4"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EB8B4" w14:textId="77777777" w:rsidR="004335ED" w:rsidRPr="00DD6CFB" w:rsidRDefault="004335ED" w:rsidP="000D75B4">
            <w:pPr>
              <w:pStyle w:val="TAL"/>
              <w:rPr>
                <w:lang w:eastAsia="en-US"/>
              </w:rPr>
            </w:pPr>
            <w:r w:rsidRPr="00C64EBB">
              <w:rPr>
                <w:lang w:eastAsia="en-US"/>
              </w:rPr>
              <w:t>R5-235602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080C0" w14:textId="77777777" w:rsidR="004335ED" w:rsidRPr="00DD6CFB" w:rsidRDefault="004335ED" w:rsidP="000D75B4">
            <w:pPr>
              <w:pStyle w:val="TAL"/>
              <w:rPr>
                <w:lang w:eastAsia="en-US"/>
              </w:rPr>
            </w:pPr>
            <w:r w:rsidRPr="00C64EBB">
              <w:rPr>
                <w:lang w:eastAsia="en-US"/>
              </w:rPr>
              <w:t>2836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A7F170"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E60530"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208C8" w14:textId="77777777" w:rsidR="004335ED" w:rsidRPr="00DD6CFB" w:rsidRDefault="004335ED" w:rsidP="000D75B4">
            <w:pPr>
              <w:pStyle w:val="TAL"/>
              <w:rPr>
                <w:lang w:eastAsia="en-US"/>
              </w:rPr>
            </w:pPr>
            <w:r w:rsidRPr="00C64EBB">
              <w:rPr>
                <w:lang w:eastAsia="en-US"/>
              </w:rPr>
              <w:t>Update inter-band NR CA 3DL configurations with additional band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7D4B7"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3CC34C6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60B8353"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B9BF0E"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E31C88" w14:textId="77777777" w:rsidR="004335ED" w:rsidRPr="00DD6CFB" w:rsidRDefault="004335ED" w:rsidP="000D75B4">
            <w:pPr>
              <w:pStyle w:val="TAL"/>
              <w:rPr>
                <w:lang w:eastAsia="en-US"/>
              </w:rPr>
            </w:pPr>
            <w:r w:rsidRPr="00C64EBB">
              <w:rPr>
                <w:lang w:eastAsia="en-US"/>
              </w:rPr>
              <w:t>R5-235603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59D5" w14:textId="77777777" w:rsidR="004335ED" w:rsidRPr="00DD6CFB" w:rsidRDefault="004335ED" w:rsidP="000D75B4">
            <w:pPr>
              <w:pStyle w:val="TAL"/>
              <w:rPr>
                <w:lang w:eastAsia="en-US"/>
              </w:rPr>
            </w:pPr>
            <w:r w:rsidRPr="00C64EBB">
              <w:rPr>
                <w:lang w:eastAsia="en-US"/>
              </w:rPr>
              <w:t>2921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E53BB7"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308E35"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C5FF7" w14:textId="77777777" w:rsidR="004335ED" w:rsidRPr="00DD6CFB" w:rsidRDefault="004335ED" w:rsidP="000D75B4">
            <w:pPr>
              <w:pStyle w:val="TAL"/>
              <w:rPr>
                <w:lang w:eastAsia="en-US"/>
              </w:rPr>
            </w:pPr>
            <w:r w:rsidRPr="00C64EBB">
              <w:rPr>
                <w:lang w:eastAsia="en-US"/>
              </w:rPr>
              <w:t>Addition of CA_n2(2A)-n66A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A8954"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46C1FF2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B580DF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1CE684"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446B9" w14:textId="77777777" w:rsidR="004335ED" w:rsidRPr="00DD6CFB" w:rsidRDefault="004335ED" w:rsidP="000D75B4">
            <w:pPr>
              <w:pStyle w:val="TAL"/>
              <w:rPr>
                <w:lang w:eastAsia="en-US"/>
              </w:rPr>
            </w:pPr>
            <w:r w:rsidRPr="00C64EBB">
              <w:rPr>
                <w:lang w:eastAsia="en-US"/>
              </w:rPr>
              <w:t>R5-235604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9E8EC" w14:textId="77777777" w:rsidR="004335ED" w:rsidRPr="00DD6CFB" w:rsidRDefault="004335ED" w:rsidP="000D75B4">
            <w:pPr>
              <w:pStyle w:val="TAL"/>
              <w:rPr>
                <w:lang w:eastAsia="en-US"/>
              </w:rPr>
            </w:pPr>
            <w:r w:rsidRPr="00C64EBB">
              <w:rPr>
                <w:lang w:eastAsia="en-US"/>
              </w:rPr>
              <w:t>2916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964AC"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E280A81"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7BF9F" w14:textId="77777777" w:rsidR="004335ED" w:rsidRPr="00DD6CFB" w:rsidRDefault="004335ED" w:rsidP="000D75B4">
            <w:pPr>
              <w:pStyle w:val="TAL"/>
              <w:rPr>
                <w:lang w:eastAsia="en-US"/>
              </w:rPr>
            </w:pPr>
            <w:r w:rsidRPr="00C64EBB">
              <w:rPr>
                <w:lang w:eastAsia="en-US"/>
              </w:rPr>
              <w:t>Rel-16 Corrections to Table 4.3.1.0A-1 (mid test channel bandwidths) for unlicensed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EEF88D"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00B92B4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1B6580E3"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0E4D86"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C0C4FA" w14:textId="77777777" w:rsidR="004335ED" w:rsidRPr="00DD6CFB" w:rsidRDefault="004335ED" w:rsidP="000D75B4">
            <w:pPr>
              <w:pStyle w:val="TAL"/>
              <w:rPr>
                <w:lang w:eastAsia="en-US"/>
              </w:rPr>
            </w:pPr>
            <w:r w:rsidRPr="00C64EBB">
              <w:rPr>
                <w:lang w:eastAsia="en-US"/>
              </w:rPr>
              <w:t>R5-235605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1869D" w14:textId="77777777" w:rsidR="004335ED" w:rsidRPr="00DD6CFB" w:rsidRDefault="004335ED" w:rsidP="000D75B4">
            <w:pPr>
              <w:pStyle w:val="TAL"/>
              <w:rPr>
                <w:lang w:eastAsia="en-US"/>
              </w:rPr>
            </w:pPr>
            <w:r w:rsidRPr="00C64EBB">
              <w:rPr>
                <w:lang w:eastAsia="en-US"/>
              </w:rPr>
              <w:t>2918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A5D5B5"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043BBA"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740BAD" w14:textId="77777777" w:rsidR="004335ED" w:rsidRPr="00DD6CFB" w:rsidRDefault="004335ED" w:rsidP="000D75B4">
            <w:pPr>
              <w:pStyle w:val="TAL"/>
              <w:rPr>
                <w:lang w:eastAsia="en-US"/>
              </w:rPr>
            </w:pPr>
            <w:r w:rsidRPr="00C64EBB">
              <w:rPr>
                <w:lang w:eastAsia="en-US"/>
              </w:rPr>
              <w:t>Rel-17 Corrections to</w:t>
            </w:r>
            <w:r>
              <w:rPr>
                <w:lang w:eastAsia="en-US"/>
              </w:rPr>
              <w:t xml:space="preserve"> </w:t>
            </w:r>
            <w:r w:rsidRPr="00C64EBB">
              <w:rPr>
                <w:lang w:eastAsia="en-US"/>
              </w:rPr>
              <w:t>Table 4.3.1.0A-1 (mid test channel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0B769"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269FEE2"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BCE7ED"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1A595A"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E28000" w14:textId="77777777" w:rsidR="004335ED" w:rsidRPr="00DD6CFB" w:rsidRDefault="004335ED" w:rsidP="000D75B4">
            <w:pPr>
              <w:pStyle w:val="TAL"/>
              <w:rPr>
                <w:lang w:eastAsia="en-US"/>
              </w:rPr>
            </w:pPr>
            <w:r w:rsidRPr="00C64EBB">
              <w:rPr>
                <w:lang w:eastAsia="en-US"/>
              </w:rPr>
              <w:t>R5-235606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56394" w14:textId="77777777" w:rsidR="004335ED" w:rsidRPr="00DD6CFB" w:rsidRDefault="004335ED" w:rsidP="000D75B4">
            <w:pPr>
              <w:pStyle w:val="TAL"/>
              <w:rPr>
                <w:lang w:eastAsia="en-US"/>
              </w:rPr>
            </w:pPr>
            <w:r w:rsidRPr="00C64EBB">
              <w:rPr>
                <w:lang w:eastAsia="en-US"/>
              </w:rPr>
              <w:t>2913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DA0DF8"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F569778"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DAF29" w14:textId="77777777" w:rsidR="004335ED" w:rsidRPr="00DD6CFB" w:rsidRDefault="004335ED" w:rsidP="000D75B4">
            <w:pPr>
              <w:pStyle w:val="TAL"/>
              <w:rPr>
                <w:lang w:eastAsia="en-US"/>
              </w:rPr>
            </w:pPr>
            <w:r w:rsidRPr="00C64EBB">
              <w:rPr>
                <w:lang w:eastAsia="en-US"/>
              </w:rPr>
              <w:t>Addition of connection diagram for FR2 spurious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58631"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362EA35C"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67641252"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51FB520"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743E3B" w14:textId="77777777" w:rsidR="004335ED" w:rsidRPr="00DD6CFB" w:rsidRDefault="004335ED" w:rsidP="000D75B4">
            <w:pPr>
              <w:pStyle w:val="TAL"/>
              <w:rPr>
                <w:lang w:eastAsia="en-US"/>
              </w:rPr>
            </w:pPr>
            <w:r w:rsidRPr="00C64EBB">
              <w:rPr>
                <w:lang w:eastAsia="en-US"/>
              </w:rPr>
              <w:t>R5-235780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41A5B" w14:textId="77777777" w:rsidR="004335ED" w:rsidRPr="00DD6CFB" w:rsidRDefault="004335ED" w:rsidP="000D75B4">
            <w:pPr>
              <w:pStyle w:val="TAL"/>
              <w:rPr>
                <w:lang w:eastAsia="en-US"/>
              </w:rPr>
            </w:pPr>
            <w:r w:rsidRPr="00C64EBB">
              <w:rPr>
                <w:lang w:eastAsia="en-US"/>
              </w:rPr>
              <w:t>2889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F3BC06"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80F70B"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228B5" w14:textId="77777777" w:rsidR="004335ED" w:rsidRPr="00DD6CFB" w:rsidRDefault="004335ED" w:rsidP="000D75B4">
            <w:pPr>
              <w:pStyle w:val="TAL"/>
              <w:rPr>
                <w:lang w:eastAsia="en-US"/>
              </w:rPr>
            </w:pPr>
            <w:r w:rsidRPr="00C64EBB">
              <w:rPr>
                <w:lang w:eastAsia="en-US"/>
              </w:rPr>
              <w:t>Addition of default message for unified TCI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054B7"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6A6B13A4"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63DC0B6"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16E593"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7221FA" w14:textId="77777777" w:rsidR="004335ED" w:rsidRPr="00DD6CFB" w:rsidRDefault="004335ED" w:rsidP="000D75B4">
            <w:pPr>
              <w:pStyle w:val="TAL"/>
              <w:rPr>
                <w:lang w:eastAsia="en-US"/>
              </w:rPr>
            </w:pPr>
            <w:r w:rsidRPr="00C64EBB">
              <w:rPr>
                <w:lang w:eastAsia="en-US"/>
              </w:rPr>
              <w:t>R5-235781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E4B1D" w14:textId="77777777" w:rsidR="004335ED" w:rsidRPr="00DD6CFB" w:rsidRDefault="004335ED" w:rsidP="000D75B4">
            <w:pPr>
              <w:pStyle w:val="TAL"/>
              <w:rPr>
                <w:lang w:eastAsia="en-US"/>
              </w:rPr>
            </w:pPr>
            <w:r w:rsidRPr="00C64EBB">
              <w:rPr>
                <w:lang w:eastAsia="en-US"/>
              </w:rPr>
              <w:t>2891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46277"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23B48"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92101" w14:textId="77777777" w:rsidR="004335ED" w:rsidRPr="00DD6CFB" w:rsidRDefault="004335ED" w:rsidP="000D75B4">
            <w:pPr>
              <w:pStyle w:val="TAL"/>
              <w:rPr>
                <w:lang w:eastAsia="en-US"/>
              </w:rPr>
            </w:pPr>
            <w:r w:rsidRPr="00C64EBB">
              <w:rPr>
                <w:lang w:eastAsia="en-US"/>
              </w:rPr>
              <w:t xml:space="preserve">Correction to SIB4 redCapAccessAllowed-r17 for </w:t>
            </w:r>
            <w:proofErr w:type="spellStart"/>
            <w:r w:rsidRPr="00C64EBB">
              <w:rPr>
                <w:lang w:eastAsia="en-US"/>
              </w:rPr>
              <w:t>RedCap</w:t>
            </w:r>
            <w:proofErr w:type="spellEnd"/>
            <w:r w:rsidRPr="00C64EBB">
              <w:rPr>
                <w:lang w:eastAsia="en-US"/>
              </w:rPr>
              <w:t xml:space="preserve">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1A20"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FEAB589"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8DD6880"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FEBBE2"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7AAE95" w14:textId="77777777" w:rsidR="004335ED" w:rsidRPr="00DD6CFB" w:rsidRDefault="004335ED" w:rsidP="000D75B4">
            <w:pPr>
              <w:pStyle w:val="TAL"/>
              <w:rPr>
                <w:lang w:eastAsia="en-US"/>
              </w:rPr>
            </w:pPr>
            <w:r w:rsidRPr="00C64EBB">
              <w:rPr>
                <w:lang w:eastAsia="en-US"/>
              </w:rPr>
              <w:t>R5-235782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87009" w14:textId="77777777" w:rsidR="004335ED" w:rsidRPr="00DD6CFB" w:rsidRDefault="004335ED" w:rsidP="000D75B4">
            <w:pPr>
              <w:pStyle w:val="TAL"/>
              <w:rPr>
                <w:lang w:eastAsia="en-US"/>
              </w:rPr>
            </w:pPr>
            <w:r w:rsidRPr="00C64EBB">
              <w:rPr>
                <w:lang w:eastAsia="en-US"/>
              </w:rPr>
              <w:t>2892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3EBDF2"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09BAFE"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76016" w14:textId="77777777" w:rsidR="004335ED" w:rsidRPr="00DD6CFB" w:rsidRDefault="004335ED" w:rsidP="000D75B4">
            <w:pPr>
              <w:pStyle w:val="TAL"/>
              <w:rPr>
                <w:lang w:eastAsia="en-US"/>
              </w:rPr>
            </w:pPr>
            <w:r w:rsidRPr="00C64EBB">
              <w:rPr>
                <w:lang w:eastAsia="en-US"/>
              </w:rPr>
              <w:t>Correction to c-SRS default value for FR2 multiple BWP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E2693"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0C68B3AF"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5A43246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D8893D"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15D2BB" w14:textId="77777777" w:rsidR="004335ED" w:rsidRPr="00DD6CFB" w:rsidRDefault="004335ED" w:rsidP="000D75B4">
            <w:pPr>
              <w:pStyle w:val="TAL"/>
              <w:rPr>
                <w:lang w:eastAsia="en-US"/>
              </w:rPr>
            </w:pPr>
            <w:r w:rsidRPr="00C64EBB">
              <w:rPr>
                <w:lang w:eastAsia="en-US"/>
              </w:rPr>
              <w:t>R5-235822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24D84" w14:textId="77777777" w:rsidR="004335ED" w:rsidRPr="00DD6CFB" w:rsidRDefault="004335ED" w:rsidP="000D75B4">
            <w:pPr>
              <w:pStyle w:val="TAL"/>
              <w:rPr>
                <w:lang w:eastAsia="en-US"/>
              </w:rPr>
            </w:pPr>
            <w:r w:rsidRPr="00C64EBB">
              <w:rPr>
                <w:lang w:eastAsia="en-US"/>
              </w:rPr>
              <w:t>2917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A484EA"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68BD52F"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E2D2F" w14:textId="77777777" w:rsidR="004335ED" w:rsidRPr="00DD6CFB" w:rsidRDefault="004335ED" w:rsidP="000D75B4">
            <w:pPr>
              <w:pStyle w:val="TAL"/>
              <w:rPr>
                <w:lang w:eastAsia="en-US"/>
              </w:rPr>
            </w:pPr>
            <w:r w:rsidRPr="00C64EBB">
              <w:rPr>
                <w:lang w:eastAsia="en-US"/>
              </w:rPr>
              <w:t xml:space="preserve">Rel-16 Corrections to Table 4.3.1.0A-1 (mid test channel bandwidths) for </w:t>
            </w:r>
            <w:proofErr w:type="spellStart"/>
            <w:r w:rsidRPr="00C64EBB">
              <w:rPr>
                <w:lang w:eastAsia="en-US"/>
              </w:rPr>
              <w:t>sidelink</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85E5B"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20A3707A"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27C20642"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76E8F8"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D44783" w14:textId="77777777" w:rsidR="004335ED" w:rsidRPr="00DD6CFB" w:rsidRDefault="004335ED" w:rsidP="000D75B4">
            <w:pPr>
              <w:pStyle w:val="TAL"/>
              <w:rPr>
                <w:lang w:eastAsia="en-US"/>
              </w:rPr>
            </w:pPr>
            <w:r w:rsidRPr="00C64EBB">
              <w:rPr>
                <w:lang w:eastAsia="en-US"/>
              </w:rPr>
              <w:t>R5-235823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C84921" w14:textId="77777777" w:rsidR="004335ED" w:rsidRPr="00DD6CFB" w:rsidRDefault="004335ED" w:rsidP="000D75B4">
            <w:pPr>
              <w:pStyle w:val="TAL"/>
              <w:rPr>
                <w:lang w:eastAsia="en-US"/>
              </w:rPr>
            </w:pPr>
            <w:r w:rsidRPr="00C64EBB">
              <w:rPr>
                <w:lang w:eastAsia="en-US"/>
              </w:rPr>
              <w:t>2919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9AA36FB"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20BF34F"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1D30D" w14:textId="77777777" w:rsidR="004335ED" w:rsidRPr="00DD6CFB" w:rsidRDefault="004335ED" w:rsidP="000D75B4">
            <w:pPr>
              <w:pStyle w:val="TAL"/>
              <w:rPr>
                <w:lang w:eastAsia="en-US"/>
              </w:rPr>
            </w:pPr>
            <w:r w:rsidRPr="00C64EBB">
              <w:rPr>
                <w:lang w:eastAsia="en-US"/>
              </w:rPr>
              <w:t xml:space="preserve">Correction to Table 4.3.1.0A-1 (mid test channel bandwidths) for </w:t>
            </w:r>
            <w:proofErr w:type="spellStart"/>
            <w:r w:rsidRPr="00C64EBB">
              <w:rPr>
                <w:lang w:eastAsia="en-US"/>
              </w:rPr>
              <w:t>RedCap</w:t>
            </w:r>
            <w:proofErr w:type="spellEnd"/>
            <w:r w:rsidRPr="00C64EBB">
              <w:rPr>
                <w:lang w:eastAsia="en-US"/>
              </w:rPr>
              <w:t xml:space="preserve"> </w:t>
            </w:r>
            <w:proofErr w:type="spellStart"/>
            <w:r w:rsidRPr="00C64EBB">
              <w:rPr>
                <w:lang w:eastAsia="en-US"/>
              </w:rPr>
              <w:t>Ues</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A59CA"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82F2DB3"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391EC6D9"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CBF3418"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3E5E92" w14:textId="77777777" w:rsidR="004335ED" w:rsidRPr="00DD6CFB" w:rsidRDefault="004335ED" w:rsidP="000D75B4">
            <w:pPr>
              <w:pStyle w:val="TAL"/>
              <w:rPr>
                <w:lang w:eastAsia="en-US"/>
              </w:rPr>
            </w:pPr>
            <w:r w:rsidRPr="00C64EBB">
              <w:rPr>
                <w:lang w:eastAsia="en-US"/>
              </w:rPr>
              <w:t>R5-235841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F0FEF" w14:textId="77777777" w:rsidR="004335ED" w:rsidRPr="00DD6CFB" w:rsidRDefault="004335ED" w:rsidP="000D75B4">
            <w:pPr>
              <w:pStyle w:val="TAL"/>
              <w:rPr>
                <w:lang w:eastAsia="en-US"/>
              </w:rPr>
            </w:pPr>
            <w:r w:rsidRPr="00C64EBB">
              <w:rPr>
                <w:lang w:eastAsia="en-US"/>
              </w:rPr>
              <w:t>2890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D31844"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56DDBE"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59160" w14:textId="77777777" w:rsidR="004335ED" w:rsidRPr="00DD6CFB" w:rsidRDefault="004335ED" w:rsidP="000D75B4">
            <w:pPr>
              <w:pStyle w:val="TAL"/>
              <w:rPr>
                <w:lang w:eastAsia="en-US"/>
              </w:rPr>
            </w:pPr>
            <w:r w:rsidRPr="00C64EBB">
              <w:rPr>
                <w:lang w:eastAsia="en-US"/>
              </w:rPr>
              <w:t xml:space="preserve">Correction to notes for </w:t>
            </w:r>
            <w:proofErr w:type="spellStart"/>
            <w:r w:rsidRPr="00C64EBB">
              <w:rPr>
                <w:lang w:eastAsia="en-US"/>
              </w:rPr>
              <w:t>RedCap</w:t>
            </w:r>
            <w:proofErr w:type="spellEnd"/>
            <w:r w:rsidRPr="00C64EBB">
              <w:rPr>
                <w:lang w:eastAsia="en-US"/>
              </w:rPr>
              <w:t xml:space="preserve"> CBW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6D10F"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7BDDC0C1"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E25"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063D7F"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71F2A0" w14:textId="77777777" w:rsidR="004335ED" w:rsidRPr="00DD6CFB" w:rsidRDefault="004335ED" w:rsidP="000D75B4">
            <w:pPr>
              <w:pStyle w:val="TAL"/>
              <w:rPr>
                <w:lang w:eastAsia="en-US"/>
              </w:rPr>
            </w:pPr>
            <w:r w:rsidRPr="00C64EBB">
              <w:rPr>
                <w:lang w:eastAsia="en-US"/>
              </w:rPr>
              <w:t>R5-235843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B487" w14:textId="77777777" w:rsidR="004335ED" w:rsidRPr="00DD6CFB" w:rsidRDefault="004335ED" w:rsidP="000D75B4">
            <w:pPr>
              <w:pStyle w:val="TAL"/>
              <w:rPr>
                <w:lang w:eastAsia="en-US"/>
              </w:rPr>
            </w:pPr>
            <w:r w:rsidRPr="00C64EBB">
              <w:rPr>
                <w:lang w:eastAsia="en-US"/>
              </w:rPr>
              <w:t>2914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9B4EB4"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26F096"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86FE1" w14:textId="77777777" w:rsidR="004335ED" w:rsidRPr="00DD6CFB" w:rsidRDefault="004335ED" w:rsidP="000D75B4">
            <w:pPr>
              <w:pStyle w:val="TAL"/>
              <w:rPr>
                <w:lang w:eastAsia="en-US"/>
              </w:rPr>
            </w:pPr>
            <w:r w:rsidRPr="00C64EBB">
              <w:rPr>
                <w:lang w:eastAsia="en-US"/>
              </w:rPr>
              <w:t>Rel-15 Corrections to Table 4.3.1.0A-1 (mid test channel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8DCDC"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672811C0" w14:textId="77777777" w:rsidTr="000D75B4">
        <w:tc>
          <w:tcPr>
            <w:tcW w:w="800" w:type="dxa"/>
            <w:tcBorders>
              <w:top w:val="single" w:sz="6" w:space="0" w:color="auto"/>
              <w:left w:val="single" w:sz="6" w:space="0" w:color="auto"/>
              <w:bottom w:val="single" w:sz="6" w:space="0" w:color="auto"/>
              <w:right w:val="single" w:sz="6" w:space="0" w:color="auto"/>
            </w:tcBorders>
            <w:shd w:val="solid" w:color="FFFFFF" w:fill="auto"/>
          </w:tcPr>
          <w:p w14:paraId="0538AE58" w14:textId="77777777" w:rsidR="004335ED" w:rsidRPr="00DD6CFB" w:rsidRDefault="004335ED" w:rsidP="000D75B4">
            <w:pPr>
              <w:pStyle w:val="TAL"/>
              <w:rPr>
                <w:lang w:eastAsia="en-US"/>
              </w:rPr>
            </w:pPr>
            <w:r w:rsidRPr="00DD6CFB">
              <w:rPr>
                <w:lang w:eastAsia="en-US"/>
              </w:rPr>
              <w:t>202</w:t>
            </w:r>
            <w:r>
              <w:rPr>
                <w:lang w:eastAsia="en-US"/>
              </w:rPr>
              <w:t>3</w:t>
            </w:r>
            <w:r w:rsidRPr="00DD6CFB">
              <w:rPr>
                <w:lang w:eastAsia="en-US"/>
              </w:rPr>
              <w:t>-</w:t>
            </w:r>
            <w:r>
              <w:rPr>
                <w:lang w:eastAsia="en-US"/>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50DC1" w14:textId="77777777" w:rsidR="004335ED" w:rsidRPr="00DD6CFB" w:rsidRDefault="004335ED" w:rsidP="000D75B4">
            <w:pPr>
              <w:pStyle w:val="TAL"/>
              <w:rPr>
                <w:lang w:eastAsia="en-US"/>
              </w:rPr>
            </w:pPr>
            <w:r w:rsidRPr="00DD6CFB">
              <w:rPr>
                <w:lang w:eastAsia="en-US"/>
              </w:rPr>
              <w:t>RAN#</w:t>
            </w:r>
            <w:r>
              <w:rPr>
                <w:lang w:eastAsia="en-US"/>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D9044" w14:textId="77777777" w:rsidR="004335ED" w:rsidRPr="00DD6CFB" w:rsidRDefault="004335ED" w:rsidP="000D75B4">
            <w:pPr>
              <w:pStyle w:val="TAL"/>
              <w:rPr>
                <w:lang w:eastAsia="en-US"/>
              </w:rPr>
            </w:pPr>
            <w:r w:rsidRPr="00C64EBB">
              <w:rPr>
                <w:lang w:eastAsia="en-US"/>
              </w:rPr>
              <w:t>R5-235844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42A70" w14:textId="77777777" w:rsidR="004335ED" w:rsidRPr="00DD6CFB" w:rsidRDefault="004335ED" w:rsidP="000D75B4">
            <w:pPr>
              <w:pStyle w:val="TAL"/>
              <w:rPr>
                <w:lang w:eastAsia="en-US"/>
              </w:rPr>
            </w:pPr>
            <w:r w:rsidRPr="00C64EBB">
              <w:rPr>
                <w:lang w:eastAsia="en-US"/>
              </w:rPr>
              <w:t>2915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1CEB32" w14:textId="77777777" w:rsidR="004335ED" w:rsidRPr="00DD6CFB" w:rsidRDefault="004335ED" w:rsidP="000D75B4">
            <w:pPr>
              <w:pStyle w:val="TAL"/>
              <w:rPr>
                <w:lang w:eastAsia="en-US"/>
              </w:rPr>
            </w:pPr>
            <w:r w:rsidRPr="00C64EBB">
              <w:rPr>
                <w:lang w:eastAsia="en-US"/>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77B535" w14:textId="77777777" w:rsidR="004335ED" w:rsidRPr="00DD6CFB" w:rsidRDefault="004335ED" w:rsidP="000D75B4">
            <w:pPr>
              <w:pStyle w:val="TAL"/>
              <w:rPr>
                <w:lang w:eastAsia="en-US"/>
              </w:rPr>
            </w:pPr>
            <w:r w:rsidRPr="00C64EBB">
              <w:rPr>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F7623" w14:textId="77777777" w:rsidR="004335ED" w:rsidRPr="00DD6CFB" w:rsidRDefault="004335ED" w:rsidP="000D75B4">
            <w:pPr>
              <w:pStyle w:val="TAL"/>
              <w:rPr>
                <w:lang w:eastAsia="en-US"/>
              </w:rPr>
            </w:pPr>
            <w:r w:rsidRPr="00C64EBB">
              <w:rPr>
                <w:lang w:eastAsia="en-US"/>
              </w:rPr>
              <w:t>Rel-16 Corrections to Table 4.3.1.0A-1 (mid test channel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40C48" w14:textId="77777777" w:rsidR="004335ED" w:rsidRPr="00DD6CFB" w:rsidRDefault="004335ED" w:rsidP="000D75B4">
            <w:pPr>
              <w:pStyle w:val="TAL"/>
              <w:rPr>
                <w:lang w:eastAsia="en-US"/>
              </w:rPr>
            </w:pPr>
            <w:r w:rsidRPr="00DD6CFB">
              <w:rPr>
                <w:lang w:eastAsia="en-US"/>
              </w:rPr>
              <w:t>17.</w:t>
            </w:r>
            <w:r>
              <w:rPr>
                <w:lang w:eastAsia="en-US"/>
              </w:rPr>
              <w:t>10</w:t>
            </w:r>
            <w:r w:rsidRPr="00DD6CFB">
              <w:rPr>
                <w:lang w:eastAsia="en-US"/>
              </w:rPr>
              <w:t>.0</w:t>
            </w:r>
          </w:p>
        </w:tc>
      </w:tr>
      <w:tr w:rsidR="004335ED" w:rsidRPr="00C64EBB" w14:paraId="112FC411" w14:textId="77777777" w:rsidTr="000D75B4">
        <w:tc>
          <w:tcPr>
            <w:tcW w:w="800" w:type="dxa"/>
            <w:tcBorders>
              <w:top w:val="single" w:sz="6" w:space="0" w:color="auto"/>
              <w:left w:val="single" w:sz="6" w:space="0" w:color="auto"/>
              <w:bottom w:val="single" w:sz="6" w:space="0" w:color="auto"/>
              <w:right w:val="single" w:sz="6" w:space="0" w:color="auto"/>
            </w:tcBorders>
            <w:shd w:val="clear" w:color="auto" w:fill="auto"/>
          </w:tcPr>
          <w:p w14:paraId="073DECAA" w14:textId="77777777" w:rsidR="004335ED" w:rsidRPr="00CF2A79" w:rsidRDefault="004335ED" w:rsidP="000D75B4">
            <w:pPr>
              <w:pStyle w:val="TAL"/>
              <w:rPr>
                <w:lang w:eastAsia="en-US"/>
              </w:rPr>
            </w:pPr>
            <w:r w:rsidRPr="00CF2A79">
              <w:rPr>
                <w:lang w:eastAsia="en-US"/>
              </w:rPr>
              <w:t>2023-09</w:t>
            </w:r>
          </w:p>
        </w:tc>
        <w:tc>
          <w:tcPr>
            <w:tcW w:w="995" w:type="dxa"/>
            <w:tcBorders>
              <w:top w:val="single" w:sz="6" w:space="0" w:color="auto"/>
              <w:left w:val="single" w:sz="6" w:space="0" w:color="auto"/>
              <w:bottom w:val="single" w:sz="6" w:space="0" w:color="auto"/>
              <w:right w:val="single" w:sz="6" w:space="0" w:color="auto"/>
            </w:tcBorders>
            <w:shd w:val="clear" w:color="auto" w:fill="auto"/>
          </w:tcPr>
          <w:p w14:paraId="6DACD72C" w14:textId="77777777" w:rsidR="004335ED" w:rsidRPr="00CF2A79" w:rsidRDefault="004335ED" w:rsidP="000D75B4">
            <w:pPr>
              <w:pStyle w:val="TAL"/>
              <w:rPr>
                <w:lang w:eastAsia="en-US"/>
              </w:rPr>
            </w:pPr>
            <w:r w:rsidRPr="00CF2A79">
              <w:rPr>
                <w:lang w:eastAsia="en-US"/>
              </w:rPr>
              <w:t>RAN#101</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1AC7B3A4" w14:textId="77777777" w:rsidR="004335ED" w:rsidRPr="00CF2A79" w:rsidRDefault="004335ED" w:rsidP="000D75B4">
            <w:pPr>
              <w:pStyle w:val="TAL"/>
              <w:rPr>
                <w:lang w:eastAsia="en-US"/>
              </w:rPr>
            </w:pPr>
            <w:r w:rsidRPr="00CF2A79">
              <w:rPr>
                <w:lang w:eastAsia="en-US"/>
              </w:rPr>
              <w:t>R5-235460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434968" w14:textId="77777777" w:rsidR="004335ED" w:rsidRPr="00CF2A79" w:rsidRDefault="004335ED" w:rsidP="000D75B4">
            <w:pPr>
              <w:pStyle w:val="TAL"/>
              <w:rPr>
                <w:lang w:eastAsia="en-US"/>
              </w:rPr>
            </w:pPr>
            <w:r w:rsidRPr="00CF2A79">
              <w:rPr>
                <w:lang w:eastAsia="en-US"/>
              </w:rPr>
              <w:t>2920</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026408C8" w14:textId="77777777" w:rsidR="004335ED" w:rsidRPr="00CF2A79" w:rsidRDefault="004335ED" w:rsidP="000D75B4">
            <w:pPr>
              <w:pStyle w:val="TAL"/>
              <w:rPr>
                <w:lang w:eastAsia="en-US"/>
              </w:rPr>
            </w:pPr>
            <w:r w:rsidRPr="00CF2A79">
              <w:rPr>
                <w:lang w:eastAsia="en-US"/>
              </w:rPr>
              <w:t>2</w:t>
            </w:r>
          </w:p>
        </w:tc>
        <w:tc>
          <w:tcPr>
            <w:tcW w:w="331" w:type="dxa"/>
            <w:tcBorders>
              <w:top w:val="single" w:sz="6" w:space="0" w:color="auto"/>
              <w:left w:val="single" w:sz="6" w:space="0" w:color="auto"/>
              <w:bottom w:val="single" w:sz="6" w:space="0" w:color="auto"/>
              <w:right w:val="single" w:sz="6" w:space="0" w:color="auto"/>
            </w:tcBorders>
            <w:shd w:val="clear" w:color="auto" w:fill="auto"/>
          </w:tcPr>
          <w:p w14:paraId="52B186A5" w14:textId="77777777" w:rsidR="004335ED" w:rsidRPr="00CF2A79" w:rsidRDefault="004335ED" w:rsidP="000D75B4">
            <w:pPr>
              <w:pStyle w:val="TAL"/>
              <w:rPr>
                <w:lang w:eastAsia="en-US"/>
              </w:rPr>
            </w:pPr>
            <w:r w:rsidRPr="00CF2A79">
              <w:rPr>
                <w:lang w:eastAsia="en-US"/>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7F87454D" w14:textId="77777777" w:rsidR="004335ED" w:rsidRPr="00CF2A79" w:rsidRDefault="004335ED" w:rsidP="000D75B4">
            <w:pPr>
              <w:pStyle w:val="TAL"/>
              <w:rPr>
                <w:lang w:eastAsia="en-US"/>
              </w:rPr>
            </w:pPr>
            <w:r w:rsidRPr="00CF2A79">
              <w:rPr>
                <w:lang w:eastAsia="en-US"/>
              </w:rPr>
              <w:t>Common test environments for NR-NTN testing</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37A9842" w14:textId="77777777" w:rsidR="004335ED" w:rsidRPr="00CF2A79" w:rsidRDefault="004335ED" w:rsidP="000D75B4">
            <w:pPr>
              <w:pStyle w:val="TAL"/>
              <w:rPr>
                <w:lang w:eastAsia="en-US"/>
              </w:rPr>
            </w:pPr>
            <w:r w:rsidRPr="00CF2A79">
              <w:rPr>
                <w:lang w:eastAsia="en-US"/>
              </w:rPr>
              <w:t>17.10.0</w:t>
            </w:r>
          </w:p>
        </w:tc>
      </w:tr>
      <w:tr w:rsidR="004335ED" w:rsidRPr="00CF2A79" w14:paraId="0345B4C9" w14:textId="77777777" w:rsidTr="004335ED">
        <w:tc>
          <w:tcPr>
            <w:tcW w:w="800" w:type="dxa"/>
            <w:tcBorders>
              <w:top w:val="single" w:sz="6" w:space="0" w:color="auto"/>
              <w:left w:val="single" w:sz="6" w:space="0" w:color="auto"/>
              <w:bottom w:val="single" w:sz="6" w:space="0" w:color="auto"/>
              <w:right w:val="single" w:sz="6" w:space="0" w:color="auto"/>
            </w:tcBorders>
            <w:shd w:val="clear" w:color="auto" w:fill="auto"/>
          </w:tcPr>
          <w:p w14:paraId="4D2D4E81" w14:textId="026B2108" w:rsidR="004335ED" w:rsidRPr="00CF2A79" w:rsidRDefault="004335ED" w:rsidP="000D75B4">
            <w:pPr>
              <w:pStyle w:val="TAL"/>
              <w:rPr>
                <w:lang w:eastAsia="en-US"/>
              </w:rPr>
            </w:pPr>
            <w:r w:rsidRPr="00CF2A79">
              <w:rPr>
                <w:lang w:eastAsia="en-US"/>
              </w:rPr>
              <w:t>2023-</w:t>
            </w:r>
            <w:r>
              <w:rPr>
                <w:lang w:eastAsia="en-US"/>
              </w:rPr>
              <w:t>12</w:t>
            </w:r>
          </w:p>
        </w:tc>
        <w:tc>
          <w:tcPr>
            <w:tcW w:w="995" w:type="dxa"/>
            <w:tcBorders>
              <w:top w:val="single" w:sz="6" w:space="0" w:color="auto"/>
              <w:left w:val="single" w:sz="6" w:space="0" w:color="auto"/>
              <w:bottom w:val="single" w:sz="6" w:space="0" w:color="auto"/>
              <w:right w:val="single" w:sz="6" w:space="0" w:color="auto"/>
            </w:tcBorders>
            <w:shd w:val="clear" w:color="auto" w:fill="auto"/>
          </w:tcPr>
          <w:p w14:paraId="5E299509" w14:textId="36AA122E" w:rsidR="004335ED" w:rsidRPr="00CF2A79" w:rsidRDefault="004335ED" w:rsidP="000D75B4">
            <w:pPr>
              <w:pStyle w:val="TAL"/>
              <w:rPr>
                <w:lang w:eastAsia="en-US"/>
              </w:rPr>
            </w:pPr>
            <w:r w:rsidRPr="00CF2A79">
              <w:rPr>
                <w:lang w:eastAsia="en-US"/>
              </w:rPr>
              <w:t>RAN#10</w:t>
            </w:r>
            <w:r>
              <w:rPr>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auto"/>
          </w:tcPr>
          <w:p w14:paraId="7C4762DE" w14:textId="1B92AA72" w:rsidR="004335ED" w:rsidRPr="00CF2A79" w:rsidRDefault="004335ED" w:rsidP="000D75B4">
            <w:pPr>
              <w:pStyle w:val="TAL"/>
              <w:rPr>
                <w:lang w:eastAsia="en-US"/>
              </w:rPr>
            </w:pPr>
            <w:r w:rsidRPr="00CF2A79">
              <w:rPr>
                <w:lang w:eastAsia="en-US"/>
              </w:rPr>
              <w:t>R5-236</w:t>
            </w:r>
            <w:r>
              <w:rPr>
                <w:lang w:eastAsia="en-US"/>
              </w:rPr>
              <w:t>242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A8CE5E" w14:textId="00D3D48B" w:rsidR="004335ED" w:rsidRPr="00CF2A79" w:rsidRDefault="004335ED" w:rsidP="000D75B4">
            <w:pPr>
              <w:pStyle w:val="TAL"/>
              <w:rPr>
                <w:lang w:eastAsia="en-US"/>
              </w:rPr>
            </w:pPr>
            <w:r w:rsidRPr="00CF2A79">
              <w:rPr>
                <w:lang w:eastAsia="en-US"/>
              </w:rPr>
              <w:t>29</w:t>
            </w:r>
            <w:r>
              <w:rPr>
                <w:lang w:eastAsia="en-US"/>
              </w:rPr>
              <w:t>34</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3C01BF65" w14:textId="6060B084" w:rsidR="004335ED" w:rsidRPr="00CF2A79" w:rsidRDefault="004335ED" w:rsidP="000D75B4">
            <w:pPr>
              <w:pStyle w:val="TAL"/>
              <w:rPr>
                <w:lang w:eastAsia="en-US"/>
              </w:rPr>
            </w:pPr>
            <w:r>
              <w:rPr>
                <w:lang w:eastAsia="en-US"/>
              </w:rPr>
              <w:t>-</w:t>
            </w:r>
          </w:p>
        </w:tc>
        <w:tc>
          <w:tcPr>
            <w:tcW w:w="331" w:type="dxa"/>
            <w:tcBorders>
              <w:top w:val="single" w:sz="6" w:space="0" w:color="auto"/>
              <w:left w:val="single" w:sz="6" w:space="0" w:color="auto"/>
              <w:bottom w:val="single" w:sz="6" w:space="0" w:color="auto"/>
              <w:right w:val="single" w:sz="6" w:space="0" w:color="auto"/>
            </w:tcBorders>
            <w:shd w:val="clear" w:color="auto" w:fill="auto"/>
          </w:tcPr>
          <w:p w14:paraId="2A1857F7" w14:textId="77777777" w:rsidR="004335ED" w:rsidRPr="00CF2A79" w:rsidRDefault="004335ED" w:rsidP="000D75B4">
            <w:pPr>
              <w:pStyle w:val="TAL"/>
              <w:rPr>
                <w:lang w:eastAsia="en-US"/>
              </w:rPr>
            </w:pPr>
            <w:r w:rsidRPr="00CF2A79">
              <w:rPr>
                <w:lang w:eastAsia="en-US"/>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02F36325" w14:textId="4D32085E" w:rsidR="004335ED" w:rsidRPr="00CF2A79" w:rsidRDefault="004335ED" w:rsidP="000D75B4">
            <w:pPr>
              <w:pStyle w:val="TAL"/>
              <w:rPr>
                <w:lang w:eastAsia="en-US"/>
              </w:rPr>
            </w:pPr>
            <w:r>
              <w:rPr>
                <w:noProof/>
              </w:rPr>
              <w:t>R</w:t>
            </w:r>
            <w:r w:rsidRPr="00A04C91">
              <w:rPr>
                <w:noProof/>
              </w:rPr>
              <w:t xml:space="preserve">emoval of technical content </w:t>
            </w:r>
            <w:r>
              <w:rPr>
                <w:noProof/>
              </w:rPr>
              <w:t xml:space="preserve">in TS 38.508-1 v17.10.0 </w:t>
            </w:r>
            <w:r w:rsidRPr="00A04C91">
              <w:rPr>
                <w:noProof/>
              </w:rPr>
              <w:t xml:space="preserve">and substitution with pointer to </w:t>
            </w:r>
            <w:r>
              <w:rPr>
                <w:noProof/>
              </w:rPr>
              <w:t xml:space="preserve">the </w:t>
            </w:r>
            <w:r w:rsidRPr="00A04C91">
              <w:rPr>
                <w:noProof/>
              </w:rPr>
              <w:t>next Release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E2F2FB3" w14:textId="772E0DA8" w:rsidR="004335ED" w:rsidRPr="00CF2A79" w:rsidRDefault="004335ED" w:rsidP="000D75B4">
            <w:pPr>
              <w:pStyle w:val="TAL"/>
              <w:rPr>
                <w:lang w:eastAsia="en-US"/>
              </w:rPr>
            </w:pPr>
            <w:r w:rsidRPr="00CF2A79">
              <w:rPr>
                <w:lang w:eastAsia="en-US"/>
              </w:rPr>
              <w:t>17.1</w:t>
            </w:r>
            <w:r>
              <w:rPr>
                <w:lang w:eastAsia="en-US"/>
              </w:rPr>
              <w:t>1</w:t>
            </w:r>
            <w:r w:rsidRPr="00CF2A79">
              <w:rPr>
                <w:lang w:eastAsia="en-US"/>
              </w:rPr>
              <w:t>.0</w:t>
            </w:r>
          </w:p>
        </w:tc>
      </w:tr>
    </w:tbl>
    <w:p w14:paraId="659A237D" w14:textId="70BEEAD1" w:rsidR="004335ED" w:rsidRPr="00F15EBF" w:rsidRDefault="004335ED" w:rsidP="00B4633F"/>
    <w:sectPr w:rsidR="004335ED" w:rsidRPr="00F15EBF" w:rsidSect="00AF08C7">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D7F9A" w14:textId="77777777" w:rsidR="00C25B35" w:rsidRDefault="00C25B35">
      <w:r>
        <w:separator/>
      </w:r>
    </w:p>
  </w:endnote>
  <w:endnote w:type="continuationSeparator" w:id="0">
    <w:p w14:paraId="55BA1FFD" w14:textId="77777777" w:rsidR="00C25B35" w:rsidRDefault="00C2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2DAB0" w14:textId="77777777" w:rsidR="000351B3" w:rsidRDefault="000351B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394AD" w14:textId="77777777" w:rsidR="00C25B35" w:rsidRDefault="00C25B35">
      <w:r>
        <w:separator/>
      </w:r>
    </w:p>
  </w:footnote>
  <w:footnote w:type="continuationSeparator" w:id="0">
    <w:p w14:paraId="326D1EBC" w14:textId="77777777" w:rsidR="00C25B35" w:rsidRDefault="00C25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F25A0" w14:textId="2389F6E9" w:rsidR="000351B3" w:rsidRDefault="000351B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11BA">
      <w:rPr>
        <w:rFonts w:ascii="Arial" w:hAnsi="Arial" w:cs="Arial"/>
        <w:b/>
        <w:noProof/>
        <w:sz w:val="18"/>
        <w:szCs w:val="18"/>
      </w:rPr>
      <w:t>3GPP TS 38.508-1 V17.11.0 (2023-12)</w:t>
    </w:r>
    <w:r>
      <w:rPr>
        <w:rFonts w:ascii="Arial" w:hAnsi="Arial" w:cs="Arial"/>
        <w:b/>
        <w:sz w:val="18"/>
        <w:szCs w:val="18"/>
      </w:rPr>
      <w:fldChar w:fldCharType="end"/>
    </w:r>
  </w:p>
  <w:bookmarkStart w:id="171" w:name="_Hlk95402851"/>
  <w:p w14:paraId="28235DB1" w14:textId="77777777" w:rsidR="000351B3" w:rsidRDefault="000351B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385</w:t>
    </w:r>
    <w:r>
      <w:rPr>
        <w:rFonts w:ascii="Arial" w:hAnsi="Arial" w:cs="Arial"/>
        <w:b/>
        <w:sz w:val="18"/>
        <w:szCs w:val="18"/>
      </w:rPr>
      <w:fldChar w:fldCharType="end"/>
    </w:r>
  </w:p>
  <w:bookmarkEnd w:id="171"/>
  <w:p w14:paraId="6FCE1EB9" w14:textId="5AA4ED35" w:rsidR="000351B3" w:rsidRDefault="000351B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11BA">
      <w:rPr>
        <w:rFonts w:ascii="Arial" w:hAnsi="Arial" w:cs="Arial"/>
        <w:b/>
        <w:noProof/>
        <w:sz w:val="18"/>
        <w:szCs w:val="18"/>
      </w:rPr>
      <w:t>Release 17</w:t>
    </w:r>
    <w:r>
      <w:rPr>
        <w:rFonts w:ascii="Arial" w:hAnsi="Arial" w:cs="Arial"/>
        <w:b/>
        <w:sz w:val="18"/>
        <w:szCs w:val="18"/>
      </w:rPr>
      <w:fldChar w:fldCharType="end"/>
    </w:r>
  </w:p>
  <w:p w14:paraId="58B2EF69" w14:textId="77777777" w:rsidR="000351B3" w:rsidRDefault="000351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A8C312"/>
    <w:lvl w:ilvl="0">
      <w:start w:val="1"/>
      <w:numFmt w:val="decimal"/>
      <w:pStyle w:val="ListNumber5"/>
      <w:lvlText w:val="%1."/>
      <w:lvlJc w:val="left"/>
      <w:pPr>
        <w:tabs>
          <w:tab w:val="num" w:pos="1492"/>
        </w:tabs>
        <w:ind w:left="1492" w:hanging="360"/>
      </w:pPr>
      <w:rPr>
        <w:rFonts w:cs="Osaka"/>
      </w:rPr>
    </w:lvl>
  </w:abstractNum>
  <w:abstractNum w:abstractNumId="1" w15:restartNumberingAfterBreak="0">
    <w:nsid w:val="FFFFFF7D"/>
    <w:multiLevelType w:val="singleLevel"/>
    <w:tmpl w:val="A43E75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32F6A8"/>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9C5443"/>
    <w:multiLevelType w:val="hybridMultilevel"/>
    <w:tmpl w:val="BEB235FE"/>
    <w:lvl w:ilvl="0" w:tplc="088432F6">
      <w:start w:val="19"/>
      <w:numFmt w:val="bullet"/>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Osaka" w:hAnsi="Osaka" w:hint="default"/>
        <w:sz w:val="18"/>
      </w:rPr>
    </w:lvl>
  </w:abstractNum>
  <w:abstractNum w:abstractNumId="2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74985684">
      <w:start w:val="1"/>
      <w:numFmt w:val="bullet"/>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25667">
    <w:abstractNumId w:val="3"/>
  </w:num>
  <w:num w:numId="2" w16cid:durableId="631405025">
    <w:abstractNumId w:val="26"/>
  </w:num>
  <w:num w:numId="3" w16cid:durableId="1224831205">
    <w:abstractNumId w:val="12"/>
  </w:num>
  <w:num w:numId="4" w16cid:durableId="818956459">
    <w:abstractNumId w:val="9"/>
  </w:num>
  <w:num w:numId="5" w16cid:durableId="678048869">
    <w:abstractNumId w:val="24"/>
  </w:num>
  <w:num w:numId="6" w16cid:durableId="296645254">
    <w:abstractNumId w:val="30"/>
  </w:num>
  <w:num w:numId="7" w16cid:durableId="500004702">
    <w:abstractNumId w:val="5"/>
  </w:num>
  <w:num w:numId="8" w16cid:durableId="716903796">
    <w:abstractNumId w:val="27"/>
  </w:num>
  <w:num w:numId="9" w16cid:durableId="1127746104">
    <w:abstractNumId w:val="15"/>
  </w:num>
  <w:num w:numId="10" w16cid:durableId="1570310122">
    <w:abstractNumId w:val="20"/>
  </w:num>
  <w:num w:numId="11" w16cid:durableId="616255455">
    <w:abstractNumId w:val="23"/>
  </w:num>
  <w:num w:numId="12" w16cid:durableId="1334602922">
    <w:abstractNumId w:val="8"/>
  </w:num>
  <w:num w:numId="13" w16cid:durableId="276839755">
    <w:abstractNumId w:val="18"/>
  </w:num>
  <w:num w:numId="14" w16cid:durableId="862014127">
    <w:abstractNumId w:val="17"/>
  </w:num>
  <w:num w:numId="15" w16cid:durableId="397096419">
    <w:abstractNumId w:val="22"/>
  </w:num>
  <w:num w:numId="16" w16cid:durableId="1597008984">
    <w:abstractNumId w:val="28"/>
  </w:num>
  <w:num w:numId="17" w16cid:durableId="240649340">
    <w:abstractNumId w:val="13"/>
  </w:num>
  <w:num w:numId="18" w16cid:durableId="764956108">
    <w:abstractNumId w:val="14"/>
  </w:num>
  <w:num w:numId="19" w16cid:durableId="1421638607">
    <w:abstractNumId w:val="11"/>
  </w:num>
  <w:num w:numId="20" w16cid:durableId="1724022387">
    <w:abstractNumId w:val="21"/>
  </w:num>
  <w:num w:numId="21" w16cid:durableId="509763489">
    <w:abstractNumId w:val="0"/>
  </w:num>
  <w:num w:numId="22" w16cid:durableId="70200809">
    <w:abstractNumId w:val="16"/>
  </w:num>
  <w:num w:numId="23" w16cid:durableId="895048901">
    <w:abstractNumId w:val="19"/>
  </w:num>
  <w:num w:numId="24" w16cid:durableId="186058620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22293795">
    <w:abstractNumId w:val="25"/>
  </w:num>
  <w:num w:numId="26" w16cid:durableId="952328377">
    <w:abstractNumId w:val="7"/>
  </w:num>
  <w:num w:numId="27" w16cid:durableId="230039825">
    <w:abstractNumId w:val="29"/>
  </w:num>
  <w:num w:numId="28" w16cid:durableId="1761219044">
    <w:abstractNumId w:val="6"/>
  </w:num>
  <w:num w:numId="29" w16cid:durableId="533734332">
    <w:abstractNumId w:val="2"/>
  </w:num>
  <w:num w:numId="30" w16cid:durableId="529563618">
    <w:abstractNumId w:val="1"/>
  </w:num>
  <w:num w:numId="31" w16cid:durableId="616762701">
    <w:abstractNumId w:val="10"/>
  </w:num>
  <w:num w:numId="32" w16cid:durableId="2107114312">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1194A"/>
    <w:rsid w:val="00014745"/>
    <w:rsid w:val="00014FDD"/>
    <w:rsid w:val="00016409"/>
    <w:rsid w:val="00016C9F"/>
    <w:rsid w:val="000170EF"/>
    <w:rsid w:val="00021C50"/>
    <w:rsid w:val="000232E5"/>
    <w:rsid w:val="00023958"/>
    <w:rsid w:val="000253CB"/>
    <w:rsid w:val="00025521"/>
    <w:rsid w:val="00025CCA"/>
    <w:rsid w:val="0002760F"/>
    <w:rsid w:val="00027A4A"/>
    <w:rsid w:val="0003171D"/>
    <w:rsid w:val="00032E56"/>
    <w:rsid w:val="00033397"/>
    <w:rsid w:val="000340B3"/>
    <w:rsid w:val="000351B3"/>
    <w:rsid w:val="00040095"/>
    <w:rsid w:val="00040FD0"/>
    <w:rsid w:val="00041773"/>
    <w:rsid w:val="000421AE"/>
    <w:rsid w:val="0004387D"/>
    <w:rsid w:val="000462DE"/>
    <w:rsid w:val="00051834"/>
    <w:rsid w:val="00051E73"/>
    <w:rsid w:val="00054613"/>
    <w:rsid w:val="00054A22"/>
    <w:rsid w:val="000557DD"/>
    <w:rsid w:val="00056CE0"/>
    <w:rsid w:val="000625B5"/>
    <w:rsid w:val="00064469"/>
    <w:rsid w:val="000655A6"/>
    <w:rsid w:val="000660CA"/>
    <w:rsid w:val="0006799E"/>
    <w:rsid w:val="00072ACE"/>
    <w:rsid w:val="00073951"/>
    <w:rsid w:val="00074D3D"/>
    <w:rsid w:val="0007775A"/>
    <w:rsid w:val="00080512"/>
    <w:rsid w:val="000841CD"/>
    <w:rsid w:val="00084213"/>
    <w:rsid w:val="0008558D"/>
    <w:rsid w:val="00085AB0"/>
    <w:rsid w:val="00086E41"/>
    <w:rsid w:val="00091758"/>
    <w:rsid w:val="000A2C11"/>
    <w:rsid w:val="000A3109"/>
    <w:rsid w:val="000A3311"/>
    <w:rsid w:val="000A4E83"/>
    <w:rsid w:val="000A64DB"/>
    <w:rsid w:val="000A7899"/>
    <w:rsid w:val="000B07C9"/>
    <w:rsid w:val="000B4B4E"/>
    <w:rsid w:val="000B51E8"/>
    <w:rsid w:val="000B5226"/>
    <w:rsid w:val="000B5523"/>
    <w:rsid w:val="000B7426"/>
    <w:rsid w:val="000B74DF"/>
    <w:rsid w:val="000B79D2"/>
    <w:rsid w:val="000C0C83"/>
    <w:rsid w:val="000D1276"/>
    <w:rsid w:val="000D21D1"/>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4401"/>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FB1"/>
    <w:rsid w:val="001311BA"/>
    <w:rsid w:val="00134FCB"/>
    <w:rsid w:val="00137AFA"/>
    <w:rsid w:val="00142194"/>
    <w:rsid w:val="00143ED7"/>
    <w:rsid w:val="00144EAB"/>
    <w:rsid w:val="00145D62"/>
    <w:rsid w:val="00147D5C"/>
    <w:rsid w:val="00153005"/>
    <w:rsid w:val="0015343B"/>
    <w:rsid w:val="00153ED7"/>
    <w:rsid w:val="001540AA"/>
    <w:rsid w:val="0015416C"/>
    <w:rsid w:val="00154997"/>
    <w:rsid w:val="00154F74"/>
    <w:rsid w:val="00155BD2"/>
    <w:rsid w:val="00155EEE"/>
    <w:rsid w:val="001563CB"/>
    <w:rsid w:val="001571E7"/>
    <w:rsid w:val="0015720F"/>
    <w:rsid w:val="001627A4"/>
    <w:rsid w:val="001642B4"/>
    <w:rsid w:val="00166B88"/>
    <w:rsid w:val="00167065"/>
    <w:rsid w:val="0016770F"/>
    <w:rsid w:val="00170D4C"/>
    <w:rsid w:val="00171CCE"/>
    <w:rsid w:val="00175CEF"/>
    <w:rsid w:val="00176015"/>
    <w:rsid w:val="00176D5D"/>
    <w:rsid w:val="00181201"/>
    <w:rsid w:val="001830BA"/>
    <w:rsid w:val="00185AFB"/>
    <w:rsid w:val="001865F8"/>
    <w:rsid w:val="00186EF2"/>
    <w:rsid w:val="0019180F"/>
    <w:rsid w:val="00191857"/>
    <w:rsid w:val="0019527D"/>
    <w:rsid w:val="00195ACB"/>
    <w:rsid w:val="00197D7D"/>
    <w:rsid w:val="001A0871"/>
    <w:rsid w:val="001A2C02"/>
    <w:rsid w:val="001A2C2B"/>
    <w:rsid w:val="001A5241"/>
    <w:rsid w:val="001A58AE"/>
    <w:rsid w:val="001A5A4D"/>
    <w:rsid w:val="001A5F48"/>
    <w:rsid w:val="001A6966"/>
    <w:rsid w:val="001A6C8E"/>
    <w:rsid w:val="001A78F8"/>
    <w:rsid w:val="001B12EF"/>
    <w:rsid w:val="001B1B29"/>
    <w:rsid w:val="001B256F"/>
    <w:rsid w:val="001B395D"/>
    <w:rsid w:val="001B43DA"/>
    <w:rsid w:val="001B4960"/>
    <w:rsid w:val="001B54B9"/>
    <w:rsid w:val="001B5D7F"/>
    <w:rsid w:val="001C2FBA"/>
    <w:rsid w:val="001C321C"/>
    <w:rsid w:val="001C38CD"/>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4DB"/>
    <w:rsid w:val="001F6AD5"/>
    <w:rsid w:val="001F7836"/>
    <w:rsid w:val="001F7AB1"/>
    <w:rsid w:val="002000F6"/>
    <w:rsid w:val="00200AD5"/>
    <w:rsid w:val="002024BB"/>
    <w:rsid w:val="00203C6B"/>
    <w:rsid w:val="00205D62"/>
    <w:rsid w:val="00205F18"/>
    <w:rsid w:val="002060D7"/>
    <w:rsid w:val="0020642F"/>
    <w:rsid w:val="0020697E"/>
    <w:rsid w:val="00207D75"/>
    <w:rsid w:val="00207F17"/>
    <w:rsid w:val="00210254"/>
    <w:rsid w:val="00210394"/>
    <w:rsid w:val="00210D61"/>
    <w:rsid w:val="002114B6"/>
    <w:rsid w:val="00213727"/>
    <w:rsid w:val="002156F4"/>
    <w:rsid w:val="00216707"/>
    <w:rsid w:val="002169CD"/>
    <w:rsid w:val="00217381"/>
    <w:rsid w:val="002178A5"/>
    <w:rsid w:val="00223978"/>
    <w:rsid w:val="00224025"/>
    <w:rsid w:val="0022709C"/>
    <w:rsid w:val="002274D7"/>
    <w:rsid w:val="00227756"/>
    <w:rsid w:val="00231992"/>
    <w:rsid w:val="002347A2"/>
    <w:rsid w:val="002354A5"/>
    <w:rsid w:val="00237E44"/>
    <w:rsid w:val="002443FB"/>
    <w:rsid w:val="0024612D"/>
    <w:rsid w:val="00247913"/>
    <w:rsid w:val="00247A90"/>
    <w:rsid w:val="00247C3B"/>
    <w:rsid w:val="00252952"/>
    <w:rsid w:val="00252AB7"/>
    <w:rsid w:val="00256FBE"/>
    <w:rsid w:val="00261546"/>
    <w:rsid w:val="00262274"/>
    <w:rsid w:val="00266D3E"/>
    <w:rsid w:val="00267125"/>
    <w:rsid w:val="00270062"/>
    <w:rsid w:val="00271146"/>
    <w:rsid w:val="00272165"/>
    <w:rsid w:val="00272DF0"/>
    <w:rsid w:val="00275446"/>
    <w:rsid w:val="002759A8"/>
    <w:rsid w:val="00277776"/>
    <w:rsid w:val="002821B3"/>
    <w:rsid w:val="00283C44"/>
    <w:rsid w:val="00286263"/>
    <w:rsid w:val="00286C63"/>
    <w:rsid w:val="00292C7B"/>
    <w:rsid w:val="0029329F"/>
    <w:rsid w:val="00293DC7"/>
    <w:rsid w:val="00294A34"/>
    <w:rsid w:val="0029649B"/>
    <w:rsid w:val="002A12D2"/>
    <w:rsid w:val="002A13DC"/>
    <w:rsid w:val="002A171C"/>
    <w:rsid w:val="002A2AC2"/>
    <w:rsid w:val="002A3C33"/>
    <w:rsid w:val="002A735E"/>
    <w:rsid w:val="002A7FEA"/>
    <w:rsid w:val="002B121B"/>
    <w:rsid w:val="002B32F2"/>
    <w:rsid w:val="002B4EBD"/>
    <w:rsid w:val="002B50A5"/>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06C1B"/>
    <w:rsid w:val="00313356"/>
    <w:rsid w:val="00315757"/>
    <w:rsid w:val="00315BF4"/>
    <w:rsid w:val="00315D00"/>
    <w:rsid w:val="003165E0"/>
    <w:rsid w:val="003172DC"/>
    <w:rsid w:val="00317588"/>
    <w:rsid w:val="00320926"/>
    <w:rsid w:val="0032433A"/>
    <w:rsid w:val="0032510F"/>
    <w:rsid w:val="00325C99"/>
    <w:rsid w:val="0032788C"/>
    <w:rsid w:val="0033359D"/>
    <w:rsid w:val="0033499A"/>
    <w:rsid w:val="00335B7D"/>
    <w:rsid w:val="00336E06"/>
    <w:rsid w:val="00337997"/>
    <w:rsid w:val="0034191B"/>
    <w:rsid w:val="00342D0A"/>
    <w:rsid w:val="00342E6D"/>
    <w:rsid w:val="00344F27"/>
    <w:rsid w:val="00345D5F"/>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2063"/>
    <w:rsid w:val="0039457A"/>
    <w:rsid w:val="00396AB4"/>
    <w:rsid w:val="00397837"/>
    <w:rsid w:val="003A0C87"/>
    <w:rsid w:val="003A1B0E"/>
    <w:rsid w:val="003A2413"/>
    <w:rsid w:val="003A3E29"/>
    <w:rsid w:val="003A561E"/>
    <w:rsid w:val="003A720B"/>
    <w:rsid w:val="003A76D5"/>
    <w:rsid w:val="003B26DE"/>
    <w:rsid w:val="003B5ECC"/>
    <w:rsid w:val="003B64FE"/>
    <w:rsid w:val="003B6A92"/>
    <w:rsid w:val="003B7529"/>
    <w:rsid w:val="003C13BD"/>
    <w:rsid w:val="003C2CC5"/>
    <w:rsid w:val="003C3971"/>
    <w:rsid w:val="003C477A"/>
    <w:rsid w:val="003C55B6"/>
    <w:rsid w:val="003C5CCE"/>
    <w:rsid w:val="003C675F"/>
    <w:rsid w:val="003D1B2C"/>
    <w:rsid w:val="003D4140"/>
    <w:rsid w:val="003D5BFB"/>
    <w:rsid w:val="003D692A"/>
    <w:rsid w:val="003D6A54"/>
    <w:rsid w:val="003D6CF8"/>
    <w:rsid w:val="003E07E7"/>
    <w:rsid w:val="003E1158"/>
    <w:rsid w:val="003E1F20"/>
    <w:rsid w:val="003E225E"/>
    <w:rsid w:val="003E33B3"/>
    <w:rsid w:val="003E392C"/>
    <w:rsid w:val="003E6415"/>
    <w:rsid w:val="003E6AE8"/>
    <w:rsid w:val="003E7BE5"/>
    <w:rsid w:val="003F0A95"/>
    <w:rsid w:val="003F0C96"/>
    <w:rsid w:val="003F1EA2"/>
    <w:rsid w:val="003F2FF3"/>
    <w:rsid w:val="003F6433"/>
    <w:rsid w:val="003F7866"/>
    <w:rsid w:val="004013F2"/>
    <w:rsid w:val="00401555"/>
    <w:rsid w:val="00403E06"/>
    <w:rsid w:val="0040693C"/>
    <w:rsid w:val="00411088"/>
    <w:rsid w:val="0041125E"/>
    <w:rsid w:val="00412B56"/>
    <w:rsid w:val="00414E08"/>
    <w:rsid w:val="00416339"/>
    <w:rsid w:val="004163D3"/>
    <w:rsid w:val="00417665"/>
    <w:rsid w:val="004177E4"/>
    <w:rsid w:val="00420B6F"/>
    <w:rsid w:val="00420B7E"/>
    <w:rsid w:val="00421D3B"/>
    <w:rsid w:val="00423143"/>
    <w:rsid w:val="00423D8B"/>
    <w:rsid w:val="00424DD8"/>
    <w:rsid w:val="00425EB1"/>
    <w:rsid w:val="00426231"/>
    <w:rsid w:val="004335ED"/>
    <w:rsid w:val="00434A7D"/>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4DDD"/>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B58"/>
    <w:rsid w:val="004828FD"/>
    <w:rsid w:val="0048526C"/>
    <w:rsid w:val="00490602"/>
    <w:rsid w:val="00490644"/>
    <w:rsid w:val="00490C36"/>
    <w:rsid w:val="004948E6"/>
    <w:rsid w:val="00495F04"/>
    <w:rsid w:val="00497405"/>
    <w:rsid w:val="00497CCE"/>
    <w:rsid w:val="004A011B"/>
    <w:rsid w:val="004A022A"/>
    <w:rsid w:val="004A1191"/>
    <w:rsid w:val="004A2C88"/>
    <w:rsid w:val="004A5ABA"/>
    <w:rsid w:val="004A75DB"/>
    <w:rsid w:val="004A7850"/>
    <w:rsid w:val="004A7CDB"/>
    <w:rsid w:val="004B0D4F"/>
    <w:rsid w:val="004B1070"/>
    <w:rsid w:val="004B14C4"/>
    <w:rsid w:val="004B2B12"/>
    <w:rsid w:val="004B3572"/>
    <w:rsid w:val="004B4ADD"/>
    <w:rsid w:val="004B52EE"/>
    <w:rsid w:val="004B5C1E"/>
    <w:rsid w:val="004C0330"/>
    <w:rsid w:val="004C19D0"/>
    <w:rsid w:val="004C6762"/>
    <w:rsid w:val="004D3578"/>
    <w:rsid w:val="004D4064"/>
    <w:rsid w:val="004D5767"/>
    <w:rsid w:val="004D6073"/>
    <w:rsid w:val="004D697C"/>
    <w:rsid w:val="004D7C7E"/>
    <w:rsid w:val="004E1958"/>
    <w:rsid w:val="004E213A"/>
    <w:rsid w:val="004E27DE"/>
    <w:rsid w:val="004E3385"/>
    <w:rsid w:val="004E39C1"/>
    <w:rsid w:val="004E447F"/>
    <w:rsid w:val="004E74C5"/>
    <w:rsid w:val="004F0306"/>
    <w:rsid w:val="004F0E78"/>
    <w:rsid w:val="004F2014"/>
    <w:rsid w:val="004F50CE"/>
    <w:rsid w:val="004F55B7"/>
    <w:rsid w:val="004F5694"/>
    <w:rsid w:val="004F5B4A"/>
    <w:rsid w:val="00502CB5"/>
    <w:rsid w:val="00503883"/>
    <w:rsid w:val="00507BA2"/>
    <w:rsid w:val="005109E5"/>
    <w:rsid w:val="00512589"/>
    <w:rsid w:val="00512CB7"/>
    <w:rsid w:val="00513916"/>
    <w:rsid w:val="005153CD"/>
    <w:rsid w:val="00515C5C"/>
    <w:rsid w:val="005211E5"/>
    <w:rsid w:val="00523F48"/>
    <w:rsid w:val="00525B55"/>
    <w:rsid w:val="00527F61"/>
    <w:rsid w:val="0053022B"/>
    <w:rsid w:val="0053050E"/>
    <w:rsid w:val="005337E9"/>
    <w:rsid w:val="0053523D"/>
    <w:rsid w:val="0053558F"/>
    <w:rsid w:val="00537A9F"/>
    <w:rsid w:val="00540F44"/>
    <w:rsid w:val="00542929"/>
    <w:rsid w:val="005429DC"/>
    <w:rsid w:val="00542AAC"/>
    <w:rsid w:val="00543E6C"/>
    <w:rsid w:val="00544468"/>
    <w:rsid w:val="00544F8E"/>
    <w:rsid w:val="0054533F"/>
    <w:rsid w:val="00545648"/>
    <w:rsid w:val="00550392"/>
    <w:rsid w:val="00550AB0"/>
    <w:rsid w:val="00551444"/>
    <w:rsid w:val="00551BC6"/>
    <w:rsid w:val="00552271"/>
    <w:rsid w:val="005529DC"/>
    <w:rsid w:val="005534AE"/>
    <w:rsid w:val="0055364A"/>
    <w:rsid w:val="00554D4D"/>
    <w:rsid w:val="00555323"/>
    <w:rsid w:val="0056483D"/>
    <w:rsid w:val="00565087"/>
    <w:rsid w:val="005665D5"/>
    <w:rsid w:val="00566738"/>
    <w:rsid w:val="005671F9"/>
    <w:rsid w:val="005672F5"/>
    <w:rsid w:val="005677A1"/>
    <w:rsid w:val="005726DC"/>
    <w:rsid w:val="005754FA"/>
    <w:rsid w:val="00575B6D"/>
    <w:rsid w:val="00575F25"/>
    <w:rsid w:val="00576B68"/>
    <w:rsid w:val="0057779D"/>
    <w:rsid w:val="005815E2"/>
    <w:rsid w:val="005863FA"/>
    <w:rsid w:val="0058779F"/>
    <w:rsid w:val="00587A91"/>
    <w:rsid w:val="00594183"/>
    <w:rsid w:val="00594CBB"/>
    <w:rsid w:val="00596BA0"/>
    <w:rsid w:val="005A065E"/>
    <w:rsid w:val="005A0E80"/>
    <w:rsid w:val="005A2789"/>
    <w:rsid w:val="005A3DD5"/>
    <w:rsid w:val="005A6F4F"/>
    <w:rsid w:val="005B0017"/>
    <w:rsid w:val="005B367B"/>
    <w:rsid w:val="005B4E96"/>
    <w:rsid w:val="005B7A76"/>
    <w:rsid w:val="005C095A"/>
    <w:rsid w:val="005C1AF0"/>
    <w:rsid w:val="005C2106"/>
    <w:rsid w:val="005C2856"/>
    <w:rsid w:val="005C3B93"/>
    <w:rsid w:val="005C4301"/>
    <w:rsid w:val="005C4BEB"/>
    <w:rsid w:val="005C540A"/>
    <w:rsid w:val="005C793E"/>
    <w:rsid w:val="005D0DB6"/>
    <w:rsid w:val="005D19E1"/>
    <w:rsid w:val="005D1FCE"/>
    <w:rsid w:val="005D2CD8"/>
    <w:rsid w:val="005D2E01"/>
    <w:rsid w:val="005D6A74"/>
    <w:rsid w:val="005E00F2"/>
    <w:rsid w:val="005E015E"/>
    <w:rsid w:val="005E1011"/>
    <w:rsid w:val="005E2329"/>
    <w:rsid w:val="005E26F9"/>
    <w:rsid w:val="005E3801"/>
    <w:rsid w:val="005E3908"/>
    <w:rsid w:val="005E4B94"/>
    <w:rsid w:val="005F16E6"/>
    <w:rsid w:val="005F2CCB"/>
    <w:rsid w:val="005F6BF2"/>
    <w:rsid w:val="00600252"/>
    <w:rsid w:val="00602EB8"/>
    <w:rsid w:val="006039AC"/>
    <w:rsid w:val="00604D38"/>
    <w:rsid w:val="006056FA"/>
    <w:rsid w:val="00605F98"/>
    <w:rsid w:val="00611A7C"/>
    <w:rsid w:val="00611B2D"/>
    <w:rsid w:val="00612C7D"/>
    <w:rsid w:val="006137E0"/>
    <w:rsid w:val="0061468A"/>
    <w:rsid w:val="00614FDF"/>
    <w:rsid w:val="00617394"/>
    <w:rsid w:val="006200B2"/>
    <w:rsid w:val="0062283C"/>
    <w:rsid w:val="006239CF"/>
    <w:rsid w:val="00624888"/>
    <w:rsid w:val="006257FD"/>
    <w:rsid w:val="00626EF0"/>
    <w:rsid w:val="00630662"/>
    <w:rsid w:val="00630D88"/>
    <w:rsid w:val="00630E42"/>
    <w:rsid w:val="0063405C"/>
    <w:rsid w:val="0063614D"/>
    <w:rsid w:val="00636203"/>
    <w:rsid w:val="006372FE"/>
    <w:rsid w:val="00641377"/>
    <w:rsid w:val="0064158B"/>
    <w:rsid w:val="006422B3"/>
    <w:rsid w:val="00644160"/>
    <w:rsid w:val="006463DB"/>
    <w:rsid w:val="00646E4B"/>
    <w:rsid w:val="0065097F"/>
    <w:rsid w:val="00651A08"/>
    <w:rsid w:val="00651AB6"/>
    <w:rsid w:val="00653B16"/>
    <w:rsid w:val="006548F6"/>
    <w:rsid w:val="00655A78"/>
    <w:rsid w:val="0065652E"/>
    <w:rsid w:val="00660955"/>
    <w:rsid w:val="00662655"/>
    <w:rsid w:val="0066391E"/>
    <w:rsid w:val="006644F3"/>
    <w:rsid w:val="00664950"/>
    <w:rsid w:val="00665330"/>
    <w:rsid w:val="00666FCE"/>
    <w:rsid w:val="006675F4"/>
    <w:rsid w:val="006726F6"/>
    <w:rsid w:val="0067478A"/>
    <w:rsid w:val="00675160"/>
    <w:rsid w:val="0067536D"/>
    <w:rsid w:val="006772B1"/>
    <w:rsid w:val="00680629"/>
    <w:rsid w:val="00680AEB"/>
    <w:rsid w:val="00683D33"/>
    <w:rsid w:val="00686A1E"/>
    <w:rsid w:val="00687711"/>
    <w:rsid w:val="0069593B"/>
    <w:rsid w:val="006A03D4"/>
    <w:rsid w:val="006A1C41"/>
    <w:rsid w:val="006A3BA8"/>
    <w:rsid w:val="006A3DA4"/>
    <w:rsid w:val="006A4F10"/>
    <w:rsid w:val="006A55FF"/>
    <w:rsid w:val="006A5639"/>
    <w:rsid w:val="006A6225"/>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36A"/>
    <w:rsid w:val="006F7B68"/>
    <w:rsid w:val="00701EDD"/>
    <w:rsid w:val="00703DD4"/>
    <w:rsid w:val="00703F06"/>
    <w:rsid w:val="00710955"/>
    <w:rsid w:val="00710C79"/>
    <w:rsid w:val="00710DC5"/>
    <w:rsid w:val="00711743"/>
    <w:rsid w:val="0071190C"/>
    <w:rsid w:val="00711D78"/>
    <w:rsid w:val="007122C6"/>
    <w:rsid w:val="00714507"/>
    <w:rsid w:val="007147FD"/>
    <w:rsid w:val="00714AF7"/>
    <w:rsid w:val="007160A5"/>
    <w:rsid w:val="007173A0"/>
    <w:rsid w:val="00717A2E"/>
    <w:rsid w:val="00720D3E"/>
    <w:rsid w:val="007214FF"/>
    <w:rsid w:val="007233BE"/>
    <w:rsid w:val="00723A57"/>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21D4"/>
    <w:rsid w:val="00742ADB"/>
    <w:rsid w:val="00742E91"/>
    <w:rsid w:val="00743690"/>
    <w:rsid w:val="00744931"/>
    <w:rsid w:val="00744E76"/>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018"/>
    <w:rsid w:val="00766575"/>
    <w:rsid w:val="007728F5"/>
    <w:rsid w:val="00773534"/>
    <w:rsid w:val="0077591F"/>
    <w:rsid w:val="0077613C"/>
    <w:rsid w:val="00776AF7"/>
    <w:rsid w:val="00777C28"/>
    <w:rsid w:val="00781F0F"/>
    <w:rsid w:val="007826F3"/>
    <w:rsid w:val="0078275A"/>
    <w:rsid w:val="00782FE7"/>
    <w:rsid w:val="00783F7E"/>
    <w:rsid w:val="00785B1F"/>
    <w:rsid w:val="0079311B"/>
    <w:rsid w:val="007969DC"/>
    <w:rsid w:val="007A1A0A"/>
    <w:rsid w:val="007A2371"/>
    <w:rsid w:val="007A567C"/>
    <w:rsid w:val="007A5D34"/>
    <w:rsid w:val="007A64B7"/>
    <w:rsid w:val="007A7CD6"/>
    <w:rsid w:val="007A7F0A"/>
    <w:rsid w:val="007B163B"/>
    <w:rsid w:val="007B16FB"/>
    <w:rsid w:val="007B6D56"/>
    <w:rsid w:val="007C4026"/>
    <w:rsid w:val="007C5806"/>
    <w:rsid w:val="007D28A5"/>
    <w:rsid w:val="007D2CE8"/>
    <w:rsid w:val="007D3AE4"/>
    <w:rsid w:val="007D5BC2"/>
    <w:rsid w:val="007D6012"/>
    <w:rsid w:val="007D713F"/>
    <w:rsid w:val="007D7344"/>
    <w:rsid w:val="007E0080"/>
    <w:rsid w:val="007E14F6"/>
    <w:rsid w:val="007E2F88"/>
    <w:rsid w:val="007E56C6"/>
    <w:rsid w:val="007E6557"/>
    <w:rsid w:val="007E6826"/>
    <w:rsid w:val="007F38ED"/>
    <w:rsid w:val="007F4954"/>
    <w:rsid w:val="008028A4"/>
    <w:rsid w:val="00806AA7"/>
    <w:rsid w:val="00807818"/>
    <w:rsid w:val="00810880"/>
    <w:rsid w:val="0081145B"/>
    <w:rsid w:val="00812373"/>
    <w:rsid w:val="008134EB"/>
    <w:rsid w:val="00814DC2"/>
    <w:rsid w:val="00816CFD"/>
    <w:rsid w:val="008202D4"/>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A14"/>
    <w:rsid w:val="00841C6D"/>
    <w:rsid w:val="00841F8E"/>
    <w:rsid w:val="008437F0"/>
    <w:rsid w:val="0084530D"/>
    <w:rsid w:val="00847BE2"/>
    <w:rsid w:val="008551BE"/>
    <w:rsid w:val="008568A8"/>
    <w:rsid w:val="00857B19"/>
    <w:rsid w:val="00860CE4"/>
    <w:rsid w:val="008628D4"/>
    <w:rsid w:val="00865057"/>
    <w:rsid w:val="008656B6"/>
    <w:rsid w:val="00867911"/>
    <w:rsid w:val="008714F2"/>
    <w:rsid w:val="0087155B"/>
    <w:rsid w:val="00875786"/>
    <w:rsid w:val="008764AA"/>
    <w:rsid w:val="008768CA"/>
    <w:rsid w:val="00877005"/>
    <w:rsid w:val="00877414"/>
    <w:rsid w:val="00877D89"/>
    <w:rsid w:val="008805EC"/>
    <w:rsid w:val="008810AF"/>
    <w:rsid w:val="0088554C"/>
    <w:rsid w:val="008876C4"/>
    <w:rsid w:val="00892B80"/>
    <w:rsid w:val="00892E9F"/>
    <w:rsid w:val="0089314A"/>
    <w:rsid w:val="0089488A"/>
    <w:rsid w:val="008969B8"/>
    <w:rsid w:val="008A10F9"/>
    <w:rsid w:val="008A1DC0"/>
    <w:rsid w:val="008A23A6"/>
    <w:rsid w:val="008A3606"/>
    <w:rsid w:val="008A6E1D"/>
    <w:rsid w:val="008A784E"/>
    <w:rsid w:val="008B308F"/>
    <w:rsid w:val="008B39F6"/>
    <w:rsid w:val="008B3F0B"/>
    <w:rsid w:val="008B4297"/>
    <w:rsid w:val="008B46DA"/>
    <w:rsid w:val="008B55AE"/>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6969"/>
    <w:rsid w:val="00901693"/>
    <w:rsid w:val="0090271F"/>
    <w:rsid w:val="00902E23"/>
    <w:rsid w:val="00904D37"/>
    <w:rsid w:val="0090534B"/>
    <w:rsid w:val="00905941"/>
    <w:rsid w:val="0090733D"/>
    <w:rsid w:val="00907DFA"/>
    <w:rsid w:val="00912728"/>
    <w:rsid w:val="0091348E"/>
    <w:rsid w:val="009136C9"/>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51BAF"/>
    <w:rsid w:val="00953BA2"/>
    <w:rsid w:val="00956FEE"/>
    <w:rsid w:val="00957134"/>
    <w:rsid w:val="009618B2"/>
    <w:rsid w:val="00964CC8"/>
    <w:rsid w:val="00971B95"/>
    <w:rsid w:val="00972027"/>
    <w:rsid w:val="0097209C"/>
    <w:rsid w:val="00972C2F"/>
    <w:rsid w:val="00972D54"/>
    <w:rsid w:val="00973C4C"/>
    <w:rsid w:val="0097595E"/>
    <w:rsid w:val="009760D4"/>
    <w:rsid w:val="00980499"/>
    <w:rsid w:val="009806AE"/>
    <w:rsid w:val="00980D87"/>
    <w:rsid w:val="00980E56"/>
    <w:rsid w:val="00981DF1"/>
    <w:rsid w:val="00982186"/>
    <w:rsid w:val="009833FB"/>
    <w:rsid w:val="0098615A"/>
    <w:rsid w:val="0099019C"/>
    <w:rsid w:val="009919FF"/>
    <w:rsid w:val="009951F1"/>
    <w:rsid w:val="0099707B"/>
    <w:rsid w:val="009A1966"/>
    <w:rsid w:val="009A32F8"/>
    <w:rsid w:val="009A456F"/>
    <w:rsid w:val="009A47D6"/>
    <w:rsid w:val="009A5A28"/>
    <w:rsid w:val="009A7E34"/>
    <w:rsid w:val="009A7E95"/>
    <w:rsid w:val="009B046D"/>
    <w:rsid w:val="009B06BB"/>
    <w:rsid w:val="009B1258"/>
    <w:rsid w:val="009B1539"/>
    <w:rsid w:val="009B1851"/>
    <w:rsid w:val="009B457E"/>
    <w:rsid w:val="009B70E0"/>
    <w:rsid w:val="009B7111"/>
    <w:rsid w:val="009B7AA7"/>
    <w:rsid w:val="009C218D"/>
    <w:rsid w:val="009C3B59"/>
    <w:rsid w:val="009C5CC0"/>
    <w:rsid w:val="009C7319"/>
    <w:rsid w:val="009D2E7A"/>
    <w:rsid w:val="009D2F72"/>
    <w:rsid w:val="009D3AD9"/>
    <w:rsid w:val="009D641C"/>
    <w:rsid w:val="009D656F"/>
    <w:rsid w:val="009D6FB1"/>
    <w:rsid w:val="009D7F3F"/>
    <w:rsid w:val="009E0889"/>
    <w:rsid w:val="009E3D0D"/>
    <w:rsid w:val="009E6F88"/>
    <w:rsid w:val="009E71A0"/>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1F05"/>
    <w:rsid w:val="00A22131"/>
    <w:rsid w:val="00A22FD8"/>
    <w:rsid w:val="00A23674"/>
    <w:rsid w:val="00A23958"/>
    <w:rsid w:val="00A241B6"/>
    <w:rsid w:val="00A24393"/>
    <w:rsid w:val="00A24670"/>
    <w:rsid w:val="00A26B0E"/>
    <w:rsid w:val="00A27D3F"/>
    <w:rsid w:val="00A301EB"/>
    <w:rsid w:val="00A32947"/>
    <w:rsid w:val="00A34333"/>
    <w:rsid w:val="00A356DF"/>
    <w:rsid w:val="00A357C1"/>
    <w:rsid w:val="00A3583F"/>
    <w:rsid w:val="00A35C04"/>
    <w:rsid w:val="00A360AB"/>
    <w:rsid w:val="00A40C96"/>
    <w:rsid w:val="00A428FC"/>
    <w:rsid w:val="00A438B2"/>
    <w:rsid w:val="00A4769C"/>
    <w:rsid w:val="00A4783F"/>
    <w:rsid w:val="00A51E23"/>
    <w:rsid w:val="00A52798"/>
    <w:rsid w:val="00A52CB0"/>
    <w:rsid w:val="00A53724"/>
    <w:rsid w:val="00A5398B"/>
    <w:rsid w:val="00A5599E"/>
    <w:rsid w:val="00A55EF3"/>
    <w:rsid w:val="00A56BC6"/>
    <w:rsid w:val="00A570DF"/>
    <w:rsid w:val="00A60345"/>
    <w:rsid w:val="00A63262"/>
    <w:rsid w:val="00A6388D"/>
    <w:rsid w:val="00A64092"/>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CEE"/>
    <w:rsid w:val="00A96201"/>
    <w:rsid w:val="00A96CF0"/>
    <w:rsid w:val="00AA1266"/>
    <w:rsid w:val="00AA2382"/>
    <w:rsid w:val="00AA31F0"/>
    <w:rsid w:val="00AA3362"/>
    <w:rsid w:val="00AA6631"/>
    <w:rsid w:val="00AA6B12"/>
    <w:rsid w:val="00AA7E2A"/>
    <w:rsid w:val="00AA7ED0"/>
    <w:rsid w:val="00AB0ACE"/>
    <w:rsid w:val="00AB0F06"/>
    <w:rsid w:val="00AB276E"/>
    <w:rsid w:val="00AB6559"/>
    <w:rsid w:val="00AC0D02"/>
    <w:rsid w:val="00AC1043"/>
    <w:rsid w:val="00AC2A75"/>
    <w:rsid w:val="00AC44C5"/>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20B5"/>
    <w:rsid w:val="00AE3130"/>
    <w:rsid w:val="00AE582C"/>
    <w:rsid w:val="00AE5FBE"/>
    <w:rsid w:val="00AF08C7"/>
    <w:rsid w:val="00AF0E9D"/>
    <w:rsid w:val="00AF22A2"/>
    <w:rsid w:val="00AF3A9C"/>
    <w:rsid w:val="00AF48BC"/>
    <w:rsid w:val="00AF5D7C"/>
    <w:rsid w:val="00AF6F09"/>
    <w:rsid w:val="00AF7B37"/>
    <w:rsid w:val="00B00240"/>
    <w:rsid w:val="00B008AC"/>
    <w:rsid w:val="00B012D9"/>
    <w:rsid w:val="00B023C0"/>
    <w:rsid w:val="00B024BA"/>
    <w:rsid w:val="00B03B55"/>
    <w:rsid w:val="00B04132"/>
    <w:rsid w:val="00B05658"/>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49EF"/>
    <w:rsid w:val="00B25560"/>
    <w:rsid w:val="00B255FB"/>
    <w:rsid w:val="00B309CD"/>
    <w:rsid w:val="00B346FC"/>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22FA"/>
    <w:rsid w:val="00B62B7C"/>
    <w:rsid w:val="00B6715F"/>
    <w:rsid w:val="00B70D7E"/>
    <w:rsid w:val="00B722FA"/>
    <w:rsid w:val="00B7781F"/>
    <w:rsid w:val="00B779D1"/>
    <w:rsid w:val="00B80E7B"/>
    <w:rsid w:val="00B81316"/>
    <w:rsid w:val="00B847E2"/>
    <w:rsid w:val="00B8480C"/>
    <w:rsid w:val="00B92421"/>
    <w:rsid w:val="00B933BC"/>
    <w:rsid w:val="00BA0349"/>
    <w:rsid w:val="00BA099E"/>
    <w:rsid w:val="00BA1AD1"/>
    <w:rsid w:val="00BA6F2A"/>
    <w:rsid w:val="00BA6FFF"/>
    <w:rsid w:val="00BA772B"/>
    <w:rsid w:val="00BB1E51"/>
    <w:rsid w:val="00BB268B"/>
    <w:rsid w:val="00BB2B19"/>
    <w:rsid w:val="00BB3085"/>
    <w:rsid w:val="00BB6488"/>
    <w:rsid w:val="00BB705B"/>
    <w:rsid w:val="00BC0283"/>
    <w:rsid w:val="00BC0DB4"/>
    <w:rsid w:val="00BC0F7D"/>
    <w:rsid w:val="00BC2E72"/>
    <w:rsid w:val="00BC352F"/>
    <w:rsid w:val="00BC3782"/>
    <w:rsid w:val="00BC3C26"/>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5398"/>
    <w:rsid w:val="00C068D4"/>
    <w:rsid w:val="00C0701A"/>
    <w:rsid w:val="00C123F4"/>
    <w:rsid w:val="00C13757"/>
    <w:rsid w:val="00C14220"/>
    <w:rsid w:val="00C14643"/>
    <w:rsid w:val="00C167E5"/>
    <w:rsid w:val="00C17867"/>
    <w:rsid w:val="00C17CBE"/>
    <w:rsid w:val="00C202B9"/>
    <w:rsid w:val="00C25B35"/>
    <w:rsid w:val="00C26BB8"/>
    <w:rsid w:val="00C26F54"/>
    <w:rsid w:val="00C33079"/>
    <w:rsid w:val="00C34E00"/>
    <w:rsid w:val="00C354E9"/>
    <w:rsid w:val="00C37414"/>
    <w:rsid w:val="00C4072D"/>
    <w:rsid w:val="00C423B7"/>
    <w:rsid w:val="00C4364C"/>
    <w:rsid w:val="00C43933"/>
    <w:rsid w:val="00C44CD7"/>
    <w:rsid w:val="00C45231"/>
    <w:rsid w:val="00C45CAC"/>
    <w:rsid w:val="00C502EB"/>
    <w:rsid w:val="00C5044C"/>
    <w:rsid w:val="00C507F3"/>
    <w:rsid w:val="00C5132F"/>
    <w:rsid w:val="00C52131"/>
    <w:rsid w:val="00C54684"/>
    <w:rsid w:val="00C56024"/>
    <w:rsid w:val="00C565AE"/>
    <w:rsid w:val="00C57102"/>
    <w:rsid w:val="00C57970"/>
    <w:rsid w:val="00C57DC6"/>
    <w:rsid w:val="00C60B17"/>
    <w:rsid w:val="00C617CA"/>
    <w:rsid w:val="00C62092"/>
    <w:rsid w:val="00C6416D"/>
    <w:rsid w:val="00C649A2"/>
    <w:rsid w:val="00C649FF"/>
    <w:rsid w:val="00C64AEE"/>
    <w:rsid w:val="00C64C82"/>
    <w:rsid w:val="00C64FA7"/>
    <w:rsid w:val="00C6523A"/>
    <w:rsid w:val="00C6583C"/>
    <w:rsid w:val="00C6751D"/>
    <w:rsid w:val="00C67D07"/>
    <w:rsid w:val="00C71BD6"/>
    <w:rsid w:val="00C72171"/>
    <w:rsid w:val="00C72833"/>
    <w:rsid w:val="00C76460"/>
    <w:rsid w:val="00C76725"/>
    <w:rsid w:val="00C80695"/>
    <w:rsid w:val="00C821C2"/>
    <w:rsid w:val="00C845F5"/>
    <w:rsid w:val="00C90FF9"/>
    <w:rsid w:val="00C91851"/>
    <w:rsid w:val="00C93F40"/>
    <w:rsid w:val="00C94259"/>
    <w:rsid w:val="00C948D6"/>
    <w:rsid w:val="00C97035"/>
    <w:rsid w:val="00CA3113"/>
    <w:rsid w:val="00CA3D0C"/>
    <w:rsid w:val="00CA4215"/>
    <w:rsid w:val="00CA44E4"/>
    <w:rsid w:val="00CA75B6"/>
    <w:rsid w:val="00CB06E2"/>
    <w:rsid w:val="00CB112D"/>
    <w:rsid w:val="00CB3E88"/>
    <w:rsid w:val="00CB55F5"/>
    <w:rsid w:val="00CB6DDB"/>
    <w:rsid w:val="00CB6E38"/>
    <w:rsid w:val="00CB71AF"/>
    <w:rsid w:val="00CC1580"/>
    <w:rsid w:val="00CC4CDE"/>
    <w:rsid w:val="00CC57FF"/>
    <w:rsid w:val="00CC6C6D"/>
    <w:rsid w:val="00CD0236"/>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20E"/>
    <w:rsid w:val="00D55148"/>
    <w:rsid w:val="00D55B8F"/>
    <w:rsid w:val="00D56A90"/>
    <w:rsid w:val="00D57356"/>
    <w:rsid w:val="00D57DA1"/>
    <w:rsid w:val="00D60CD6"/>
    <w:rsid w:val="00D62506"/>
    <w:rsid w:val="00D63462"/>
    <w:rsid w:val="00D645CB"/>
    <w:rsid w:val="00D66247"/>
    <w:rsid w:val="00D671BD"/>
    <w:rsid w:val="00D70E99"/>
    <w:rsid w:val="00D738D6"/>
    <w:rsid w:val="00D755EB"/>
    <w:rsid w:val="00D7676C"/>
    <w:rsid w:val="00D77050"/>
    <w:rsid w:val="00D8385B"/>
    <w:rsid w:val="00D85752"/>
    <w:rsid w:val="00D85A70"/>
    <w:rsid w:val="00D85B2E"/>
    <w:rsid w:val="00D85B5B"/>
    <w:rsid w:val="00D87E00"/>
    <w:rsid w:val="00D910F8"/>
    <w:rsid w:val="00D9134D"/>
    <w:rsid w:val="00D92788"/>
    <w:rsid w:val="00D92BBD"/>
    <w:rsid w:val="00D936C4"/>
    <w:rsid w:val="00D949BA"/>
    <w:rsid w:val="00D9791B"/>
    <w:rsid w:val="00DA010A"/>
    <w:rsid w:val="00DA1F1A"/>
    <w:rsid w:val="00DA22D0"/>
    <w:rsid w:val="00DA2F2C"/>
    <w:rsid w:val="00DA3F88"/>
    <w:rsid w:val="00DA437C"/>
    <w:rsid w:val="00DA5E04"/>
    <w:rsid w:val="00DA6175"/>
    <w:rsid w:val="00DA7A03"/>
    <w:rsid w:val="00DB064A"/>
    <w:rsid w:val="00DB1818"/>
    <w:rsid w:val="00DB2FC7"/>
    <w:rsid w:val="00DB30FA"/>
    <w:rsid w:val="00DB4996"/>
    <w:rsid w:val="00DB665A"/>
    <w:rsid w:val="00DC1206"/>
    <w:rsid w:val="00DC1585"/>
    <w:rsid w:val="00DC1EA9"/>
    <w:rsid w:val="00DC309B"/>
    <w:rsid w:val="00DC48EA"/>
    <w:rsid w:val="00DC4DA2"/>
    <w:rsid w:val="00DC58B8"/>
    <w:rsid w:val="00DC7A0F"/>
    <w:rsid w:val="00DD1155"/>
    <w:rsid w:val="00DD14DE"/>
    <w:rsid w:val="00DD1A13"/>
    <w:rsid w:val="00DD246C"/>
    <w:rsid w:val="00DD3D23"/>
    <w:rsid w:val="00DD5B33"/>
    <w:rsid w:val="00DD674D"/>
    <w:rsid w:val="00DE0444"/>
    <w:rsid w:val="00DE56E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567F"/>
    <w:rsid w:val="00E22647"/>
    <w:rsid w:val="00E24E90"/>
    <w:rsid w:val="00E265CB"/>
    <w:rsid w:val="00E26923"/>
    <w:rsid w:val="00E26EDD"/>
    <w:rsid w:val="00E3002B"/>
    <w:rsid w:val="00E31CD2"/>
    <w:rsid w:val="00E31DC3"/>
    <w:rsid w:val="00E32464"/>
    <w:rsid w:val="00E33E6B"/>
    <w:rsid w:val="00E34A0D"/>
    <w:rsid w:val="00E351CD"/>
    <w:rsid w:val="00E41F58"/>
    <w:rsid w:val="00E42743"/>
    <w:rsid w:val="00E450BB"/>
    <w:rsid w:val="00E51CD0"/>
    <w:rsid w:val="00E53FC4"/>
    <w:rsid w:val="00E54251"/>
    <w:rsid w:val="00E55F49"/>
    <w:rsid w:val="00E57619"/>
    <w:rsid w:val="00E57863"/>
    <w:rsid w:val="00E6020B"/>
    <w:rsid w:val="00E61786"/>
    <w:rsid w:val="00E6183B"/>
    <w:rsid w:val="00E671EC"/>
    <w:rsid w:val="00E7314E"/>
    <w:rsid w:val="00E743D0"/>
    <w:rsid w:val="00E7718F"/>
    <w:rsid w:val="00E77645"/>
    <w:rsid w:val="00E811EB"/>
    <w:rsid w:val="00E81978"/>
    <w:rsid w:val="00E81B3B"/>
    <w:rsid w:val="00E81BF9"/>
    <w:rsid w:val="00E83059"/>
    <w:rsid w:val="00E84058"/>
    <w:rsid w:val="00E85089"/>
    <w:rsid w:val="00E86BB0"/>
    <w:rsid w:val="00E90464"/>
    <w:rsid w:val="00E90486"/>
    <w:rsid w:val="00E90956"/>
    <w:rsid w:val="00E91779"/>
    <w:rsid w:val="00E91E9F"/>
    <w:rsid w:val="00EA11D2"/>
    <w:rsid w:val="00EA1A12"/>
    <w:rsid w:val="00EA4623"/>
    <w:rsid w:val="00EA7147"/>
    <w:rsid w:val="00EA7B11"/>
    <w:rsid w:val="00EA7E37"/>
    <w:rsid w:val="00EB02C1"/>
    <w:rsid w:val="00EB0DD3"/>
    <w:rsid w:val="00EB1948"/>
    <w:rsid w:val="00EB202E"/>
    <w:rsid w:val="00EB3265"/>
    <w:rsid w:val="00EB37AC"/>
    <w:rsid w:val="00EB443B"/>
    <w:rsid w:val="00EB5749"/>
    <w:rsid w:val="00EB649E"/>
    <w:rsid w:val="00EC06AB"/>
    <w:rsid w:val="00EC3B65"/>
    <w:rsid w:val="00EC421D"/>
    <w:rsid w:val="00EC49FA"/>
    <w:rsid w:val="00EC4A25"/>
    <w:rsid w:val="00EC73FE"/>
    <w:rsid w:val="00ED2715"/>
    <w:rsid w:val="00ED303F"/>
    <w:rsid w:val="00ED4446"/>
    <w:rsid w:val="00ED4574"/>
    <w:rsid w:val="00ED6BBC"/>
    <w:rsid w:val="00ED7C2B"/>
    <w:rsid w:val="00EE057E"/>
    <w:rsid w:val="00EE130B"/>
    <w:rsid w:val="00EE134B"/>
    <w:rsid w:val="00EE18AA"/>
    <w:rsid w:val="00EE3507"/>
    <w:rsid w:val="00EF0733"/>
    <w:rsid w:val="00EF17D7"/>
    <w:rsid w:val="00EF18A4"/>
    <w:rsid w:val="00EF2A3A"/>
    <w:rsid w:val="00EF3989"/>
    <w:rsid w:val="00EF39F7"/>
    <w:rsid w:val="00EF6650"/>
    <w:rsid w:val="00F017F0"/>
    <w:rsid w:val="00F025A2"/>
    <w:rsid w:val="00F04712"/>
    <w:rsid w:val="00F14998"/>
    <w:rsid w:val="00F158EF"/>
    <w:rsid w:val="00F15EBF"/>
    <w:rsid w:val="00F16286"/>
    <w:rsid w:val="00F172EA"/>
    <w:rsid w:val="00F17749"/>
    <w:rsid w:val="00F210AD"/>
    <w:rsid w:val="00F22436"/>
    <w:rsid w:val="00F22EC7"/>
    <w:rsid w:val="00F253F0"/>
    <w:rsid w:val="00F27888"/>
    <w:rsid w:val="00F313E8"/>
    <w:rsid w:val="00F31E19"/>
    <w:rsid w:val="00F32944"/>
    <w:rsid w:val="00F32BB8"/>
    <w:rsid w:val="00F32C54"/>
    <w:rsid w:val="00F32FF0"/>
    <w:rsid w:val="00F33BEB"/>
    <w:rsid w:val="00F346DF"/>
    <w:rsid w:val="00F3575B"/>
    <w:rsid w:val="00F361BF"/>
    <w:rsid w:val="00F376EA"/>
    <w:rsid w:val="00F4026D"/>
    <w:rsid w:val="00F414ED"/>
    <w:rsid w:val="00F421B1"/>
    <w:rsid w:val="00F4234D"/>
    <w:rsid w:val="00F4363D"/>
    <w:rsid w:val="00F442BA"/>
    <w:rsid w:val="00F45DB6"/>
    <w:rsid w:val="00F51121"/>
    <w:rsid w:val="00F51974"/>
    <w:rsid w:val="00F530B1"/>
    <w:rsid w:val="00F56564"/>
    <w:rsid w:val="00F5696B"/>
    <w:rsid w:val="00F57058"/>
    <w:rsid w:val="00F57877"/>
    <w:rsid w:val="00F57B13"/>
    <w:rsid w:val="00F604BC"/>
    <w:rsid w:val="00F60900"/>
    <w:rsid w:val="00F609C0"/>
    <w:rsid w:val="00F60E66"/>
    <w:rsid w:val="00F60ECD"/>
    <w:rsid w:val="00F626F3"/>
    <w:rsid w:val="00F629E4"/>
    <w:rsid w:val="00F6495E"/>
    <w:rsid w:val="00F649B6"/>
    <w:rsid w:val="00F65202"/>
    <w:rsid w:val="00F653B8"/>
    <w:rsid w:val="00F65469"/>
    <w:rsid w:val="00F65536"/>
    <w:rsid w:val="00F6658C"/>
    <w:rsid w:val="00F671F0"/>
    <w:rsid w:val="00F67F42"/>
    <w:rsid w:val="00F720BF"/>
    <w:rsid w:val="00F72330"/>
    <w:rsid w:val="00F73387"/>
    <w:rsid w:val="00F739AD"/>
    <w:rsid w:val="00F765F6"/>
    <w:rsid w:val="00F76EF3"/>
    <w:rsid w:val="00F77C49"/>
    <w:rsid w:val="00F80FD3"/>
    <w:rsid w:val="00F8252E"/>
    <w:rsid w:val="00F82F79"/>
    <w:rsid w:val="00F839C5"/>
    <w:rsid w:val="00F86808"/>
    <w:rsid w:val="00F916A1"/>
    <w:rsid w:val="00F931C2"/>
    <w:rsid w:val="00F93780"/>
    <w:rsid w:val="00F93803"/>
    <w:rsid w:val="00F97391"/>
    <w:rsid w:val="00F97585"/>
    <w:rsid w:val="00F975C4"/>
    <w:rsid w:val="00F97896"/>
    <w:rsid w:val="00FA0334"/>
    <w:rsid w:val="00FA06FA"/>
    <w:rsid w:val="00FA1266"/>
    <w:rsid w:val="00FA1C0F"/>
    <w:rsid w:val="00FA1EAC"/>
    <w:rsid w:val="00FA22D3"/>
    <w:rsid w:val="00FA2992"/>
    <w:rsid w:val="00FA54CB"/>
    <w:rsid w:val="00FB0B6C"/>
    <w:rsid w:val="00FB197A"/>
    <w:rsid w:val="00FB1BB7"/>
    <w:rsid w:val="00FB2023"/>
    <w:rsid w:val="00FB3082"/>
    <w:rsid w:val="00FB4456"/>
    <w:rsid w:val="00FB69E9"/>
    <w:rsid w:val="00FC1192"/>
    <w:rsid w:val="00FC1303"/>
    <w:rsid w:val="00FC6A4F"/>
    <w:rsid w:val="00FD19C7"/>
    <w:rsid w:val="00FD5B7C"/>
    <w:rsid w:val="00FD7F89"/>
    <w:rsid w:val="00FE0B47"/>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CD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A7C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A7CD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A7CD6"/>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7A7CD6"/>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7A7CD6"/>
    <w:pPr>
      <w:ind w:left="1701" w:hanging="1701"/>
      <w:outlineLvl w:val="4"/>
    </w:pPr>
    <w:rPr>
      <w:sz w:val="22"/>
    </w:rPr>
  </w:style>
  <w:style w:type="paragraph" w:styleId="Heading6">
    <w:name w:val="heading 6"/>
    <w:basedOn w:val="H6"/>
    <w:next w:val="Normal"/>
    <w:link w:val="Heading6Char"/>
    <w:qFormat/>
    <w:rsid w:val="007A7CD6"/>
    <w:pPr>
      <w:outlineLvl w:val="5"/>
    </w:pPr>
  </w:style>
  <w:style w:type="paragraph" w:styleId="Heading7">
    <w:name w:val="heading 7"/>
    <w:aliases w:val="L7,Header 7"/>
    <w:basedOn w:val="H6"/>
    <w:next w:val="Normal"/>
    <w:link w:val="Heading7Char"/>
    <w:qFormat/>
    <w:rsid w:val="007A7CD6"/>
    <w:pPr>
      <w:outlineLvl w:val="6"/>
    </w:pPr>
  </w:style>
  <w:style w:type="paragraph" w:styleId="Heading8">
    <w:name w:val="heading 8"/>
    <w:basedOn w:val="Heading1"/>
    <w:next w:val="Normal"/>
    <w:link w:val="Heading8Char"/>
    <w:qFormat/>
    <w:rsid w:val="007A7CD6"/>
    <w:pPr>
      <w:ind w:left="0" w:firstLine="0"/>
      <w:outlineLvl w:val="7"/>
    </w:pPr>
  </w:style>
  <w:style w:type="paragraph" w:styleId="Heading9">
    <w:name w:val="heading 9"/>
    <w:basedOn w:val="Heading8"/>
    <w:next w:val="Normal"/>
    <w:link w:val="Heading9Char"/>
    <w:qFormat/>
    <w:rsid w:val="007A7C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7A7CD6"/>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2"/>
    <w:link w:val="Heading1"/>
    <w:qFormat/>
    <w:rsid w:val="0009500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5006"/>
    <w:rPr>
      <w:rFonts w:ascii="Arial" w:eastAsia="Times New Roman"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095006"/>
    <w:rPr>
      <w:rFonts w:ascii="Arial" w:eastAsia="Times New Roman" w:hAnsi="Arial"/>
      <w:sz w:val="28"/>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095006"/>
    <w:rPr>
      <w:rFonts w:ascii="Arial" w:eastAsia="Times New Roman" w:hAnsi="Arial"/>
      <w:sz w:val="24"/>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标题 811 Char,Heading 8111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aliases w:val="L7 Char,Header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uiPriority w:val="39"/>
    <w:rsid w:val="007A7CD6"/>
    <w:pPr>
      <w:spacing w:before="180"/>
      <w:ind w:left="2693" w:hanging="2693"/>
    </w:pPr>
    <w:rPr>
      <w:b/>
    </w:rPr>
  </w:style>
  <w:style w:type="paragraph" w:styleId="TOC1">
    <w:name w:val="toc 1"/>
    <w:uiPriority w:val="39"/>
    <w:rsid w:val="007A7CD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ZT">
    <w:name w:val="ZT"/>
    <w:rsid w:val="007A7CD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7A7CD6"/>
    <w:pPr>
      <w:ind w:left="1701" w:hanging="1701"/>
    </w:pPr>
  </w:style>
  <w:style w:type="paragraph" w:styleId="TOC4">
    <w:name w:val="toc 4"/>
    <w:basedOn w:val="TOC3"/>
    <w:rsid w:val="007A7CD6"/>
    <w:pPr>
      <w:ind w:left="1418" w:hanging="1418"/>
    </w:pPr>
  </w:style>
  <w:style w:type="paragraph" w:styleId="TOC3">
    <w:name w:val="toc 3"/>
    <w:basedOn w:val="TOC2"/>
    <w:rsid w:val="007A7CD6"/>
    <w:pPr>
      <w:ind w:left="1134" w:hanging="1134"/>
    </w:pPr>
  </w:style>
  <w:style w:type="paragraph" w:styleId="TOC2">
    <w:name w:val="toc 2"/>
    <w:basedOn w:val="TOC1"/>
    <w:rsid w:val="007A7CD6"/>
    <w:pPr>
      <w:keepNext w:val="0"/>
      <w:spacing w:before="0"/>
      <w:ind w:left="851" w:hanging="851"/>
    </w:pPr>
    <w:rPr>
      <w:sz w:val="20"/>
    </w:rPr>
  </w:style>
  <w:style w:type="paragraph" w:styleId="Index2">
    <w:name w:val="index 2"/>
    <w:basedOn w:val="Index1"/>
    <w:semiHidden/>
    <w:rsid w:val="007A7CD6"/>
    <w:pPr>
      <w:ind w:left="284"/>
    </w:pPr>
  </w:style>
  <w:style w:type="paragraph" w:styleId="Index1">
    <w:name w:val="index 1"/>
    <w:basedOn w:val="Normal"/>
    <w:semiHidden/>
    <w:rsid w:val="007A7CD6"/>
    <w:pPr>
      <w:keepLines/>
      <w:spacing w:after="0"/>
    </w:pPr>
  </w:style>
  <w:style w:type="paragraph" w:customStyle="1" w:styleId="ZH">
    <w:name w:val="ZH"/>
    <w:rsid w:val="007A7CD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A7CD6"/>
    <w:pPr>
      <w:outlineLvl w:val="9"/>
    </w:pPr>
  </w:style>
  <w:style w:type="paragraph" w:styleId="ListNumber2">
    <w:name w:val="List Number 2"/>
    <w:basedOn w:val="ListNumber"/>
    <w:rsid w:val="007A7CD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A7CD6"/>
    <w:pPr>
      <w:widowControl w:val="0"/>
      <w:overflowPunct w:val="0"/>
      <w:autoSpaceDE w:val="0"/>
      <w:autoSpaceDN w:val="0"/>
      <w:adjustRightInd w:val="0"/>
      <w:textAlignment w:val="baseline"/>
    </w:pPr>
    <w:rPr>
      <w:rFonts w:ascii="Arial" w:eastAsia="Times New Roman" w:hAnsi="Arial"/>
      <w:b/>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95006"/>
    <w:rPr>
      <w:rFonts w:ascii="Arial" w:eastAsia="Times New Roman" w:hAnsi="Arial"/>
      <w:b/>
      <w:sz w:val="18"/>
    </w:rPr>
  </w:style>
  <w:style w:type="character" w:styleId="FootnoteReference">
    <w:name w:val="footnote reference"/>
    <w:aliases w:val="Appel note de bas de p,Nota,Footnote symbol,Footnote"/>
    <w:semiHidden/>
    <w:rsid w:val="007A7CD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7A7CD6"/>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095006"/>
    <w:rPr>
      <w:rFonts w:ascii="Times New Roman" w:eastAsia="Times New Roman" w:hAnsi="Times New Roman"/>
      <w:sz w:val="16"/>
    </w:rPr>
  </w:style>
  <w:style w:type="paragraph" w:customStyle="1" w:styleId="TAH">
    <w:name w:val="TAH"/>
    <w:basedOn w:val="TAC"/>
    <w:link w:val="TAHCar"/>
    <w:rsid w:val="007A7CD6"/>
    <w:rPr>
      <w:b/>
    </w:rPr>
  </w:style>
  <w:style w:type="paragraph" w:customStyle="1" w:styleId="TAC">
    <w:name w:val="TAC"/>
    <w:basedOn w:val="TAL"/>
    <w:link w:val="TACCar"/>
    <w:rsid w:val="007A7CD6"/>
    <w:pPr>
      <w:jc w:val="center"/>
    </w:pPr>
  </w:style>
  <w:style w:type="paragraph" w:customStyle="1" w:styleId="TF">
    <w:name w:val="TF"/>
    <w:aliases w:val="left"/>
    <w:basedOn w:val="TH"/>
    <w:link w:val="TFChar"/>
    <w:rsid w:val="007A7CD6"/>
    <w:pPr>
      <w:keepNext w:val="0"/>
      <w:spacing w:before="0" w:after="240"/>
    </w:pPr>
  </w:style>
  <w:style w:type="paragraph" w:customStyle="1" w:styleId="NO">
    <w:name w:val="NO"/>
    <w:basedOn w:val="Normal"/>
    <w:link w:val="NOChar"/>
    <w:rsid w:val="007A7CD6"/>
    <w:pPr>
      <w:keepLines/>
      <w:ind w:left="1135" w:hanging="851"/>
    </w:pPr>
  </w:style>
  <w:style w:type="paragraph" w:styleId="TOC9">
    <w:name w:val="toc 9"/>
    <w:basedOn w:val="TOC8"/>
    <w:rsid w:val="007A7CD6"/>
    <w:pPr>
      <w:ind w:left="1418" w:hanging="1418"/>
    </w:pPr>
  </w:style>
  <w:style w:type="paragraph" w:customStyle="1" w:styleId="EX">
    <w:name w:val="EX"/>
    <w:basedOn w:val="Normal"/>
    <w:link w:val="EXChar"/>
    <w:qFormat/>
    <w:rsid w:val="007A7CD6"/>
    <w:pPr>
      <w:keepLines/>
      <w:ind w:left="1702" w:hanging="1418"/>
    </w:pPr>
  </w:style>
  <w:style w:type="paragraph" w:customStyle="1" w:styleId="FP">
    <w:name w:val="FP"/>
    <w:basedOn w:val="Normal"/>
    <w:rsid w:val="007A7CD6"/>
    <w:pPr>
      <w:spacing w:after="0"/>
    </w:pPr>
  </w:style>
  <w:style w:type="paragraph" w:customStyle="1" w:styleId="LD">
    <w:name w:val="LD"/>
    <w:rsid w:val="007A7CD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7A7CD6"/>
    <w:pPr>
      <w:spacing w:after="0"/>
    </w:pPr>
  </w:style>
  <w:style w:type="paragraph" w:customStyle="1" w:styleId="EW">
    <w:name w:val="EW"/>
    <w:basedOn w:val="EX"/>
    <w:rsid w:val="007A7CD6"/>
    <w:pPr>
      <w:spacing w:after="0"/>
    </w:pPr>
  </w:style>
  <w:style w:type="paragraph" w:styleId="TOC6">
    <w:name w:val="toc 6"/>
    <w:basedOn w:val="TOC5"/>
    <w:next w:val="Normal"/>
    <w:rsid w:val="007A7CD6"/>
    <w:pPr>
      <w:ind w:left="1985" w:hanging="1985"/>
    </w:pPr>
  </w:style>
  <w:style w:type="paragraph" w:styleId="TOC7">
    <w:name w:val="toc 7"/>
    <w:basedOn w:val="TOC6"/>
    <w:next w:val="Normal"/>
    <w:rsid w:val="007A7CD6"/>
    <w:pPr>
      <w:ind w:left="2268" w:hanging="2268"/>
    </w:pPr>
  </w:style>
  <w:style w:type="paragraph" w:styleId="ListBullet2">
    <w:name w:val="List Bullet 2"/>
    <w:aliases w:val="lb2"/>
    <w:basedOn w:val="ListBullet"/>
    <w:link w:val="ListBullet2Char"/>
    <w:rsid w:val="007A7CD6"/>
    <w:pPr>
      <w:ind w:left="851"/>
    </w:pPr>
  </w:style>
  <w:style w:type="paragraph" w:styleId="ListBullet3">
    <w:name w:val="List Bullet 3"/>
    <w:basedOn w:val="ListBullet2"/>
    <w:link w:val="ListBullet3Char"/>
    <w:rsid w:val="007A7CD6"/>
    <w:pPr>
      <w:ind w:left="1135"/>
    </w:pPr>
  </w:style>
  <w:style w:type="paragraph" w:styleId="ListNumber">
    <w:name w:val="List Number"/>
    <w:basedOn w:val="List"/>
    <w:rsid w:val="007A7CD6"/>
  </w:style>
  <w:style w:type="paragraph" w:customStyle="1" w:styleId="EQ">
    <w:name w:val="EQ"/>
    <w:basedOn w:val="Normal"/>
    <w:next w:val="Normal"/>
    <w:link w:val="EQChar"/>
    <w:rsid w:val="007A7CD6"/>
    <w:pPr>
      <w:keepLines/>
      <w:tabs>
        <w:tab w:val="center" w:pos="4536"/>
        <w:tab w:val="right" w:pos="9072"/>
      </w:tabs>
    </w:pPr>
  </w:style>
  <w:style w:type="paragraph" w:customStyle="1" w:styleId="TH">
    <w:name w:val="TH"/>
    <w:basedOn w:val="Normal"/>
    <w:link w:val="THChar"/>
    <w:rsid w:val="007A7CD6"/>
    <w:pPr>
      <w:keepNext/>
      <w:keepLines/>
      <w:spacing w:before="60"/>
      <w:jc w:val="center"/>
    </w:pPr>
    <w:rPr>
      <w:rFonts w:ascii="Arial" w:hAnsi="Arial"/>
      <w:b/>
    </w:rPr>
  </w:style>
  <w:style w:type="paragraph" w:customStyle="1" w:styleId="NF">
    <w:name w:val="NF"/>
    <w:basedOn w:val="NO"/>
    <w:rsid w:val="007A7CD6"/>
    <w:pPr>
      <w:keepNext/>
      <w:spacing w:after="0"/>
    </w:pPr>
    <w:rPr>
      <w:rFonts w:ascii="Arial" w:hAnsi="Arial"/>
      <w:sz w:val="18"/>
    </w:rPr>
  </w:style>
  <w:style w:type="paragraph" w:customStyle="1" w:styleId="PL">
    <w:name w:val="PL"/>
    <w:link w:val="PLChar"/>
    <w:rsid w:val="007A7C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7CD6"/>
    <w:pPr>
      <w:jc w:val="right"/>
    </w:pPr>
  </w:style>
  <w:style w:type="paragraph" w:customStyle="1" w:styleId="H6">
    <w:name w:val="H6"/>
    <w:basedOn w:val="Heading5"/>
    <w:next w:val="Normal"/>
    <w:link w:val="H6Char"/>
    <w:rsid w:val="007A7CD6"/>
    <w:pPr>
      <w:ind w:left="1985" w:hanging="1985"/>
      <w:outlineLvl w:val="9"/>
    </w:pPr>
    <w:rPr>
      <w:sz w:val="20"/>
    </w:rPr>
  </w:style>
  <w:style w:type="paragraph" w:customStyle="1" w:styleId="TAN">
    <w:name w:val="TAN"/>
    <w:basedOn w:val="TAL"/>
    <w:link w:val="TANChar"/>
    <w:rsid w:val="007A7CD6"/>
    <w:pPr>
      <w:ind w:left="851" w:hanging="851"/>
    </w:pPr>
  </w:style>
  <w:style w:type="paragraph" w:customStyle="1" w:styleId="TAL">
    <w:name w:val="TAL"/>
    <w:basedOn w:val="Normal"/>
    <w:link w:val="TALChar"/>
    <w:rsid w:val="007A7CD6"/>
    <w:pPr>
      <w:keepNext/>
      <w:keepLines/>
      <w:spacing w:after="0"/>
    </w:pPr>
    <w:rPr>
      <w:rFonts w:ascii="Arial" w:hAnsi="Arial"/>
      <w:sz w:val="18"/>
    </w:rPr>
  </w:style>
  <w:style w:type="paragraph" w:customStyle="1" w:styleId="ZA">
    <w:name w:val="ZA"/>
    <w:rsid w:val="007A7CD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7CD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A7CD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A7CD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A7CD6"/>
    <w:pPr>
      <w:framePr w:wrap="notBeside" w:y="16161"/>
    </w:pPr>
  </w:style>
  <w:style w:type="character" w:customStyle="1" w:styleId="ZGSM">
    <w:name w:val="ZGSM"/>
    <w:rsid w:val="007A7CD6"/>
  </w:style>
  <w:style w:type="paragraph" w:styleId="List2">
    <w:name w:val="List 2"/>
    <w:basedOn w:val="List"/>
    <w:link w:val="List2Char"/>
    <w:rsid w:val="007A7CD6"/>
    <w:pPr>
      <w:ind w:left="851"/>
    </w:pPr>
  </w:style>
  <w:style w:type="paragraph" w:customStyle="1" w:styleId="ZG">
    <w:name w:val="ZG"/>
    <w:rsid w:val="007A7CD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7A7CD6"/>
    <w:pPr>
      <w:ind w:left="1135"/>
    </w:pPr>
  </w:style>
  <w:style w:type="paragraph" w:styleId="List4">
    <w:name w:val="List 4"/>
    <w:basedOn w:val="List3"/>
    <w:rsid w:val="007A7CD6"/>
    <w:pPr>
      <w:ind w:left="1418"/>
    </w:pPr>
  </w:style>
  <w:style w:type="paragraph" w:styleId="List5">
    <w:name w:val="List 5"/>
    <w:basedOn w:val="List4"/>
    <w:rsid w:val="007A7CD6"/>
    <w:pPr>
      <w:ind w:left="1702"/>
    </w:pPr>
  </w:style>
  <w:style w:type="paragraph" w:customStyle="1" w:styleId="EditorsNote">
    <w:name w:val="Editor's Note"/>
    <w:aliases w:val="EN,Editor's Noteormal"/>
    <w:basedOn w:val="NO"/>
    <w:link w:val="EditorsNoteChar"/>
    <w:rsid w:val="007A7CD6"/>
    <w:rPr>
      <w:color w:val="FF0000"/>
    </w:rPr>
  </w:style>
  <w:style w:type="paragraph" w:styleId="List">
    <w:name w:val="List"/>
    <w:basedOn w:val="Normal"/>
    <w:link w:val="ListChar3"/>
    <w:rsid w:val="007A7CD6"/>
    <w:pPr>
      <w:ind w:left="568" w:hanging="284"/>
    </w:pPr>
  </w:style>
  <w:style w:type="paragraph" w:styleId="ListBullet">
    <w:name w:val="List Bullet"/>
    <w:aliases w:val="UL"/>
    <w:basedOn w:val="List"/>
    <w:link w:val="ListBulletChar"/>
    <w:rsid w:val="007A7CD6"/>
  </w:style>
  <w:style w:type="paragraph" w:styleId="ListBullet4">
    <w:name w:val="List Bullet 4"/>
    <w:basedOn w:val="ListBullet3"/>
    <w:rsid w:val="007A7CD6"/>
    <w:pPr>
      <w:ind w:left="1418"/>
    </w:pPr>
  </w:style>
  <w:style w:type="paragraph" w:styleId="ListBullet5">
    <w:name w:val="List Bullet 5"/>
    <w:basedOn w:val="ListBullet4"/>
    <w:rsid w:val="007A7CD6"/>
    <w:pPr>
      <w:ind w:left="1702"/>
    </w:pPr>
  </w:style>
  <w:style w:type="paragraph" w:customStyle="1" w:styleId="B2">
    <w:name w:val="B2"/>
    <w:basedOn w:val="List2"/>
    <w:link w:val="B2Char"/>
    <w:qFormat/>
    <w:rsid w:val="007A7CD6"/>
  </w:style>
  <w:style w:type="paragraph" w:customStyle="1" w:styleId="B3">
    <w:name w:val="B3"/>
    <w:basedOn w:val="List3"/>
    <w:link w:val="B3Char"/>
    <w:qFormat/>
    <w:rsid w:val="007A7CD6"/>
  </w:style>
  <w:style w:type="paragraph" w:customStyle="1" w:styleId="B4">
    <w:name w:val="B4"/>
    <w:basedOn w:val="List4"/>
    <w:link w:val="B4Char"/>
    <w:rsid w:val="007A7CD6"/>
  </w:style>
  <w:style w:type="paragraph" w:customStyle="1" w:styleId="B5">
    <w:name w:val="B5"/>
    <w:basedOn w:val="List5"/>
    <w:link w:val="B5Char"/>
    <w:rsid w:val="007A7CD6"/>
  </w:style>
  <w:style w:type="paragraph" w:styleId="Footer">
    <w:name w:val="footer"/>
    <w:aliases w:val="footer odd,footer,fo,pie de página"/>
    <w:basedOn w:val="Header"/>
    <w:link w:val="FooterChar"/>
    <w:rsid w:val="007A7CD6"/>
    <w:pPr>
      <w:jc w:val="center"/>
    </w:pPr>
    <w:rPr>
      <w:i/>
    </w:rPr>
  </w:style>
  <w:style w:type="character" w:customStyle="1" w:styleId="FooterChar">
    <w:name w:val="Footer Char"/>
    <w:aliases w:val="footer odd Char,footer Char,fo Char,pie de página Char"/>
    <w:link w:val="Footer"/>
    <w:rsid w:val="00095006"/>
    <w:rPr>
      <w:rFonts w:ascii="Arial" w:eastAsia="Times New Roman" w:hAnsi="Arial"/>
      <w:b/>
      <w:i/>
      <w:sz w:val="18"/>
    </w:rPr>
  </w:style>
  <w:style w:type="paragraph" w:customStyle="1" w:styleId="ZTD">
    <w:name w:val="ZTD"/>
    <w:basedOn w:val="ZB"/>
    <w:rsid w:val="007A7CD6"/>
    <w:pPr>
      <w:framePr w:hRule="auto" w:wrap="notBeside" w:y="852"/>
    </w:pPr>
    <w:rPr>
      <w:i w:val="0"/>
      <w:sz w:val="40"/>
    </w:rPr>
  </w:style>
  <w:style w:type="character" w:customStyle="1" w:styleId="THChar">
    <w:name w:val="TH Char"/>
    <w:link w:val="TH"/>
    <w:qFormat/>
    <w:rsid w:val="00392063"/>
    <w:rPr>
      <w:rFonts w:ascii="Arial" w:eastAsia="Times New Roman" w:hAnsi="Arial"/>
      <w:b/>
    </w:rPr>
  </w:style>
  <w:style w:type="numbering" w:customStyle="1" w:styleId="SGS2">
    <w:name w:val="SGS2"/>
  </w:style>
  <w:style w:type="numbering" w:customStyle="1" w:styleId="Style12">
    <w:name w:val="Style12"/>
  </w:style>
  <w:style w:type="numbering" w:customStyle="1" w:styleId="SGS11">
    <w:name w:val="SGS11"/>
  </w:style>
  <w:style w:type="numbering" w:customStyle="1" w:styleId="SGS1">
    <w:name w:val="SGS1"/>
    <w:uiPriority w:val="99"/>
    <w:pPr>
      <w:numPr>
        <w:numId w:val="32"/>
      </w:numPr>
    </w:pPr>
  </w:style>
  <w:style w:type="numbering" w:customStyle="1" w:styleId="SGS">
    <w:name w:val="SGS"/>
  </w:style>
  <w:style w:type="numbering" w:customStyle="1" w:styleId="Style1">
    <w:name w:val="Style1"/>
  </w:style>
  <w:style w:type="numbering" w:customStyle="1" w:styleId="Style11">
    <w:name w:val="Style11"/>
    <w:uiPriority w:val="99"/>
    <w:pPr>
      <w:numPr>
        <w:numId w:val="31"/>
      </w:numPr>
    </w:pPr>
  </w:style>
  <w:style w:type="numbering" w:customStyle="1" w:styleId="Style111">
    <w:name w:val="Style111"/>
  </w:style>
  <w:style w:type="numbering" w:customStyle="1" w:styleId="SGS12">
    <w:name w:val="SGS12"/>
    <w:pPr>
      <w:numPr>
        <w:numId w:val="22"/>
      </w:numPr>
    </w:pPr>
  </w:style>
  <w:style w:type="numbering" w:customStyle="1" w:styleId="Style1211">
    <w:name w:val="Style1211"/>
    <w:pPr>
      <w:numPr>
        <w:numId w:val="14"/>
      </w:numPr>
    </w:pPr>
  </w:style>
  <w:style w:type="numbering" w:customStyle="1" w:styleId="Style131">
    <w:name w:val="Style131"/>
    <w:pPr>
      <w:numPr>
        <w:numId w:val="13"/>
      </w:numPr>
    </w:pPr>
  </w:style>
  <w:style w:type="numbering" w:customStyle="1" w:styleId="Style112">
    <w:name w:val="Style112"/>
    <w:pPr>
      <w:numPr>
        <w:numId w:val="23"/>
      </w:numPr>
    </w:pPr>
  </w:style>
  <w:style w:type="numbering" w:customStyle="1" w:styleId="SGS211">
    <w:name w:val="SGS211"/>
    <w:pPr>
      <w:numPr>
        <w:numId w:val="15"/>
      </w:numPr>
    </w:pPr>
  </w:style>
  <w:style w:type="paragraph" w:styleId="BalloonText">
    <w:name w:val="Balloon Text"/>
    <w:basedOn w:val="Normal"/>
    <w:link w:val="BalloonTextChar"/>
    <w:uiPriority w:val="99"/>
    <w:semiHidden/>
    <w:unhideWhenUsed/>
    <w:rsid w:val="007A7CD6"/>
    <w:pPr>
      <w:spacing w:after="0"/>
    </w:pPr>
    <w:rPr>
      <w:rFonts w:ascii="Segoe UI" w:hAnsi="Segoe UI" w:cs="Segoe UI"/>
      <w:sz w:val="18"/>
      <w:szCs w:val="18"/>
    </w:rPr>
  </w:style>
  <w:style w:type="character" w:customStyle="1" w:styleId="BalloonTextChar">
    <w:name w:val="Balloon Text Char"/>
    <w:link w:val="BalloonText"/>
    <w:uiPriority w:val="99"/>
    <w:semiHidden/>
    <w:rsid w:val="007A7CD6"/>
    <w:rPr>
      <w:rFonts w:ascii="Segoe UI" w:eastAsia="Times New Roman" w:hAnsi="Segoe UI" w:cs="Segoe UI"/>
      <w:sz w:val="18"/>
      <w:szCs w:val="18"/>
    </w:rPr>
  </w:style>
  <w:style w:type="paragraph" w:styleId="Bibliography">
    <w:name w:val="Bibliography"/>
    <w:basedOn w:val="Normal"/>
    <w:next w:val="Normal"/>
    <w:uiPriority w:val="37"/>
    <w:semiHidden/>
    <w:unhideWhenUsed/>
    <w:rsid w:val="007A7CD6"/>
  </w:style>
  <w:style w:type="paragraph" w:styleId="BlockText">
    <w:name w:val="Block Text"/>
    <w:basedOn w:val="Normal"/>
    <w:uiPriority w:val="99"/>
    <w:semiHidden/>
    <w:unhideWhenUsed/>
    <w:rsid w:val="007A7CD6"/>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7A7CD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rsid w:val="007A7CD6"/>
    <w:rPr>
      <w:rFonts w:ascii="Times New Roman" w:eastAsia="Times New Roman" w:hAnsi="Times New Roman"/>
    </w:rPr>
  </w:style>
  <w:style w:type="paragraph" w:styleId="BodyText2">
    <w:name w:val="Body Text 2"/>
    <w:basedOn w:val="Normal"/>
    <w:link w:val="BodyText2Char"/>
    <w:uiPriority w:val="99"/>
    <w:semiHidden/>
    <w:unhideWhenUsed/>
    <w:rsid w:val="007A7CD6"/>
    <w:pPr>
      <w:spacing w:after="120" w:line="480" w:lineRule="auto"/>
    </w:pPr>
  </w:style>
  <w:style w:type="character" w:customStyle="1" w:styleId="BodyText2Char">
    <w:name w:val="Body Text 2 Char"/>
    <w:link w:val="BodyText2"/>
    <w:uiPriority w:val="99"/>
    <w:semiHidden/>
    <w:rsid w:val="007A7CD6"/>
    <w:rPr>
      <w:rFonts w:ascii="Times New Roman" w:eastAsia="Times New Roman" w:hAnsi="Times New Roman"/>
    </w:rPr>
  </w:style>
  <w:style w:type="paragraph" w:styleId="BodyText3">
    <w:name w:val="Body Text 3"/>
    <w:basedOn w:val="Normal"/>
    <w:link w:val="BodyText3Char"/>
    <w:uiPriority w:val="99"/>
    <w:semiHidden/>
    <w:unhideWhenUsed/>
    <w:rsid w:val="007A7CD6"/>
    <w:pPr>
      <w:spacing w:after="120"/>
    </w:pPr>
    <w:rPr>
      <w:sz w:val="16"/>
      <w:szCs w:val="16"/>
    </w:rPr>
  </w:style>
  <w:style w:type="character" w:customStyle="1" w:styleId="BodyText3Char">
    <w:name w:val="Body Text 3 Char"/>
    <w:link w:val="BodyText3"/>
    <w:uiPriority w:val="99"/>
    <w:semiHidden/>
    <w:rsid w:val="007A7CD6"/>
    <w:rPr>
      <w:rFonts w:ascii="Times New Roman" w:eastAsia="Times New Roman" w:hAnsi="Times New Roman"/>
      <w:sz w:val="16"/>
      <w:szCs w:val="16"/>
    </w:rPr>
  </w:style>
  <w:style w:type="paragraph" w:styleId="BodyTextFirstIndent">
    <w:name w:val="Body Text First Indent"/>
    <w:basedOn w:val="BodyText"/>
    <w:link w:val="BodyTextFirstIndentChar"/>
    <w:uiPriority w:val="99"/>
    <w:semiHidden/>
    <w:unhideWhenUsed/>
    <w:rsid w:val="007A7CD6"/>
    <w:pPr>
      <w:ind w:firstLine="210"/>
    </w:pPr>
  </w:style>
  <w:style w:type="character" w:customStyle="1" w:styleId="BodyTextFirstIndentChar">
    <w:name w:val="Body Text First Indent Char"/>
    <w:link w:val="BodyTextFirstIndent"/>
    <w:uiPriority w:val="99"/>
    <w:semiHidden/>
    <w:rsid w:val="007A7CD6"/>
    <w:rPr>
      <w:rFonts w:ascii="Times New Roman" w:eastAsia="Times New Roman" w:hAnsi="Times New Roman"/>
    </w:rPr>
  </w:style>
  <w:style w:type="paragraph" w:styleId="BodyTextIndent">
    <w:name w:val="Body Text Indent"/>
    <w:basedOn w:val="Normal"/>
    <w:link w:val="BodyTextIndentChar"/>
    <w:uiPriority w:val="99"/>
    <w:semiHidden/>
    <w:unhideWhenUsed/>
    <w:rsid w:val="007A7CD6"/>
    <w:pPr>
      <w:spacing w:after="120"/>
      <w:ind w:left="283"/>
    </w:pPr>
  </w:style>
  <w:style w:type="character" w:customStyle="1" w:styleId="BodyTextIndentChar">
    <w:name w:val="Body Text Indent Char"/>
    <w:link w:val="BodyTextIndent"/>
    <w:uiPriority w:val="99"/>
    <w:semiHidden/>
    <w:rsid w:val="007A7CD6"/>
    <w:rPr>
      <w:rFonts w:ascii="Times New Roman" w:eastAsia="Times New Roman" w:hAnsi="Times New Roman"/>
    </w:rPr>
  </w:style>
  <w:style w:type="paragraph" w:styleId="BodyTextFirstIndent2">
    <w:name w:val="Body Text First Indent 2"/>
    <w:basedOn w:val="BodyTextIndent"/>
    <w:link w:val="BodyTextFirstIndent2Char"/>
    <w:uiPriority w:val="99"/>
    <w:semiHidden/>
    <w:unhideWhenUsed/>
    <w:rsid w:val="007A7CD6"/>
    <w:pPr>
      <w:ind w:firstLine="210"/>
    </w:pPr>
  </w:style>
  <w:style w:type="character" w:customStyle="1" w:styleId="BodyTextFirstIndent2Char">
    <w:name w:val="Body Text First Indent 2 Char"/>
    <w:link w:val="BodyTextFirstIndent2"/>
    <w:uiPriority w:val="99"/>
    <w:semiHidden/>
    <w:rsid w:val="007A7CD6"/>
    <w:rPr>
      <w:rFonts w:ascii="Times New Roman" w:eastAsia="Times New Roman" w:hAnsi="Times New Roman"/>
    </w:rPr>
  </w:style>
  <w:style w:type="paragraph" w:styleId="BodyTextIndent2">
    <w:name w:val="Body Text Indent 2"/>
    <w:basedOn w:val="Normal"/>
    <w:link w:val="BodyTextIndent2Char"/>
    <w:uiPriority w:val="99"/>
    <w:semiHidden/>
    <w:unhideWhenUsed/>
    <w:rsid w:val="007A7CD6"/>
    <w:pPr>
      <w:spacing w:after="120" w:line="480" w:lineRule="auto"/>
      <w:ind w:left="283"/>
    </w:pPr>
  </w:style>
  <w:style w:type="character" w:customStyle="1" w:styleId="BodyTextIndent2Char">
    <w:name w:val="Body Text Indent 2 Char"/>
    <w:link w:val="BodyTextIndent2"/>
    <w:uiPriority w:val="99"/>
    <w:semiHidden/>
    <w:rsid w:val="007A7CD6"/>
    <w:rPr>
      <w:rFonts w:ascii="Times New Roman" w:eastAsia="Times New Roman" w:hAnsi="Times New Roman"/>
    </w:rPr>
  </w:style>
  <w:style w:type="paragraph" w:styleId="BodyTextIndent3">
    <w:name w:val="Body Text Indent 3"/>
    <w:basedOn w:val="Normal"/>
    <w:link w:val="BodyTextIndent3Char"/>
    <w:uiPriority w:val="99"/>
    <w:semiHidden/>
    <w:unhideWhenUsed/>
    <w:rsid w:val="007A7CD6"/>
    <w:pPr>
      <w:spacing w:after="120"/>
      <w:ind w:left="283"/>
    </w:pPr>
    <w:rPr>
      <w:sz w:val="16"/>
      <w:szCs w:val="16"/>
    </w:rPr>
  </w:style>
  <w:style w:type="character" w:customStyle="1" w:styleId="BodyTextIndent3Char">
    <w:name w:val="Body Text Indent 3 Char"/>
    <w:link w:val="BodyTextIndent3"/>
    <w:uiPriority w:val="99"/>
    <w:semiHidden/>
    <w:rsid w:val="007A7CD6"/>
    <w:rPr>
      <w:rFonts w:ascii="Times New Roman" w:eastAsia="Times New Roman" w:hAnsi="Times New Roman"/>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7A7CD6"/>
    <w:rPr>
      <w:b/>
      <w:bCs/>
    </w:rPr>
  </w:style>
  <w:style w:type="paragraph" w:styleId="Closing">
    <w:name w:val="Closing"/>
    <w:basedOn w:val="Normal"/>
    <w:link w:val="ClosingChar"/>
    <w:uiPriority w:val="99"/>
    <w:semiHidden/>
    <w:unhideWhenUsed/>
    <w:rsid w:val="007A7CD6"/>
    <w:pPr>
      <w:ind w:left="4252"/>
    </w:pPr>
  </w:style>
  <w:style w:type="character" w:customStyle="1" w:styleId="ClosingChar">
    <w:name w:val="Closing Char"/>
    <w:link w:val="Closing"/>
    <w:uiPriority w:val="99"/>
    <w:semiHidden/>
    <w:rsid w:val="007A7CD6"/>
    <w:rPr>
      <w:rFonts w:ascii="Times New Roman" w:eastAsia="Times New Roman" w:hAnsi="Times New Roman"/>
    </w:rPr>
  </w:style>
  <w:style w:type="paragraph" w:styleId="CommentText">
    <w:name w:val="annotation text"/>
    <w:basedOn w:val="Normal"/>
    <w:link w:val="CommentTextChar"/>
    <w:uiPriority w:val="99"/>
    <w:semiHidden/>
    <w:unhideWhenUsed/>
    <w:qFormat/>
    <w:rsid w:val="007A7CD6"/>
  </w:style>
  <w:style w:type="character" w:customStyle="1" w:styleId="CommentTextChar">
    <w:name w:val="Comment Text Char"/>
    <w:link w:val="CommentText"/>
    <w:uiPriority w:val="99"/>
    <w:semiHidden/>
    <w:qFormat/>
    <w:rsid w:val="007A7CD6"/>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A7CD6"/>
    <w:rPr>
      <w:b/>
      <w:bCs/>
    </w:rPr>
  </w:style>
  <w:style w:type="character" w:customStyle="1" w:styleId="CommentSubjectChar">
    <w:name w:val="Comment Subject Char"/>
    <w:link w:val="CommentSubject"/>
    <w:uiPriority w:val="99"/>
    <w:semiHidden/>
    <w:rsid w:val="007A7CD6"/>
    <w:rPr>
      <w:rFonts w:ascii="Times New Roman" w:eastAsia="Times New Roman" w:hAnsi="Times New Roman"/>
      <w:b/>
      <w:bCs/>
    </w:rPr>
  </w:style>
  <w:style w:type="paragraph" w:styleId="Date">
    <w:name w:val="Date"/>
    <w:basedOn w:val="Normal"/>
    <w:next w:val="Normal"/>
    <w:link w:val="DateChar"/>
    <w:uiPriority w:val="99"/>
    <w:semiHidden/>
    <w:unhideWhenUsed/>
    <w:rsid w:val="007A7CD6"/>
  </w:style>
  <w:style w:type="character" w:customStyle="1" w:styleId="DateChar">
    <w:name w:val="Date Char"/>
    <w:link w:val="Date"/>
    <w:uiPriority w:val="99"/>
    <w:semiHidden/>
    <w:rsid w:val="007A7CD6"/>
    <w:rPr>
      <w:rFonts w:ascii="Times New Roman" w:eastAsia="Times New Roman" w:hAnsi="Times New Roman"/>
    </w:rPr>
  </w:style>
  <w:style w:type="paragraph" w:styleId="DocumentMap">
    <w:name w:val="Document Map"/>
    <w:basedOn w:val="Normal"/>
    <w:link w:val="DocumentMapChar"/>
    <w:uiPriority w:val="99"/>
    <w:semiHidden/>
    <w:unhideWhenUsed/>
    <w:rsid w:val="007A7CD6"/>
    <w:rPr>
      <w:rFonts w:ascii="Segoe UI" w:hAnsi="Segoe UI" w:cs="Segoe UI"/>
      <w:sz w:val="16"/>
      <w:szCs w:val="16"/>
    </w:rPr>
  </w:style>
  <w:style w:type="character" w:customStyle="1" w:styleId="DocumentMapChar">
    <w:name w:val="Document Map Char"/>
    <w:link w:val="DocumentMap"/>
    <w:uiPriority w:val="99"/>
    <w:semiHidden/>
    <w:rsid w:val="007A7CD6"/>
    <w:rPr>
      <w:rFonts w:ascii="Segoe UI" w:eastAsia="Times New Roman" w:hAnsi="Segoe UI" w:cs="Segoe UI"/>
      <w:sz w:val="16"/>
      <w:szCs w:val="16"/>
    </w:rPr>
  </w:style>
  <w:style w:type="paragraph" w:styleId="E-mailSignature">
    <w:name w:val="E-mail Signature"/>
    <w:basedOn w:val="Normal"/>
    <w:link w:val="E-mailSignatureChar"/>
    <w:uiPriority w:val="99"/>
    <w:semiHidden/>
    <w:unhideWhenUsed/>
    <w:rsid w:val="007A7CD6"/>
  </w:style>
  <w:style w:type="character" w:customStyle="1" w:styleId="E-mailSignatureChar">
    <w:name w:val="E-mail Signature Char"/>
    <w:link w:val="E-mailSignature"/>
    <w:uiPriority w:val="99"/>
    <w:semiHidden/>
    <w:rsid w:val="007A7CD6"/>
    <w:rPr>
      <w:rFonts w:ascii="Times New Roman" w:eastAsia="Times New Roman" w:hAnsi="Times New Roman"/>
    </w:rPr>
  </w:style>
  <w:style w:type="paragraph" w:styleId="EndnoteText">
    <w:name w:val="endnote text"/>
    <w:basedOn w:val="Normal"/>
    <w:link w:val="EndnoteTextChar"/>
    <w:uiPriority w:val="99"/>
    <w:semiHidden/>
    <w:unhideWhenUsed/>
    <w:rsid w:val="007A7CD6"/>
  </w:style>
  <w:style w:type="character" w:customStyle="1" w:styleId="EndnoteTextChar">
    <w:name w:val="Endnote Text Char"/>
    <w:link w:val="EndnoteText"/>
    <w:uiPriority w:val="99"/>
    <w:semiHidden/>
    <w:rsid w:val="007A7CD6"/>
    <w:rPr>
      <w:rFonts w:ascii="Times New Roman" w:eastAsia="Times New Roman" w:hAnsi="Times New Roman"/>
    </w:rPr>
  </w:style>
  <w:style w:type="paragraph" w:styleId="EnvelopeAddress">
    <w:name w:val="envelope address"/>
    <w:basedOn w:val="Normal"/>
    <w:uiPriority w:val="99"/>
    <w:semiHidden/>
    <w:unhideWhenUsed/>
    <w:rsid w:val="007A7CD6"/>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uiPriority w:val="99"/>
    <w:semiHidden/>
    <w:unhideWhenUsed/>
    <w:rsid w:val="007A7CD6"/>
    <w:rPr>
      <w:rFonts w:ascii="Calibri Light" w:hAnsi="Calibri Light" w:cs="Vrinda"/>
    </w:rPr>
  </w:style>
  <w:style w:type="paragraph" w:styleId="HTMLAddress">
    <w:name w:val="HTML Address"/>
    <w:basedOn w:val="Normal"/>
    <w:link w:val="HTMLAddressChar"/>
    <w:uiPriority w:val="99"/>
    <w:semiHidden/>
    <w:unhideWhenUsed/>
    <w:rsid w:val="007A7CD6"/>
    <w:rPr>
      <w:i/>
      <w:iCs/>
    </w:rPr>
  </w:style>
  <w:style w:type="character" w:customStyle="1" w:styleId="HTMLAddressChar">
    <w:name w:val="HTML Address Char"/>
    <w:link w:val="HTMLAddress"/>
    <w:uiPriority w:val="99"/>
    <w:semiHidden/>
    <w:rsid w:val="007A7CD6"/>
    <w:rPr>
      <w:rFonts w:ascii="Times New Roman" w:eastAsia="Times New Roman" w:hAnsi="Times New Roman"/>
      <w:i/>
      <w:iCs/>
    </w:rPr>
  </w:style>
  <w:style w:type="paragraph" w:styleId="HTMLPreformatted">
    <w:name w:val="HTML Preformatted"/>
    <w:basedOn w:val="Normal"/>
    <w:link w:val="HTMLPreformattedChar"/>
    <w:semiHidden/>
    <w:unhideWhenUsed/>
    <w:rsid w:val="007A7CD6"/>
    <w:rPr>
      <w:rFonts w:ascii="Courier New" w:hAnsi="Courier New" w:cs="Courier New"/>
    </w:rPr>
  </w:style>
  <w:style w:type="character" w:customStyle="1" w:styleId="HTMLPreformattedChar">
    <w:name w:val="HTML Preformatted Char"/>
    <w:link w:val="HTMLPreformatted"/>
    <w:semiHidden/>
    <w:rsid w:val="007A7CD6"/>
    <w:rPr>
      <w:rFonts w:ascii="Courier New" w:eastAsia="Times New Roman" w:hAnsi="Courier New" w:cs="Courier New"/>
    </w:rPr>
  </w:style>
  <w:style w:type="paragraph" w:styleId="Index3">
    <w:name w:val="index 3"/>
    <w:basedOn w:val="Normal"/>
    <w:next w:val="Normal"/>
    <w:uiPriority w:val="99"/>
    <w:semiHidden/>
    <w:unhideWhenUsed/>
    <w:rsid w:val="007A7CD6"/>
    <w:pPr>
      <w:ind w:left="600" w:hanging="200"/>
    </w:pPr>
  </w:style>
  <w:style w:type="paragraph" w:styleId="Index4">
    <w:name w:val="index 4"/>
    <w:basedOn w:val="Normal"/>
    <w:next w:val="Normal"/>
    <w:uiPriority w:val="99"/>
    <w:semiHidden/>
    <w:unhideWhenUsed/>
    <w:rsid w:val="007A7CD6"/>
    <w:pPr>
      <w:ind w:left="800" w:hanging="200"/>
    </w:pPr>
  </w:style>
  <w:style w:type="paragraph" w:styleId="Index5">
    <w:name w:val="index 5"/>
    <w:basedOn w:val="Normal"/>
    <w:next w:val="Normal"/>
    <w:uiPriority w:val="99"/>
    <w:semiHidden/>
    <w:unhideWhenUsed/>
    <w:rsid w:val="007A7CD6"/>
    <w:pPr>
      <w:ind w:left="1000" w:hanging="200"/>
    </w:pPr>
  </w:style>
  <w:style w:type="paragraph" w:styleId="Index6">
    <w:name w:val="index 6"/>
    <w:basedOn w:val="Normal"/>
    <w:next w:val="Normal"/>
    <w:uiPriority w:val="99"/>
    <w:semiHidden/>
    <w:unhideWhenUsed/>
    <w:rsid w:val="007A7CD6"/>
    <w:pPr>
      <w:ind w:left="1200" w:hanging="200"/>
    </w:pPr>
  </w:style>
  <w:style w:type="paragraph" w:styleId="Index7">
    <w:name w:val="index 7"/>
    <w:basedOn w:val="Normal"/>
    <w:next w:val="Normal"/>
    <w:uiPriority w:val="99"/>
    <w:semiHidden/>
    <w:unhideWhenUsed/>
    <w:rsid w:val="007A7CD6"/>
    <w:pPr>
      <w:ind w:left="1400" w:hanging="200"/>
    </w:pPr>
  </w:style>
  <w:style w:type="paragraph" w:styleId="Index8">
    <w:name w:val="index 8"/>
    <w:basedOn w:val="Normal"/>
    <w:next w:val="Normal"/>
    <w:uiPriority w:val="99"/>
    <w:semiHidden/>
    <w:unhideWhenUsed/>
    <w:rsid w:val="007A7CD6"/>
    <w:pPr>
      <w:ind w:left="1600" w:hanging="200"/>
    </w:pPr>
  </w:style>
  <w:style w:type="paragraph" w:styleId="Index9">
    <w:name w:val="index 9"/>
    <w:basedOn w:val="Normal"/>
    <w:next w:val="Normal"/>
    <w:uiPriority w:val="99"/>
    <w:semiHidden/>
    <w:unhideWhenUsed/>
    <w:rsid w:val="007A7CD6"/>
    <w:pPr>
      <w:ind w:left="1800" w:hanging="200"/>
    </w:pPr>
  </w:style>
  <w:style w:type="paragraph" w:styleId="IndexHeading">
    <w:name w:val="index heading"/>
    <w:basedOn w:val="Normal"/>
    <w:next w:val="Index1"/>
    <w:uiPriority w:val="99"/>
    <w:semiHidden/>
    <w:unhideWhenUsed/>
    <w:rsid w:val="007A7CD6"/>
    <w:rPr>
      <w:rFonts w:ascii="Calibri Light" w:hAnsi="Calibri Light" w:cs="Vrinda"/>
      <w:b/>
      <w:bCs/>
    </w:rPr>
  </w:style>
  <w:style w:type="paragraph" w:styleId="IntenseQuote">
    <w:name w:val="Intense Quote"/>
    <w:basedOn w:val="Normal"/>
    <w:next w:val="Normal"/>
    <w:link w:val="IntenseQuoteChar"/>
    <w:uiPriority w:val="30"/>
    <w:qFormat/>
    <w:rsid w:val="007A7CD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A7CD6"/>
    <w:rPr>
      <w:rFonts w:ascii="Times New Roman" w:eastAsia="Times New Roman" w:hAnsi="Times New Roman"/>
      <w:i/>
      <w:iCs/>
      <w:color w:val="4472C4"/>
    </w:rPr>
  </w:style>
  <w:style w:type="paragraph" w:styleId="ListContinue">
    <w:name w:val="List Continue"/>
    <w:basedOn w:val="Normal"/>
    <w:uiPriority w:val="99"/>
    <w:semiHidden/>
    <w:unhideWhenUsed/>
    <w:rsid w:val="007A7CD6"/>
    <w:pPr>
      <w:spacing w:after="120"/>
      <w:ind w:left="283"/>
      <w:contextualSpacing/>
    </w:pPr>
  </w:style>
  <w:style w:type="paragraph" w:styleId="ListContinue2">
    <w:name w:val="List Continue 2"/>
    <w:basedOn w:val="Normal"/>
    <w:uiPriority w:val="99"/>
    <w:semiHidden/>
    <w:unhideWhenUsed/>
    <w:rsid w:val="007A7CD6"/>
    <w:pPr>
      <w:spacing w:after="120"/>
      <w:ind w:left="566"/>
      <w:contextualSpacing/>
    </w:pPr>
  </w:style>
  <w:style w:type="paragraph" w:styleId="ListContinue3">
    <w:name w:val="List Continue 3"/>
    <w:basedOn w:val="Normal"/>
    <w:uiPriority w:val="99"/>
    <w:semiHidden/>
    <w:unhideWhenUsed/>
    <w:rsid w:val="007A7CD6"/>
    <w:pPr>
      <w:spacing w:after="120"/>
      <w:ind w:left="849"/>
      <w:contextualSpacing/>
    </w:pPr>
  </w:style>
  <w:style w:type="paragraph" w:styleId="ListContinue4">
    <w:name w:val="List Continue 4"/>
    <w:basedOn w:val="Normal"/>
    <w:uiPriority w:val="99"/>
    <w:semiHidden/>
    <w:unhideWhenUsed/>
    <w:rsid w:val="007A7CD6"/>
    <w:pPr>
      <w:spacing w:after="120"/>
      <w:ind w:left="1132"/>
      <w:contextualSpacing/>
    </w:pPr>
  </w:style>
  <w:style w:type="paragraph" w:styleId="ListContinue5">
    <w:name w:val="List Continue 5"/>
    <w:basedOn w:val="Normal"/>
    <w:uiPriority w:val="99"/>
    <w:semiHidden/>
    <w:unhideWhenUsed/>
    <w:rsid w:val="007A7CD6"/>
    <w:pPr>
      <w:spacing w:after="120"/>
      <w:ind w:left="1415"/>
      <w:contextualSpacing/>
    </w:pPr>
  </w:style>
  <w:style w:type="paragraph" w:styleId="ListNumber3">
    <w:name w:val="List Number 3"/>
    <w:basedOn w:val="Normal"/>
    <w:uiPriority w:val="99"/>
    <w:semiHidden/>
    <w:unhideWhenUsed/>
    <w:rsid w:val="007A7CD6"/>
    <w:pPr>
      <w:numPr>
        <w:numId w:val="29"/>
      </w:numPr>
      <w:contextualSpacing/>
    </w:pPr>
  </w:style>
  <w:style w:type="paragraph" w:styleId="ListNumber4">
    <w:name w:val="List Number 4"/>
    <w:basedOn w:val="Normal"/>
    <w:uiPriority w:val="99"/>
    <w:semiHidden/>
    <w:unhideWhenUsed/>
    <w:rsid w:val="007A7CD6"/>
    <w:pPr>
      <w:numPr>
        <w:numId w:val="30"/>
      </w:numPr>
      <w:contextualSpacing/>
    </w:pPr>
  </w:style>
  <w:style w:type="paragraph" w:styleId="ListNumber5">
    <w:name w:val="List Number 5"/>
    <w:basedOn w:val="Normal"/>
    <w:uiPriority w:val="99"/>
    <w:semiHidden/>
    <w:unhideWhenUsed/>
    <w:rsid w:val="007A7CD6"/>
    <w:pPr>
      <w:numPr>
        <w:numId w:val="21"/>
      </w:numPr>
      <w:contextualSpacing/>
    </w:pPr>
  </w:style>
  <w:style w:type="paragraph" w:styleId="ListParagraph">
    <w:name w:val="List Paragraph"/>
    <w:aliases w:val="- Bullets,목록 단락,リスト段落,?? ??,?????,????,Lista1,?? ?목록 단락 Char,¥ê¥¹¥È¶ÎÂä Char"/>
    <w:basedOn w:val="Normal"/>
    <w:link w:val="ListParagraphChar"/>
    <w:uiPriority w:val="34"/>
    <w:qFormat/>
    <w:rsid w:val="007A7CD6"/>
    <w:pPr>
      <w:ind w:left="720"/>
    </w:pPr>
  </w:style>
  <w:style w:type="paragraph" w:styleId="MacroText">
    <w:name w:val="macro"/>
    <w:link w:val="MacroTextChar"/>
    <w:uiPriority w:val="99"/>
    <w:semiHidden/>
    <w:unhideWhenUsed/>
    <w:rsid w:val="007A7CD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uiPriority w:val="99"/>
    <w:semiHidden/>
    <w:rsid w:val="007A7CD6"/>
    <w:rPr>
      <w:rFonts w:ascii="Courier New" w:eastAsia="Times New Roman" w:hAnsi="Courier New" w:cs="Courier New"/>
    </w:rPr>
  </w:style>
  <w:style w:type="paragraph" w:styleId="MessageHeader">
    <w:name w:val="Message Header"/>
    <w:basedOn w:val="Normal"/>
    <w:link w:val="MessageHeaderChar"/>
    <w:uiPriority w:val="99"/>
    <w:semiHidden/>
    <w:unhideWhenUsed/>
    <w:rsid w:val="007A7CD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uiPriority w:val="99"/>
    <w:semiHidden/>
    <w:rsid w:val="007A7CD6"/>
    <w:rPr>
      <w:rFonts w:ascii="Calibri Light" w:eastAsia="Times New Roman" w:hAnsi="Calibri Light" w:cs="Vrinda"/>
      <w:sz w:val="24"/>
      <w:szCs w:val="24"/>
      <w:shd w:val="pct20" w:color="auto" w:fill="auto"/>
    </w:rPr>
  </w:style>
  <w:style w:type="paragraph" w:styleId="NoSpacing">
    <w:name w:val="No Spacing"/>
    <w:link w:val="NoSpacingChar"/>
    <w:uiPriority w:val="1"/>
    <w:qFormat/>
    <w:rsid w:val="007A7CD6"/>
    <w:pPr>
      <w:overflowPunct w:val="0"/>
      <w:autoSpaceDE w:val="0"/>
      <w:autoSpaceDN w:val="0"/>
      <w:adjustRightInd w:val="0"/>
      <w:textAlignment w:val="baseline"/>
    </w:pPr>
    <w:rPr>
      <w:rFonts w:ascii="Times New Roman" w:eastAsia="Times New Roman" w:hAnsi="Times New Roman"/>
    </w:rPr>
  </w:style>
  <w:style w:type="paragraph" w:styleId="NormalWeb">
    <w:name w:val="Normal (Web)"/>
    <w:basedOn w:val="Normal"/>
    <w:uiPriority w:val="99"/>
    <w:semiHidden/>
    <w:unhideWhenUsed/>
    <w:rsid w:val="007A7CD6"/>
    <w:rPr>
      <w:sz w:val="24"/>
      <w:szCs w:val="24"/>
    </w:rPr>
  </w:style>
  <w:style w:type="paragraph" w:styleId="NormalIndent">
    <w:name w:val="Normal Indent"/>
    <w:aliases w:val="d"/>
    <w:basedOn w:val="Normal"/>
    <w:uiPriority w:val="99"/>
    <w:semiHidden/>
    <w:unhideWhenUsed/>
    <w:rsid w:val="007A7CD6"/>
    <w:pPr>
      <w:ind w:left="720"/>
    </w:pPr>
  </w:style>
  <w:style w:type="paragraph" w:styleId="NoteHeading">
    <w:name w:val="Note Heading"/>
    <w:basedOn w:val="Normal"/>
    <w:next w:val="Normal"/>
    <w:link w:val="NoteHeadingChar"/>
    <w:uiPriority w:val="99"/>
    <w:semiHidden/>
    <w:unhideWhenUsed/>
    <w:rsid w:val="007A7CD6"/>
  </w:style>
  <w:style w:type="character" w:customStyle="1" w:styleId="NoteHeadingChar">
    <w:name w:val="Note Heading Char"/>
    <w:link w:val="NoteHeading"/>
    <w:uiPriority w:val="99"/>
    <w:semiHidden/>
    <w:rsid w:val="007A7CD6"/>
    <w:rPr>
      <w:rFonts w:ascii="Times New Roman" w:eastAsia="Times New Roman" w:hAnsi="Times New Roman"/>
    </w:rPr>
  </w:style>
  <w:style w:type="paragraph" w:styleId="PlainText">
    <w:name w:val="Plain Text"/>
    <w:basedOn w:val="Normal"/>
    <w:link w:val="PlainTextChar"/>
    <w:uiPriority w:val="99"/>
    <w:semiHidden/>
    <w:unhideWhenUsed/>
    <w:rsid w:val="007A7CD6"/>
    <w:rPr>
      <w:rFonts w:ascii="Courier New" w:hAnsi="Courier New" w:cs="Courier New"/>
    </w:rPr>
  </w:style>
  <w:style w:type="character" w:customStyle="1" w:styleId="PlainTextChar">
    <w:name w:val="Plain Text Char"/>
    <w:link w:val="PlainText"/>
    <w:uiPriority w:val="99"/>
    <w:semiHidden/>
    <w:rsid w:val="007A7CD6"/>
    <w:rPr>
      <w:rFonts w:ascii="Courier New" w:eastAsia="Times New Roman" w:hAnsi="Courier New" w:cs="Courier New"/>
    </w:rPr>
  </w:style>
  <w:style w:type="paragraph" w:styleId="Quote">
    <w:name w:val="Quote"/>
    <w:basedOn w:val="Normal"/>
    <w:next w:val="Normal"/>
    <w:link w:val="QuoteChar"/>
    <w:uiPriority w:val="29"/>
    <w:qFormat/>
    <w:rsid w:val="007A7CD6"/>
    <w:pPr>
      <w:spacing w:before="200" w:after="160"/>
      <w:ind w:left="864" w:right="864"/>
      <w:jc w:val="center"/>
    </w:pPr>
    <w:rPr>
      <w:i/>
      <w:iCs/>
      <w:color w:val="404040"/>
    </w:rPr>
  </w:style>
  <w:style w:type="character" w:customStyle="1" w:styleId="QuoteChar">
    <w:name w:val="Quote Char"/>
    <w:link w:val="Quote"/>
    <w:uiPriority w:val="29"/>
    <w:rsid w:val="007A7CD6"/>
    <w:rPr>
      <w:rFonts w:ascii="Times New Roman" w:eastAsia="Times New Roman" w:hAnsi="Times New Roman"/>
      <w:i/>
      <w:iCs/>
      <w:color w:val="404040"/>
    </w:rPr>
  </w:style>
  <w:style w:type="paragraph" w:styleId="Salutation">
    <w:name w:val="Salutation"/>
    <w:basedOn w:val="Normal"/>
    <w:next w:val="Normal"/>
    <w:link w:val="SalutationChar"/>
    <w:uiPriority w:val="99"/>
    <w:semiHidden/>
    <w:unhideWhenUsed/>
    <w:rsid w:val="007A7CD6"/>
  </w:style>
  <w:style w:type="character" w:customStyle="1" w:styleId="SalutationChar">
    <w:name w:val="Salutation Char"/>
    <w:link w:val="Salutation"/>
    <w:uiPriority w:val="99"/>
    <w:semiHidden/>
    <w:rsid w:val="007A7CD6"/>
    <w:rPr>
      <w:rFonts w:ascii="Times New Roman" w:eastAsia="Times New Roman" w:hAnsi="Times New Roman"/>
    </w:rPr>
  </w:style>
  <w:style w:type="paragraph" w:styleId="Signature">
    <w:name w:val="Signature"/>
    <w:basedOn w:val="Normal"/>
    <w:link w:val="SignatureChar"/>
    <w:uiPriority w:val="99"/>
    <w:semiHidden/>
    <w:unhideWhenUsed/>
    <w:rsid w:val="007A7CD6"/>
    <w:pPr>
      <w:ind w:left="4252"/>
    </w:pPr>
  </w:style>
  <w:style w:type="character" w:customStyle="1" w:styleId="SignatureChar">
    <w:name w:val="Signature Char"/>
    <w:link w:val="Signature"/>
    <w:uiPriority w:val="99"/>
    <w:semiHidden/>
    <w:rsid w:val="007A7CD6"/>
    <w:rPr>
      <w:rFonts w:ascii="Times New Roman" w:eastAsia="Times New Roman" w:hAnsi="Times New Roman"/>
    </w:rPr>
  </w:style>
  <w:style w:type="paragraph" w:styleId="Subtitle">
    <w:name w:val="Subtitle"/>
    <w:basedOn w:val="Normal"/>
    <w:next w:val="Normal"/>
    <w:link w:val="SubtitleChar"/>
    <w:uiPriority w:val="99"/>
    <w:qFormat/>
    <w:rsid w:val="007A7CD6"/>
    <w:pPr>
      <w:spacing w:after="60"/>
      <w:jc w:val="center"/>
      <w:outlineLvl w:val="1"/>
    </w:pPr>
    <w:rPr>
      <w:rFonts w:ascii="Calibri Light" w:hAnsi="Calibri Light" w:cs="Vrinda"/>
      <w:sz w:val="24"/>
      <w:szCs w:val="24"/>
    </w:rPr>
  </w:style>
  <w:style w:type="character" w:customStyle="1" w:styleId="SubtitleChar">
    <w:name w:val="Subtitle Char"/>
    <w:link w:val="Subtitle"/>
    <w:uiPriority w:val="99"/>
    <w:rsid w:val="007A7CD6"/>
    <w:rPr>
      <w:rFonts w:ascii="Calibri Light" w:eastAsia="Times New Roman" w:hAnsi="Calibri Light" w:cs="Vrinda"/>
      <w:sz w:val="24"/>
      <w:szCs w:val="24"/>
    </w:rPr>
  </w:style>
  <w:style w:type="paragraph" w:styleId="TableofAuthorities">
    <w:name w:val="table of authorities"/>
    <w:basedOn w:val="Normal"/>
    <w:next w:val="Normal"/>
    <w:uiPriority w:val="99"/>
    <w:semiHidden/>
    <w:unhideWhenUsed/>
    <w:rsid w:val="007A7CD6"/>
    <w:pPr>
      <w:ind w:left="200" w:hanging="200"/>
    </w:pPr>
  </w:style>
  <w:style w:type="paragraph" w:styleId="TableofFigures">
    <w:name w:val="table of figures"/>
    <w:basedOn w:val="Normal"/>
    <w:next w:val="Normal"/>
    <w:uiPriority w:val="99"/>
    <w:semiHidden/>
    <w:unhideWhenUsed/>
    <w:rsid w:val="007A7CD6"/>
  </w:style>
  <w:style w:type="paragraph" w:styleId="Title">
    <w:name w:val="Title"/>
    <w:aliases w:val="Section Header"/>
    <w:basedOn w:val="Normal"/>
    <w:next w:val="Normal"/>
    <w:link w:val="TitleChar"/>
    <w:qFormat/>
    <w:rsid w:val="007A7CD6"/>
    <w:pPr>
      <w:spacing w:before="240" w:after="60"/>
      <w:jc w:val="center"/>
      <w:outlineLvl w:val="0"/>
    </w:pPr>
    <w:rPr>
      <w:rFonts w:ascii="Calibri Light" w:hAnsi="Calibri Light" w:cs="Vrinda"/>
      <w:b/>
      <w:bCs/>
      <w:kern w:val="28"/>
      <w:sz w:val="32"/>
      <w:szCs w:val="32"/>
    </w:rPr>
  </w:style>
  <w:style w:type="character" w:customStyle="1" w:styleId="TitleChar">
    <w:name w:val="Title Char"/>
    <w:aliases w:val="Section Header Char"/>
    <w:link w:val="Title"/>
    <w:rsid w:val="007A7CD6"/>
    <w:rPr>
      <w:rFonts w:ascii="Calibri Light" w:eastAsia="Times New Roman" w:hAnsi="Calibri Light" w:cs="Vrinda"/>
      <w:b/>
      <w:bCs/>
      <w:kern w:val="28"/>
      <w:sz w:val="32"/>
      <w:szCs w:val="32"/>
    </w:rPr>
  </w:style>
  <w:style w:type="paragraph" w:styleId="TOAHeading">
    <w:name w:val="toa heading"/>
    <w:basedOn w:val="Normal"/>
    <w:next w:val="Normal"/>
    <w:uiPriority w:val="99"/>
    <w:semiHidden/>
    <w:unhideWhenUsed/>
    <w:rsid w:val="007A7CD6"/>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7A7CD6"/>
    <w:pPr>
      <w:keepLines w:val="0"/>
      <w:pBdr>
        <w:top w:val="none" w:sz="0" w:space="0" w:color="auto"/>
      </w:pBdr>
      <w:spacing w:after="60"/>
      <w:ind w:left="0" w:firstLine="0"/>
      <w:outlineLvl w:val="9"/>
    </w:pPr>
    <w:rPr>
      <w:rFonts w:ascii="Calibri Light" w:hAnsi="Calibri Light" w:cs="Vrinda"/>
      <w:b/>
      <w:bCs/>
      <w:kern w:val="32"/>
      <w:sz w:val="32"/>
      <w:szCs w:val="32"/>
    </w:rPr>
  </w:style>
  <w:style w:type="character" w:customStyle="1" w:styleId="EXChar">
    <w:name w:val="EX Char"/>
    <w:link w:val="EX"/>
    <w:qFormat/>
    <w:rsid w:val="004335ED"/>
    <w:rPr>
      <w:rFonts w:ascii="Times New Roman" w:eastAsia="Times New Roman" w:hAnsi="Times New Roman"/>
    </w:rPr>
  </w:style>
  <w:style w:type="character" w:customStyle="1" w:styleId="B1Char1">
    <w:name w:val="B1 Char1"/>
    <w:qFormat/>
    <w:rsid w:val="004335ED"/>
    <w:rPr>
      <w:lang w:val="en-GB" w:eastAsia="en-US" w:bidi="ar-SA"/>
    </w:rPr>
  </w:style>
  <w:style w:type="character" w:customStyle="1" w:styleId="B2Char">
    <w:name w:val="B2 Char"/>
    <w:link w:val="B2"/>
    <w:qFormat/>
    <w:rsid w:val="004335ED"/>
    <w:rPr>
      <w:rFonts w:ascii="Times New Roman" w:eastAsia="Times New Roman" w:hAnsi="Times New Roman"/>
    </w:rPr>
  </w:style>
  <w:style w:type="character" w:customStyle="1" w:styleId="B3Char">
    <w:name w:val="B3 Char"/>
    <w:link w:val="B3"/>
    <w:qFormat/>
    <w:rsid w:val="004335ED"/>
    <w:rPr>
      <w:rFonts w:ascii="Times New Roman" w:eastAsia="Times New Roman" w:hAnsi="Times New Roman"/>
    </w:rPr>
  </w:style>
  <w:style w:type="numbering" w:customStyle="1" w:styleId="Style121">
    <w:name w:val="Style121"/>
    <w:uiPriority w:val="99"/>
    <w:rsid w:val="004335ED"/>
  </w:style>
  <w:style w:type="numbering" w:customStyle="1" w:styleId="Style13">
    <w:name w:val="Style13"/>
    <w:uiPriority w:val="99"/>
    <w:rsid w:val="004335ED"/>
  </w:style>
  <w:style w:type="numbering" w:customStyle="1" w:styleId="SGS21">
    <w:name w:val="SGS21"/>
    <w:uiPriority w:val="99"/>
    <w:rsid w:val="004335ED"/>
  </w:style>
  <w:style w:type="character" w:styleId="Hyperlink">
    <w:name w:val="Hyperlink"/>
    <w:semiHidden/>
    <w:unhideWhenUsed/>
    <w:qFormat/>
    <w:rsid w:val="004335ED"/>
    <w:rPr>
      <w:color w:val="0000FF"/>
      <w:u w:val="single"/>
    </w:rPr>
  </w:style>
  <w:style w:type="character" w:styleId="FollowedHyperlink">
    <w:name w:val="FollowedHyperlink"/>
    <w:semiHidden/>
    <w:unhideWhenUsed/>
    <w:qFormat/>
    <w:rsid w:val="004335ED"/>
    <w:rPr>
      <w:color w:val="800080"/>
      <w:u w:val="single"/>
    </w:rPr>
  </w:style>
  <w:style w:type="character" w:styleId="HTMLCite">
    <w:name w:val="HTML Cite"/>
    <w:semiHidden/>
    <w:unhideWhenUsed/>
    <w:rsid w:val="004335ED"/>
    <w:rPr>
      <w:i w:val="0"/>
      <w:iCs w:val="0"/>
      <w:color w:val="008000"/>
    </w:rPr>
  </w:style>
  <w:style w:type="character" w:styleId="HTMLCode">
    <w:name w:val="HTML Code"/>
    <w:semiHidden/>
    <w:unhideWhenUsed/>
    <w:rsid w:val="004335E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4335ED"/>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35ED"/>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4335ED"/>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4335ED"/>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标题 811 Char1,Heading 8111 Char1,Heading 81111 Char"/>
    <w:semiHidden/>
    <w:rsid w:val="004335ED"/>
    <w:rPr>
      <w:rFonts w:ascii="Arial" w:hAnsi="Arial" w:cs="Arial" w:hint="default"/>
      <w:sz w:val="22"/>
      <w:lang w:val="en-GB" w:eastAsia="en-GB" w:bidi="ar-SA"/>
    </w:rPr>
  </w:style>
  <w:style w:type="character" w:styleId="HTMLTypewriter">
    <w:name w:val="HTML Typewriter"/>
    <w:semiHidden/>
    <w:unhideWhenUsed/>
    <w:rsid w:val="004335ED"/>
    <w:rPr>
      <w:rFonts w:ascii="Courier New" w:eastAsia="Times New Roman" w:hAnsi="Courier New" w:cs="Courier New" w:hint="default"/>
      <w:sz w:val="20"/>
      <w:szCs w:val="20"/>
    </w:rPr>
  </w:style>
  <w:style w:type="paragraph" w:customStyle="1" w:styleId="msonormal0">
    <w:name w:val="msonormal"/>
    <w:basedOn w:val="Normal"/>
    <w:uiPriority w:val="99"/>
    <w:rsid w:val="004335ED"/>
    <w:pPr>
      <w:spacing w:before="100" w:beforeAutospacing="1" w:after="100" w:afterAutospacing="1"/>
    </w:pPr>
    <w:rPr>
      <w:rFonts w:eastAsia="Arial Unicode MS"/>
      <w:sz w:val="24"/>
      <w:szCs w:val="24"/>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335ED"/>
    <w:rPr>
      <w:rFonts w:ascii="Times New Roman" w:eastAsia="Times New Roman" w:hAnsi="Times New Roman" w:cs="Times New Roman"/>
      <w:sz w:val="20"/>
      <w:szCs w:val="20"/>
      <w:lang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4335ED"/>
    <w:rPr>
      <w:rFonts w:ascii="Times New Roman" w:eastAsia="Times New Roman" w:hAnsi="Times New Roman" w:cs="Times New Roman"/>
      <w:sz w:val="20"/>
      <w:szCs w:val="20"/>
      <w:lang w:eastAsia="en-GB"/>
    </w:rPr>
  </w:style>
  <w:style w:type="character" w:customStyle="1" w:styleId="FooterChar1">
    <w:name w:val="Footer Char1"/>
    <w:aliases w:val="footer odd Char1,footer Char1,fo Char1,pie de página Char1"/>
    <w:uiPriority w:val="99"/>
    <w:semiHidden/>
    <w:rsid w:val="004335ED"/>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4335ED"/>
    <w:rPr>
      <w:rFonts w:ascii="Times New Roman" w:eastAsia="Times New Roman" w:hAnsi="Times New Roman"/>
      <w:b/>
      <w:bCs/>
    </w:rPr>
  </w:style>
  <w:style w:type="character" w:customStyle="1" w:styleId="ListChar3">
    <w:name w:val="List Char3"/>
    <w:link w:val="List"/>
    <w:locked/>
    <w:rsid w:val="004335ED"/>
    <w:rPr>
      <w:rFonts w:ascii="Times New Roman" w:eastAsia="Times New Roman" w:hAnsi="Times New Roman"/>
    </w:rPr>
  </w:style>
  <w:style w:type="character" w:customStyle="1" w:styleId="ListBulletChar">
    <w:name w:val="List Bullet Char"/>
    <w:aliases w:val="UL Char"/>
    <w:link w:val="ListBullet"/>
    <w:locked/>
    <w:rsid w:val="004335ED"/>
    <w:rPr>
      <w:rFonts w:ascii="Times New Roman" w:eastAsia="Times New Roman" w:hAnsi="Times New Roman"/>
    </w:rPr>
  </w:style>
  <w:style w:type="character" w:customStyle="1" w:styleId="List2Char">
    <w:name w:val="List 2 Char"/>
    <w:link w:val="List2"/>
    <w:locked/>
    <w:rsid w:val="004335ED"/>
    <w:rPr>
      <w:rFonts w:ascii="Times New Roman" w:eastAsia="Times New Roman" w:hAnsi="Times New Roman"/>
    </w:rPr>
  </w:style>
  <w:style w:type="character" w:customStyle="1" w:styleId="List3Char">
    <w:name w:val="List 3 Char"/>
    <w:link w:val="List3"/>
    <w:locked/>
    <w:rsid w:val="004335ED"/>
    <w:rPr>
      <w:rFonts w:ascii="Times New Roman" w:eastAsia="Times New Roman" w:hAnsi="Times New Roman"/>
    </w:rPr>
  </w:style>
  <w:style w:type="character" w:customStyle="1" w:styleId="ListBullet2Char">
    <w:name w:val="List Bullet 2 Char"/>
    <w:aliases w:val="lb2 Char"/>
    <w:link w:val="ListBullet2"/>
    <w:locked/>
    <w:rsid w:val="004335ED"/>
    <w:rPr>
      <w:rFonts w:ascii="Times New Roman" w:eastAsia="Times New Roman" w:hAnsi="Times New Roman"/>
    </w:rPr>
  </w:style>
  <w:style w:type="character" w:customStyle="1" w:styleId="ListBullet3Char">
    <w:name w:val="List Bullet 3 Char"/>
    <w:link w:val="ListBullet3"/>
    <w:locked/>
    <w:rsid w:val="004335ED"/>
    <w:rPr>
      <w:rFonts w:ascii="Times New Roman" w:eastAsia="Times New Roman" w:hAnsi="Times New Roman"/>
    </w:rPr>
  </w:style>
  <w:style w:type="character" w:customStyle="1" w:styleId="TitleChar1">
    <w:name w:val="Title Char1"/>
    <w:aliases w:val="Section Header Char1"/>
    <w:rsid w:val="004335ED"/>
    <w:rPr>
      <w:rFonts w:ascii="Calibri Light" w:eastAsia="Times New Roman" w:hAnsi="Calibri Light" w:cs="Times New Roman"/>
      <w:spacing w:val="-10"/>
      <w:kern w:val="28"/>
      <w:sz w:val="56"/>
      <w:szCs w:val="56"/>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4335ED"/>
    <w:rPr>
      <w:rFonts w:ascii="Times New Roman" w:eastAsia="Times New Roman" w:hAnsi="Times New Roman" w:cs="Times New Roman"/>
      <w:sz w:val="20"/>
      <w:szCs w:val="20"/>
      <w:lang w:eastAsia="en-GB"/>
    </w:rPr>
  </w:style>
  <w:style w:type="character" w:customStyle="1" w:styleId="NoSpacingChar">
    <w:name w:val="No Spacing Char"/>
    <w:link w:val="NoSpacing"/>
    <w:uiPriority w:val="1"/>
    <w:locked/>
    <w:rsid w:val="004335ED"/>
    <w:rPr>
      <w:rFonts w:ascii="Times New Roman" w:eastAsia="Times New Roman" w:hAnsi="Times New Roman"/>
    </w:rPr>
  </w:style>
  <w:style w:type="paragraph" w:styleId="Revision">
    <w:name w:val="Revision"/>
    <w:uiPriority w:val="99"/>
    <w:semiHidden/>
    <w:rsid w:val="004335ED"/>
    <w:pPr>
      <w:autoSpaceDN w:val="0"/>
    </w:pPr>
    <w:rPr>
      <w:rFonts w:ascii="Times New Roman" w:eastAsia="Times New Roman" w:hAnsi="Times New Roman"/>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335ED"/>
    <w:rPr>
      <w:rFonts w:ascii="Times New Roman" w:eastAsia="Times New Roman" w:hAnsi="Times New Roman"/>
    </w:rPr>
  </w:style>
  <w:style w:type="character" w:customStyle="1" w:styleId="H6Char">
    <w:name w:val="H6 Char"/>
    <w:link w:val="H6"/>
    <w:locked/>
    <w:rsid w:val="004335ED"/>
    <w:rPr>
      <w:rFonts w:ascii="Arial" w:eastAsia="Times New Roman" w:hAnsi="Arial"/>
    </w:rPr>
  </w:style>
  <w:style w:type="character" w:customStyle="1" w:styleId="EQChar">
    <w:name w:val="EQ Char"/>
    <w:link w:val="EQ"/>
    <w:qFormat/>
    <w:locked/>
    <w:rsid w:val="004335ED"/>
    <w:rPr>
      <w:rFonts w:ascii="Times New Roman" w:eastAsia="Times New Roman" w:hAnsi="Times New Roman"/>
    </w:rPr>
  </w:style>
  <w:style w:type="character" w:customStyle="1" w:styleId="NOChar">
    <w:name w:val="NO Char"/>
    <w:link w:val="NO"/>
    <w:qFormat/>
    <w:locked/>
    <w:rsid w:val="004335ED"/>
    <w:rPr>
      <w:rFonts w:ascii="Times New Roman" w:eastAsia="Times New Roman" w:hAnsi="Times New Roman"/>
    </w:rPr>
  </w:style>
  <w:style w:type="character" w:customStyle="1" w:styleId="PLChar">
    <w:name w:val="PL Char"/>
    <w:link w:val="PL"/>
    <w:qFormat/>
    <w:locked/>
    <w:rsid w:val="004335ED"/>
    <w:rPr>
      <w:rFonts w:ascii="Courier New" w:eastAsia="Times New Roman" w:hAnsi="Courier New"/>
      <w:sz w:val="16"/>
    </w:rPr>
  </w:style>
  <w:style w:type="character" w:customStyle="1" w:styleId="TALChar">
    <w:name w:val="TAL Char"/>
    <w:link w:val="TAL"/>
    <w:qFormat/>
    <w:locked/>
    <w:rsid w:val="004335ED"/>
    <w:rPr>
      <w:rFonts w:ascii="Arial" w:eastAsia="Times New Roman" w:hAnsi="Arial"/>
      <w:sz w:val="18"/>
    </w:rPr>
  </w:style>
  <w:style w:type="character" w:customStyle="1" w:styleId="TACCar">
    <w:name w:val="TAC Car"/>
    <w:link w:val="TAC"/>
    <w:qFormat/>
    <w:locked/>
    <w:rsid w:val="004335ED"/>
    <w:rPr>
      <w:rFonts w:ascii="Arial" w:eastAsia="Times New Roman" w:hAnsi="Arial"/>
      <w:sz w:val="18"/>
    </w:rPr>
  </w:style>
  <w:style w:type="character" w:customStyle="1" w:styleId="EXCar">
    <w:name w:val="EX Car"/>
    <w:locked/>
    <w:rsid w:val="004335ED"/>
    <w:rPr>
      <w:rFonts w:ascii="Times New Roman" w:eastAsia="Times New Roman" w:hAnsi="Times New Roman" w:cs="Times New Roman"/>
      <w:sz w:val="20"/>
      <w:szCs w:val="20"/>
      <w:lang w:eastAsia="en-GB"/>
    </w:rPr>
  </w:style>
  <w:style w:type="character" w:customStyle="1" w:styleId="EditorsNoteChar">
    <w:name w:val="Editor's Note Char"/>
    <w:link w:val="EditorsNote"/>
    <w:qFormat/>
    <w:locked/>
    <w:rsid w:val="004335ED"/>
    <w:rPr>
      <w:rFonts w:ascii="Times New Roman" w:eastAsia="Times New Roman" w:hAnsi="Times New Roman"/>
      <w:color w:val="FF0000"/>
    </w:rPr>
  </w:style>
  <w:style w:type="character" w:customStyle="1" w:styleId="TANChar">
    <w:name w:val="TAN Char"/>
    <w:link w:val="TAN"/>
    <w:qFormat/>
    <w:locked/>
    <w:rsid w:val="004335ED"/>
    <w:rPr>
      <w:rFonts w:ascii="Arial" w:eastAsia="Times New Roman" w:hAnsi="Arial"/>
      <w:sz w:val="18"/>
    </w:rPr>
  </w:style>
  <w:style w:type="character" w:customStyle="1" w:styleId="TFChar">
    <w:name w:val="TF Char"/>
    <w:link w:val="TF"/>
    <w:qFormat/>
    <w:locked/>
    <w:rsid w:val="004335ED"/>
    <w:rPr>
      <w:rFonts w:ascii="Arial" w:eastAsia="Times New Roman" w:hAnsi="Arial"/>
      <w:b/>
    </w:rPr>
  </w:style>
  <w:style w:type="character" w:customStyle="1" w:styleId="B2Char1">
    <w:name w:val="B2 Char1"/>
    <w:locked/>
    <w:rsid w:val="004335ED"/>
    <w:rPr>
      <w:rFonts w:ascii="Times New Roman" w:eastAsia="Times New Roman" w:hAnsi="Times New Roman" w:cs="Times New Roman"/>
      <w:sz w:val="20"/>
      <w:szCs w:val="20"/>
      <w:lang w:eastAsia="en-GB"/>
    </w:rPr>
  </w:style>
  <w:style w:type="character" w:customStyle="1" w:styleId="B4Char">
    <w:name w:val="B4 Char"/>
    <w:link w:val="B4"/>
    <w:qFormat/>
    <w:locked/>
    <w:rsid w:val="004335ED"/>
    <w:rPr>
      <w:rFonts w:ascii="Times New Roman" w:eastAsia="Times New Roman" w:hAnsi="Times New Roman"/>
    </w:rPr>
  </w:style>
  <w:style w:type="character" w:customStyle="1" w:styleId="B5Char">
    <w:name w:val="B5 Char"/>
    <w:link w:val="B5"/>
    <w:qFormat/>
    <w:locked/>
    <w:rsid w:val="004335ED"/>
    <w:rPr>
      <w:rFonts w:ascii="Times New Roman" w:eastAsia="Times New Roman" w:hAnsi="Times New Roman"/>
    </w:rPr>
  </w:style>
  <w:style w:type="paragraph" w:customStyle="1" w:styleId="TAJ">
    <w:name w:val="TAJ"/>
    <w:basedOn w:val="TH"/>
    <w:uiPriority w:val="99"/>
    <w:rsid w:val="004335ED"/>
    <w:rPr>
      <w:rFonts w:eastAsia="Calibri" w:cs="Arial"/>
      <w:sz w:val="22"/>
      <w:szCs w:val="22"/>
      <w:lang w:eastAsia="en-US"/>
    </w:rPr>
  </w:style>
  <w:style w:type="character" w:customStyle="1" w:styleId="GuidanceChar">
    <w:name w:val="Guidance Char"/>
    <w:link w:val="Guidance"/>
    <w:locked/>
    <w:rsid w:val="004335ED"/>
    <w:rPr>
      <w:i/>
      <w:color w:val="0000FF"/>
      <w:lang w:eastAsia="x-none"/>
    </w:rPr>
  </w:style>
  <w:style w:type="paragraph" w:customStyle="1" w:styleId="Guidance">
    <w:name w:val="Guidance"/>
    <w:basedOn w:val="Normal"/>
    <w:link w:val="GuidanceChar"/>
    <w:rsid w:val="004335ED"/>
    <w:rPr>
      <w:rFonts w:ascii="Calibri" w:eastAsia="Calibri" w:hAnsi="Calibri"/>
      <w:i/>
      <w:color w:val="0000FF"/>
      <w:lang w:eastAsia="x-none"/>
    </w:rPr>
  </w:style>
  <w:style w:type="character" w:customStyle="1" w:styleId="CRCoverPageChar">
    <w:name w:val="CR Cover Page Char"/>
    <w:link w:val="CRCoverPage"/>
    <w:locked/>
    <w:rsid w:val="004335ED"/>
    <w:rPr>
      <w:rFonts w:ascii="Arial" w:hAnsi="Arial" w:cs="Arial"/>
    </w:rPr>
  </w:style>
  <w:style w:type="paragraph" w:customStyle="1" w:styleId="CRCoverPage">
    <w:name w:val="CR Cover Page"/>
    <w:link w:val="CRCoverPageChar"/>
    <w:qFormat/>
    <w:rsid w:val="004335ED"/>
    <w:pPr>
      <w:autoSpaceDN w:val="0"/>
      <w:spacing w:after="120"/>
    </w:pPr>
    <w:rPr>
      <w:rFonts w:ascii="Arial" w:hAnsi="Arial" w:cs="Arial"/>
    </w:rPr>
  </w:style>
  <w:style w:type="paragraph" w:customStyle="1" w:styleId="tdoc-header">
    <w:name w:val="tdoc-header"/>
    <w:uiPriority w:val="99"/>
    <w:rsid w:val="004335ED"/>
    <w:pPr>
      <w:autoSpaceDN w:val="0"/>
    </w:pPr>
    <w:rPr>
      <w:rFonts w:ascii="Arial" w:eastAsia="Times New Roman" w:hAnsi="Arial"/>
      <w:noProof/>
      <w:sz w:val="24"/>
      <w:lang w:eastAsia="en-US"/>
    </w:rPr>
  </w:style>
  <w:style w:type="character" w:customStyle="1" w:styleId="TALCharCharChar">
    <w:name w:val="TAL Char Char Char"/>
    <w:link w:val="TALCharChar"/>
    <w:locked/>
    <w:rsid w:val="004335ED"/>
    <w:rPr>
      <w:rFonts w:ascii="Arial" w:eastAsia="MS Mincho" w:hAnsi="Arial" w:cs="Arial"/>
      <w:sz w:val="18"/>
      <w:lang w:eastAsia="ja-JP"/>
    </w:rPr>
  </w:style>
  <w:style w:type="paragraph" w:customStyle="1" w:styleId="TALCharChar">
    <w:name w:val="TAL Char Char"/>
    <w:basedOn w:val="Normal"/>
    <w:link w:val="TALCharCharChar"/>
    <w:rsid w:val="004335ED"/>
    <w:pPr>
      <w:keepNext/>
      <w:keepLines/>
      <w:spacing w:after="0"/>
    </w:pPr>
    <w:rPr>
      <w:rFonts w:ascii="Arial" w:eastAsia="MS Mincho" w:hAnsi="Arial" w:cs="Arial"/>
      <w:sz w:val="18"/>
      <w:lang w:eastAsia="ja-JP"/>
    </w:rPr>
  </w:style>
  <w:style w:type="paragraph" w:customStyle="1" w:styleId="Note">
    <w:name w:val="Note"/>
    <w:basedOn w:val="Normal"/>
    <w:uiPriority w:val="99"/>
    <w:rsid w:val="004335ED"/>
    <w:pPr>
      <w:ind w:left="568" w:hanging="284"/>
    </w:pPr>
    <w:rPr>
      <w:rFonts w:eastAsia="MS Mincho"/>
    </w:rPr>
  </w:style>
  <w:style w:type="paragraph" w:customStyle="1" w:styleId="TOC91">
    <w:name w:val="TOC 91"/>
    <w:basedOn w:val="TOC8"/>
    <w:uiPriority w:val="99"/>
    <w:rsid w:val="004335ED"/>
    <w:pPr>
      <w:ind w:left="1418" w:hanging="1418"/>
      <w:textAlignment w:val="auto"/>
    </w:pPr>
    <w:rPr>
      <w:rFonts w:eastAsia="MS Mincho"/>
      <w:noProof/>
      <w:lang w:val="en-US"/>
    </w:rPr>
  </w:style>
  <w:style w:type="paragraph" w:customStyle="1" w:styleId="HE">
    <w:name w:val="HE"/>
    <w:basedOn w:val="Normal"/>
    <w:uiPriority w:val="99"/>
    <w:rsid w:val="004335ED"/>
    <w:pPr>
      <w:spacing w:after="0"/>
    </w:pPr>
    <w:rPr>
      <w:rFonts w:eastAsia="MS Mincho"/>
      <w:b/>
    </w:rPr>
  </w:style>
  <w:style w:type="paragraph" w:customStyle="1" w:styleId="HO">
    <w:name w:val="HO"/>
    <w:basedOn w:val="Normal"/>
    <w:uiPriority w:val="99"/>
    <w:rsid w:val="004335ED"/>
    <w:pPr>
      <w:spacing w:after="0"/>
      <w:jc w:val="right"/>
    </w:pPr>
    <w:rPr>
      <w:rFonts w:eastAsia="MS Mincho"/>
      <w:b/>
    </w:rPr>
  </w:style>
  <w:style w:type="paragraph" w:customStyle="1" w:styleId="WP">
    <w:name w:val="WP"/>
    <w:basedOn w:val="Normal"/>
    <w:uiPriority w:val="99"/>
    <w:rsid w:val="004335ED"/>
    <w:pPr>
      <w:spacing w:after="0"/>
      <w:jc w:val="both"/>
    </w:pPr>
    <w:rPr>
      <w:rFonts w:eastAsia="MS Mincho"/>
    </w:rPr>
  </w:style>
  <w:style w:type="paragraph" w:customStyle="1" w:styleId="ZK">
    <w:name w:val="ZK"/>
    <w:uiPriority w:val="99"/>
    <w:rsid w:val="004335ED"/>
    <w:pPr>
      <w:autoSpaceDN w:val="0"/>
      <w:spacing w:after="240" w:line="240" w:lineRule="atLeast"/>
      <w:ind w:left="1191" w:right="113" w:hanging="1191"/>
    </w:pPr>
    <w:rPr>
      <w:rFonts w:ascii="Times New Roman" w:eastAsia="MS Mincho" w:hAnsi="Times New Roman"/>
      <w:lang w:eastAsia="en-US"/>
    </w:rPr>
  </w:style>
  <w:style w:type="paragraph" w:customStyle="1" w:styleId="ZC">
    <w:name w:val="ZC"/>
    <w:uiPriority w:val="99"/>
    <w:rsid w:val="004335ED"/>
    <w:pPr>
      <w:autoSpaceDN w:val="0"/>
      <w:spacing w:line="360" w:lineRule="atLeast"/>
      <w:jc w:val="center"/>
    </w:pPr>
    <w:rPr>
      <w:rFonts w:ascii="Times New Roman" w:eastAsia="MS Mincho" w:hAnsi="Times New Roman"/>
      <w:lang w:eastAsia="en-US"/>
    </w:rPr>
  </w:style>
  <w:style w:type="paragraph" w:customStyle="1" w:styleId="Heading2Head2A2">
    <w:name w:val="Heading 2.Head2A.2"/>
    <w:basedOn w:val="Heading1"/>
    <w:next w:val="Normal"/>
    <w:uiPriority w:val="99"/>
    <w:rsid w:val="004335ED"/>
    <w:pPr>
      <w:pBdr>
        <w:top w:val="none" w:sz="0" w:space="0" w:color="auto"/>
      </w:pBdr>
      <w:spacing w:before="180"/>
      <w:textAlignment w:val="auto"/>
      <w:outlineLvl w:val="1"/>
    </w:pPr>
    <w:rPr>
      <w:rFonts w:eastAsia="SimSun"/>
      <w:sz w:val="32"/>
      <w:lang w:eastAsia="es-ES"/>
    </w:rPr>
  </w:style>
  <w:style w:type="paragraph" w:customStyle="1" w:styleId="Reference">
    <w:name w:val="Reference"/>
    <w:basedOn w:val="Normal"/>
    <w:uiPriority w:val="99"/>
    <w:rsid w:val="004335ED"/>
    <w:pPr>
      <w:spacing w:after="0"/>
      <w:ind w:left="567" w:hanging="283"/>
    </w:pPr>
    <w:rPr>
      <w:rFonts w:eastAsia="MS Mincho"/>
    </w:rPr>
  </w:style>
  <w:style w:type="paragraph" w:customStyle="1" w:styleId="Separation">
    <w:name w:val="Separation"/>
    <w:basedOn w:val="Heading1"/>
    <w:next w:val="Normal"/>
    <w:uiPriority w:val="99"/>
    <w:rsid w:val="004335ED"/>
    <w:pPr>
      <w:pBdr>
        <w:top w:val="none" w:sz="0" w:space="0" w:color="auto"/>
      </w:pBdr>
      <w:textAlignment w:val="auto"/>
    </w:pPr>
    <w:rPr>
      <w:b/>
      <w:color w:val="0000FF"/>
    </w:rPr>
  </w:style>
  <w:style w:type="paragraph" w:customStyle="1" w:styleId="CarCar5">
    <w:name w:val="Car Car5"/>
    <w:uiPriority w:val="99"/>
    <w:semiHidden/>
    <w:rsid w:val="0043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uiPriority w:val="99"/>
    <w:rsid w:val="004335ED"/>
    <w:pPr>
      <w:keepNext/>
      <w:keepLines/>
      <w:spacing w:before="60"/>
      <w:jc w:val="center"/>
    </w:pPr>
    <w:rPr>
      <w:rFonts w:ascii="Arial" w:hAnsi="Arial"/>
      <w:b/>
    </w:rPr>
  </w:style>
  <w:style w:type="paragraph" w:customStyle="1" w:styleId="ZchnZchn">
    <w:name w:val="Zchn Zchn"/>
    <w:uiPriority w:val="99"/>
    <w:semiHidden/>
    <w:rsid w:val="004335E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uiPriority w:val="99"/>
    <w:semiHidden/>
    <w:rsid w:val="004335ED"/>
    <w:pPr>
      <w:autoSpaceDN w:val="0"/>
    </w:pPr>
    <w:rPr>
      <w:rFonts w:ascii="Times New Roman" w:eastAsia="Batang" w:hAnsi="Times New Roman"/>
      <w:lang w:eastAsia="en-US"/>
    </w:rPr>
  </w:style>
  <w:style w:type="paragraph" w:customStyle="1" w:styleId="a">
    <w:name w:val="无间隔"/>
    <w:uiPriority w:val="99"/>
    <w:qFormat/>
    <w:rsid w:val="004335ED"/>
    <w:pPr>
      <w:autoSpaceDN w:val="0"/>
    </w:pPr>
    <w:rPr>
      <w:rFonts w:ascii="Times New Roman" w:eastAsia="SimSun" w:hAnsi="Times New Roman"/>
      <w:lang w:eastAsia="en-US"/>
    </w:rPr>
  </w:style>
  <w:style w:type="paragraph" w:customStyle="1" w:styleId="Arial">
    <w:name w:val="Arial"/>
    <w:basedOn w:val="Normal"/>
    <w:uiPriority w:val="99"/>
    <w:rsid w:val="004335ED"/>
    <w:pPr>
      <w:tabs>
        <w:tab w:val="right" w:pos="9639"/>
      </w:tabs>
    </w:pPr>
    <w:rPr>
      <w:rFonts w:eastAsia="Batang"/>
      <w:b/>
      <w:bCs/>
      <w:lang w:val="fr-FR"/>
    </w:rPr>
  </w:style>
  <w:style w:type="paragraph" w:customStyle="1" w:styleId="a0">
    <w:name w:val="修订"/>
    <w:uiPriority w:val="99"/>
    <w:semiHidden/>
    <w:rsid w:val="004335ED"/>
    <w:pPr>
      <w:autoSpaceDN w:val="0"/>
    </w:pPr>
    <w:rPr>
      <w:rFonts w:ascii="Times New Roman" w:eastAsia="Batang" w:hAnsi="Times New Roman"/>
      <w:lang w:eastAsia="en-US"/>
    </w:rPr>
  </w:style>
  <w:style w:type="character" w:customStyle="1" w:styleId="StyleTACChar">
    <w:name w:val="Style TAC + Char"/>
    <w:link w:val="StyleTAC"/>
    <w:locked/>
    <w:rsid w:val="004335ED"/>
    <w:rPr>
      <w:rFonts w:ascii="Arial" w:eastAsia="SimSun" w:hAnsi="Arial" w:cs="Arial"/>
      <w:kern w:val="2"/>
      <w:sz w:val="18"/>
      <w:lang w:eastAsia="ko-KR"/>
    </w:rPr>
  </w:style>
  <w:style w:type="paragraph" w:customStyle="1" w:styleId="StyleTAC">
    <w:name w:val="Style TAC +"/>
    <w:basedOn w:val="TAC"/>
    <w:next w:val="TAC"/>
    <w:link w:val="StyleTACChar"/>
    <w:autoRedefine/>
    <w:rsid w:val="004335ED"/>
    <w:rPr>
      <w:rFonts w:eastAsia="SimSun" w:cs="Arial"/>
      <w:kern w:val="2"/>
      <w:lang w:eastAsia="ko-KR"/>
    </w:rPr>
  </w:style>
  <w:style w:type="paragraph" w:customStyle="1" w:styleId="4">
    <w:name w:val="(文字) (文字)4"/>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uiPriority w:val="99"/>
    <w:semiHidden/>
    <w:rsid w:val="004335ED"/>
    <w:pPr>
      <w:autoSpaceDN w:val="0"/>
    </w:pPr>
    <w:rPr>
      <w:rFonts w:ascii="Times New Roman" w:eastAsia="Batang" w:hAnsi="Times New Roman"/>
      <w:lang w:eastAsia="en-US"/>
    </w:rPr>
  </w:style>
  <w:style w:type="paragraph" w:customStyle="1" w:styleId="CarCar">
    <w:name w:val="Car Car"/>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4335ED"/>
    <w:rPr>
      <w:rFonts w:ascii="SimSun" w:eastAsia="SimSun" w:hAnsi="SimSun"/>
    </w:rPr>
  </w:style>
  <w:style w:type="paragraph" w:customStyle="1" w:styleId="B6">
    <w:name w:val="B6"/>
    <w:basedOn w:val="B5"/>
    <w:link w:val="B6Char"/>
    <w:qFormat/>
    <w:rsid w:val="004335ED"/>
    <w:pPr>
      <w:ind w:left="1985"/>
    </w:pPr>
    <w:rPr>
      <w:rFonts w:ascii="SimSun" w:eastAsia="SimSun" w:hAnsi="SimSun"/>
    </w:rPr>
  </w:style>
  <w:style w:type="paragraph" w:customStyle="1" w:styleId="B10">
    <w:name w:val="B1+"/>
    <w:basedOn w:val="B1"/>
    <w:uiPriority w:val="99"/>
    <w:rsid w:val="004335ED"/>
    <w:pPr>
      <w:tabs>
        <w:tab w:val="num" w:pos="737"/>
      </w:tabs>
      <w:ind w:left="737" w:hanging="453"/>
    </w:pPr>
    <w:rPr>
      <w:rFonts w:ascii="Calibri" w:eastAsia="SimSun" w:hAnsi="Calibri"/>
      <w:sz w:val="22"/>
      <w:szCs w:val="22"/>
      <w:lang w:eastAsia="en-US"/>
    </w:rPr>
  </w:style>
  <w:style w:type="paragraph" w:customStyle="1" w:styleId="B20">
    <w:name w:val="B2+"/>
    <w:basedOn w:val="B2"/>
    <w:uiPriority w:val="99"/>
    <w:rsid w:val="004335ED"/>
    <w:pPr>
      <w:tabs>
        <w:tab w:val="num" w:pos="1191"/>
      </w:tabs>
      <w:ind w:left="1191" w:hanging="454"/>
    </w:pPr>
    <w:rPr>
      <w:rFonts w:ascii="Calibri" w:eastAsia="SimSun" w:hAnsi="Calibri"/>
      <w:sz w:val="22"/>
      <w:szCs w:val="22"/>
      <w:lang w:eastAsia="en-US"/>
    </w:rPr>
  </w:style>
  <w:style w:type="paragraph" w:customStyle="1" w:styleId="B30">
    <w:name w:val="B3+"/>
    <w:basedOn w:val="B3"/>
    <w:uiPriority w:val="99"/>
    <w:rsid w:val="004335ED"/>
    <w:pPr>
      <w:tabs>
        <w:tab w:val="left" w:pos="1134"/>
        <w:tab w:val="num" w:pos="1644"/>
      </w:tabs>
      <w:ind w:left="1644" w:hanging="453"/>
    </w:pPr>
    <w:rPr>
      <w:rFonts w:ascii="Calibri" w:eastAsia="SimSun" w:hAnsi="Calibri"/>
      <w:sz w:val="22"/>
      <w:szCs w:val="22"/>
      <w:lang w:eastAsia="en-US"/>
    </w:rPr>
  </w:style>
  <w:style w:type="paragraph" w:customStyle="1" w:styleId="Copyright">
    <w:name w:val="Copyright"/>
    <w:basedOn w:val="Normal"/>
    <w:uiPriority w:val="99"/>
    <w:rsid w:val="004335ED"/>
    <w:pPr>
      <w:spacing w:after="0"/>
      <w:jc w:val="center"/>
    </w:pPr>
    <w:rPr>
      <w:rFonts w:ascii="Arial" w:eastAsia="MS Mincho" w:hAnsi="Arial"/>
      <w:b/>
      <w:sz w:val="16"/>
    </w:rPr>
  </w:style>
  <w:style w:type="paragraph" w:customStyle="1" w:styleId="CharCharCharCharCharChar">
    <w:name w:val="Char Char Char Char Char Char"/>
    <w:uiPriority w:val="99"/>
    <w:semiHidden/>
    <w:rsid w:val="0043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uiPriority w:val="99"/>
    <w:semiHidden/>
    <w:rsid w:val="004335ED"/>
    <w:pPr>
      <w:autoSpaceDN w:val="0"/>
    </w:pPr>
    <w:rPr>
      <w:rFonts w:ascii="Times New Roman" w:eastAsia="MS Mincho" w:hAnsi="Times New Roman"/>
      <w:lang w:eastAsia="en-US"/>
    </w:rPr>
  </w:style>
  <w:style w:type="paragraph" w:customStyle="1" w:styleId="CarCar1CharCharCarCar">
    <w:name w:val="Car Car1 Char Char Car Car"/>
    <w:uiPriority w:val="99"/>
    <w:semiHidden/>
    <w:rsid w:val="0043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335ED"/>
    <w:rPr>
      <w:rFonts w:ascii="SimSun" w:eastAsia="SimSun" w:hAnsi="SimSun"/>
      <w:i/>
      <w:iCs/>
    </w:rPr>
  </w:style>
  <w:style w:type="paragraph" w:customStyle="1" w:styleId="B1LatinItalique">
    <w:name w:val="B1 + (Latin) Italique"/>
    <w:basedOn w:val="B1"/>
    <w:link w:val="B1LatinItaliqueCar"/>
    <w:rsid w:val="004335ED"/>
    <w:rPr>
      <w:rFonts w:ascii="SimSun" w:eastAsia="SimSun" w:hAnsi="SimSun"/>
      <w:i/>
      <w:iCs/>
    </w:rPr>
  </w:style>
  <w:style w:type="paragraph" w:customStyle="1" w:styleId="FooterCentred">
    <w:name w:val="FooterCentred"/>
    <w:basedOn w:val="Footer"/>
    <w:uiPriority w:val="99"/>
    <w:rsid w:val="004335ED"/>
    <w:pPr>
      <w:tabs>
        <w:tab w:val="center" w:pos="4678"/>
        <w:tab w:val="right" w:pos="9356"/>
      </w:tabs>
      <w:jc w:val="both"/>
      <w:textAlignment w:val="auto"/>
    </w:pPr>
    <w:rPr>
      <w:rFonts w:ascii="Times New Roman" w:eastAsia="MS Mincho" w:hAnsi="Times New Roman" w:cs="Arial"/>
      <w:b w:val="0"/>
      <w:i w:val="0"/>
      <w:sz w:val="20"/>
      <w:szCs w:val="22"/>
    </w:rPr>
  </w:style>
  <w:style w:type="paragraph" w:customStyle="1" w:styleId="NumberedList">
    <w:name w:val="Numbered List"/>
    <w:basedOn w:val="Normal"/>
    <w:uiPriority w:val="99"/>
    <w:rsid w:val="004335ED"/>
    <w:pPr>
      <w:tabs>
        <w:tab w:val="left" w:pos="360"/>
      </w:tabs>
      <w:ind w:left="360" w:hanging="360"/>
    </w:pPr>
    <w:rPr>
      <w:rFonts w:eastAsia="SimSun"/>
    </w:rPr>
  </w:style>
  <w:style w:type="paragraph" w:customStyle="1" w:styleId="RecCCITT">
    <w:name w:val="Rec_CCITT_#"/>
    <w:basedOn w:val="Normal"/>
    <w:uiPriority w:val="99"/>
    <w:rsid w:val="004335ED"/>
    <w:pPr>
      <w:keepNext/>
      <w:keepLines/>
    </w:pPr>
    <w:rPr>
      <w:rFonts w:eastAsia="MS Mincho"/>
      <w:b/>
    </w:rPr>
  </w:style>
  <w:style w:type="paragraph" w:customStyle="1" w:styleId="a2">
    <w:name w:val="수정"/>
    <w:uiPriority w:val="99"/>
    <w:semiHidden/>
    <w:rsid w:val="004335ED"/>
    <w:pPr>
      <w:autoSpaceDN w:val="0"/>
    </w:pPr>
    <w:rPr>
      <w:rFonts w:ascii="Times New Roman" w:eastAsia="Batang" w:hAnsi="Times New Roman"/>
      <w:lang w:eastAsia="en-US"/>
    </w:rPr>
  </w:style>
  <w:style w:type="paragraph" w:customStyle="1" w:styleId="10">
    <w:name w:val="无间隔1"/>
    <w:uiPriority w:val="99"/>
    <w:qFormat/>
    <w:rsid w:val="004335ED"/>
    <w:pPr>
      <w:autoSpaceDN w:val="0"/>
    </w:pPr>
    <w:rPr>
      <w:rFonts w:ascii="Times New Roman" w:eastAsia="SimSun" w:hAnsi="Times New Roman"/>
      <w:lang w:eastAsia="en-US"/>
    </w:rPr>
  </w:style>
  <w:style w:type="paragraph" w:customStyle="1" w:styleId="2">
    <w:name w:val="无间隔2"/>
    <w:uiPriority w:val="99"/>
    <w:qFormat/>
    <w:rsid w:val="004335ED"/>
    <w:pPr>
      <w:autoSpaceDN w:val="0"/>
    </w:pPr>
    <w:rPr>
      <w:rFonts w:ascii="Times New Roman" w:eastAsia="SimSun" w:hAnsi="Times New Roman"/>
      <w:lang w:eastAsia="en-US"/>
    </w:rPr>
  </w:style>
  <w:style w:type="paragraph" w:customStyle="1" w:styleId="20">
    <w:name w:val="修订2"/>
    <w:uiPriority w:val="99"/>
    <w:semiHidden/>
    <w:rsid w:val="004335ED"/>
    <w:pPr>
      <w:autoSpaceDN w:val="0"/>
    </w:pPr>
    <w:rPr>
      <w:rFonts w:ascii="Times New Roman" w:eastAsia="Batang" w:hAnsi="Times New Roman"/>
      <w:lang w:eastAsia="en-US"/>
    </w:rPr>
  </w:style>
  <w:style w:type="paragraph" w:customStyle="1" w:styleId="TableText">
    <w:name w:val="TableText"/>
    <w:basedOn w:val="BodyTextIndent"/>
    <w:uiPriority w:val="99"/>
    <w:rsid w:val="004335ED"/>
    <w:pPr>
      <w:widowControl w:val="0"/>
      <w:snapToGrid w:val="0"/>
      <w:spacing w:after="180"/>
      <w:ind w:left="210"/>
      <w:jc w:val="both"/>
    </w:pPr>
    <w:rPr>
      <w:kern w:val="2"/>
      <w:sz w:val="21"/>
      <w:lang w:eastAsia="x-none"/>
    </w:rPr>
  </w:style>
  <w:style w:type="paragraph" w:customStyle="1" w:styleId="CharCharCharCharChar">
    <w:name w:val="Char Char Char Char Char"/>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35ED"/>
    <w:pPr>
      <w:tabs>
        <w:tab w:val="left" w:pos="540"/>
        <w:tab w:val="left" w:pos="1260"/>
        <w:tab w:val="left" w:pos="1800"/>
      </w:tabs>
      <w:spacing w:before="240" w:line="240" w:lineRule="exact"/>
    </w:pPr>
    <w:rPr>
      <w:rFonts w:ascii="Verdana" w:eastAsia="Batang" w:hAnsi="Verdana"/>
      <w:sz w:val="24"/>
      <w:lang w:val="en-US"/>
    </w:rPr>
  </w:style>
  <w:style w:type="paragraph" w:customStyle="1" w:styleId="a3">
    <w:name w:val="(文字) (文字)"/>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4335ED"/>
    <w:pPr>
      <w:autoSpaceDN w:val="0"/>
    </w:pPr>
    <w:rPr>
      <w:rFonts w:ascii="Times New Roman" w:eastAsia="Times New Roman" w:hAnsi="Times New Roman"/>
      <w:sz w:val="24"/>
      <w:szCs w:val="24"/>
      <w:lang w:eastAsia="ko-KR"/>
    </w:rPr>
  </w:style>
  <w:style w:type="paragraph" w:customStyle="1" w:styleId="-PAGE-">
    <w:name w:val="- PAGE -"/>
    <w:uiPriority w:val="99"/>
    <w:rsid w:val="004335ED"/>
    <w:pPr>
      <w:autoSpaceDN w:val="0"/>
    </w:pPr>
    <w:rPr>
      <w:rFonts w:ascii="Times New Roman" w:eastAsia="Times New Roman" w:hAnsi="Times New Roman"/>
      <w:sz w:val="24"/>
      <w:szCs w:val="24"/>
      <w:lang w:eastAsia="ko-KR"/>
    </w:rPr>
  </w:style>
  <w:style w:type="paragraph" w:customStyle="1" w:styleId="PageXofY">
    <w:name w:val="Page X of Y"/>
    <w:uiPriority w:val="99"/>
    <w:rsid w:val="004335ED"/>
    <w:pPr>
      <w:autoSpaceDN w:val="0"/>
    </w:pPr>
    <w:rPr>
      <w:rFonts w:ascii="Times New Roman" w:eastAsia="Times New Roman" w:hAnsi="Times New Roman"/>
      <w:sz w:val="24"/>
      <w:szCs w:val="24"/>
      <w:lang w:eastAsia="ko-KR"/>
    </w:rPr>
  </w:style>
  <w:style w:type="paragraph" w:customStyle="1" w:styleId="Createdby">
    <w:name w:val="Created by"/>
    <w:uiPriority w:val="99"/>
    <w:rsid w:val="004335ED"/>
    <w:pPr>
      <w:autoSpaceDN w:val="0"/>
    </w:pPr>
    <w:rPr>
      <w:rFonts w:ascii="Times New Roman" w:eastAsia="Times New Roman" w:hAnsi="Times New Roman"/>
      <w:sz w:val="24"/>
      <w:szCs w:val="24"/>
      <w:lang w:eastAsia="ko-KR"/>
    </w:rPr>
  </w:style>
  <w:style w:type="paragraph" w:customStyle="1" w:styleId="Createdon">
    <w:name w:val="Created on"/>
    <w:uiPriority w:val="99"/>
    <w:rsid w:val="004335ED"/>
    <w:pPr>
      <w:autoSpaceDN w:val="0"/>
    </w:pPr>
    <w:rPr>
      <w:rFonts w:ascii="Times New Roman" w:eastAsia="Times New Roman" w:hAnsi="Times New Roman"/>
      <w:sz w:val="24"/>
      <w:szCs w:val="24"/>
      <w:lang w:eastAsia="ko-KR"/>
    </w:rPr>
  </w:style>
  <w:style w:type="paragraph" w:customStyle="1" w:styleId="Lastprinted">
    <w:name w:val="Last printed"/>
    <w:uiPriority w:val="99"/>
    <w:rsid w:val="004335ED"/>
    <w:pPr>
      <w:autoSpaceDN w:val="0"/>
    </w:pPr>
    <w:rPr>
      <w:rFonts w:ascii="Times New Roman" w:eastAsia="Times New Roman" w:hAnsi="Times New Roman"/>
      <w:sz w:val="24"/>
      <w:szCs w:val="24"/>
      <w:lang w:eastAsia="ko-KR"/>
    </w:rPr>
  </w:style>
  <w:style w:type="paragraph" w:customStyle="1" w:styleId="Lastsavedby">
    <w:name w:val="Last saved by"/>
    <w:uiPriority w:val="99"/>
    <w:rsid w:val="004335ED"/>
    <w:pPr>
      <w:autoSpaceDN w:val="0"/>
    </w:pPr>
    <w:rPr>
      <w:rFonts w:ascii="Times New Roman" w:eastAsia="Times New Roman" w:hAnsi="Times New Roman"/>
      <w:sz w:val="24"/>
      <w:szCs w:val="24"/>
      <w:lang w:eastAsia="ko-KR"/>
    </w:rPr>
  </w:style>
  <w:style w:type="paragraph" w:customStyle="1" w:styleId="Filename">
    <w:name w:val="Filename"/>
    <w:uiPriority w:val="99"/>
    <w:rsid w:val="004335ED"/>
    <w:pPr>
      <w:autoSpaceDN w:val="0"/>
    </w:pPr>
    <w:rPr>
      <w:rFonts w:ascii="Times New Roman" w:eastAsia="Times New Roman" w:hAnsi="Times New Roman"/>
      <w:sz w:val="24"/>
      <w:szCs w:val="24"/>
      <w:lang w:eastAsia="ko-KR"/>
    </w:rPr>
  </w:style>
  <w:style w:type="paragraph" w:customStyle="1" w:styleId="Filenameandpath">
    <w:name w:val="Filename and path"/>
    <w:uiPriority w:val="99"/>
    <w:rsid w:val="004335ED"/>
    <w:pPr>
      <w:autoSpaceDN w:val="0"/>
    </w:pPr>
    <w:rPr>
      <w:rFonts w:ascii="Times New Roman" w:eastAsia="Times New Roman" w:hAnsi="Times New Roman"/>
      <w:sz w:val="24"/>
      <w:szCs w:val="24"/>
      <w:lang w:eastAsia="ko-KR"/>
    </w:rPr>
  </w:style>
  <w:style w:type="paragraph" w:customStyle="1" w:styleId="AuthorPageDate">
    <w:name w:val="Author  Page #  Date"/>
    <w:uiPriority w:val="99"/>
    <w:rsid w:val="004335ED"/>
    <w:pPr>
      <w:autoSpaceDN w:val="0"/>
    </w:pPr>
    <w:rPr>
      <w:rFonts w:ascii="Times New Roman" w:eastAsia="Times New Roman" w:hAnsi="Times New Roman"/>
      <w:sz w:val="24"/>
      <w:szCs w:val="24"/>
      <w:lang w:eastAsia="ko-KR"/>
    </w:rPr>
  </w:style>
  <w:style w:type="paragraph" w:customStyle="1" w:styleId="ConfidentialPageDate">
    <w:name w:val="Confidential  Page #  Date"/>
    <w:uiPriority w:val="99"/>
    <w:rsid w:val="004335ED"/>
    <w:pPr>
      <w:autoSpaceDN w:val="0"/>
    </w:pPr>
    <w:rPr>
      <w:rFonts w:ascii="Times New Roman" w:eastAsia="Times New Roman" w:hAnsi="Times New Roman"/>
      <w:sz w:val="24"/>
      <w:szCs w:val="24"/>
      <w:lang w:eastAsia="ko-KR"/>
    </w:rPr>
  </w:style>
  <w:style w:type="paragraph" w:customStyle="1" w:styleId="INDENT1">
    <w:name w:val="INDENT1"/>
    <w:basedOn w:val="Normal"/>
    <w:uiPriority w:val="99"/>
    <w:rsid w:val="004335ED"/>
    <w:pPr>
      <w:ind w:left="851"/>
    </w:pPr>
  </w:style>
  <w:style w:type="paragraph" w:customStyle="1" w:styleId="INDENT2">
    <w:name w:val="INDENT2"/>
    <w:basedOn w:val="Normal"/>
    <w:uiPriority w:val="99"/>
    <w:rsid w:val="004335ED"/>
    <w:pPr>
      <w:ind w:left="1135" w:hanging="284"/>
    </w:pPr>
  </w:style>
  <w:style w:type="paragraph" w:customStyle="1" w:styleId="INDENT3">
    <w:name w:val="INDENT3"/>
    <w:basedOn w:val="Normal"/>
    <w:uiPriority w:val="99"/>
    <w:rsid w:val="004335ED"/>
    <w:pPr>
      <w:ind w:left="1701" w:hanging="567"/>
    </w:pPr>
  </w:style>
  <w:style w:type="paragraph" w:customStyle="1" w:styleId="FigureTitle">
    <w:name w:val="Figure_Title"/>
    <w:basedOn w:val="Normal"/>
    <w:next w:val="Normal"/>
    <w:uiPriority w:val="99"/>
    <w:rsid w:val="004335ED"/>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Normal"/>
    <w:uiPriority w:val="99"/>
    <w:rsid w:val="004335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4335ED"/>
    <w:pPr>
      <w:keepNext/>
      <w:keepLines/>
      <w:spacing w:before="240"/>
      <w:ind w:left="1418"/>
    </w:pPr>
    <w:rPr>
      <w:rFonts w:ascii="Arial" w:hAnsi="Arial"/>
      <w:b/>
      <w:sz w:val="36"/>
      <w:lang w:val="en-US"/>
    </w:rPr>
  </w:style>
  <w:style w:type="paragraph" w:customStyle="1" w:styleId="Figure">
    <w:name w:val="Figure"/>
    <w:basedOn w:val="Normal"/>
    <w:uiPriority w:val="99"/>
    <w:rsid w:val="004335ED"/>
    <w:pPr>
      <w:tabs>
        <w:tab w:val="num" w:pos="1440"/>
      </w:tabs>
      <w:spacing w:before="180" w:after="240" w:line="280" w:lineRule="atLeast"/>
      <w:ind w:left="720" w:hanging="360"/>
      <w:jc w:val="center"/>
    </w:pPr>
    <w:rPr>
      <w:rFonts w:ascii="Arial" w:hAnsi="Arial"/>
      <w:b/>
      <w:lang w:val="en-US"/>
    </w:rPr>
  </w:style>
  <w:style w:type="character" w:customStyle="1" w:styleId="MTDisplayEquationZchn">
    <w:name w:val="MTDisplayEquation Zchn"/>
    <w:link w:val="MTDisplayEquation"/>
    <w:locked/>
    <w:rsid w:val="004335ED"/>
    <w:rPr>
      <w:lang w:eastAsia="ja-JP"/>
    </w:rPr>
  </w:style>
  <w:style w:type="paragraph" w:customStyle="1" w:styleId="MTDisplayEquation">
    <w:name w:val="MTDisplayEquation"/>
    <w:basedOn w:val="Normal"/>
    <w:link w:val="MTDisplayEquationZchn"/>
    <w:rsid w:val="004335ED"/>
    <w:pPr>
      <w:tabs>
        <w:tab w:val="center" w:pos="4820"/>
        <w:tab w:val="right" w:pos="9640"/>
      </w:tabs>
    </w:pPr>
    <w:rPr>
      <w:rFonts w:ascii="Calibri" w:eastAsia="Calibri" w:hAnsi="Calibri"/>
      <w:lang w:eastAsia="ja-JP"/>
    </w:rPr>
  </w:style>
  <w:style w:type="paragraph" w:customStyle="1" w:styleId="Data">
    <w:name w:val="Data"/>
    <w:basedOn w:val="Normal"/>
    <w:uiPriority w:val="99"/>
    <w:rsid w:val="004335ED"/>
    <w:pPr>
      <w:tabs>
        <w:tab w:val="left" w:pos="1418"/>
      </w:tabs>
      <w:spacing w:after="120"/>
    </w:pPr>
    <w:rPr>
      <w:rFonts w:ascii="Arial" w:eastAsia="MS Mincho" w:hAnsi="Arial"/>
      <w:sz w:val="24"/>
      <w:lang w:val="fr-FR"/>
    </w:rPr>
  </w:style>
  <w:style w:type="paragraph" w:customStyle="1" w:styleId="p20">
    <w:name w:val="p20"/>
    <w:basedOn w:val="Normal"/>
    <w:uiPriority w:val="99"/>
    <w:rsid w:val="004335E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35ED"/>
  </w:style>
  <w:style w:type="paragraph" w:customStyle="1" w:styleId="TaOC">
    <w:name w:val="TaOC"/>
    <w:basedOn w:val="TAC"/>
    <w:uiPriority w:val="99"/>
    <w:rsid w:val="004335ED"/>
    <w:rPr>
      <w:rFonts w:eastAsia="Calibri" w:cs="Arial"/>
      <w:szCs w:val="18"/>
    </w:rPr>
  </w:style>
  <w:style w:type="paragraph" w:customStyle="1" w:styleId="1CharChar1Char">
    <w:name w:val="(文字) (文字)1 Char (文字) (文字) Char (文字) (文字)1 Char (文字) (文字)"/>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35ED"/>
    <w:pPr>
      <w:shd w:val="clear" w:color="auto" w:fill="FFFF00"/>
      <w:spacing w:before="100" w:beforeAutospacing="1" w:after="100" w:afterAutospacing="1"/>
      <w:jc w:val="center"/>
    </w:pPr>
    <w:rPr>
      <w:rFonts w:ascii="Arial" w:hAnsi="Arial" w:cs="Arial"/>
      <w:b/>
      <w:bCs/>
      <w:sz w:val="16"/>
      <w:szCs w:val="16"/>
    </w:rPr>
  </w:style>
  <w:style w:type="paragraph" w:customStyle="1" w:styleId="Bullet">
    <w:name w:val="Bullet"/>
    <w:basedOn w:val="Normal"/>
    <w:uiPriority w:val="99"/>
    <w:rsid w:val="004335ED"/>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rsid w:val="004335ED"/>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4335ED"/>
    <w:pPr>
      <w:keepNext w:val="0"/>
      <w:keepLines w:val="0"/>
      <w:overflowPunct/>
      <w:autoSpaceDE/>
      <w:adjustRightInd/>
      <w:spacing w:before="240"/>
      <w:ind w:left="0" w:firstLine="0"/>
      <w:textAlignment w:val="auto"/>
    </w:pPr>
    <w:rPr>
      <w:rFonts w:eastAsia="MS Mincho"/>
      <w:bCs/>
      <w:lang w:eastAsia="x-none"/>
    </w:rPr>
  </w:style>
  <w:style w:type="paragraph" w:customStyle="1" w:styleId="a4">
    <w:name w:val="吹き出し"/>
    <w:basedOn w:val="Normal"/>
    <w:uiPriority w:val="99"/>
    <w:rsid w:val="004335ED"/>
    <w:rPr>
      <w:rFonts w:ascii="Tahoma" w:eastAsia="MS Mincho" w:hAnsi="Tahoma" w:cs="Tahoma"/>
      <w:sz w:val="16"/>
      <w:szCs w:val="16"/>
    </w:rPr>
  </w:style>
  <w:style w:type="paragraph" w:customStyle="1" w:styleId="JK-text-simpledoc">
    <w:name w:val="JK - text - simple doc"/>
    <w:basedOn w:val="BodyText"/>
    <w:autoRedefine/>
    <w:uiPriority w:val="99"/>
    <w:rsid w:val="004335ED"/>
    <w:pPr>
      <w:spacing w:after="180"/>
    </w:pPr>
    <w:rPr>
      <w:rFonts w:ascii="Calibri" w:eastAsia="Calibri" w:hAnsi="Calibri"/>
      <w:sz w:val="22"/>
      <w:szCs w:val="22"/>
      <w:lang w:eastAsia="en-US"/>
    </w:rPr>
  </w:style>
  <w:style w:type="paragraph" w:customStyle="1" w:styleId="b11">
    <w:name w:val="b1"/>
    <w:basedOn w:val="Normal"/>
    <w:uiPriority w:val="99"/>
    <w:rsid w:val="004335ED"/>
    <w:pPr>
      <w:spacing w:before="100" w:beforeAutospacing="1" w:after="100" w:afterAutospacing="1"/>
    </w:pPr>
    <w:rPr>
      <w:sz w:val="24"/>
      <w:szCs w:val="24"/>
      <w:lang w:val="en-US"/>
    </w:rPr>
  </w:style>
  <w:style w:type="paragraph" w:customStyle="1" w:styleId="12">
    <w:name w:val="吹き出し1"/>
    <w:basedOn w:val="Normal"/>
    <w:uiPriority w:val="99"/>
    <w:rsid w:val="004335ED"/>
    <w:rPr>
      <w:rFonts w:ascii="Tahoma" w:eastAsia="MS Mincho" w:hAnsi="Tahoma" w:cs="Tahoma"/>
      <w:sz w:val="16"/>
      <w:szCs w:val="16"/>
    </w:rPr>
  </w:style>
  <w:style w:type="paragraph" w:customStyle="1" w:styleId="22">
    <w:name w:val="吹き出し2"/>
    <w:basedOn w:val="Normal"/>
    <w:uiPriority w:val="99"/>
    <w:semiHidden/>
    <w:rsid w:val="004335ED"/>
    <w:rPr>
      <w:rFonts w:ascii="Tahoma" w:eastAsia="MS Mincho" w:hAnsi="Tahoma" w:cs="Tahoma"/>
      <w:sz w:val="16"/>
      <w:szCs w:val="16"/>
    </w:rPr>
  </w:style>
  <w:style w:type="paragraph" w:customStyle="1" w:styleId="tabletext0">
    <w:name w:val="table text"/>
    <w:basedOn w:val="Normal"/>
    <w:next w:val="Normal"/>
    <w:uiPriority w:val="99"/>
    <w:rsid w:val="004335ED"/>
    <w:rPr>
      <w:rFonts w:eastAsia="MS Mincho"/>
      <w:i/>
    </w:rPr>
  </w:style>
  <w:style w:type="paragraph" w:customStyle="1" w:styleId="Caption1">
    <w:name w:val="Caption1"/>
    <w:basedOn w:val="Normal"/>
    <w:next w:val="Normal"/>
    <w:uiPriority w:val="99"/>
    <w:rsid w:val="004335ED"/>
    <w:pPr>
      <w:spacing w:before="120" w:after="120"/>
    </w:pPr>
    <w:rPr>
      <w:rFonts w:eastAsia="MS Mincho"/>
      <w:b/>
    </w:rPr>
  </w:style>
  <w:style w:type="paragraph" w:customStyle="1" w:styleId="CRfront">
    <w:name w:val="CR_front"/>
    <w:basedOn w:val="Normal"/>
    <w:uiPriority w:val="99"/>
    <w:rsid w:val="004335ED"/>
    <w:rPr>
      <w:rFonts w:eastAsia="MS Mincho"/>
    </w:rPr>
  </w:style>
  <w:style w:type="paragraph" w:customStyle="1" w:styleId="Para1">
    <w:name w:val="Para1"/>
    <w:basedOn w:val="Normal"/>
    <w:uiPriority w:val="99"/>
    <w:rsid w:val="004335ED"/>
    <w:pPr>
      <w:spacing w:before="120" w:after="120"/>
    </w:pPr>
    <w:rPr>
      <w:rFonts w:eastAsia="MS Mincho"/>
      <w:lang w:val="en-US"/>
    </w:rPr>
  </w:style>
  <w:style w:type="paragraph" w:customStyle="1" w:styleId="Teststep">
    <w:name w:val="Test step"/>
    <w:basedOn w:val="Normal"/>
    <w:uiPriority w:val="99"/>
    <w:rsid w:val="004335ED"/>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335ED"/>
    <w:pPr>
      <w:keepNext/>
      <w:keepLines/>
      <w:spacing w:after="60" w:line="240" w:lineRule="auto"/>
      <w:ind w:left="210"/>
      <w:jc w:val="center"/>
    </w:pPr>
    <w:rPr>
      <w:rFonts w:eastAsia="MS Mincho"/>
      <w:b/>
    </w:rPr>
  </w:style>
  <w:style w:type="paragraph" w:customStyle="1" w:styleId="TableofFigures1">
    <w:name w:val="Table of Figures1"/>
    <w:basedOn w:val="Normal"/>
    <w:next w:val="Normal"/>
    <w:uiPriority w:val="99"/>
    <w:rsid w:val="004335ED"/>
    <w:pPr>
      <w:ind w:left="400" w:hanging="400"/>
      <w:jc w:val="center"/>
    </w:pPr>
    <w:rPr>
      <w:rFonts w:eastAsia="MS Mincho"/>
      <w:b/>
    </w:rPr>
  </w:style>
  <w:style w:type="paragraph" w:customStyle="1" w:styleId="table">
    <w:name w:val="table"/>
    <w:basedOn w:val="Normal"/>
    <w:next w:val="Normal"/>
    <w:uiPriority w:val="99"/>
    <w:rsid w:val="004335ED"/>
    <w:pPr>
      <w:spacing w:after="0"/>
      <w:jc w:val="center"/>
    </w:pPr>
    <w:rPr>
      <w:rFonts w:eastAsia="MS Mincho"/>
      <w:lang w:val="en-US"/>
    </w:rPr>
  </w:style>
  <w:style w:type="paragraph" w:customStyle="1" w:styleId="t2">
    <w:name w:val="t2"/>
    <w:basedOn w:val="Normal"/>
    <w:uiPriority w:val="99"/>
    <w:rsid w:val="004335ED"/>
    <w:pPr>
      <w:spacing w:after="0"/>
    </w:pPr>
    <w:rPr>
      <w:rFonts w:eastAsia="MS Mincho"/>
    </w:rPr>
  </w:style>
  <w:style w:type="paragraph" w:customStyle="1" w:styleId="CommentNokia">
    <w:name w:val="Comment Nokia"/>
    <w:basedOn w:val="Normal"/>
    <w:uiPriority w:val="99"/>
    <w:rsid w:val="004335ED"/>
    <w:pPr>
      <w:tabs>
        <w:tab w:val="left" w:pos="360"/>
      </w:tabs>
      <w:ind w:left="360" w:hanging="360"/>
    </w:pPr>
    <w:rPr>
      <w:rFonts w:eastAsia="MS Mincho"/>
      <w:sz w:val="22"/>
      <w:lang w:val="en-US"/>
    </w:rPr>
  </w:style>
  <w:style w:type="paragraph" w:customStyle="1" w:styleId="Tdoctable">
    <w:name w:val="Tdoc_table"/>
    <w:uiPriority w:val="99"/>
    <w:rsid w:val="004335ED"/>
    <w:pPr>
      <w:autoSpaceDN w:val="0"/>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4335ED"/>
    <w:pPr>
      <w:spacing w:after="220"/>
    </w:pPr>
    <w:rPr>
      <w:rFonts w:eastAsia="MS Mincho"/>
      <w:b/>
      <w:lang w:val="en-US"/>
    </w:rPr>
  </w:style>
  <w:style w:type="paragraph" w:customStyle="1" w:styleId="berschrift2Head2A2">
    <w:name w:val="Überschrift 2.Head2A.2"/>
    <w:basedOn w:val="Heading1"/>
    <w:next w:val="Normal"/>
    <w:uiPriority w:val="99"/>
    <w:rsid w:val="004335ED"/>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4335ED"/>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4335ED"/>
    <w:pPr>
      <w:spacing w:after="180"/>
    </w:pPr>
    <w:rPr>
      <w:rFonts w:ascii="Calibri" w:eastAsia="Calibri" w:hAnsi="Calibri"/>
      <w:sz w:val="22"/>
      <w:szCs w:val="22"/>
      <w:lang w:eastAsia="en-US"/>
    </w:rPr>
  </w:style>
  <w:style w:type="character" w:customStyle="1" w:styleId="11BodyTextChar">
    <w:name w:val="11 BodyText Char"/>
    <w:link w:val="11BodyText"/>
    <w:locked/>
    <w:rsid w:val="004335ED"/>
    <w:rPr>
      <w:rFonts w:ascii="Arial" w:eastAsia="SimSun" w:hAnsi="Arial" w:cs="Arial"/>
      <w:lang w:val="x-none"/>
    </w:rPr>
  </w:style>
  <w:style w:type="paragraph" w:customStyle="1" w:styleId="11BodyText">
    <w:name w:val="11 BodyText"/>
    <w:basedOn w:val="Normal"/>
    <w:link w:val="11BodyTextChar"/>
    <w:rsid w:val="004335ED"/>
    <w:pPr>
      <w:spacing w:after="220"/>
      <w:ind w:left="1298"/>
    </w:pPr>
    <w:rPr>
      <w:rFonts w:ascii="Arial" w:eastAsia="SimSun" w:hAnsi="Arial" w:cs="Arial"/>
      <w:lang w:val="x-none"/>
    </w:rPr>
  </w:style>
  <w:style w:type="paragraph" w:customStyle="1" w:styleId="1030302">
    <w:name w:val="样式 样式 标题 1 + 两端对齐 段前: 0.3 行 段后: 0.3 行 行距: 单倍行距 + 段前: 0.2 行 段后: ..."/>
    <w:basedOn w:val="Normal"/>
    <w:autoRedefine/>
    <w:uiPriority w:val="99"/>
    <w:rsid w:val="004335E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uiPriority w:val="99"/>
    <w:rsid w:val="004335ED"/>
    <w:pPr>
      <w:keepNext/>
      <w:keepLines/>
      <w:spacing w:after="0"/>
      <w:ind w:right="134"/>
      <w:jc w:val="right"/>
    </w:pPr>
    <w:rPr>
      <w:rFonts w:ascii="Arial" w:hAnsi="Arial" w:cs="Arial"/>
      <w:sz w:val="18"/>
      <w:szCs w:val="18"/>
      <w:lang w:val="en-US"/>
    </w:rPr>
  </w:style>
  <w:style w:type="paragraph" w:customStyle="1" w:styleId="Objetducommentaire">
    <w:name w:val="Objet du commentaire"/>
    <w:basedOn w:val="CommentText"/>
    <w:next w:val="CommentText"/>
    <w:uiPriority w:val="99"/>
    <w:semiHidden/>
    <w:rsid w:val="004335ED"/>
    <w:rPr>
      <w:rFonts w:eastAsia="PMingLiU"/>
      <w:b/>
      <w:bCs/>
      <w:lang w:eastAsia="x-none"/>
    </w:rPr>
  </w:style>
  <w:style w:type="paragraph" w:customStyle="1" w:styleId="Textedebulles">
    <w:name w:val="Texte de bulles"/>
    <w:basedOn w:val="Normal"/>
    <w:uiPriority w:val="99"/>
    <w:semiHidden/>
    <w:rsid w:val="004335ED"/>
    <w:rPr>
      <w:rFonts w:ascii="Tahoma" w:eastAsia="PMingLiU" w:hAnsi="Tahoma" w:cs="Tahoma"/>
      <w:sz w:val="16"/>
      <w:szCs w:val="16"/>
    </w:rPr>
  </w:style>
  <w:style w:type="paragraph" w:customStyle="1" w:styleId="Arial0">
    <w:name w:val="正文 + Arial"/>
    <w:aliases w:val="8 磅,加粗,段后: 0 磅"/>
    <w:basedOn w:val="TAL"/>
    <w:uiPriority w:val="99"/>
    <w:rsid w:val="004335ED"/>
    <w:rPr>
      <w:rFonts w:eastAsia="SimSun" w:cs="Arial"/>
      <w:sz w:val="16"/>
      <w:szCs w:val="16"/>
      <w:lang w:eastAsia="x-none"/>
    </w:rPr>
  </w:style>
  <w:style w:type="paragraph" w:customStyle="1" w:styleId="xl22">
    <w:name w:val="xl22"/>
    <w:basedOn w:val="Normal"/>
    <w:uiPriority w:val="99"/>
    <w:rsid w:val="004335ED"/>
    <w:pPr>
      <w:pBdr>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4335ED"/>
    <w:pPr>
      <w:pBdr>
        <w:top w:val="single" w:sz="4" w:space="0" w:color="auto"/>
        <w:left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uiPriority w:val="99"/>
    <w:rsid w:val="004335ED"/>
    <w:pPr>
      <w:pBdr>
        <w:left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uiPriority w:val="99"/>
    <w:rsid w:val="004335ED"/>
    <w:pPr>
      <w:pBdr>
        <w:left w:val="single" w:sz="4" w:space="0" w:color="auto"/>
        <w:bottom w:val="single" w:sz="4" w:space="0" w:color="auto"/>
        <w:right w:val="single" w:sz="4" w:space="0" w:color="auto"/>
      </w:pBdr>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uiPriority w:val="99"/>
    <w:rsid w:val="004335ED"/>
    <w:pPr>
      <w:pBdr>
        <w:top w:val="single" w:sz="4" w:space="0" w:color="auto"/>
        <w:left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4335ED"/>
    <w:pPr>
      <w:pBdr>
        <w:left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4335ED"/>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4335ED"/>
    <w:pPr>
      <w:pBdr>
        <w:top w:val="single" w:sz="4" w:space="0" w:color="auto"/>
        <w:left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uiPriority w:val="99"/>
    <w:rsid w:val="004335ED"/>
    <w:pPr>
      <w:pBdr>
        <w:left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4335ED"/>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uiPriority w:val="99"/>
    <w:rsid w:val="004335ED"/>
    <w:pPr>
      <w:pBdr>
        <w:left w:val="single" w:sz="4" w:space="0" w:color="auto"/>
        <w:bottom w:val="single" w:sz="4" w:space="0" w:color="auto"/>
        <w:right w:val="single" w:sz="4" w:space="0" w:color="auto"/>
      </w:pBdr>
      <w:spacing w:before="100" w:beforeAutospacing="1" w:after="100" w:afterAutospacing="1"/>
    </w:pPr>
    <w:rPr>
      <w:rFonts w:ascii="Arial" w:eastAsia="PMingLiU" w:hAnsi="Arial" w:cs="Arial"/>
      <w:sz w:val="16"/>
      <w:szCs w:val="16"/>
      <w:lang w:eastAsia="ko-KR"/>
    </w:rPr>
  </w:style>
  <w:style w:type="character" w:customStyle="1" w:styleId="DATextZchn">
    <w:name w:val="DA_Text Zchn"/>
    <w:link w:val="DAText"/>
    <w:locked/>
    <w:rsid w:val="004335ED"/>
    <w:rPr>
      <w:rFonts w:ascii="CG Times (WN)" w:eastAsia="Malgun Gothic" w:hAnsi="CG Times (WN)"/>
      <w:szCs w:val="24"/>
      <w:lang w:val="de-DE" w:eastAsia="de-DE"/>
    </w:rPr>
  </w:style>
  <w:style w:type="paragraph" w:customStyle="1" w:styleId="DAText">
    <w:name w:val="DA_Text"/>
    <w:basedOn w:val="Normal"/>
    <w:link w:val="DATextZchn"/>
    <w:rsid w:val="004335ED"/>
    <w:pPr>
      <w:spacing w:after="0"/>
      <w:jc w:val="both"/>
    </w:pPr>
    <w:rPr>
      <w:rFonts w:ascii="CG Times (WN)" w:eastAsia="Malgun Gothic" w:hAnsi="CG Times (WN)"/>
      <w:szCs w:val="24"/>
      <w:lang w:val="de-DE" w:eastAsia="de-DE"/>
    </w:rPr>
  </w:style>
  <w:style w:type="character" w:customStyle="1" w:styleId="HeadingChar">
    <w:name w:val="Heading Char"/>
    <w:link w:val="Heading"/>
    <w:locked/>
    <w:rsid w:val="004335ED"/>
    <w:rPr>
      <w:rFonts w:ascii="Arial" w:eastAsia="SimSun" w:hAnsi="Arial" w:cs="Arial"/>
      <w:b/>
      <w:lang w:val="en-US"/>
    </w:rPr>
  </w:style>
  <w:style w:type="paragraph" w:customStyle="1" w:styleId="Heading">
    <w:name w:val="Heading"/>
    <w:next w:val="BodyText"/>
    <w:link w:val="HeadingChar"/>
    <w:rsid w:val="004335ED"/>
    <w:pPr>
      <w:autoSpaceDN w:val="0"/>
      <w:spacing w:before="360"/>
      <w:ind w:left="2552"/>
    </w:pPr>
    <w:rPr>
      <w:rFonts w:ascii="Arial" w:eastAsia="SimSun" w:hAnsi="Arial" w:cs="Arial"/>
      <w:b/>
      <w:lang w:val="en-US"/>
    </w:rPr>
  </w:style>
  <w:style w:type="character" w:customStyle="1" w:styleId="NormalLatinItaliqueCar">
    <w:name w:val="Normal + (Latin) Italique Car"/>
    <w:link w:val="NormalLatinItalique"/>
    <w:locked/>
    <w:rsid w:val="004335ED"/>
    <w:rPr>
      <w:rFonts w:ascii="CG Times (WN)" w:eastAsia="SimSun" w:hAnsi="CG Times (WN)"/>
      <w:lang w:eastAsia="x-none"/>
    </w:rPr>
  </w:style>
  <w:style w:type="paragraph" w:customStyle="1" w:styleId="NormalLatinItalique">
    <w:name w:val="Normal + (Latin) Italique"/>
    <w:basedOn w:val="Normal"/>
    <w:link w:val="NormalLatinItaliqueCar"/>
    <w:rsid w:val="004335ED"/>
    <w:rPr>
      <w:rFonts w:ascii="CG Times (WN)" w:eastAsia="SimSun" w:hAnsi="CG Times (WN)"/>
      <w:lang w:eastAsia="x-none"/>
    </w:rPr>
  </w:style>
  <w:style w:type="paragraph" w:customStyle="1" w:styleId="BL">
    <w:name w:val="BL"/>
    <w:basedOn w:val="Normal"/>
    <w:uiPriority w:val="99"/>
    <w:rsid w:val="004335ED"/>
    <w:pPr>
      <w:tabs>
        <w:tab w:val="left" w:pos="851"/>
      </w:tabs>
      <w:ind w:left="644" w:hanging="360"/>
    </w:pPr>
    <w:rPr>
      <w:rFonts w:eastAsia="Malgun Gothic"/>
    </w:rPr>
  </w:style>
  <w:style w:type="paragraph" w:customStyle="1" w:styleId="BN">
    <w:name w:val="BN"/>
    <w:basedOn w:val="Normal"/>
    <w:uiPriority w:val="99"/>
    <w:rsid w:val="004335ED"/>
    <w:pPr>
      <w:ind w:left="644" w:hanging="360"/>
    </w:pPr>
    <w:rPr>
      <w:rFonts w:eastAsia="Malgun Gothic"/>
    </w:rPr>
  </w:style>
  <w:style w:type="paragraph" w:customStyle="1" w:styleId="Normal1">
    <w:name w:val="Normal 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rsid w:val="004335ED"/>
    <w:pPr>
      <w:spacing w:before="100" w:beforeAutospacing="1" w:after="100" w:afterAutospacing="1"/>
    </w:pPr>
    <w:rPr>
      <w:rFonts w:ascii="SimSun" w:eastAsia="SimSun" w:hAnsi="SimSun" w:cs="SimSun"/>
      <w:sz w:val="24"/>
      <w:szCs w:val="24"/>
      <w:lang w:val="en-US" w:eastAsia="zh-CN"/>
    </w:rPr>
  </w:style>
  <w:style w:type="paragraph" w:customStyle="1" w:styleId="13">
    <w:name w:val="変更箇所1"/>
    <w:uiPriority w:val="99"/>
    <w:semiHidden/>
    <w:rsid w:val="004335ED"/>
    <w:pPr>
      <w:autoSpaceDN w:val="0"/>
    </w:pPr>
    <w:rPr>
      <w:rFonts w:ascii="Times New Roman" w:eastAsia="MS Mincho" w:hAnsi="Times New Roman"/>
      <w:lang w:eastAsia="en-US"/>
    </w:rPr>
  </w:style>
  <w:style w:type="paragraph" w:customStyle="1" w:styleId="NB2">
    <w:name w:val="NB2"/>
    <w:basedOn w:val="ZG"/>
    <w:uiPriority w:val="99"/>
    <w:rsid w:val="004335ED"/>
    <w:pPr>
      <w:framePr w:wrap="notBeside"/>
      <w:overflowPunct/>
      <w:autoSpaceDE/>
      <w:adjustRightInd/>
      <w:textAlignment w:val="auto"/>
    </w:pPr>
    <w:rPr>
      <w:rFonts w:eastAsia="SimSun"/>
    </w:rPr>
  </w:style>
  <w:style w:type="paragraph" w:customStyle="1" w:styleId="tableentry">
    <w:name w:val="table entry"/>
    <w:basedOn w:val="Normal"/>
    <w:uiPriority w:val="99"/>
    <w:rsid w:val="004335ED"/>
    <w:pPr>
      <w:keepNext/>
      <w:spacing w:before="60" w:after="60"/>
    </w:pPr>
    <w:rPr>
      <w:rFonts w:ascii="Bookman Old Style" w:eastAsia="SimSun" w:hAnsi="Bookman Old Style"/>
      <w:lang w:val="en-US"/>
    </w:rPr>
  </w:style>
  <w:style w:type="paragraph" w:customStyle="1" w:styleId="font5">
    <w:name w:val="font5"/>
    <w:basedOn w:val="Normal"/>
    <w:uiPriority w:val="99"/>
    <w:rsid w:val="004335ED"/>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4335ED"/>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4335E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4335E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4335E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4335E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4335E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4335E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4335E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4335E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4335E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4335E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4335E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4335E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4335E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4335E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4335E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4335E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4335E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4335E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4335E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4335ED"/>
    <w:pPr>
      <w:pBdr>
        <w:bottom w:val="single" w:sz="8" w:space="0" w:color="auto"/>
        <w:right w:val="single" w:sz="8" w:space="0" w:color="auto"/>
      </w:pBdr>
      <w:spacing w:before="100" w:beforeAutospacing="1" w:after="100" w:afterAutospacing="1"/>
      <w:jc w:val="both"/>
    </w:pPr>
    <w:rPr>
      <w:rFonts w:ascii="Gulim" w:eastAsia="Gulim" w:cs="Gulim"/>
      <w:lang w:val="en-US" w:eastAsia="ko-KR"/>
    </w:rPr>
  </w:style>
  <w:style w:type="paragraph" w:customStyle="1" w:styleId="xl83">
    <w:name w:val="xl83"/>
    <w:basedOn w:val="Normal"/>
    <w:uiPriority w:val="99"/>
    <w:rsid w:val="004335ED"/>
    <w:pPr>
      <w:pBdr>
        <w:bottom w:val="single" w:sz="8" w:space="0" w:color="auto"/>
        <w:right w:val="single" w:sz="8" w:space="0" w:color="auto"/>
      </w:pBdr>
      <w:spacing w:before="100" w:beforeAutospacing="1" w:after="100" w:afterAutospacing="1"/>
      <w:jc w:val="both"/>
    </w:pPr>
    <w:rPr>
      <w:rFonts w:ascii="Gulim" w:eastAsia="Gulim" w:cs="Gulim"/>
      <w:b/>
      <w:bCs/>
      <w:lang w:val="en-US" w:eastAsia="ko-KR"/>
    </w:rPr>
  </w:style>
  <w:style w:type="paragraph" w:customStyle="1" w:styleId="xl84">
    <w:name w:val="xl84"/>
    <w:basedOn w:val="Normal"/>
    <w:uiPriority w:val="99"/>
    <w:rsid w:val="004335E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4335ED"/>
    <w:pPr>
      <w:pBdr>
        <w:left w:val="single" w:sz="8" w:space="0" w:color="auto"/>
        <w:bottom w:val="single" w:sz="8" w:space="0" w:color="auto"/>
        <w:right w:val="single" w:sz="8" w:space="0" w:color="auto"/>
      </w:pBdr>
      <w:spacing w:before="100" w:beforeAutospacing="1" w:after="100" w:afterAutospacing="1"/>
    </w:pPr>
    <w:rPr>
      <w:rFonts w:ascii="Gulim" w:eastAsia="Gulim" w:cs="Gulim"/>
      <w:sz w:val="16"/>
      <w:szCs w:val="16"/>
      <w:lang w:val="en-US" w:eastAsia="ko-KR"/>
    </w:rPr>
  </w:style>
  <w:style w:type="paragraph" w:customStyle="1" w:styleId="xl86">
    <w:name w:val="xl86"/>
    <w:basedOn w:val="Normal"/>
    <w:uiPriority w:val="99"/>
    <w:rsid w:val="004335ED"/>
    <w:pPr>
      <w:pBdr>
        <w:bottom w:val="single" w:sz="8" w:space="0" w:color="auto"/>
        <w:right w:val="single" w:sz="8" w:space="0" w:color="auto"/>
      </w:pBdr>
      <w:spacing w:before="100" w:beforeAutospacing="1" w:after="100" w:afterAutospacing="1"/>
    </w:pPr>
    <w:rPr>
      <w:rFonts w:ascii="Gulim" w:eastAsia="Gulim" w:cs="Gulim"/>
      <w:sz w:val="16"/>
      <w:szCs w:val="16"/>
      <w:lang w:val="en-US" w:eastAsia="ko-KR"/>
    </w:rPr>
  </w:style>
  <w:style w:type="paragraph" w:customStyle="1" w:styleId="xl87">
    <w:name w:val="xl87"/>
    <w:basedOn w:val="Normal"/>
    <w:uiPriority w:val="99"/>
    <w:rsid w:val="004335ED"/>
    <w:pPr>
      <w:pBdr>
        <w:left w:val="single" w:sz="8" w:space="0" w:color="auto"/>
        <w:bottom w:val="single" w:sz="8" w:space="0" w:color="auto"/>
        <w:right w:val="single" w:sz="8" w:space="0" w:color="auto"/>
      </w:pBdr>
      <w:spacing w:before="100" w:beforeAutospacing="1" w:after="100" w:afterAutospacing="1"/>
      <w:jc w:val="both"/>
    </w:pPr>
    <w:rPr>
      <w:rFonts w:ascii="Gulim" w:eastAsia="Gulim" w:cs="Gulim"/>
      <w:lang w:val="en-US" w:eastAsia="ko-KR"/>
    </w:rPr>
  </w:style>
  <w:style w:type="paragraph" w:customStyle="1" w:styleId="xl88">
    <w:name w:val="xl88"/>
    <w:basedOn w:val="Normal"/>
    <w:uiPriority w:val="99"/>
    <w:rsid w:val="004335ED"/>
    <w:pPr>
      <w:pBdr>
        <w:left w:val="single" w:sz="8" w:space="0" w:color="auto"/>
        <w:bottom w:val="single" w:sz="8" w:space="0" w:color="auto"/>
        <w:right w:val="single" w:sz="8" w:space="0" w:color="auto"/>
      </w:pBdr>
      <w:spacing w:before="100" w:beforeAutospacing="1" w:after="100" w:afterAutospacing="1"/>
    </w:pPr>
    <w:rPr>
      <w:rFonts w:ascii="Gulim" w:eastAsia="Gulim" w:cs="Gulim"/>
      <w:sz w:val="18"/>
      <w:szCs w:val="18"/>
      <w:lang w:val="en-US" w:eastAsia="ko-KR"/>
    </w:rPr>
  </w:style>
  <w:style w:type="paragraph" w:customStyle="1" w:styleId="xl89">
    <w:name w:val="xl89"/>
    <w:basedOn w:val="Normal"/>
    <w:uiPriority w:val="99"/>
    <w:rsid w:val="004335E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rsid w:val="004335ED"/>
    <w:pPr>
      <w:pBdr>
        <w:bottom w:val="single" w:sz="8" w:space="0" w:color="auto"/>
        <w:right w:val="single" w:sz="8" w:space="0" w:color="auto"/>
      </w:pBdr>
      <w:spacing w:before="100" w:beforeAutospacing="1" w:after="100" w:afterAutospacing="1"/>
    </w:pPr>
    <w:rPr>
      <w:rFonts w:ascii="Gulim" w:eastAsia="Gulim" w:cs="Gulim"/>
      <w:sz w:val="24"/>
      <w:szCs w:val="24"/>
      <w:lang w:val="en-US" w:eastAsia="ko-KR"/>
    </w:rPr>
  </w:style>
  <w:style w:type="paragraph" w:customStyle="1" w:styleId="xl91">
    <w:name w:val="xl91"/>
    <w:basedOn w:val="Normal"/>
    <w:uiPriority w:val="99"/>
    <w:rsid w:val="004335E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rsid w:val="004335E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rsid w:val="004335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rsid w:val="004335E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rsid w:val="004335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rsid w:val="004335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rsid w:val="004335E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rsid w:val="004335E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rsid w:val="004335E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4335E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4335E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4335E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4335E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4335E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4335E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4335E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30">
    <w:name w:val="吹き出し3"/>
    <w:basedOn w:val="Normal"/>
    <w:uiPriority w:val="99"/>
    <w:semiHidden/>
    <w:rsid w:val="004335ED"/>
    <w:rPr>
      <w:rFonts w:ascii="Tahoma" w:eastAsia="MS Mincho" w:hAnsi="Tahoma" w:cs="Tahoma"/>
      <w:sz w:val="16"/>
      <w:szCs w:val="16"/>
    </w:rPr>
  </w:style>
  <w:style w:type="paragraph" w:customStyle="1" w:styleId="TableContent-Bulleted">
    <w:name w:val="Table Content - Bulleted"/>
    <w:basedOn w:val="Normal"/>
    <w:uiPriority w:val="99"/>
    <w:rsid w:val="004335ED"/>
    <w:pPr>
      <w:tabs>
        <w:tab w:val="num" w:pos="460"/>
      </w:tabs>
      <w:ind w:left="412" w:hanging="312"/>
    </w:pPr>
  </w:style>
  <w:style w:type="paragraph" w:customStyle="1" w:styleId="Tadc">
    <w:name w:val="Tadc"/>
    <w:basedOn w:val="Normal"/>
    <w:uiPriority w:val="99"/>
    <w:rsid w:val="004335ED"/>
    <w:rPr>
      <w:rFonts w:eastAsia="SimSun" w:cs="v4.2.0"/>
    </w:rPr>
  </w:style>
  <w:style w:type="paragraph" w:customStyle="1" w:styleId="Atl">
    <w:name w:val="Atl"/>
    <w:basedOn w:val="Normal"/>
    <w:uiPriority w:val="99"/>
    <w:rsid w:val="004335ED"/>
    <w:rPr>
      <w:rFonts w:eastAsia="SimSun" w:cs="v4.2.0"/>
    </w:rPr>
  </w:style>
  <w:style w:type="paragraph" w:customStyle="1" w:styleId="Es">
    <w:name w:val="Es"/>
    <w:basedOn w:val="B1"/>
    <w:uiPriority w:val="99"/>
    <w:rsid w:val="004335ED"/>
    <w:rPr>
      <w:rFonts w:ascii="Calibri" w:eastAsia="SimSun" w:hAnsi="Calibri" w:cs="v4.2.0"/>
      <w:sz w:val="22"/>
      <w:szCs w:val="22"/>
      <w:lang w:eastAsia="en-US"/>
    </w:rPr>
  </w:style>
  <w:style w:type="paragraph" w:customStyle="1" w:styleId="TTH">
    <w:name w:val="TTH"/>
    <w:basedOn w:val="Normal"/>
    <w:uiPriority w:val="99"/>
    <w:rsid w:val="004335ED"/>
    <w:pPr>
      <w:jc w:val="center"/>
    </w:pPr>
    <w:rPr>
      <w:rFonts w:ascii="Arial" w:eastAsia="SimSun" w:hAnsi="Arial" w:cs="Arial"/>
      <w:b/>
    </w:rPr>
  </w:style>
  <w:style w:type="paragraph" w:customStyle="1" w:styleId="standard">
    <w:name w:val="standard"/>
    <w:uiPriority w:val="99"/>
    <w:rsid w:val="004335ED"/>
    <w:pPr>
      <w:tabs>
        <w:tab w:val="left" w:pos="426"/>
        <w:tab w:val="num" w:pos="1191"/>
      </w:tabs>
      <w:autoSpaceDN w:val="0"/>
    </w:pPr>
    <w:rPr>
      <w:rFonts w:ascii="Times New Roman" w:eastAsia="SimSun" w:hAnsi="Times New Roman"/>
      <w:lang w:eastAsia="zh-CN"/>
    </w:rPr>
  </w:style>
  <w:style w:type="paragraph" w:customStyle="1" w:styleId="Headernonumber">
    <w:name w:val="Header_nonumber"/>
    <w:basedOn w:val="Heading1"/>
    <w:uiPriority w:val="99"/>
    <w:rsid w:val="004335ED"/>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uiPriority w:val="99"/>
    <w:rsid w:val="004335ED"/>
    <w:pPr>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335ED"/>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4335ED"/>
    <w:pPr>
      <w:keepNext/>
      <w:topLinePunct/>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4335ED"/>
    <w:pPr>
      <w:spacing w:before="200" w:after="0"/>
      <w:ind w:left="0" w:firstLine="0"/>
      <w:textAlignment w:val="auto"/>
    </w:pPr>
    <w:rPr>
      <w:rFonts w:cs="Arial"/>
      <w:bCs/>
    </w:rPr>
  </w:style>
  <w:style w:type="paragraph" w:customStyle="1" w:styleId="Heading4specs">
    <w:name w:val="Heading4 specs"/>
    <w:basedOn w:val="Heading3Specs"/>
    <w:uiPriority w:val="99"/>
    <w:qFormat/>
    <w:rsid w:val="004335ED"/>
    <w:rPr>
      <w:sz w:val="24"/>
    </w:rPr>
  </w:style>
  <w:style w:type="paragraph" w:customStyle="1" w:styleId="Default">
    <w:name w:val="Default"/>
    <w:uiPriority w:val="99"/>
    <w:rsid w:val="004335E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4335ED"/>
    <w:rPr>
      <w:rFonts w:eastAsia="SimSun"/>
    </w:rPr>
  </w:style>
  <w:style w:type="paragraph" w:customStyle="1" w:styleId="14">
    <w:name w:val="수정1"/>
    <w:uiPriority w:val="99"/>
    <w:semiHidden/>
    <w:rsid w:val="004335ED"/>
    <w:pPr>
      <w:autoSpaceDN w:val="0"/>
    </w:pPr>
    <w:rPr>
      <w:rFonts w:ascii="Times New Roman" w:eastAsia="Batang" w:hAnsi="Times New Roman"/>
      <w:lang w:eastAsia="en-US"/>
    </w:rPr>
  </w:style>
  <w:style w:type="paragraph" w:customStyle="1" w:styleId="IBN">
    <w:name w:val="IBN"/>
    <w:basedOn w:val="Normal"/>
    <w:uiPriority w:val="99"/>
    <w:rsid w:val="004335ED"/>
    <w:pPr>
      <w:tabs>
        <w:tab w:val="left" w:pos="567"/>
      </w:tabs>
    </w:pPr>
    <w:rPr>
      <w:rFonts w:eastAsia="SimSun"/>
    </w:rPr>
  </w:style>
  <w:style w:type="character" w:customStyle="1" w:styleId="1e9ptCar">
    <w:name w:val="1e) 9 pt Car"/>
    <w:link w:val="1e9pt"/>
    <w:locked/>
    <w:rsid w:val="004335ED"/>
    <w:rPr>
      <w:rFonts w:ascii="SimSun" w:eastAsia="SimSun" w:hAnsi="SimSun"/>
      <w:noProof/>
      <w:szCs w:val="18"/>
    </w:rPr>
  </w:style>
  <w:style w:type="paragraph" w:customStyle="1" w:styleId="1e9pt">
    <w:name w:val="1e) 9 pt"/>
    <w:basedOn w:val="B1"/>
    <w:link w:val="1e9ptCar"/>
    <w:rsid w:val="004335ED"/>
    <w:rPr>
      <w:rFonts w:ascii="SimSun" w:eastAsia="SimSun" w:hAnsi="SimSun"/>
      <w:noProof/>
      <w:szCs w:val="18"/>
    </w:rPr>
  </w:style>
  <w:style w:type="paragraph" w:customStyle="1" w:styleId="Npr">
    <w:name w:val="Npr"/>
    <w:basedOn w:val="Normal"/>
    <w:uiPriority w:val="99"/>
    <w:rsid w:val="004335ED"/>
    <w:pPr>
      <w:ind w:firstLine="284"/>
    </w:pPr>
    <w:rPr>
      <w:rFonts w:eastAsia="MS Mincho"/>
    </w:rPr>
  </w:style>
  <w:style w:type="paragraph" w:customStyle="1" w:styleId="StyleFPArialLatin9ptCentrGauche5cmDroite5">
    <w:name w:val="Style FP + Arial (Latin) 9 pt Centré Gauche :  5 cm Droite :  5..."/>
    <w:basedOn w:val="FP"/>
    <w:uiPriority w:val="99"/>
    <w:rsid w:val="004335ED"/>
    <w:pPr>
      <w:spacing w:after="20"/>
      <w:ind w:left="2835" w:right="2835"/>
      <w:jc w:val="center"/>
    </w:pPr>
    <w:rPr>
      <w:rFonts w:ascii="Arial" w:eastAsia="SimSun" w:hAnsi="Arial" w:cs="Arial"/>
      <w:sz w:val="18"/>
    </w:rPr>
  </w:style>
  <w:style w:type="paragraph" w:customStyle="1" w:styleId="B3H6">
    <w:name w:val="B3H6"/>
    <w:basedOn w:val="B3"/>
    <w:uiPriority w:val="99"/>
    <w:rsid w:val="004335ED"/>
    <w:rPr>
      <w:rFonts w:ascii="Calibri" w:eastAsia="SimSun" w:hAnsi="Calibri"/>
      <w:sz w:val="22"/>
      <w:szCs w:val="22"/>
      <w:lang w:eastAsia="x-none"/>
    </w:rPr>
  </w:style>
  <w:style w:type="paragraph" w:customStyle="1" w:styleId="berschrift1H1">
    <w:name w:val="Überschrift 1.H1"/>
    <w:basedOn w:val="Normal"/>
    <w:next w:val="Normal"/>
    <w:uiPriority w:val="99"/>
    <w:rsid w:val="004335ED"/>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4335ED"/>
    <w:pPr>
      <w:widowControl w:val="0"/>
      <w:spacing w:after="240"/>
      <w:jc w:val="both"/>
    </w:pPr>
    <w:rPr>
      <w:rFonts w:eastAsia="SimSun"/>
      <w:sz w:val="24"/>
      <w:lang w:val="en-AU"/>
    </w:rPr>
  </w:style>
  <w:style w:type="paragraph" w:customStyle="1" w:styleId="textintend2">
    <w:name w:val="text intend 2"/>
    <w:basedOn w:val="text"/>
    <w:uiPriority w:val="99"/>
    <w:rsid w:val="004335E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5E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335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335ED"/>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uiPriority w:val="99"/>
    <w:rsid w:val="004335E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4335ED"/>
    <w:pPr>
      <w:overflowPunct/>
      <w:autoSpaceDE/>
      <w:adjustRightInd/>
      <w:textAlignment w:val="auto"/>
    </w:pPr>
    <w:rPr>
      <w:rFonts w:eastAsia="SimSun" w:cs="Arial"/>
      <w:sz w:val="22"/>
      <w:szCs w:val="22"/>
      <w:lang w:eastAsia="zh-TW"/>
    </w:rPr>
  </w:style>
  <w:style w:type="paragraph" w:customStyle="1" w:styleId="TH0">
    <w:name w:val="样式 TH"/>
    <w:basedOn w:val="TH"/>
    <w:uiPriority w:val="99"/>
    <w:rsid w:val="004335ED"/>
    <w:rPr>
      <w:rFonts w:eastAsia="SimSun" w:cs="Arial"/>
      <w:bCs/>
      <w:sz w:val="22"/>
      <w:szCs w:val="22"/>
      <w:lang w:eastAsia="en-US"/>
    </w:rPr>
  </w:style>
  <w:style w:type="paragraph" w:customStyle="1" w:styleId="TableEntry0">
    <w:name w:val="Table Entry"/>
    <w:basedOn w:val="Normal"/>
    <w:next w:val="Normal"/>
    <w:uiPriority w:val="99"/>
    <w:rsid w:val="004335ED"/>
    <w:pPr>
      <w:spacing w:after="0"/>
    </w:pPr>
    <w:rPr>
      <w:rFonts w:ascii="IMHNGF+BookmanOldStyle" w:eastAsia="SimSun" w:hAnsi="IMHNGF+BookmanOldStyle"/>
      <w:sz w:val="24"/>
      <w:szCs w:val="24"/>
      <w:lang w:val="en-US"/>
    </w:rPr>
  </w:style>
  <w:style w:type="paragraph" w:customStyle="1" w:styleId="tac0">
    <w:name w:val="tac0"/>
    <w:basedOn w:val="Normal"/>
    <w:uiPriority w:val="99"/>
    <w:rsid w:val="004335E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335ED"/>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4335ED"/>
    <w:pPr>
      <w:keepNext w:val="0"/>
      <w:ind w:left="1418" w:hanging="1418"/>
      <w:textAlignment w:val="auto"/>
    </w:pPr>
    <w:rPr>
      <w:rFonts w:eastAsia="MS Mincho"/>
      <w:noProof/>
    </w:rPr>
  </w:style>
  <w:style w:type="paragraph" w:customStyle="1" w:styleId="msolistparagraph0">
    <w:name w:val="msolistparagraph"/>
    <w:basedOn w:val="Normal"/>
    <w:uiPriority w:val="99"/>
    <w:rsid w:val="004335ED"/>
    <w:pPr>
      <w:spacing w:after="0"/>
      <w:ind w:leftChars="400" w:left="400"/>
    </w:pPr>
    <w:rPr>
      <w:rFonts w:eastAsia="SimSun"/>
      <w:sz w:val="24"/>
      <w:szCs w:val="24"/>
      <w:lang w:val="en-US"/>
    </w:rPr>
  </w:style>
  <w:style w:type="paragraph" w:customStyle="1" w:styleId="no0">
    <w:name w:val="no"/>
    <w:basedOn w:val="Normal"/>
    <w:uiPriority w:val="99"/>
    <w:rsid w:val="004335ED"/>
    <w:pPr>
      <w:ind w:left="1135" w:hanging="851"/>
    </w:pPr>
    <w:rPr>
      <w:rFonts w:eastAsia="SimSun"/>
      <w:lang w:val="en-US"/>
    </w:rPr>
  </w:style>
  <w:style w:type="paragraph" w:customStyle="1" w:styleId="talcharchar0">
    <w:name w:val="talcharchar"/>
    <w:basedOn w:val="Normal"/>
    <w:uiPriority w:val="99"/>
    <w:rsid w:val="004335ED"/>
    <w:pPr>
      <w:spacing w:before="100" w:beforeAutospacing="1" w:after="100" w:afterAutospacing="1"/>
    </w:pPr>
    <w:rPr>
      <w:rFonts w:eastAsia="Calibri"/>
      <w:sz w:val="24"/>
      <w:szCs w:val="24"/>
    </w:rPr>
  </w:style>
  <w:style w:type="character" w:customStyle="1" w:styleId="PLBoldChar">
    <w:name w:val="PL Bold Char"/>
    <w:link w:val="PLBold"/>
    <w:locked/>
    <w:rsid w:val="004335ED"/>
    <w:rPr>
      <w:rFonts w:ascii="Courier New" w:eastAsia="MS Gothic" w:hAnsi="Courier New" w:cs="Courier New"/>
      <w:b/>
      <w:bCs/>
      <w:noProof/>
      <w:sz w:val="16"/>
      <w:lang w:eastAsia="ja-JP"/>
    </w:rPr>
  </w:style>
  <w:style w:type="paragraph" w:customStyle="1" w:styleId="PLBold">
    <w:name w:val="PL Bold"/>
    <w:basedOn w:val="PL"/>
    <w:link w:val="PLBoldChar"/>
    <w:rsid w:val="004335ED"/>
    <w:pPr>
      <w:textAlignment w:val="auto"/>
    </w:pPr>
    <w:rPr>
      <w:rFonts w:eastAsia="MS Gothic" w:cs="Courier New"/>
      <w:b/>
      <w:bCs/>
      <w:noProof/>
      <w:lang w:eastAsia="ja-JP"/>
    </w:rPr>
  </w:style>
  <w:style w:type="character" w:customStyle="1" w:styleId="PLBoldChar0">
    <w:name w:val="PL + Bold Char"/>
    <w:link w:val="PLBold0"/>
    <w:locked/>
    <w:rsid w:val="004335ED"/>
    <w:rPr>
      <w:rFonts w:ascii="Courier New" w:eastAsia="SimSun" w:hAnsi="Courier New" w:cs="Courier New"/>
      <w:noProof/>
      <w:sz w:val="16"/>
      <w:lang w:eastAsia="ja-JP"/>
    </w:rPr>
  </w:style>
  <w:style w:type="paragraph" w:customStyle="1" w:styleId="PLBold0">
    <w:name w:val="PL + Bold"/>
    <w:basedOn w:val="PL"/>
    <w:link w:val="PLBoldChar0"/>
    <w:rsid w:val="004335ED"/>
    <w:pPr>
      <w:textAlignment w:val="auto"/>
    </w:pPr>
    <w:rPr>
      <w:rFonts w:eastAsia="SimSun" w:cs="Courier New"/>
      <w:noProof/>
      <w:lang w:eastAsia="ja-JP"/>
    </w:rPr>
  </w:style>
  <w:style w:type="paragraph" w:customStyle="1" w:styleId="Char1">
    <w:name w:val="Char1"/>
    <w:uiPriority w:val="99"/>
    <w:semiHidden/>
    <w:rsid w:val="0043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4335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4335ED"/>
    <w:pPr>
      <w:ind w:left="1984" w:hanging="281"/>
    </w:pPr>
    <w:rPr>
      <w:rFonts w:ascii="Calibri" w:eastAsia="SimSun" w:hAnsi="Calibri"/>
      <w:sz w:val="22"/>
      <w:szCs w:val="22"/>
      <w:lang w:eastAsia="en-US"/>
    </w:rPr>
  </w:style>
  <w:style w:type="paragraph" w:customStyle="1" w:styleId="LD1">
    <w:name w:val="LD 1"/>
    <w:basedOn w:val="Normal"/>
    <w:uiPriority w:val="99"/>
    <w:rsid w:val="004335ED"/>
    <w:pPr>
      <w:keepNext/>
      <w:keepLines/>
      <w:spacing w:before="60" w:after="60"/>
      <w:jc w:val="center"/>
    </w:pPr>
    <w:rPr>
      <w:rFonts w:ascii="Courier New" w:eastAsia="SimSun" w:hAnsi="Courier New"/>
    </w:rPr>
  </w:style>
  <w:style w:type="paragraph" w:customStyle="1" w:styleId="a5">
    <w:name w:val="標準番号"/>
    <w:basedOn w:val="Normal"/>
    <w:uiPriority w:val="99"/>
    <w:rsid w:val="004335E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4335ED"/>
    <w:rPr>
      <w:rFonts w:ascii="Arial" w:eastAsia="MS Mincho" w:hAnsi="Arial"/>
      <w:noProof/>
    </w:rPr>
  </w:style>
  <w:style w:type="paragraph" w:customStyle="1" w:styleId="H600">
    <w:name w:val="H6 + 左侧:  0 厘米"/>
    <w:aliases w:val="首行缩进:  0 厘H6米"/>
    <w:basedOn w:val="H6"/>
    <w:uiPriority w:val="99"/>
    <w:rsid w:val="004335ED"/>
    <w:pPr>
      <w:overflowPunct/>
      <w:autoSpaceDE/>
      <w:adjustRightInd/>
      <w:ind w:left="0" w:firstLine="0"/>
      <w:textAlignment w:val="auto"/>
    </w:pPr>
    <w:rPr>
      <w:rFonts w:eastAsia="SimSun" w:cs="Arial"/>
      <w:sz w:val="22"/>
      <w:szCs w:val="22"/>
      <w:lang w:eastAsia="zh-CN"/>
    </w:rPr>
  </w:style>
  <w:style w:type="paragraph" w:customStyle="1" w:styleId="23">
    <w:name w:val="列出段落2"/>
    <w:basedOn w:val="Normal"/>
    <w:uiPriority w:val="99"/>
    <w:qFormat/>
    <w:rsid w:val="004335ED"/>
    <w:pPr>
      <w:ind w:firstLineChars="200" w:firstLine="420"/>
    </w:pPr>
    <w:rPr>
      <w:rFonts w:eastAsia="SimSun"/>
    </w:rPr>
  </w:style>
  <w:style w:type="paragraph" w:customStyle="1" w:styleId="15">
    <w:name w:val="列出段落1"/>
    <w:basedOn w:val="Normal"/>
    <w:uiPriority w:val="99"/>
    <w:qFormat/>
    <w:rsid w:val="004335ED"/>
    <w:pPr>
      <w:ind w:firstLineChars="200" w:firstLine="420"/>
    </w:pPr>
    <w:rPr>
      <w:rFonts w:eastAsia="SimSun"/>
    </w:rPr>
  </w:style>
  <w:style w:type="paragraph" w:customStyle="1" w:styleId="b31">
    <w:name w:val="b3"/>
    <w:basedOn w:val="Normal"/>
    <w:uiPriority w:val="99"/>
    <w:rsid w:val="004335ED"/>
    <w:pPr>
      <w:ind w:left="1135" w:hanging="284"/>
    </w:pPr>
    <w:rPr>
      <w:rFonts w:ascii="Calibri" w:eastAsia="MS PGothic" w:hAnsi="Calibri" w:cs="Calibri"/>
      <w:sz w:val="22"/>
      <w:szCs w:val="22"/>
    </w:rPr>
  </w:style>
  <w:style w:type="paragraph" w:customStyle="1" w:styleId="b40">
    <w:name w:val="b4"/>
    <w:basedOn w:val="Normal"/>
    <w:uiPriority w:val="99"/>
    <w:rsid w:val="004335ED"/>
    <w:pPr>
      <w:ind w:left="1418" w:hanging="284"/>
    </w:pPr>
    <w:rPr>
      <w:rFonts w:ascii="Calibri" w:eastAsia="MS PGothic" w:hAnsi="Calibri" w:cs="Calibri"/>
      <w:sz w:val="22"/>
      <w:szCs w:val="22"/>
    </w:rPr>
  </w:style>
  <w:style w:type="paragraph" w:customStyle="1" w:styleId="b21">
    <w:name w:val="b2"/>
    <w:basedOn w:val="Normal"/>
    <w:uiPriority w:val="99"/>
    <w:rsid w:val="004335ED"/>
    <w:pPr>
      <w:ind w:left="851" w:hanging="284"/>
    </w:pPr>
    <w:rPr>
      <w:rFonts w:eastAsia="MS PGothic"/>
    </w:rPr>
  </w:style>
  <w:style w:type="paragraph" w:customStyle="1" w:styleId="a6">
    <w:name w:val="見出し"/>
    <w:basedOn w:val="Normal"/>
    <w:next w:val="BodyText"/>
    <w:uiPriority w:val="99"/>
    <w:rsid w:val="004335ED"/>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4335ED"/>
    <w:pPr>
      <w:suppressLineNumbers/>
      <w:suppressAutoHyphens/>
      <w:spacing w:before="120" w:after="120"/>
    </w:pPr>
    <w:rPr>
      <w:rFonts w:eastAsia="MS Mincho" w:cs="Mangal"/>
      <w:i/>
      <w:iCs/>
      <w:sz w:val="24"/>
      <w:szCs w:val="24"/>
      <w:lang w:eastAsia="ar-SA"/>
    </w:rPr>
  </w:style>
  <w:style w:type="paragraph" w:customStyle="1" w:styleId="a8">
    <w:name w:val="索引"/>
    <w:basedOn w:val="Normal"/>
    <w:uiPriority w:val="99"/>
    <w:rsid w:val="004335ED"/>
    <w:pPr>
      <w:suppressLineNumbers/>
      <w:suppressAutoHyphens/>
    </w:pPr>
    <w:rPr>
      <w:rFonts w:eastAsia="MS Mincho" w:cs="Mangal"/>
      <w:lang w:eastAsia="ar-SA"/>
    </w:rPr>
  </w:style>
  <w:style w:type="paragraph" w:customStyle="1" w:styleId="a9">
    <w:name w:val="段落番号"/>
    <w:basedOn w:val="List"/>
    <w:uiPriority w:val="99"/>
    <w:rsid w:val="004335ED"/>
    <w:pPr>
      <w:tabs>
        <w:tab w:val="num" w:pos="644"/>
      </w:tabs>
      <w:suppressAutoHyphens/>
      <w:ind w:left="644" w:hanging="360"/>
    </w:pPr>
    <w:rPr>
      <w:rFonts w:ascii="Calibri" w:eastAsia="MS Mincho" w:hAnsi="Calibri" w:cs="CG Times (WN)"/>
      <w:sz w:val="22"/>
      <w:szCs w:val="22"/>
      <w:lang w:eastAsia="ar-SA"/>
    </w:rPr>
  </w:style>
  <w:style w:type="paragraph" w:customStyle="1" w:styleId="24">
    <w:name w:val="段落番号 2"/>
    <w:basedOn w:val="a9"/>
    <w:uiPriority w:val="99"/>
    <w:rsid w:val="004335ED"/>
    <w:pPr>
      <w:ind w:left="851" w:hanging="284"/>
    </w:pPr>
  </w:style>
  <w:style w:type="paragraph" w:customStyle="1" w:styleId="aa">
    <w:name w:val="箇条書き"/>
    <w:basedOn w:val="List"/>
    <w:uiPriority w:val="99"/>
    <w:rsid w:val="004335ED"/>
    <w:pPr>
      <w:tabs>
        <w:tab w:val="num" w:pos="644"/>
      </w:tabs>
      <w:suppressAutoHyphens/>
      <w:ind w:left="644" w:hanging="360"/>
    </w:pPr>
    <w:rPr>
      <w:rFonts w:ascii="Calibri" w:eastAsia="MS Mincho" w:hAnsi="Calibri" w:cs="CG Times (WN)"/>
      <w:sz w:val="22"/>
      <w:szCs w:val="22"/>
      <w:lang w:eastAsia="ar-SA"/>
    </w:rPr>
  </w:style>
  <w:style w:type="paragraph" w:customStyle="1" w:styleId="25">
    <w:name w:val="箇条書き 2"/>
    <w:basedOn w:val="aa"/>
    <w:uiPriority w:val="99"/>
    <w:rsid w:val="004335ED"/>
    <w:pPr>
      <w:tabs>
        <w:tab w:val="clear" w:pos="644"/>
        <w:tab w:val="num" w:pos="1494"/>
      </w:tabs>
      <w:ind w:left="851" w:hanging="284"/>
    </w:pPr>
  </w:style>
  <w:style w:type="paragraph" w:customStyle="1" w:styleId="31">
    <w:name w:val="箇条書き 3"/>
    <w:basedOn w:val="25"/>
    <w:uiPriority w:val="99"/>
    <w:rsid w:val="004335ED"/>
    <w:pPr>
      <w:ind w:left="1135"/>
    </w:pPr>
  </w:style>
  <w:style w:type="paragraph" w:customStyle="1" w:styleId="26">
    <w:name w:val="一覧 2"/>
    <w:basedOn w:val="List"/>
    <w:uiPriority w:val="99"/>
    <w:rsid w:val="004335ED"/>
    <w:pPr>
      <w:suppressAutoHyphens/>
      <w:ind w:left="851"/>
    </w:pPr>
    <w:rPr>
      <w:rFonts w:ascii="Calibri" w:eastAsia="MS Mincho" w:hAnsi="Calibri" w:cs="CG Times (WN)"/>
      <w:sz w:val="22"/>
      <w:szCs w:val="22"/>
      <w:lang w:eastAsia="ar-SA"/>
    </w:rPr>
  </w:style>
  <w:style w:type="paragraph" w:customStyle="1" w:styleId="32">
    <w:name w:val="一覧 3"/>
    <w:basedOn w:val="26"/>
    <w:uiPriority w:val="99"/>
    <w:rsid w:val="004335ED"/>
    <w:pPr>
      <w:ind w:left="1135"/>
    </w:pPr>
  </w:style>
  <w:style w:type="paragraph" w:customStyle="1" w:styleId="40">
    <w:name w:val="一覧 4"/>
    <w:basedOn w:val="32"/>
    <w:uiPriority w:val="99"/>
    <w:rsid w:val="004335ED"/>
    <w:pPr>
      <w:ind w:left="1418"/>
    </w:pPr>
  </w:style>
  <w:style w:type="paragraph" w:customStyle="1" w:styleId="5">
    <w:name w:val="一覧 5"/>
    <w:basedOn w:val="40"/>
    <w:uiPriority w:val="99"/>
    <w:rsid w:val="004335ED"/>
    <w:pPr>
      <w:ind w:left="1702"/>
    </w:pPr>
  </w:style>
  <w:style w:type="paragraph" w:customStyle="1" w:styleId="41">
    <w:name w:val="箇条書き 4"/>
    <w:basedOn w:val="31"/>
    <w:uiPriority w:val="99"/>
    <w:rsid w:val="004335ED"/>
    <w:pPr>
      <w:ind w:left="1418"/>
    </w:pPr>
  </w:style>
  <w:style w:type="paragraph" w:customStyle="1" w:styleId="50">
    <w:name w:val="箇条書き 5"/>
    <w:basedOn w:val="41"/>
    <w:uiPriority w:val="99"/>
    <w:rsid w:val="004335ED"/>
    <w:pPr>
      <w:ind w:left="1702"/>
    </w:pPr>
  </w:style>
  <w:style w:type="paragraph" w:customStyle="1" w:styleId="ab">
    <w:name w:val="コメント文字列"/>
    <w:basedOn w:val="Normal"/>
    <w:uiPriority w:val="99"/>
    <w:rsid w:val="004335ED"/>
    <w:pPr>
      <w:suppressAutoHyphens/>
    </w:pPr>
    <w:rPr>
      <w:rFonts w:eastAsia="MS Mincho" w:cs="CG Times (WN)"/>
      <w:lang w:eastAsia="ar-SA"/>
    </w:rPr>
  </w:style>
  <w:style w:type="paragraph" w:customStyle="1" w:styleId="ac">
    <w:name w:val="コメント内容"/>
    <w:basedOn w:val="ab"/>
    <w:next w:val="ab"/>
    <w:uiPriority w:val="99"/>
    <w:rsid w:val="004335ED"/>
    <w:rPr>
      <w:b/>
      <w:bCs/>
    </w:rPr>
  </w:style>
  <w:style w:type="paragraph" w:customStyle="1" w:styleId="ad">
    <w:name w:val="見出しマップ"/>
    <w:basedOn w:val="Normal"/>
    <w:uiPriority w:val="99"/>
    <w:rsid w:val="004335E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4335ED"/>
    <w:pPr>
      <w:suppressAutoHyphens/>
      <w:spacing w:before="120" w:after="120"/>
    </w:pPr>
    <w:rPr>
      <w:rFonts w:eastAsia="MS Mincho" w:cs="CG Times (WN)"/>
      <w:b/>
      <w:lang w:eastAsia="ar-SA"/>
    </w:rPr>
  </w:style>
  <w:style w:type="paragraph" w:customStyle="1" w:styleId="ae">
    <w:name w:val="書式なし"/>
    <w:basedOn w:val="Normal"/>
    <w:uiPriority w:val="99"/>
    <w:rsid w:val="004335ED"/>
    <w:pPr>
      <w:suppressAutoHyphens/>
    </w:pPr>
    <w:rPr>
      <w:rFonts w:ascii="Courier New" w:eastAsia="MS Mincho" w:hAnsi="Courier New" w:cs="CG Times (WN)"/>
      <w:lang w:val="nb-NO" w:eastAsia="ar-SA"/>
    </w:rPr>
  </w:style>
  <w:style w:type="paragraph" w:customStyle="1" w:styleId="220">
    <w:name w:val="本文 22"/>
    <w:basedOn w:val="Normal"/>
    <w:uiPriority w:val="99"/>
    <w:rsid w:val="004335ED"/>
    <w:pPr>
      <w:suppressAutoHyphens/>
      <w:spacing w:after="120"/>
    </w:pPr>
    <w:rPr>
      <w:rFonts w:eastAsia="MS Mincho" w:cs="CG Times (WN)"/>
      <w:lang w:eastAsia="ar-SA"/>
    </w:rPr>
  </w:style>
  <w:style w:type="paragraph" w:customStyle="1" w:styleId="320">
    <w:name w:val="本文 32"/>
    <w:basedOn w:val="Normal"/>
    <w:uiPriority w:val="99"/>
    <w:rsid w:val="004335ED"/>
    <w:pPr>
      <w:suppressAutoHyphens/>
      <w:spacing w:after="120"/>
    </w:pPr>
    <w:rPr>
      <w:rFonts w:eastAsia="MS Mincho" w:cs="CG Times (WN)"/>
      <w:lang w:eastAsia="ar-SA"/>
    </w:rPr>
  </w:style>
  <w:style w:type="paragraph" w:customStyle="1" w:styleId="Web">
    <w:name w:val="標準 (Web)"/>
    <w:basedOn w:val="Normal"/>
    <w:uiPriority w:val="99"/>
    <w:rsid w:val="004335ED"/>
    <w:pPr>
      <w:suppressAutoHyphens/>
      <w:spacing w:before="100" w:after="100"/>
    </w:pPr>
    <w:rPr>
      <w:rFonts w:eastAsia="Arial Unicode MS" w:cs="CG Times (WN)"/>
      <w:sz w:val="24"/>
      <w:szCs w:val="24"/>
    </w:rPr>
  </w:style>
  <w:style w:type="paragraph" w:customStyle="1" w:styleId="27">
    <w:name w:val="本文インデント 2"/>
    <w:basedOn w:val="Normal"/>
    <w:uiPriority w:val="99"/>
    <w:rsid w:val="004335ED"/>
    <w:pPr>
      <w:suppressAutoHyphens/>
      <w:ind w:left="567"/>
    </w:pPr>
    <w:rPr>
      <w:rFonts w:ascii="Arial" w:eastAsia="MS Mincho" w:hAnsi="Arial" w:cs="Arial"/>
      <w:lang w:eastAsia="ar-SA"/>
    </w:rPr>
  </w:style>
  <w:style w:type="paragraph" w:customStyle="1" w:styleId="af">
    <w:name w:val="標準インデント"/>
    <w:basedOn w:val="Normal"/>
    <w:uiPriority w:val="99"/>
    <w:rsid w:val="004335ED"/>
    <w:pPr>
      <w:suppressAutoHyphens/>
      <w:ind w:left="708"/>
    </w:pPr>
    <w:rPr>
      <w:rFonts w:eastAsia="MS Mincho" w:cs="CG Times (WN)"/>
      <w:lang w:eastAsia="ar-SA"/>
    </w:rPr>
  </w:style>
  <w:style w:type="paragraph" w:customStyle="1" w:styleId="af0">
    <w:name w:val="記"/>
    <w:basedOn w:val="Normal"/>
    <w:next w:val="Normal"/>
    <w:uiPriority w:val="99"/>
    <w:rsid w:val="004335ED"/>
    <w:pPr>
      <w:suppressAutoHyphens/>
    </w:pPr>
    <w:rPr>
      <w:rFonts w:eastAsia="MS Mincho" w:cs="CG Times (WN)"/>
      <w:lang w:eastAsia="ar-SA"/>
    </w:rPr>
  </w:style>
  <w:style w:type="paragraph" w:customStyle="1" w:styleId="HTML">
    <w:name w:val="HTML 書式付き"/>
    <w:basedOn w:val="Normal"/>
    <w:uiPriority w:val="99"/>
    <w:rsid w:val="004335ED"/>
    <w:pPr>
      <w:suppressAutoHyphens/>
    </w:pPr>
    <w:rPr>
      <w:rFonts w:ascii="Courier New" w:eastAsia="MS Mincho" w:hAnsi="Courier New" w:cs="Courier New"/>
      <w:lang w:eastAsia="ar-SA"/>
    </w:rPr>
  </w:style>
  <w:style w:type="paragraph" w:customStyle="1" w:styleId="af1">
    <w:name w:val="表の内容"/>
    <w:basedOn w:val="Normal"/>
    <w:uiPriority w:val="99"/>
    <w:rsid w:val="004335ED"/>
    <w:pPr>
      <w:suppressLineNumbers/>
      <w:suppressAutoHyphens/>
    </w:pPr>
    <w:rPr>
      <w:rFonts w:eastAsia="MS Mincho" w:cs="CG Times (WN)"/>
      <w:lang w:eastAsia="ar-SA"/>
    </w:rPr>
  </w:style>
  <w:style w:type="paragraph" w:customStyle="1" w:styleId="af2">
    <w:name w:val="表の見出し"/>
    <w:basedOn w:val="af1"/>
    <w:uiPriority w:val="99"/>
    <w:rsid w:val="004335ED"/>
    <w:pPr>
      <w:jc w:val="center"/>
    </w:pPr>
    <w:rPr>
      <w:b/>
      <w:bCs/>
    </w:rPr>
  </w:style>
  <w:style w:type="paragraph" w:customStyle="1" w:styleId="ListBullet1">
    <w:name w:val="List Bullet1"/>
    <w:basedOn w:val="Normal"/>
    <w:uiPriority w:val="99"/>
    <w:rsid w:val="004335E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5ED"/>
    <w:pPr>
      <w:tabs>
        <w:tab w:val="clear" w:pos="644"/>
        <w:tab w:val="num" w:pos="1494"/>
      </w:tabs>
      <w:ind w:left="851"/>
    </w:pPr>
  </w:style>
  <w:style w:type="paragraph" w:customStyle="1" w:styleId="ListBullet31">
    <w:name w:val="List Bullet 31"/>
    <w:basedOn w:val="ListBullet21"/>
    <w:uiPriority w:val="99"/>
    <w:rsid w:val="004335ED"/>
    <w:pPr>
      <w:ind w:left="1135"/>
    </w:pPr>
  </w:style>
  <w:style w:type="paragraph" w:customStyle="1" w:styleId="ListBullet41">
    <w:name w:val="List Bullet 41"/>
    <w:basedOn w:val="ListBullet31"/>
    <w:uiPriority w:val="99"/>
    <w:rsid w:val="004335ED"/>
    <w:pPr>
      <w:ind w:left="1418"/>
    </w:pPr>
  </w:style>
  <w:style w:type="paragraph" w:customStyle="1" w:styleId="ListBullet51">
    <w:name w:val="List Bullet 51"/>
    <w:basedOn w:val="ListBullet41"/>
    <w:uiPriority w:val="99"/>
    <w:rsid w:val="004335ED"/>
    <w:pPr>
      <w:ind w:left="1702"/>
    </w:pPr>
  </w:style>
  <w:style w:type="paragraph" w:customStyle="1" w:styleId="DocumentMap1">
    <w:name w:val="Document Map1"/>
    <w:basedOn w:val="Normal"/>
    <w:uiPriority w:val="99"/>
    <w:rsid w:val="004335E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4335ED"/>
    <w:pPr>
      <w:suppressAutoHyphens/>
    </w:pPr>
    <w:rPr>
      <w:rFonts w:ascii="Courier New" w:eastAsia="MS Mincho" w:hAnsi="Courier New"/>
      <w:lang w:val="nb-NO" w:eastAsia="ar-SA"/>
    </w:rPr>
  </w:style>
  <w:style w:type="paragraph" w:customStyle="1" w:styleId="CommentText1">
    <w:name w:val="Comment Text1"/>
    <w:basedOn w:val="Normal"/>
    <w:uiPriority w:val="99"/>
    <w:rsid w:val="004335ED"/>
    <w:pPr>
      <w:suppressAutoHyphens/>
    </w:pPr>
    <w:rPr>
      <w:rFonts w:eastAsia="MS Mincho"/>
      <w:lang w:eastAsia="ar-SA"/>
    </w:rPr>
  </w:style>
  <w:style w:type="paragraph" w:customStyle="1" w:styleId="List31">
    <w:name w:val="List 31"/>
    <w:basedOn w:val="Normal"/>
    <w:uiPriority w:val="99"/>
    <w:rsid w:val="004335ED"/>
    <w:pPr>
      <w:suppressAutoHyphens/>
      <w:ind w:left="849" w:hanging="283"/>
    </w:pPr>
    <w:rPr>
      <w:rFonts w:eastAsia="MS Mincho"/>
      <w:lang w:eastAsia="ar-SA"/>
    </w:rPr>
  </w:style>
  <w:style w:type="paragraph" w:customStyle="1" w:styleId="List41">
    <w:name w:val="List 41"/>
    <w:basedOn w:val="List31"/>
    <w:uiPriority w:val="99"/>
    <w:rsid w:val="004335ED"/>
    <w:pPr>
      <w:ind w:left="1418" w:hanging="284"/>
    </w:pPr>
  </w:style>
  <w:style w:type="paragraph" w:customStyle="1" w:styleId="ListNumber1">
    <w:name w:val="List Number1"/>
    <w:basedOn w:val="List"/>
    <w:uiPriority w:val="99"/>
    <w:rsid w:val="004335ED"/>
    <w:pPr>
      <w:tabs>
        <w:tab w:val="num" w:pos="644"/>
      </w:tabs>
      <w:suppressAutoHyphens/>
      <w:ind w:left="644" w:hanging="360"/>
    </w:pPr>
    <w:rPr>
      <w:rFonts w:ascii="Calibri" w:eastAsia="MS Mincho" w:hAnsi="Calibri"/>
      <w:sz w:val="22"/>
      <w:szCs w:val="22"/>
      <w:lang w:eastAsia="ar-SA"/>
    </w:rPr>
  </w:style>
  <w:style w:type="paragraph" w:customStyle="1" w:styleId="ListNumber21">
    <w:name w:val="List Number 21"/>
    <w:basedOn w:val="ListNumber1"/>
    <w:uiPriority w:val="99"/>
    <w:rsid w:val="004335ED"/>
    <w:pPr>
      <w:ind w:left="851" w:hanging="284"/>
    </w:pPr>
  </w:style>
  <w:style w:type="paragraph" w:customStyle="1" w:styleId="List21">
    <w:name w:val="List 21"/>
    <w:basedOn w:val="List"/>
    <w:uiPriority w:val="99"/>
    <w:rsid w:val="004335ED"/>
    <w:pPr>
      <w:suppressAutoHyphens/>
      <w:ind w:left="851"/>
    </w:pPr>
    <w:rPr>
      <w:rFonts w:ascii="Calibri" w:eastAsia="MS Mincho" w:hAnsi="Calibri"/>
      <w:sz w:val="22"/>
      <w:szCs w:val="22"/>
      <w:lang w:eastAsia="ar-SA"/>
    </w:rPr>
  </w:style>
  <w:style w:type="paragraph" w:customStyle="1" w:styleId="List51">
    <w:name w:val="List 51"/>
    <w:basedOn w:val="List41"/>
    <w:uiPriority w:val="99"/>
    <w:rsid w:val="004335ED"/>
    <w:pPr>
      <w:ind w:left="1702"/>
    </w:pPr>
  </w:style>
  <w:style w:type="paragraph" w:customStyle="1" w:styleId="BodyText21">
    <w:name w:val="Body Text 21"/>
    <w:basedOn w:val="Normal"/>
    <w:uiPriority w:val="99"/>
    <w:rsid w:val="004335ED"/>
    <w:pPr>
      <w:suppressAutoHyphens/>
      <w:spacing w:after="120"/>
    </w:pPr>
    <w:rPr>
      <w:rFonts w:eastAsia="MS Mincho"/>
      <w:lang w:eastAsia="ar-SA"/>
    </w:rPr>
  </w:style>
  <w:style w:type="paragraph" w:customStyle="1" w:styleId="BodyText31">
    <w:name w:val="Body Text 31"/>
    <w:basedOn w:val="Normal"/>
    <w:uiPriority w:val="99"/>
    <w:rsid w:val="004335ED"/>
    <w:pPr>
      <w:suppressAutoHyphens/>
      <w:spacing w:after="120"/>
    </w:pPr>
    <w:rPr>
      <w:rFonts w:eastAsia="MS Mincho"/>
      <w:lang w:eastAsia="ar-SA"/>
    </w:rPr>
  </w:style>
  <w:style w:type="paragraph" w:customStyle="1" w:styleId="BodyTextIndent21">
    <w:name w:val="Body Text Indent 21"/>
    <w:basedOn w:val="Normal"/>
    <w:uiPriority w:val="99"/>
    <w:rsid w:val="004335ED"/>
    <w:pPr>
      <w:suppressAutoHyphens/>
      <w:ind w:left="567"/>
    </w:pPr>
    <w:rPr>
      <w:rFonts w:ascii="Arial" w:eastAsia="MS Mincho" w:hAnsi="Arial" w:cs="Arial"/>
      <w:lang w:eastAsia="ar-SA"/>
    </w:rPr>
  </w:style>
  <w:style w:type="paragraph" w:customStyle="1" w:styleId="NormalIndent1">
    <w:name w:val="Normal Indent1"/>
    <w:basedOn w:val="Normal"/>
    <w:uiPriority w:val="99"/>
    <w:rsid w:val="004335ED"/>
    <w:pPr>
      <w:suppressAutoHyphens/>
      <w:ind w:left="708"/>
    </w:pPr>
    <w:rPr>
      <w:rFonts w:eastAsia="MS Mincho"/>
      <w:lang w:eastAsia="ar-SA"/>
    </w:rPr>
  </w:style>
  <w:style w:type="paragraph" w:customStyle="1" w:styleId="NoteHeading1">
    <w:name w:val="Note Heading1"/>
    <w:basedOn w:val="Normal"/>
    <w:next w:val="Normal"/>
    <w:uiPriority w:val="99"/>
    <w:rsid w:val="004335ED"/>
    <w:pPr>
      <w:suppressAutoHyphens/>
    </w:pPr>
    <w:rPr>
      <w:rFonts w:eastAsia="MS Mincho"/>
      <w:lang w:eastAsia="ar-SA"/>
    </w:rPr>
  </w:style>
  <w:style w:type="paragraph" w:customStyle="1" w:styleId="af3">
    <w:name w:val="枠の内容"/>
    <w:basedOn w:val="BodyText"/>
    <w:uiPriority w:val="99"/>
    <w:rsid w:val="004335ED"/>
    <w:pPr>
      <w:spacing w:after="180"/>
    </w:pPr>
    <w:rPr>
      <w:rFonts w:ascii="Calibri" w:eastAsia="Calibri" w:hAnsi="Calibri"/>
      <w:sz w:val="22"/>
      <w:szCs w:val="22"/>
      <w:lang w:eastAsia="en-US"/>
    </w:rPr>
  </w:style>
  <w:style w:type="paragraph" w:customStyle="1" w:styleId="numberedlist0">
    <w:name w:val="numbered list"/>
    <w:basedOn w:val="ListBullet"/>
    <w:uiPriority w:val="99"/>
    <w:rsid w:val="004335ED"/>
    <w:pPr>
      <w:tabs>
        <w:tab w:val="num" w:pos="360"/>
        <w:tab w:val="left" w:pos="1247"/>
        <w:tab w:val="left" w:pos="3856"/>
        <w:tab w:val="left" w:pos="5216"/>
        <w:tab w:val="left" w:pos="6464"/>
        <w:tab w:val="left" w:pos="7768"/>
        <w:tab w:val="left" w:pos="9072"/>
        <w:tab w:val="left" w:pos="10206"/>
      </w:tabs>
      <w:spacing w:after="120"/>
      <w:ind w:left="360" w:hanging="360"/>
    </w:pPr>
    <w:rPr>
      <w:rFonts w:ascii="Calibri" w:eastAsia="SimSun" w:hAnsi="Calibri"/>
      <w:sz w:val="22"/>
      <w:szCs w:val="22"/>
      <w:lang w:eastAsia="en-US"/>
    </w:rPr>
  </w:style>
  <w:style w:type="paragraph" w:customStyle="1" w:styleId="TabList">
    <w:name w:val="TabList"/>
    <w:basedOn w:val="Normal"/>
    <w:uiPriority w:val="99"/>
    <w:rsid w:val="004335ED"/>
    <w:pPr>
      <w:tabs>
        <w:tab w:val="left" w:pos="1134"/>
      </w:tabs>
      <w:spacing w:after="0"/>
    </w:pPr>
    <w:rPr>
      <w:rFonts w:eastAsia="MS Mincho"/>
    </w:rPr>
  </w:style>
  <w:style w:type="paragraph" w:customStyle="1" w:styleId="Meetingcaption">
    <w:name w:val="Meeting caption"/>
    <w:basedOn w:val="Normal"/>
    <w:uiPriority w:val="99"/>
    <w:rsid w:val="004335E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rPr>
  </w:style>
  <w:style w:type="paragraph" w:customStyle="1" w:styleId="para">
    <w:name w:val="para"/>
    <w:basedOn w:val="Normal"/>
    <w:uiPriority w:val="99"/>
    <w:rsid w:val="004335ED"/>
    <w:pPr>
      <w:spacing w:after="240"/>
      <w:jc w:val="both"/>
    </w:pPr>
    <w:rPr>
      <w:rFonts w:ascii="Helvetica" w:eastAsia="SimSun" w:hAnsi="Helvetica"/>
    </w:rPr>
  </w:style>
  <w:style w:type="paragraph" w:customStyle="1" w:styleId="Cell">
    <w:name w:val="Cell"/>
    <w:basedOn w:val="Normal"/>
    <w:uiPriority w:val="99"/>
    <w:rsid w:val="004335ED"/>
    <w:pPr>
      <w:spacing w:after="0" w:line="240" w:lineRule="exact"/>
      <w:jc w:val="center"/>
    </w:pPr>
    <w:rPr>
      <w:rFonts w:eastAsia="SimSun"/>
      <w:sz w:val="16"/>
      <w:lang w:val="en-US"/>
    </w:rPr>
  </w:style>
  <w:style w:type="paragraph" w:customStyle="1" w:styleId="h61">
    <w:name w:val="h6"/>
    <w:basedOn w:val="Normal"/>
    <w:uiPriority w:val="99"/>
    <w:rsid w:val="004335ED"/>
    <w:pPr>
      <w:spacing w:before="100" w:beforeAutospacing="1" w:after="100" w:afterAutospacing="1"/>
    </w:pPr>
    <w:rPr>
      <w:rFonts w:eastAsia="SimSun"/>
      <w:sz w:val="24"/>
      <w:szCs w:val="24"/>
      <w:lang w:val="en-US"/>
    </w:rPr>
  </w:style>
  <w:style w:type="paragraph" w:customStyle="1" w:styleId="tah0">
    <w:name w:val="tah"/>
    <w:basedOn w:val="Normal"/>
    <w:uiPriority w:val="99"/>
    <w:rsid w:val="004335E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rsid w:val="004335ED"/>
    <w:pPr>
      <w:tabs>
        <w:tab w:val="num" w:pos="2560"/>
      </w:tabs>
      <w:ind w:left="2560" w:hanging="357"/>
    </w:pPr>
    <w:rPr>
      <w:rFonts w:eastAsia="SimSun"/>
      <w:lang w:val="en-AU" w:eastAsia="ko-KR"/>
    </w:rPr>
  </w:style>
  <w:style w:type="paragraph" w:customStyle="1" w:styleId="Revision2">
    <w:name w:val="Revision2"/>
    <w:uiPriority w:val="99"/>
    <w:semiHidden/>
    <w:rsid w:val="004335ED"/>
    <w:pPr>
      <w:autoSpaceDN w:val="0"/>
    </w:pPr>
    <w:rPr>
      <w:rFonts w:ascii="Times New Roman" w:eastAsia="MS Mincho" w:hAnsi="Times New Roman"/>
      <w:lang w:eastAsia="en-US"/>
    </w:rPr>
  </w:style>
  <w:style w:type="paragraph" w:customStyle="1" w:styleId="ListParagraph1">
    <w:name w:val="List Paragraph1"/>
    <w:basedOn w:val="Normal"/>
    <w:uiPriority w:val="99"/>
    <w:qFormat/>
    <w:rsid w:val="004335ED"/>
    <w:pPr>
      <w:ind w:left="720"/>
      <w:contextualSpacing/>
    </w:pPr>
    <w:rPr>
      <w:rFonts w:eastAsia="SimSun"/>
    </w:rPr>
  </w:style>
  <w:style w:type="paragraph" w:customStyle="1" w:styleId="16">
    <w:name w:val="図表番号1"/>
    <w:basedOn w:val="Normal"/>
    <w:uiPriority w:val="99"/>
    <w:rsid w:val="004335ED"/>
    <w:pPr>
      <w:suppressLineNumbers/>
      <w:suppressAutoHyphens/>
      <w:spacing w:before="120" w:after="120"/>
    </w:pPr>
    <w:rPr>
      <w:rFonts w:eastAsia="MS Mincho" w:cs="Mangal"/>
      <w:i/>
      <w:iCs/>
      <w:sz w:val="24"/>
      <w:szCs w:val="24"/>
      <w:lang w:eastAsia="ar-SA"/>
    </w:rPr>
  </w:style>
  <w:style w:type="paragraph" w:customStyle="1" w:styleId="17">
    <w:name w:val="段落番号1"/>
    <w:basedOn w:val="List"/>
    <w:uiPriority w:val="99"/>
    <w:rsid w:val="004335ED"/>
    <w:pPr>
      <w:tabs>
        <w:tab w:val="num" w:pos="644"/>
      </w:tabs>
      <w:suppressAutoHyphens/>
      <w:ind w:left="644" w:hanging="360"/>
    </w:pPr>
    <w:rPr>
      <w:rFonts w:ascii="Calibri" w:eastAsia="MS Mincho" w:hAnsi="Calibri" w:cs="CG Times (WN)"/>
      <w:sz w:val="22"/>
      <w:szCs w:val="22"/>
      <w:lang w:eastAsia="ar-SA"/>
    </w:rPr>
  </w:style>
  <w:style w:type="paragraph" w:customStyle="1" w:styleId="211">
    <w:name w:val="段落番号 21"/>
    <w:basedOn w:val="17"/>
    <w:uiPriority w:val="99"/>
    <w:rsid w:val="004335ED"/>
    <w:pPr>
      <w:ind w:left="851" w:hanging="284"/>
    </w:pPr>
  </w:style>
  <w:style w:type="paragraph" w:customStyle="1" w:styleId="18">
    <w:name w:val="箇条書き1"/>
    <w:basedOn w:val="List"/>
    <w:uiPriority w:val="99"/>
    <w:rsid w:val="004335ED"/>
    <w:pPr>
      <w:tabs>
        <w:tab w:val="num" w:pos="644"/>
      </w:tabs>
      <w:suppressAutoHyphens/>
      <w:ind w:left="644" w:hanging="360"/>
    </w:pPr>
    <w:rPr>
      <w:rFonts w:ascii="Calibri" w:eastAsia="MS Mincho" w:hAnsi="Calibri" w:cs="CG Times (WN)"/>
      <w:sz w:val="22"/>
      <w:szCs w:val="22"/>
      <w:lang w:eastAsia="ar-SA"/>
    </w:rPr>
  </w:style>
  <w:style w:type="paragraph" w:customStyle="1" w:styleId="212">
    <w:name w:val="箇条書き 21"/>
    <w:basedOn w:val="18"/>
    <w:uiPriority w:val="99"/>
    <w:rsid w:val="004335ED"/>
    <w:pPr>
      <w:tabs>
        <w:tab w:val="clear" w:pos="644"/>
        <w:tab w:val="num" w:pos="1494"/>
      </w:tabs>
      <w:ind w:left="851" w:hanging="284"/>
    </w:pPr>
  </w:style>
  <w:style w:type="paragraph" w:customStyle="1" w:styleId="310">
    <w:name w:val="箇条書き 31"/>
    <w:basedOn w:val="212"/>
    <w:uiPriority w:val="99"/>
    <w:rsid w:val="004335ED"/>
    <w:pPr>
      <w:ind w:left="1135"/>
    </w:pPr>
  </w:style>
  <w:style w:type="paragraph" w:customStyle="1" w:styleId="213">
    <w:name w:val="一覧 21"/>
    <w:basedOn w:val="List"/>
    <w:uiPriority w:val="99"/>
    <w:rsid w:val="004335ED"/>
    <w:pPr>
      <w:suppressAutoHyphens/>
      <w:ind w:left="851"/>
    </w:pPr>
    <w:rPr>
      <w:rFonts w:ascii="Calibri" w:eastAsia="MS Mincho" w:hAnsi="Calibri" w:cs="CG Times (WN)"/>
      <w:sz w:val="22"/>
      <w:szCs w:val="22"/>
      <w:lang w:eastAsia="ar-SA"/>
    </w:rPr>
  </w:style>
  <w:style w:type="paragraph" w:customStyle="1" w:styleId="311">
    <w:name w:val="一覧 31"/>
    <w:basedOn w:val="213"/>
    <w:uiPriority w:val="99"/>
    <w:rsid w:val="004335ED"/>
    <w:pPr>
      <w:ind w:left="1135"/>
    </w:pPr>
  </w:style>
  <w:style w:type="paragraph" w:customStyle="1" w:styleId="410">
    <w:name w:val="一覧 41"/>
    <w:basedOn w:val="311"/>
    <w:uiPriority w:val="99"/>
    <w:rsid w:val="004335ED"/>
    <w:pPr>
      <w:ind w:left="1418"/>
    </w:pPr>
  </w:style>
  <w:style w:type="paragraph" w:customStyle="1" w:styleId="51">
    <w:name w:val="一覧 51"/>
    <w:basedOn w:val="410"/>
    <w:uiPriority w:val="99"/>
    <w:rsid w:val="004335ED"/>
    <w:pPr>
      <w:ind w:left="1702"/>
    </w:pPr>
  </w:style>
  <w:style w:type="paragraph" w:customStyle="1" w:styleId="411">
    <w:name w:val="箇条書き 41"/>
    <w:basedOn w:val="310"/>
    <w:uiPriority w:val="99"/>
    <w:rsid w:val="004335ED"/>
  </w:style>
  <w:style w:type="paragraph" w:customStyle="1" w:styleId="510">
    <w:name w:val="箇条書き 51"/>
    <w:basedOn w:val="411"/>
    <w:uiPriority w:val="99"/>
    <w:rsid w:val="004335ED"/>
    <w:pPr>
      <w:ind w:left="1702"/>
    </w:pPr>
  </w:style>
  <w:style w:type="paragraph" w:customStyle="1" w:styleId="19">
    <w:name w:val="コメント文字列1"/>
    <w:basedOn w:val="Normal"/>
    <w:uiPriority w:val="99"/>
    <w:rsid w:val="004335ED"/>
    <w:pPr>
      <w:suppressAutoHyphens/>
    </w:pPr>
    <w:rPr>
      <w:rFonts w:eastAsia="MS Mincho" w:cs="CG Times (WN)"/>
      <w:lang w:eastAsia="ar-SA"/>
    </w:rPr>
  </w:style>
  <w:style w:type="paragraph" w:customStyle="1" w:styleId="1a">
    <w:name w:val="コメント内容1"/>
    <w:basedOn w:val="19"/>
    <w:next w:val="19"/>
    <w:uiPriority w:val="99"/>
    <w:rsid w:val="004335ED"/>
    <w:rPr>
      <w:b/>
      <w:bCs/>
    </w:rPr>
  </w:style>
  <w:style w:type="paragraph" w:customStyle="1" w:styleId="1b">
    <w:name w:val="見出しマップ1"/>
    <w:basedOn w:val="Normal"/>
    <w:uiPriority w:val="99"/>
    <w:rsid w:val="004335ED"/>
    <w:pPr>
      <w:shd w:val="clear" w:color="auto" w:fill="000080"/>
      <w:suppressAutoHyphens/>
    </w:pPr>
    <w:rPr>
      <w:rFonts w:ascii="Tahoma" w:eastAsia="MS Mincho" w:hAnsi="Tahoma" w:cs="Tahoma"/>
      <w:lang w:eastAsia="ar-SA"/>
    </w:rPr>
  </w:style>
  <w:style w:type="paragraph" w:customStyle="1" w:styleId="1c">
    <w:name w:val="書式なし1"/>
    <w:basedOn w:val="Normal"/>
    <w:uiPriority w:val="99"/>
    <w:rsid w:val="004335ED"/>
    <w:pPr>
      <w:suppressAutoHyphens/>
    </w:pPr>
    <w:rPr>
      <w:rFonts w:ascii="Courier New" w:eastAsia="MS Mincho" w:hAnsi="Courier New" w:cs="CG Times (WN)"/>
      <w:lang w:val="nb-NO" w:eastAsia="ar-SA"/>
    </w:rPr>
  </w:style>
  <w:style w:type="paragraph" w:customStyle="1" w:styleId="214">
    <w:name w:val="本文 21"/>
    <w:basedOn w:val="Normal"/>
    <w:uiPriority w:val="99"/>
    <w:rsid w:val="004335ED"/>
    <w:pPr>
      <w:suppressAutoHyphens/>
      <w:spacing w:after="120"/>
    </w:pPr>
    <w:rPr>
      <w:rFonts w:eastAsia="MS Mincho" w:cs="CG Times (WN)"/>
      <w:lang w:eastAsia="ar-SA"/>
    </w:rPr>
  </w:style>
  <w:style w:type="paragraph" w:customStyle="1" w:styleId="312">
    <w:name w:val="本文 31"/>
    <w:basedOn w:val="Normal"/>
    <w:uiPriority w:val="99"/>
    <w:rsid w:val="004335ED"/>
    <w:pPr>
      <w:suppressAutoHyphens/>
      <w:spacing w:after="120"/>
    </w:pPr>
    <w:rPr>
      <w:rFonts w:eastAsia="MS Mincho" w:cs="CG Times (WN)"/>
      <w:lang w:eastAsia="ar-SA"/>
    </w:rPr>
  </w:style>
  <w:style w:type="paragraph" w:customStyle="1" w:styleId="Web1">
    <w:name w:val="標準 (Web)1"/>
    <w:basedOn w:val="Normal"/>
    <w:uiPriority w:val="99"/>
    <w:rsid w:val="004335ED"/>
    <w:pPr>
      <w:suppressAutoHyphens/>
      <w:spacing w:before="100" w:after="100"/>
    </w:pPr>
    <w:rPr>
      <w:rFonts w:eastAsia="Arial Unicode MS" w:cs="CG Times (WN)"/>
      <w:sz w:val="24"/>
      <w:szCs w:val="24"/>
    </w:rPr>
  </w:style>
  <w:style w:type="paragraph" w:customStyle="1" w:styleId="215">
    <w:name w:val="本文インデント 21"/>
    <w:basedOn w:val="Normal"/>
    <w:uiPriority w:val="99"/>
    <w:rsid w:val="004335ED"/>
    <w:pPr>
      <w:suppressAutoHyphens/>
      <w:ind w:left="567"/>
    </w:pPr>
    <w:rPr>
      <w:rFonts w:ascii="Arial" w:eastAsia="MS Mincho" w:hAnsi="Arial" w:cs="Arial"/>
      <w:lang w:eastAsia="ar-SA"/>
    </w:rPr>
  </w:style>
  <w:style w:type="paragraph" w:customStyle="1" w:styleId="1d">
    <w:name w:val="標準インデント1"/>
    <w:basedOn w:val="Normal"/>
    <w:uiPriority w:val="99"/>
    <w:rsid w:val="004335ED"/>
    <w:pPr>
      <w:suppressAutoHyphens/>
      <w:ind w:left="708"/>
    </w:pPr>
    <w:rPr>
      <w:rFonts w:eastAsia="MS Mincho" w:cs="CG Times (WN)"/>
      <w:lang w:eastAsia="ar-SA"/>
    </w:rPr>
  </w:style>
  <w:style w:type="paragraph" w:customStyle="1" w:styleId="1e">
    <w:name w:val="記1"/>
    <w:basedOn w:val="Normal"/>
    <w:next w:val="Normal"/>
    <w:uiPriority w:val="99"/>
    <w:rsid w:val="004335ED"/>
    <w:pPr>
      <w:suppressAutoHyphens/>
    </w:pPr>
    <w:rPr>
      <w:rFonts w:eastAsia="MS Mincho" w:cs="CG Times (WN)"/>
      <w:lang w:eastAsia="ar-SA"/>
    </w:rPr>
  </w:style>
  <w:style w:type="paragraph" w:customStyle="1" w:styleId="HTML1">
    <w:name w:val="HTML 書式付き1"/>
    <w:basedOn w:val="Normal"/>
    <w:uiPriority w:val="99"/>
    <w:rsid w:val="004335ED"/>
    <w:pPr>
      <w:suppressAutoHyphens/>
    </w:pPr>
    <w:rPr>
      <w:rFonts w:ascii="Courier New" w:eastAsia="MS Mincho" w:hAnsi="Courier New" w:cs="Courier New"/>
      <w:lang w:eastAsia="ar-SA"/>
    </w:rPr>
  </w:style>
  <w:style w:type="paragraph" w:customStyle="1" w:styleId="1f">
    <w:name w:val="题注1"/>
    <w:basedOn w:val="Normal"/>
    <w:next w:val="Normal"/>
    <w:uiPriority w:val="99"/>
    <w:rsid w:val="004335ED"/>
    <w:pPr>
      <w:spacing w:before="120" w:after="120"/>
    </w:pPr>
    <w:rPr>
      <w:rFonts w:eastAsia="MS Mincho"/>
      <w:b/>
    </w:rPr>
  </w:style>
  <w:style w:type="paragraph" w:customStyle="1" w:styleId="1f0">
    <w:name w:val="图表目录1"/>
    <w:basedOn w:val="Normal"/>
    <w:next w:val="Normal"/>
    <w:uiPriority w:val="99"/>
    <w:rsid w:val="004335ED"/>
    <w:pPr>
      <w:ind w:left="400" w:hanging="400"/>
      <w:jc w:val="center"/>
    </w:pPr>
    <w:rPr>
      <w:rFonts w:eastAsia="MS Mincho"/>
      <w:b/>
    </w:rPr>
  </w:style>
  <w:style w:type="paragraph" w:customStyle="1" w:styleId="CharChar3CharCharCharCharCharChar">
    <w:name w:val="Char Char3 Char Char Char Char Char Char"/>
    <w:uiPriority w:val="99"/>
    <w:semiHidden/>
    <w:rsid w:val="0043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uiPriority w:val="99"/>
    <w:rsid w:val="004335ED"/>
    <w:rPr>
      <w:rFonts w:ascii="Tahoma" w:eastAsia="MS Mincho" w:hAnsi="Tahoma" w:cs="Tahoma"/>
      <w:sz w:val="16"/>
      <w:szCs w:val="16"/>
    </w:rPr>
  </w:style>
  <w:style w:type="paragraph" w:customStyle="1" w:styleId="28">
    <w:name w:val="変更箇所2"/>
    <w:uiPriority w:val="99"/>
    <w:semiHidden/>
    <w:rsid w:val="004335ED"/>
    <w:pPr>
      <w:autoSpaceDN w:val="0"/>
    </w:pPr>
    <w:rPr>
      <w:rFonts w:ascii="Times New Roman" w:eastAsia="MS Mincho" w:hAnsi="Times New Roman"/>
      <w:lang w:eastAsia="en-US"/>
    </w:rPr>
  </w:style>
  <w:style w:type="paragraph" w:customStyle="1" w:styleId="29">
    <w:name w:val="図表番号2"/>
    <w:basedOn w:val="Normal"/>
    <w:uiPriority w:val="99"/>
    <w:rsid w:val="004335ED"/>
    <w:pPr>
      <w:suppressLineNumbers/>
      <w:suppressAutoHyphens/>
      <w:spacing w:before="120" w:after="120"/>
    </w:pPr>
    <w:rPr>
      <w:rFonts w:eastAsia="MS Mincho" w:cs="Mangal"/>
      <w:i/>
      <w:iCs/>
      <w:sz w:val="24"/>
      <w:szCs w:val="24"/>
      <w:lang w:eastAsia="ar-SA"/>
    </w:rPr>
  </w:style>
  <w:style w:type="paragraph" w:customStyle="1" w:styleId="2a">
    <w:name w:val="段落番号2"/>
    <w:basedOn w:val="List"/>
    <w:uiPriority w:val="99"/>
    <w:rsid w:val="004335ED"/>
    <w:pPr>
      <w:tabs>
        <w:tab w:val="num" w:pos="644"/>
      </w:tabs>
      <w:suppressAutoHyphens/>
      <w:ind w:left="644" w:hanging="360"/>
    </w:pPr>
    <w:rPr>
      <w:rFonts w:ascii="Calibri" w:eastAsia="MS Mincho" w:hAnsi="Calibri" w:cs="CG Times (WN)"/>
      <w:sz w:val="22"/>
      <w:szCs w:val="22"/>
      <w:lang w:eastAsia="ar-SA"/>
    </w:rPr>
  </w:style>
  <w:style w:type="paragraph" w:customStyle="1" w:styleId="221">
    <w:name w:val="段落番号 22"/>
    <w:basedOn w:val="2a"/>
    <w:uiPriority w:val="99"/>
    <w:rsid w:val="004335ED"/>
    <w:pPr>
      <w:ind w:left="851" w:hanging="284"/>
    </w:pPr>
  </w:style>
  <w:style w:type="paragraph" w:customStyle="1" w:styleId="2b">
    <w:name w:val="箇条書き2"/>
    <w:basedOn w:val="List"/>
    <w:uiPriority w:val="99"/>
    <w:rsid w:val="004335ED"/>
    <w:pPr>
      <w:tabs>
        <w:tab w:val="num" w:pos="644"/>
      </w:tabs>
      <w:suppressAutoHyphens/>
      <w:ind w:left="644" w:hanging="360"/>
    </w:pPr>
    <w:rPr>
      <w:rFonts w:ascii="Calibri" w:eastAsia="MS Mincho" w:hAnsi="Calibri" w:cs="CG Times (WN)"/>
      <w:sz w:val="22"/>
      <w:szCs w:val="22"/>
      <w:lang w:eastAsia="ar-SA"/>
    </w:rPr>
  </w:style>
  <w:style w:type="paragraph" w:customStyle="1" w:styleId="222">
    <w:name w:val="箇条書き 22"/>
    <w:basedOn w:val="2b"/>
    <w:uiPriority w:val="99"/>
    <w:rsid w:val="004335ED"/>
    <w:pPr>
      <w:tabs>
        <w:tab w:val="clear" w:pos="644"/>
        <w:tab w:val="num" w:pos="1494"/>
      </w:tabs>
      <w:ind w:left="851" w:hanging="284"/>
    </w:pPr>
  </w:style>
  <w:style w:type="paragraph" w:customStyle="1" w:styleId="321">
    <w:name w:val="箇条書き 32"/>
    <w:basedOn w:val="222"/>
    <w:uiPriority w:val="99"/>
    <w:rsid w:val="004335ED"/>
    <w:pPr>
      <w:ind w:left="1135"/>
    </w:pPr>
  </w:style>
  <w:style w:type="paragraph" w:customStyle="1" w:styleId="223">
    <w:name w:val="一覧 22"/>
    <w:basedOn w:val="List"/>
    <w:uiPriority w:val="99"/>
    <w:rsid w:val="004335ED"/>
    <w:pPr>
      <w:suppressAutoHyphens/>
      <w:ind w:left="851"/>
    </w:pPr>
    <w:rPr>
      <w:rFonts w:ascii="Calibri" w:eastAsia="MS Mincho" w:hAnsi="Calibri" w:cs="CG Times (WN)"/>
      <w:sz w:val="22"/>
      <w:szCs w:val="22"/>
      <w:lang w:eastAsia="ar-SA"/>
    </w:rPr>
  </w:style>
  <w:style w:type="paragraph" w:customStyle="1" w:styleId="322">
    <w:name w:val="一覧 32"/>
    <w:basedOn w:val="223"/>
    <w:uiPriority w:val="99"/>
    <w:rsid w:val="004335ED"/>
    <w:pPr>
      <w:ind w:left="1135"/>
    </w:pPr>
  </w:style>
  <w:style w:type="paragraph" w:customStyle="1" w:styleId="420">
    <w:name w:val="一覧 42"/>
    <w:basedOn w:val="322"/>
    <w:uiPriority w:val="99"/>
    <w:rsid w:val="004335ED"/>
    <w:pPr>
      <w:ind w:left="1418"/>
    </w:pPr>
  </w:style>
  <w:style w:type="paragraph" w:customStyle="1" w:styleId="52">
    <w:name w:val="一覧 52"/>
    <w:basedOn w:val="420"/>
    <w:uiPriority w:val="99"/>
    <w:rsid w:val="004335ED"/>
    <w:pPr>
      <w:ind w:left="1702"/>
    </w:pPr>
  </w:style>
  <w:style w:type="paragraph" w:customStyle="1" w:styleId="421">
    <w:name w:val="箇条書き 42"/>
    <w:basedOn w:val="321"/>
    <w:uiPriority w:val="99"/>
    <w:rsid w:val="004335ED"/>
    <w:pPr>
      <w:ind w:left="1418"/>
    </w:pPr>
  </w:style>
  <w:style w:type="paragraph" w:customStyle="1" w:styleId="520">
    <w:name w:val="箇条書き 52"/>
    <w:basedOn w:val="421"/>
    <w:uiPriority w:val="99"/>
    <w:rsid w:val="004335ED"/>
    <w:pPr>
      <w:ind w:left="1702"/>
    </w:pPr>
  </w:style>
  <w:style w:type="paragraph" w:customStyle="1" w:styleId="2c">
    <w:name w:val="コメント文字列2"/>
    <w:basedOn w:val="Normal"/>
    <w:uiPriority w:val="99"/>
    <w:rsid w:val="004335ED"/>
    <w:pPr>
      <w:suppressAutoHyphens/>
    </w:pPr>
    <w:rPr>
      <w:rFonts w:eastAsia="MS Mincho" w:cs="CG Times (WN)"/>
      <w:lang w:eastAsia="ar-SA"/>
    </w:rPr>
  </w:style>
  <w:style w:type="paragraph" w:customStyle="1" w:styleId="2d">
    <w:name w:val="コメント内容2"/>
    <w:basedOn w:val="2c"/>
    <w:next w:val="2c"/>
    <w:uiPriority w:val="99"/>
    <w:rsid w:val="004335ED"/>
    <w:rPr>
      <w:b/>
      <w:bCs/>
    </w:rPr>
  </w:style>
  <w:style w:type="paragraph" w:customStyle="1" w:styleId="2e">
    <w:name w:val="見出しマップ2"/>
    <w:basedOn w:val="Normal"/>
    <w:uiPriority w:val="99"/>
    <w:rsid w:val="004335ED"/>
    <w:pPr>
      <w:shd w:val="clear" w:color="auto" w:fill="000080"/>
      <w:suppressAutoHyphens/>
    </w:pPr>
    <w:rPr>
      <w:rFonts w:ascii="Tahoma" w:eastAsia="MS Mincho" w:hAnsi="Tahoma" w:cs="Tahoma"/>
      <w:lang w:eastAsia="ar-SA"/>
    </w:rPr>
  </w:style>
  <w:style w:type="paragraph" w:customStyle="1" w:styleId="2f">
    <w:name w:val="書式なし2"/>
    <w:basedOn w:val="Normal"/>
    <w:uiPriority w:val="99"/>
    <w:rsid w:val="004335ED"/>
    <w:pPr>
      <w:suppressAutoHyphens/>
    </w:pPr>
    <w:rPr>
      <w:rFonts w:ascii="Courier New" w:eastAsia="MS Mincho" w:hAnsi="Courier New" w:cs="CG Times (WN)"/>
      <w:lang w:val="nb-NO" w:eastAsia="ar-SA"/>
    </w:rPr>
  </w:style>
  <w:style w:type="paragraph" w:customStyle="1" w:styleId="Web2">
    <w:name w:val="標準 (Web)2"/>
    <w:basedOn w:val="Normal"/>
    <w:uiPriority w:val="99"/>
    <w:rsid w:val="004335ED"/>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4335ED"/>
    <w:pPr>
      <w:suppressAutoHyphens/>
      <w:ind w:left="567"/>
    </w:pPr>
    <w:rPr>
      <w:rFonts w:ascii="Arial" w:eastAsia="MS Mincho" w:hAnsi="Arial" w:cs="Arial"/>
      <w:lang w:eastAsia="ar-SA"/>
    </w:rPr>
  </w:style>
  <w:style w:type="paragraph" w:customStyle="1" w:styleId="2f0">
    <w:name w:val="標準インデント2"/>
    <w:basedOn w:val="Normal"/>
    <w:uiPriority w:val="99"/>
    <w:rsid w:val="004335ED"/>
    <w:pPr>
      <w:suppressAutoHyphens/>
      <w:ind w:left="708"/>
    </w:pPr>
    <w:rPr>
      <w:rFonts w:eastAsia="MS Mincho" w:cs="CG Times (WN)"/>
      <w:lang w:eastAsia="ar-SA"/>
    </w:rPr>
  </w:style>
  <w:style w:type="paragraph" w:customStyle="1" w:styleId="2f1">
    <w:name w:val="記2"/>
    <w:basedOn w:val="Normal"/>
    <w:next w:val="Normal"/>
    <w:uiPriority w:val="99"/>
    <w:rsid w:val="004335ED"/>
    <w:pPr>
      <w:suppressAutoHyphens/>
    </w:pPr>
    <w:rPr>
      <w:rFonts w:eastAsia="MS Mincho" w:cs="CG Times (WN)"/>
      <w:lang w:eastAsia="ar-SA"/>
    </w:rPr>
  </w:style>
  <w:style w:type="paragraph" w:customStyle="1" w:styleId="HTML2">
    <w:name w:val="HTML 書式付き2"/>
    <w:basedOn w:val="Normal"/>
    <w:uiPriority w:val="99"/>
    <w:rsid w:val="004335ED"/>
    <w:pPr>
      <w:suppressAutoHyphens/>
    </w:pPr>
    <w:rPr>
      <w:rFonts w:ascii="Courier New" w:eastAsia="MS Mincho" w:hAnsi="Courier New" w:cs="Courier New"/>
      <w:lang w:eastAsia="ar-SA"/>
    </w:rPr>
  </w:style>
  <w:style w:type="paragraph" w:customStyle="1" w:styleId="33">
    <w:name w:val="修订3"/>
    <w:uiPriority w:val="99"/>
    <w:semiHidden/>
    <w:rsid w:val="004335ED"/>
    <w:pPr>
      <w:autoSpaceDN w:val="0"/>
    </w:pPr>
    <w:rPr>
      <w:rFonts w:ascii="Times New Roman" w:eastAsia="Batang" w:hAnsi="Times New Roman"/>
      <w:lang w:eastAsia="en-US"/>
    </w:rPr>
  </w:style>
  <w:style w:type="paragraph" w:customStyle="1" w:styleId="34">
    <w:name w:val="无间隔3"/>
    <w:uiPriority w:val="99"/>
    <w:qFormat/>
    <w:rsid w:val="004335ED"/>
    <w:pPr>
      <w:autoSpaceDN w:val="0"/>
    </w:pPr>
    <w:rPr>
      <w:rFonts w:ascii="Times New Roman" w:eastAsia="SimSun" w:hAnsi="Times New Roman"/>
      <w:lang w:eastAsia="en-US"/>
    </w:rPr>
  </w:style>
  <w:style w:type="paragraph" w:customStyle="1" w:styleId="editorsnote0">
    <w:name w:val="editorsnote"/>
    <w:basedOn w:val="Normal"/>
    <w:uiPriority w:val="99"/>
    <w:rsid w:val="004335ED"/>
    <w:pPr>
      <w:spacing w:after="0"/>
    </w:pPr>
    <w:rPr>
      <w:rFonts w:ascii="MS PGothic" w:eastAsia="MS PGothic" w:hAnsi="MS PGothic" w:cs="MS PGothic"/>
      <w:sz w:val="24"/>
      <w:szCs w:val="24"/>
      <w:lang w:val="en-US"/>
    </w:rPr>
  </w:style>
  <w:style w:type="character" w:customStyle="1" w:styleId="List1Char">
    <w:name w:val="List 1 Char"/>
    <w:link w:val="List1"/>
    <w:uiPriority w:val="99"/>
    <w:locked/>
    <w:rsid w:val="004335ED"/>
    <w:rPr>
      <w:rFonts w:eastAsia="PMingLiU"/>
      <w:lang w:eastAsia="x-none" w:bidi="en-US"/>
    </w:rPr>
  </w:style>
  <w:style w:type="paragraph" w:customStyle="1" w:styleId="List1">
    <w:name w:val="List 1"/>
    <w:basedOn w:val="Normal"/>
    <w:link w:val="List1Char"/>
    <w:uiPriority w:val="99"/>
    <w:qFormat/>
    <w:rsid w:val="004335ED"/>
    <w:pPr>
      <w:spacing w:before="60"/>
      <w:ind w:left="720" w:hanging="360"/>
    </w:pPr>
    <w:rPr>
      <w:rFonts w:ascii="Calibri" w:eastAsia="PMingLiU" w:hAnsi="Calibri"/>
      <w:lang w:eastAsia="x-none" w:bidi="en-US"/>
    </w:rPr>
  </w:style>
  <w:style w:type="paragraph" w:customStyle="1" w:styleId="Highlight">
    <w:name w:val="Highlight"/>
    <w:basedOn w:val="Normal"/>
    <w:uiPriority w:val="99"/>
    <w:qFormat/>
    <w:rsid w:val="004335ED"/>
    <w:rPr>
      <w:color w:val="E36C0A"/>
    </w:rPr>
  </w:style>
  <w:style w:type="paragraph" w:customStyle="1" w:styleId="Numbered1">
    <w:name w:val="Numbered 1"/>
    <w:basedOn w:val="Normal"/>
    <w:uiPriority w:val="99"/>
    <w:rsid w:val="004335ED"/>
    <w:pPr>
      <w:spacing w:before="60"/>
      <w:ind w:left="1080" w:hanging="360"/>
    </w:pPr>
  </w:style>
  <w:style w:type="paragraph" w:customStyle="1" w:styleId="List20">
    <w:name w:val="List2"/>
    <w:basedOn w:val="List1"/>
    <w:uiPriority w:val="99"/>
    <w:qFormat/>
    <w:rsid w:val="004335ED"/>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335ED"/>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335ED"/>
    <w:rPr>
      <w:sz w:val="16"/>
      <w:szCs w:val="16"/>
    </w:rPr>
  </w:style>
  <w:style w:type="paragraph" w:customStyle="1" w:styleId="Glossary">
    <w:name w:val="Glossary"/>
    <w:basedOn w:val="Normal"/>
    <w:link w:val="GlossaryChar"/>
    <w:uiPriority w:val="99"/>
    <w:qFormat/>
    <w:rsid w:val="004335ED"/>
    <w:pPr>
      <w:spacing w:before="40"/>
    </w:pPr>
    <w:rPr>
      <w:rFonts w:ascii="Calibri" w:eastAsia="Calibri" w:hAnsi="Calibri"/>
      <w:sz w:val="16"/>
      <w:szCs w:val="16"/>
    </w:rPr>
  </w:style>
  <w:style w:type="paragraph" w:customStyle="1" w:styleId="2f2">
    <w:name w:val="本文 2"/>
    <w:basedOn w:val="Normal"/>
    <w:uiPriority w:val="99"/>
    <w:rsid w:val="004335ED"/>
    <w:pPr>
      <w:suppressAutoHyphens/>
      <w:spacing w:after="120"/>
    </w:pPr>
    <w:rPr>
      <w:rFonts w:eastAsia="MS Mincho" w:cs="CG Times (WN)"/>
      <w:lang w:eastAsia="ar-SA"/>
    </w:rPr>
  </w:style>
  <w:style w:type="paragraph" w:customStyle="1" w:styleId="35">
    <w:name w:val="本文 3"/>
    <w:basedOn w:val="Normal"/>
    <w:uiPriority w:val="99"/>
    <w:rsid w:val="004335ED"/>
    <w:pPr>
      <w:suppressAutoHyphens/>
      <w:spacing w:after="120"/>
    </w:pPr>
    <w:rPr>
      <w:rFonts w:eastAsia="MS Mincho" w:cs="CG Times (WN)"/>
      <w:lang w:eastAsia="ar-SA"/>
    </w:rPr>
  </w:style>
  <w:style w:type="paragraph" w:customStyle="1" w:styleId="53">
    <w:name w:val="吹き出し5"/>
    <w:basedOn w:val="Normal"/>
    <w:uiPriority w:val="99"/>
    <w:rsid w:val="004335ED"/>
    <w:rPr>
      <w:rFonts w:ascii="Tahoma" w:eastAsia="MS Mincho" w:hAnsi="Tahoma" w:cs="Tahoma"/>
      <w:sz w:val="16"/>
      <w:szCs w:val="16"/>
    </w:rPr>
  </w:style>
  <w:style w:type="paragraph" w:customStyle="1" w:styleId="36">
    <w:name w:val="変更箇所3"/>
    <w:uiPriority w:val="99"/>
    <w:semiHidden/>
    <w:rsid w:val="004335ED"/>
    <w:pPr>
      <w:autoSpaceDN w:val="0"/>
    </w:pPr>
    <w:rPr>
      <w:rFonts w:ascii="Times New Roman" w:eastAsia="MS Mincho" w:hAnsi="Times New Roman"/>
      <w:lang w:eastAsia="en-US"/>
    </w:rPr>
  </w:style>
  <w:style w:type="paragraph" w:customStyle="1" w:styleId="37">
    <w:name w:val="図表番号3"/>
    <w:basedOn w:val="Normal"/>
    <w:uiPriority w:val="99"/>
    <w:rsid w:val="004335ED"/>
    <w:pPr>
      <w:suppressLineNumbers/>
      <w:suppressAutoHyphens/>
      <w:spacing w:before="120" w:after="120"/>
    </w:pPr>
    <w:rPr>
      <w:rFonts w:eastAsia="MS Mincho" w:cs="Mangal"/>
      <w:i/>
      <w:iCs/>
      <w:sz w:val="24"/>
      <w:szCs w:val="24"/>
      <w:lang w:eastAsia="ar-SA"/>
    </w:rPr>
  </w:style>
  <w:style w:type="paragraph" w:customStyle="1" w:styleId="38">
    <w:name w:val="段落番号3"/>
    <w:basedOn w:val="List"/>
    <w:uiPriority w:val="99"/>
    <w:rsid w:val="004335ED"/>
    <w:pPr>
      <w:tabs>
        <w:tab w:val="num" w:pos="644"/>
      </w:tabs>
      <w:suppressAutoHyphens/>
      <w:ind w:left="644" w:hanging="360"/>
    </w:pPr>
    <w:rPr>
      <w:rFonts w:ascii="Calibri" w:eastAsia="MS Mincho" w:hAnsi="Calibri" w:cs="CG Times (WN)"/>
      <w:sz w:val="22"/>
      <w:szCs w:val="22"/>
      <w:lang w:eastAsia="ar-SA"/>
    </w:rPr>
  </w:style>
  <w:style w:type="paragraph" w:customStyle="1" w:styleId="230">
    <w:name w:val="段落番号 23"/>
    <w:basedOn w:val="38"/>
    <w:uiPriority w:val="99"/>
    <w:rsid w:val="004335ED"/>
    <w:pPr>
      <w:ind w:left="851" w:hanging="284"/>
    </w:pPr>
  </w:style>
  <w:style w:type="paragraph" w:customStyle="1" w:styleId="39">
    <w:name w:val="箇条書き3"/>
    <w:basedOn w:val="List"/>
    <w:uiPriority w:val="99"/>
    <w:rsid w:val="004335ED"/>
    <w:pPr>
      <w:tabs>
        <w:tab w:val="num" w:pos="644"/>
      </w:tabs>
      <w:suppressAutoHyphens/>
      <w:ind w:left="644" w:hanging="360"/>
    </w:pPr>
    <w:rPr>
      <w:rFonts w:ascii="Calibri" w:eastAsia="MS Mincho" w:hAnsi="Calibri" w:cs="CG Times (WN)"/>
      <w:sz w:val="22"/>
      <w:szCs w:val="22"/>
      <w:lang w:eastAsia="ar-SA"/>
    </w:rPr>
  </w:style>
  <w:style w:type="paragraph" w:customStyle="1" w:styleId="231">
    <w:name w:val="箇条書き 23"/>
    <w:basedOn w:val="39"/>
    <w:uiPriority w:val="99"/>
    <w:rsid w:val="004335ED"/>
    <w:pPr>
      <w:tabs>
        <w:tab w:val="clear" w:pos="644"/>
        <w:tab w:val="num" w:pos="1494"/>
      </w:tabs>
      <w:ind w:left="851" w:hanging="284"/>
    </w:pPr>
  </w:style>
  <w:style w:type="paragraph" w:customStyle="1" w:styleId="330">
    <w:name w:val="箇条書き 33"/>
    <w:basedOn w:val="231"/>
    <w:uiPriority w:val="99"/>
    <w:rsid w:val="004335ED"/>
    <w:pPr>
      <w:ind w:left="1135"/>
    </w:pPr>
  </w:style>
  <w:style w:type="paragraph" w:customStyle="1" w:styleId="232">
    <w:name w:val="一覧 23"/>
    <w:basedOn w:val="List"/>
    <w:uiPriority w:val="99"/>
    <w:rsid w:val="004335ED"/>
    <w:pPr>
      <w:suppressAutoHyphens/>
      <w:ind w:left="851"/>
    </w:pPr>
    <w:rPr>
      <w:rFonts w:ascii="Calibri" w:eastAsia="MS Mincho" w:hAnsi="Calibri" w:cs="CG Times (WN)"/>
      <w:sz w:val="22"/>
      <w:szCs w:val="22"/>
      <w:lang w:eastAsia="ar-SA"/>
    </w:rPr>
  </w:style>
  <w:style w:type="paragraph" w:customStyle="1" w:styleId="331">
    <w:name w:val="一覧 33"/>
    <w:basedOn w:val="232"/>
    <w:uiPriority w:val="99"/>
    <w:rsid w:val="004335ED"/>
    <w:pPr>
      <w:ind w:left="1135"/>
    </w:pPr>
  </w:style>
  <w:style w:type="paragraph" w:customStyle="1" w:styleId="43">
    <w:name w:val="一覧 43"/>
    <w:basedOn w:val="331"/>
    <w:uiPriority w:val="99"/>
    <w:rsid w:val="004335ED"/>
    <w:pPr>
      <w:ind w:left="1418"/>
    </w:pPr>
  </w:style>
  <w:style w:type="paragraph" w:customStyle="1" w:styleId="530">
    <w:name w:val="一覧 53"/>
    <w:basedOn w:val="43"/>
    <w:uiPriority w:val="99"/>
    <w:rsid w:val="004335ED"/>
    <w:pPr>
      <w:ind w:left="1702"/>
    </w:pPr>
  </w:style>
  <w:style w:type="paragraph" w:customStyle="1" w:styleId="430">
    <w:name w:val="箇条書き 43"/>
    <w:basedOn w:val="330"/>
    <w:uiPriority w:val="99"/>
    <w:rsid w:val="004335ED"/>
    <w:pPr>
      <w:ind w:left="1418"/>
    </w:pPr>
  </w:style>
  <w:style w:type="paragraph" w:customStyle="1" w:styleId="531">
    <w:name w:val="箇条書き 53"/>
    <w:basedOn w:val="430"/>
    <w:uiPriority w:val="99"/>
    <w:rsid w:val="004335ED"/>
    <w:pPr>
      <w:ind w:left="1702"/>
    </w:pPr>
  </w:style>
  <w:style w:type="paragraph" w:customStyle="1" w:styleId="3a">
    <w:name w:val="コメント文字列3"/>
    <w:basedOn w:val="Normal"/>
    <w:uiPriority w:val="99"/>
    <w:rsid w:val="004335ED"/>
    <w:pPr>
      <w:suppressAutoHyphens/>
    </w:pPr>
    <w:rPr>
      <w:rFonts w:eastAsia="MS Mincho" w:cs="CG Times (WN)"/>
      <w:lang w:eastAsia="ar-SA"/>
    </w:rPr>
  </w:style>
  <w:style w:type="paragraph" w:customStyle="1" w:styleId="3b">
    <w:name w:val="コメント内容3"/>
    <w:basedOn w:val="3a"/>
    <w:next w:val="3a"/>
    <w:uiPriority w:val="99"/>
    <w:rsid w:val="004335ED"/>
    <w:rPr>
      <w:b/>
      <w:bCs/>
    </w:rPr>
  </w:style>
  <w:style w:type="paragraph" w:customStyle="1" w:styleId="3c">
    <w:name w:val="見出しマップ3"/>
    <w:basedOn w:val="Normal"/>
    <w:uiPriority w:val="99"/>
    <w:rsid w:val="004335ED"/>
    <w:pPr>
      <w:shd w:val="clear" w:color="auto" w:fill="000080"/>
      <w:suppressAutoHyphens/>
    </w:pPr>
    <w:rPr>
      <w:rFonts w:ascii="Tahoma" w:eastAsia="MS Mincho" w:hAnsi="Tahoma" w:cs="Tahoma"/>
      <w:lang w:eastAsia="ar-SA"/>
    </w:rPr>
  </w:style>
  <w:style w:type="paragraph" w:customStyle="1" w:styleId="3d">
    <w:name w:val="書式なし3"/>
    <w:basedOn w:val="Normal"/>
    <w:uiPriority w:val="99"/>
    <w:rsid w:val="004335ED"/>
    <w:pPr>
      <w:suppressAutoHyphens/>
    </w:pPr>
    <w:rPr>
      <w:rFonts w:ascii="Courier New" w:eastAsia="MS Mincho" w:hAnsi="Courier New" w:cs="CG Times (WN)"/>
      <w:lang w:val="nb-NO" w:eastAsia="ar-SA"/>
    </w:rPr>
  </w:style>
  <w:style w:type="paragraph" w:customStyle="1" w:styleId="Web3">
    <w:name w:val="標準 (Web)3"/>
    <w:basedOn w:val="Normal"/>
    <w:uiPriority w:val="99"/>
    <w:rsid w:val="004335ED"/>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4335ED"/>
    <w:pPr>
      <w:suppressAutoHyphens/>
      <w:ind w:left="567"/>
    </w:pPr>
    <w:rPr>
      <w:rFonts w:ascii="Arial" w:eastAsia="MS Mincho" w:hAnsi="Arial" w:cs="Arial"/>
      <w:lang w:eastAsia="ar-SA"/>
    </w:rPr>
  </w:style>
  <w:style w:type="paragraph" w:customStyle="1" w:styleId="3e">
    <w:name w:val="標準インデント3"/>
    <w:basedOn w:val="Normal"/>
    <w:uiPriority w:val="99"/>
    <w:rsid w:val="004335ED"/>
    <w:pPr>
      <w:suppressAutoHyphens/>
      <w:ind w:left="708"/>
    </w:pPr>
    <w:rPr>
      <w:rFonts w:eastAsia="MS Mincho" w:cs="CG Times (WN)"/>
      <w:lang w:eastAsia="ar-SA"/>
    </w:rPr>
  </w:style>
  <w:style w:type="paragraph" w:customStyle="1" w:styleId="3f">
    <w:name w:val="記3"/>
    <w:basedOn w:val="Normal"/>
    <w:next w:val="Normal"/>
    <w:uiPriority w:val="99"/>
    <w:rsid w:val="004335ED"/>
    <w:pPr>
      <w:suppressAutoHyphens/>
    </w:pPr>
    <w:rPr>
      <w:rFonts w:eastAsia="MS Mincho" w:cs="CG Times (WN)"/>
      <w:lang w:eastAsia="ar-SA"/>
    </w:rPr>
  </w:style>
  <w:style w:type="paragraph" w:customStyle="1" w:styleId="HTML3">
    <w:name w:val="HTML 書式付き3"/>
    <w:basedOn w:val="Normal"/>
    <w:uiPriority w:val="99"/>
    <w:rsid w:val="004335ED"/>
    <w:pPr>
      <w:suppressAutoHyphens/>
    </w:pPr>
    <w:rPr>
      <w:rFonts w:ascii="Courier New" w:eastAsia="MS Mincho" w:hAnsi="Courier New" w:cs="Courier New"/>
      <w:lang w:eastAsia="ar-SA"/>
    </w:rPr>
  </w:style>
  <w:style w:type="character" w:customStyle="1" w:styleId="B7Char">
    <w:name w:val="B7 Char"/>
    <w:link w:val="B7"/>
    <w:locked/>
    <w:rsid w:val="004335ED"/>
    <w:rPr>
      <w:rFonts w:ascii="SimSun" w:eastAsia="SimSun" w:hAnsi="SimSun"/>
      <w:lang w:eastAsia="x-none"/>
    </w:rPr>
  </w:style>
  <w:style w:type="paragraph" w:customStyle="1" w:styleId="B7">
    <w:name w:val="B7"/>
    <w:basedOn w:val="B6"/>
    <w:link w:val="B7Char"/>
    <w:qFormat/>
    <w:rsid w:val="004335ED"/>
    <w:pPr>
      <w:ind w:left="2269"/>
    </w:pPr>
    <w:rPr>
      <w:lang w:eastAsia="x-none"/>
    </w:rPr>
  </w:style>
  <w:style w:type="character" w:customStyle="1" w:styleId="MediumGrid2Char">
    <w:name w:val="Medium Grid 2 Char"/>
    <w:link w:val="MediumGrid21"/>
    <w:uiPriority w:val="1"/>
    <w:locked/>
    <w:rsid w:val="004335ED"/>
    <w:rPr>
      <w:rFonts w:ascii="Arial" w:eastAsia="PMingLiU" w:hAnsi="Arial" w:cs="Arial"/>
      <w:lang w:eastAsia="x-none"/>
    </w:rPr>
  </w:style>
  <w:style w:type="paragraph" w:customStyle="1" w:styleId="MediumGrid21">
    <w:name w:val="Medium Grid 21"/>
    <w:basedOn w:val="Normal"/>
    <w:link w:val="MediumGrid2Char"/>
    <w:uiPriority w:val="1"/>
    <w:qFormat/>
    <w:rsid w:val="004335ED"/>
    <w:pPr>
      <w:spacing w:after="0"/>
      <w:jc w:val="both"/>
    </w:pPr>
    <w:rPr>
      <w:rFonts w:ascii="Arial" w:eastAsia="PMingLiU" w:hAnsi="Arial" w:cs="Arial"/>
      <w:lang w:eastAsia="x-none"/>
    </w:rPr>
  </w:style>
  <w:style w:type="paragraph" w:customStyle="1" w:styleId="GridTable31">
    <w:name w:val="Grid Table 31"/>
    <w:basedOn w:val="Heading1"/>
    <w:next w:val="Normal"/>
    <w:uiPriority w:val="39"/>
    <w:qFormat/>
    <w:rsid w:val="004335E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f3">
    <w:name w:val="수정2"/>
    <w:uiPriority w:val="99"/>
    <w:semiHidden/>
    <w:rsid w:val="004335ED"/>
    <w:pPr>
      <w:autoSpaceDN w:val="0"/>
    </w:pPr>
    <w:rPr>
      <w:rFonts w:ascii="Times New Roman" w:eastAsia="Batang" w:hAnsi="Times New Roman"/>
      <w:lang w:eastAsia="en-US"/>
    </w:rPr>
  </w:style>
  <w:style w:type="paragraph" w:customStyle="1" w:styleId="44">
    <w:name w:val="修订4"/>
    <w:uiPriority w:val="99"/>
    <w:semiHidden/>
    <w:rsid w:val="004335ED"/>
    <w:pPr>
      <w:autoSpaceDN w:val="0"/>
    </w:pPr>
    <w:rPr>
      <w:rFonts w:ascii="Times New Roman" w:eastAsia="Batang" w:hAnsi="Times New Roman"/>
      <w:lang w:eastAsia="en-US"/>
    </w:rPr>
  </w:style>
  <w:style w:type="paragraph" w:customStyle="1" w:styleId="45">
    <w:name w:val="无间隔4"/>
    <w:uiPriority w:val="99"/>
    <w:qFormat/>
    <w:rsid w:val="004335ED"/>
    <w:pPr>
      <w:autoSpaceDN w:val="0"/>
    </w:pPr>
    <w:rPr>
      <w:rFonts w:ascii="Times New Roman" w:eastAsia="SimSun" w:hAnsi="Times New Roman"/>
      <w:lang w:eastAsia="en-US"/>
    </w:rPr>
  </w:style>
  <w:style w:type="paragraph" w:customStyle="1" w:styleId="TTan">
    <w:name w:val="TTan"/>
    <w:basedOn w:val="FP"/>
    <w:uiPriority w:val="99"/>
    <w:qFormat/>
    <w:rsid w:val="004335ED"/>
    <w:rPr>
      <w:rFonts w:ascii="Arial" w:hAnsi="Arial"/>
      <w:sz w:val="18"/>
    </w:rPr>
  </w:style>
  <w:style w:type="paragraph" w:customStyle="1" w:styleId="tac1">
    <w:name w:val="tac"/>
    <w:basedOn w:val="Normal"/>
    <w:uiPriority w:val="99"/>
    <w:rsid w:val="004335E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4335ED"/>
    <w:pPr>
      <w:spacing w:before="100" w:beforeAutospacing="1" w:after="100" w:afterAutospacing="1"/>
    </w:pPr>
    <w:rPr>
      <w:rFonts w:ascii="SimSun" w:eastAsia="SimSun" w:hAnsi="SimSun" w:cs="SimSun"/>
      <w:sz w:val="24"/>
      <w:szCs w:val="24"/>
      <w:lang w:val="en-US" w:eastAsia="zh-CN"/>
    </w:rPr>
  </w:style>
  <w:style w:type="paragraph" w:customStyle="1" w:styleId="54">
    <w:name w:val="修订5"/>
    <w:uiPriority w:val="99"/>
    <w:semiHidden/>
    <w:rsid w:val="004335ED"/>
    <w:pPr>
      <w:autoSpaceDN w:val="0"/>
    </w:pPr>
    <w:rPr>
      <w:rFonts w:ascii="Times New Roman" w:eastAsia="Batang" w:hAnsi="Times New Roman"/>
      <w:lang w:eastAsia="en-US"/>
    </w:rPr>
  </w:style>
  <w:style w:type="paragraph" w:customStyle="1" w:styleId="910">
    <w:name w:val="目錄 91"/>
    <w:basedOn w:val="TOC8"/>
    <w:uiPriority w:val="99"/>
    <w:rsid w:val="004335ED"/>
    <w:pPr>
      <w:ind w:left="1418" w:hanging="1418"/>
      <w:textAlignment w:val="auto"/>
    </w:pPr>
    <w:rPr>
      <w:rFonts w:eastAsia="MS Mincho"/>
      <w:noProof/>
    </w:rPr>
  </w:style>
  <w:style w:type="paragraph" w:customStyle="1" w:styleId="1f1">
    <w:name w:val="標號1"/>
    <w:basedOn w:val="Normal"/>
    <w:next w:val="Normal"/>
    <w:uiPriority w:val="99"/>
    <w:rsid w:val="004335ED"/>
    <w:pPr>
      <w:spacing w:before="120" w:after="120"/>
    </w:pPr>
    <w:rPr>
      <w:rFonts w:eastAsia="MS Mincho"/>
      <w:b/>
    </w:rPr>
  </w:style>
  <w:style w:type="paragraph" w:customStyle="1" w:styleId="1f2">
    <w:name w:val="圖表目錄1"/>
    <w:basedOn w:val="Normal"/>
    <w:next w:val="Normal"/>
    <w:uiPriority w:val="99"/>
    <w:rsid w:val="004335ED"/>
    <w:pPr>
      <w:ind w:left="400" w:hanging="400"/>
      <w:jc w:val="center"/>
    </w:pPr>
    <w:rPr>
      <w:rFonts w:eastAsia="MS Mincho"/>
      <w:b/>
    </w:rPr>
  </w:style>
  <w:style w:type="paragraph" w:customStyle="1" w:styleId="Verzeichnis91">
    <w:name w:val="Verzeichnis 91"/>
    <w:basedOn w:val="TOC8"/>
    <w:uiPriority w:val="99"/>
    <w:rsid w:val="004335ED"/>
    <w:pPr>
      <w:ind w:left="1418" w:hanging="1418"/>
      <w:textAlignment w:val="auto"/>
    </w:pPr>
    <w:rPr>
      <w:rFonts w:eastAsia="MS Mincho"/>
      <w:noProof/>
    </w:rPr>
  </w:style>
  <w:style w:type="paragraph" w:customStyle="1" w:styleId="Beschriftung1">
    <w:name w:val="Beschriftung1"/>
    <w:basedOn w:val="Normal"/>
    <w:next w:val="Normal"/>
    <w:uiPriority w:val="99"/>
    <w:rsid w:val="004335ED"/>
    <w:pPr>
      <w:spacing w:before="120" w:after="120"/>
    </w:pPr>
    <w:rPr>
      <w:rFonts w:eastAsia="MS Mincho"/>
      <w:b/>
    </w:rPr>
  </w:style>
  <w:style w:type="paragraph" w:customStyle="1" w:styleId="Abbildungsverzeichnis1">
    <w:name w:val="Abbildungsverzeichnis1"/>
    <w:basedOn w:val="Normal"/>
    <w:next w:val="Normal"/>
    <w:uiPriority w:val="99"/>
    <w:rsid w:val="004335ED"/>
    <w:pPr>
      <w:ind w:left="400" w:hanging="400"/>
      <w:jc w:val="center"/>
    </w:pPr>
    <w:rPr>
      <w:rFonts w:eastAsia="MS Mincho"/>
      <w:b/>
    </w:rPr>
  </w:style>
  <w:style w:type="paragraph" w:customStyle="1" w:styleId="55">
    <w:name w:val="无间隔5"/>
    <w:uiPriority w:val="99"/>
    <w:qFormat/>
    <w:rsid w:val="004335ED"/>
    <w:pPr>
      <w:autoSpaceDN w:val="0"/>
    </w:pPr>
    <w:rPr>
      <w:rFonts w:ascii="Times New Roman" w:eastAsia="SimSun" w:hAnsi="Times New Roman"/>
      <w:lang w:eastAsia="en-US"/>
    </w:rPr>
  </w:style>
  <w:style w:type="paragraph" w:customStyle="1" w:styleId="TB1">
    <w:name w:val="TB1"/>
    <w:basedOn w:val="Normal"/>
    <w:uiPriority w:val="99"/>
    <w:qFormat/>
    <w:rsid w:val="004335ED"/>
    <w:pPr>
      <w:keepNext/>
      <w:keepLines/>
      <w:tabs>
        <w:tab w:val="left" w:pos="720"/>
      </w:tabs>
      <w:spacing w:after="0"/>
      <w:ind w:left="737" w:hanging="380"/>
    </w:pPr>
    <w:rPr>
      <w:rFonts w:ascii="Arial" w:hAnsi="Arial"/>
      <w:sz w:val="18"/>
    </w:rPr>
  </w:style>
  <w:style w:type="paragraph" w:customStyle="1" w:styleId="TB2">
    <w:name w:val="TB2"/>
    <w:basedOn w:val="Normal"/>
    <w:uiPriority w:val="99"/>
    <w:qFormat/>
    <w:rsid w:val="004335ED"/>
    <w:pPr>
      <w:keepNext/>
      <w:keepLines/>
      <w:tabs>
        <w:tab w:val="left" w:pos="1109"/>
      </w:tabs>
      <w:spacing w:after="0"/>
      <w:ind w:left="1100" w:hanging="380"/>
    </w:pPr>
    <w:rPr>
      <w:rFonts w:ascii="Arial" w:hAnsi="Arial"/>
      <w:sz w:val="18"/>
    </w:rPr>
  </w:style>
  <w:style w:type="paragraph" w:customStyle="1" w:styleId="TAHCarNotBold">
    <w:name w:val="TAH Car + Not Bold"/>
    <w:basedOn w:val="Normal"/>
    <w:uiPriority w:val="99"/>
    <w:rsid w:val="004335ED"/>
    <w:pPr>
      <w:keepNext/>
      <w:keepLines/>
      <w:spacing w:after="0"/>
    </w:pPr>
    <w:rPr>
      <w:rFonts w:ascii="Arial" w:hAnsi="Arial"/>
      <w:sz w:val="18"/>
    </w:rPr>
  </w:style>
  <w:style w:type="character" w:customStyle="1" w:styleId="B8Char">
    <w:name w:val="B8 Char"/>
    <w:link w:val="B8"/>
    <w:locked/>
    <w:rsid w:val="004335ED"/>
    <w:rPr>
      <w:rFonts w:ascii="MS Mincho" w:eastAsia="MS Mincho" w:hAnsi="MS Mincho"/>
      <w:lang w:eastAsia="ja-JP"/>
    </w:rPr>
  </w:style>
  <w:style w:type="paragraph" w:customStyle="1" w:styleId="B8">
    <w:name w:val="B8"/>
    <w:basedOn w:val="B7"/>
    <w:link w:val="B8Char"/>
    <w:qFormat/>
    <w:rsid w:val="004335ED"/>
    <w:pPr>
      <w:ind w:left="2552"/>
    </w:pPr>
    <w:rPr>
      <w:rFonts w:ascii="MS Mincho" w:eastAsia="MS Mincho" w:hAnsi="MS Mincho"/>
      <w:lang w:eastAsia="ja-JP"/>
    </w:rPr>
  </w:style>
  <w:style w:type="paragraph" w:customStyle="1" w:styleId="BalloonText1">
    <w:name w:val="Balloon Text1"/>
    <w:basedOn w:val="Normal"/>
    <w:uiPriority w:val="99"/>
    <w:rsid w:val="004335ED"/>
    <w:rPr>
      <w:rFonts w:ascii="Tahoma" w:eastAsia="Calibri" w:hAnsi="Tahoma" w:cs="Tahoma"/>
      <w:sz w:val="16"/>
      <w:szCs w:val="16"/>
      <w:lang w:val="en-US" w:eastAsia="en-US"/>
    </w:rPr>
  </w:style>
  <w:style w:type="paragraph" w:customStyle="1" w:styleId="CommentSubject1">
    <w:name w:val="Comment Subject1"/>
    <w:basedOn w:val="Normal"/>
    <w:uiPriority w:val="99"/>
    <w:rsid w:val="004335ED"/>
    <w:rPr>
      <w:rFonts w:eastAsia="Calibri"/>
      <w:b/>
      <w:bCs/>
      <w:lang w:val="en-US" w:eastAsia="en-US"/>
    </w:rPr>
  </w:style>
  <w:style w:type="paragraph" w:customStyle="1" w:styleId="87">
    <w:name w:val="87"/>
    <w:basedOn w:val="Normal"/>
    <w:uiPriority w:val="99"/>
    <w:rsid w:val="004335ED"/>
    <w:pPr>
      <w:ind w:left="2269" w:hanging="284"/>
    </w:pPr>
  </w:style>
  <w:style w:type="paragraph" w:customStyle="1" w:styleId="TAHLeft">
    <w:name w:val="TAH + Left"/>
    <w:basedOn w:val="TAL"/>
    <w:uiPriority w:val="99"/>
    <w:rsid w:val="004335ED"/>
    <w:rPr>
      <w:rFonts w:eastAsia="Calibri" w:cs="Arial"/>
      <w:szCs w:val="22"/>
      <w:lang w:eastAsia="en-US"/>
    </w:rPr>
  </w:style>
  <w:style w:type="paragraph" w:customStyle="1" w:styleId="Caption2">
    <w:name w:val="Caption2"/>
    <w:basedOn w:val="Normal"/>
    <w:next w:val="Normal"/>
    <w:uiPriority w:val="99"/>
    <w:rsid w:val="004335ED"/>
    <w:pPr>
      <w:spacing w:before="120" w:after="120"/>
    </w:pPr>
    <w:rPr>
      <w:rFonts w:eastAsia="MS Mincho"/>
      <w:b/>
    </w:rPr>
  </w:style>
  <w:style w:type="paragraph" w:customStyle="1" w:styleId="TableofFigures2">
    <w:name w:val="Table of Figures2"/>
    <w:basedOn w:val="Normal"/>
    <w:next w:val="Normal"/>
    <w:uiPriority w:val="99"/>
    <w:rsid w:val="004335ED"/>
    <w:pPr>
      <w:ind w:left="400" w:hanging="400"/>
      <w:jc w:val="center"/>
    </w:pPr>
    <w:rPr>
      <w:rFonts w:eastAsia="MS Mincho"/>
      <w:b/>
    </w:rPr>
  </w:style>
  <w:style w:type="paragraph" w:customStyle="1" w:styleId="xl63">
    <w:name w:val="xl63"/>
    <w:basedOn w:val="Normal"/>
    <w:uiPriority w:val="99"/>
    <w:rsid w:val="004335E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rsid w:val="004335ED"/>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rsid w:val="004335ED"/>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uiPriority w:val="99"/>
    <w:rsid w:val="004335ED"/>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uiPriority w:val="99"/>
    <w:rsid w:val="004335ED"/>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6">
    <w:name w:val="修订6"/>
    <w:uiPriority w:val="99"/>
    <w:semiHidden/>
    <w:rsid w:val="004335ED"/>
    <w:pPr>
      <w:autoSpaceDN w:val="0"/>
    </w:pPr>
    <w:rPr>
      <w:rFonts w:ascii="Times New Roman" w:eastAsia="Batang" w:hAnsi="Times New Roman"/>
      <w:lang w:eastAsia="en-US"/>
    </w:rPr>
  </w:style>
  <w:style w:type="paragraph" w:customStyle="1" w:styleId="TDC91">
    <w:name w:val="TDC 91"/>
    <w:basedOn w:val="TOC8"/>
    <w:uiPriority w:val="99"/>
    <w:rsid w:val="004335ED"/>
    <w:pPr>
      <w:keepNext w:val="0"/>
      <w:ind w:left="1418" w:hanging="1418"/>
      <w:textAlignment w:val="auto"/>
    </w:pPr>
    <w:rPr>
      <w:rFonts w:eastAsia="MS Mincho"/>
      <w:noProof/>
    </w:rPr>
  </w:style>
  <w:style w:type="paragraph" w:customStyle="1" w:styleId="Epgrafe1">
    <w:name w:val="Epígrafe1"/>
    <w:basedOn w:val="Normal"/>
    <w:next w:val="Normal"/>
    <w:uiPriority w:val="99"/>
    <w:rsid w:val="004335ED"/>
    <w:pPr>
      <w:spacing w:before="120" w:after="120"/>
    </w:pPr>
    <w:rPr>
      <w:rFonts w:eastAsia="MS Mincho"/>
      <w:b/>
    </w:rPr>
  </w:style>
  <w:style w:type="paragraph" w:customStyle="1" w:styleId="Tabladeilustraciones1">
    <w:name w:val="Tabla de ilustraciones1"/>
    <w:basedOn w:val="Normal"/>
    <w:next w:val="Normal"/>
    <w:uiPriority w:val="99"/>
    <w:rsid w:val="004335ED"/>
    <w:pPr>
      <w:ind w:left="400" w:hanging="400"/>
      <w:jc w:val="center"/>
    </w:pPr>
    <w:rPr>
      <w:rFonts w:eastAsia="MS Mincho"/>
      <w:b/>
    </w:rPr>
  </w:style>
  <w:style w:type="paragraph" w:customStyle="1" w:styleId="3f0">
    <w:name w:val="列出段落3"/>
    <w:basedOn w:val="Normal"/>
    <w:uiPriority w:val="99"/>
    <w:qFormat/>
    <w:rsid w:val="004335ED"/>
    <w:pPr>
      <w:ind w:firstLineChars="200" w:firstLine="420"/>
    </w:pPr>
    <w:rPr>
      <w:rFonts w:eastAsia="SimSun"/>
    </w:rPr>
  </w:style>
  <w:style w:type="character" w:customStyle="1" w:styleId="B-BodyChar">
    <w:name w:val="B-Body Char"/>
    <w:link w:val="B-Body"/>
    <w:locked/>
    <w:rsid w:val="004335ED"/>
  </w:style>
  <w:style w:type="paragraph" w:customStyle="1" w:styleId="B-Body">
    <w:name w:val="B-Body"/>
    <w:link w:val="B-BodyChar"/>
    <w:qFormat/>
    <w:rsid w:val="004335ED"/>
    <w:pPr>
      <w:tabs>
        <w:tab w:val="left" w:pos="2160"/>
      </w:tabs>
      <w:autoSpaceDN w:val="0"/>
      <w:spacing w:before="120" w:after="40"/>
      <w:ind w:left="720"/>
    </w:pPr>
  </w:style>
  <w:style w:type="paragraph" w:customStyle="1" w:styleId="46">
    <w:name w:val="列出段落4"/>
    <w:basedOn w:val="Normal"/>
    <w:uiPriority w:val="99"/>
    <w:qFormat/>
    <w:rsid w:val="004335ED"/>
    <w:pPr>
      <w:ind w:firstLineChars="200" w:firstLine="420"/>
    </w:pPr>
    <w:rPr>
      <w:rFonts w:eastAsia="SimSun"/>
    </w:rPr>
  </w:style>
  <w:style w:type="character" w:customStyle="1" w:styleId="TFZchn">
    <w:name w:val="TF Zchn"/>
    <w:link w:val="TF1"/>
    <w:locked/>
    <w:rsid w:val="004335ED"/>
    <w:rPr>
      <w:rFonts w:ascii="Arial" w:eastAsia="MS Mincho" w:hAnsi="Arial" w:cs="Arial"/>
      <w:b/>
      <w:bCs/>
    </w:rPr>
  </w:style>
  <w:style w:type="paragraph" w:customStyle="1" w:styleId="TF1">
    <w:name w:val="TF1"/>
    <w:link w:val="TFZchn"/>
    <w:rsid w:val="004335ED"/>
    <w:pPr>
      <w:keepLines/>
      <w:autoSpaceDN w:val="0"/>
      <w:spacing w:after="240"/>
      <w:jc w:val="center"/>
    </w:pPr>
    <w:rPr>
      <w:rFonts w:ascii="Arial" w:eastAsia="MS Mincho" w:hAnsi="Arial" w:cs="Arial"/>
      <w:b/>
      <w:bCs/>
    </w:rPr>
  </w:style>
  <w:style w:type="paragraph" w:customStyle="1" w:styleId="Commentnokia0">
    <w:name w:val="Comment nokia"/>
    <w:basedOn w:val="Heading4"/>
    <w:uiPriority w:val="99"/>
    <w:rsid w:val="004335ED"/>
    <w:pPr>
      <w:textAlignment w:val="auto"/>
    </w:pPr>
    <w:rPr>
      <w:b/>
      <w:sz w:val="28"/>
      <w:lang w:eastAsia="x-none"/>
    </w:rPr>
  </w:style>
  <w:style w:type="paragraph" w:customStyle="1" w:styleId="56">
    <w:name w:val="列出段落5"/>
    <w:basedOn w:val="Normal"/>
    <w:uiPriority w:val="99"/>
    <w:qFormat/>
    <w:rsid w:val="004335ED"/>
    <w:pPr>
      <w:ind w:firstLineChars="200" w:firstLine="420"/>
    </w:pPr>
    <w:rPr>
      <w:rFonts w:eastAsia="SimSun"/>
    </w:rPr>
  </w:style>
  <w:style w:type="paragraph" w:customStyle="1" w:styleId="wxs">
    <w:name w:val="wxs_正文"/>
    <w:basedOn w:val="Normal"/>
    <w:uiPriority w:val="99"/>
    <w:qFormat/>
    <w:rsid w:val="004335ED"/>
    <w:pPr>
      <w:spacing w:beforeLines="50" w:afterLines="50" w:after="0"/>
      <w:ind w:firstLineChars="200" w:firstLine="200"/>
    </w:pPr>
    <w:rPr>
      <w:rFonts w:eastAsia="SimSun"/>
      <w:szCs w:val="21"/>
    </w:rPr>
  </w:style>
  <w:style w:type="paragraph" w:customStyle="1" w:styleId="wxs1">
    <w:name w:val="wxs_1级标题"/>
    <w:basedOn w:val="Heading1"/>
    <w:next w:val="wxs"/>
    <w:uiPriority w:val="99"/>
    <w:qFormat/>
    <w:rsid w:val="004335ED"/>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4335ED"/>
    <w:rPr>
      <w:rFonts w:ascii="SimSun" w:eastAsia="SimSun" w:hAnsi="SimSun"/>
      <w:b/>
      <w:bCs/>
      <w:kern w:val="44"/>
      <w:sz w:val="30"/>
      <w:szCs w:val="32"/>
    </w:rPr>
  </w:style>
  <w:style w:type="paragraph" w:customStyle="1" w:styleId="wxs2">
    <w:name w:val="wxs_2级标题"/>
    <w:basedOn w:val="Heading2"/>
    <w:next w:val="wxs"/>
    <w:link w:val="wxs2Char"/>
    <w:qFormat/>
    <w:rsid w:val="004335ED"/>
    <w:pPr>
      <w:keepNext w:val="0"/>
      <w:keepLines w:val="0"/>
      <w:spacing w:before="260" w:after="260" w:line="480" w:lineRule="auto"/>
      <w:ind w:left="0" w:firstLine="0"/>
      <w:textAlignment w:val="auto"/>
    </w:pPr>
    <w:rPr>
      <w:rFonts w:ascii="SimSun" w:eastAsia="SimSun" w:hAnsi="SimSun"/>
      <w:b/>
      <w:bCs/>
      <w:kern w:val="44"/>
      <w:sz w:val="30"/>
      <w:szCs w:val="32"/>
    </w:rPr>
  </w:style>
  <w:style w:type="paragraph" w:customStyle="1" w:styleId="NOTE0">
    <w:name w:val="NOTE"/>
    <w:basedOn w:val="B3"/>
    <w:uiPriority w:val="99"/>
    <w:qFormat/>
    <w:rsid w:val="004335ED"/>
    <w:rPr>
      <w:rFonts w:ascii="Calibri" w:eastAsia="SimSun" w:hAnsi="Calibri"/>
      <w:sz w:val="22"/>
      <w:szCs w:val="22"/>
      <w:lang w:eastAsia="en-US"/>
    </w:rPr>
  </w:style>
  <w:style w:type="paragraph" w:customStyle="1" w:styleId="Bullet2">
    <w:name w:val="Bullet2"/>
    <w:basedOn w:val="Normal"/>
    <w:uiPriority w:val="99"/>
    <w:rsid w:val="004335ED"/>
    <w:pPr>
      <w:ind w:left="720" w:hanging="360"/>
    </w:pPr>
    <w:rPr>
      <w:rFonts w:ascii="Arial" w:eastAsia="SimSun" w:hAnsi="Arial"/>
    </w:rPr>
  </w:style>
  <w:style w:type="paragraph" w:customStyle="1" w:styleId="text3bullet">
    <w:name w:val="text3 bullet"/>
    <w:basedOn w:val="Normal"/>
    <w:uiPriority w:val="99"/>
    <w:rsid w:val="004335ED"/>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4335ED"/>
    <w:pPr>
      <w:overflowPunct/>
      <w:autoSpaceDE/>
      <w:adjustRightInd/>
      <w:spacing w:after="120"/>
      <w:ind w:left="0" w:firstLine="0"/>
      <w:textAlignment w:val="auto"/>
    </w:pPr>
    <w:rPr>
      <w:rFonts w:eastAsia="SimSun" w:cs="Arial"/>
      <w:b/>
      <w:sz w:val="22"/>
      <w:szCs w:val="22"/>
      <w:lang w:eastAsia="en-US"/>
    </w:rPr>
  </w:style>
  <w:style w:type="paragraph" w:customStyle="1" w:styleId="ReferenceLine">
    <w:name w:val="Reference Line"/>
    <w:basedOn w:val="BodyText"/>
    <w:uiPriority w:val="99"/>
    <w:rsid w:val="004335ED"/>
    <w:pPr>
      <w:spacing w:after="180"/>
    </w:pPr>
    <w:rPr>
      <w:rFonts w:ascii="Calibri" w:eastAsia="Calibri" w:hAnsi="Calibri"/>
      <w:sz w:val="22"/>
      <w:szCs w:val="22"/>
      <w:lang w:eastAsia="en-US"/>
    </w:rPr>
  </w:style>
  <w:style w:type="paragraph" w:customStyle="1" w:styleId="L3">
    <w:name w:val="L3"/>
    <w:uiPriority w:val="99"/>
    <w:rsid w:val="004335ED"/>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uiPriority w:val="99"/>
    <w:rsid w:val="004335E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4335ED"/>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4335ED"/>
    <w:pPr>
      <w:snapToGrid w:val="0"/>
      <w:ind w:left="0" w:firstLine="0"/>
      <w:textAlignment w:val="auto"/>
    </w:pPr>
    <w:rPr>
      <w:rFonts w:eastAsia="SimSun" w:cs="Arial"/>
      <w:sz w:val="22"/>
      <w:szCs w:val="22"/>
      <w:lang w:eastAsia="en-US"/>
    </w:rPr>
  </w:style>
  <w:style w:type="paragraph" w:customStyle="1" w:styleId="00BodyText">
    <w:name w:val="00 BodyText"/>
    <w:basedOn w:val="Normal"/>
    <w:uiPriority w:val="99"/>
    <w:rsid w:val="004335ED"/>
    <w:pPr>
      <w:spacing w:after="220"/>
    </w:pPr>
    <w:rPr>
      <w:rFonts w:ascii="Arial" w:eastAsia="SimSun" w:hAnsi="Arial"/>
      <w:sz w:val="22"/>
      <w:lang w:val="en-US"/>
    </w:rPr>
  </w:style>
  <w:style w:type="paragraph" w:customStyle="1" w:styleId="ActionPoint">
    <w:name w:val="ActionPoint"/>
    <w:basedOn w:val="Normal"/>
    <w:uiPriority w:val="99"/>
    <w:rsid w:val="004335E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335ED"/>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335E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4335ED"/>
    <w:pPr>
      <w:spacing w:after="0"/>
    </w:pPr>
    <w:rPr>
      <w:rFonts w:ascii="Arial" w:eastAsia="SimSun" w:hAnsi="Arial"/>
    </w:rPr>
  </w:style>
  <w:style w:type="paragraph" w:customStyle="1" w:styleId="TdocList">
    <w:name w:val="Tdoc_List"/>
    <w:basedOn w:val="Normal"/>
    <w:uiPriority w:val="99"/>
    <w:rsid w:val="004335E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3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43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335ED"/>
    <w:pPr>
      <w:ind w:left="2836"/>
    </w:pPr>
    <w:rPr>
      <w:rFonts w:eastAsia="Times New Roman"/>
      <w:lang w:val="x-none"/>
    </w:rPr>
  </w:style>
  <w:style w:type="paragraph" w:customStyle="1" w:styleId="T">
    <w:name w:val="T"/>
    <w:basedOn w:val="TAC"/>
    <w:uiPriority w:val="99"/>
    <w:rsid w:val="004335ED"/>
    <w:rPr>
      <w:rFonts w:eastAsia="Calibri" w:cs="Arial"/>
      <w:szCs w:val="22"/>
      <w:lang w:eastAsia="x-none"/>
    </w:rPr>
  </w:style>
  <w:style w:type="paragraph" w:customStyle="1" w:styleId="8">
    <w:name w:val="修订8"/>
    <w:uiPriority w:val="99"/>
    <w:semiHidden/>
    <w:rsid w:val="004335ED"/>
    <w:pPr>
      <w:autoSpaceDN w:val="0"/>
    </w:pPr>
    <w:rPr>
      <w:rFonts w:ascii="Times New Roman" w:eastAsia="MS Mincho" w:hAnsi="Times New Roman"/>
      <w:lang w:eastAsia="en-US"/>
    </w:rPr>
  </w:style>
  <w:style w:type="paragraph" w:customStyle="1" w:styleId="Pl0">
    <w:name w:val="Pl"/>
    <w:basedOn w:val="Normal"/>
    <w:uiPriority w:val="99"/>
    <w:rsid w:val="00433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
    <w:name w:val="修订7"/>
    <w:uiPriority w:val="99"/>
    <w:semiHidden/>
    <w:rsid w:val="004335ED"/>
    <w:pPr>
      <w:autoSpaceDN w:val="0"/>
    </w:pPr>
    <w:rPr>
      <w:rFonts w:ascii="Times New Roman" w:eastAsia="MS Mincho" w:hAnsi="Times New Roman"/>
      <w:lang w:eastAsia="en-US"/>
    </w:rPr>
  </w:style>
  <w:style w:type="paragraph" w:customStyle="1" w:styleId="wordsection1">
    <w:name w:val="wordsection1"/>
    <w:basedOn w:val="Normal"/>
    <w:uiPriority w:val="99"/>
    <w:rsid w:val="004335ED"/>
    <w:pPr>
      <w:spacing w:after="0"/>
    </w:pPr>
    <w:rPr>
      <w:rFonts w:ascii="Calibri" w:eastAsia="Calibri" w:hAnsi="Calibri" w:cs="Calibri"/>
      <w:lang w:val="en-US"/>
    </w:rPr>
  </w:style>
  <w:style w:type="paragraph" w:customStyle="1" w:styleId="TOC92">
    <w:name w:val="TOC 92"/>
    <w:basedOn w:val="TOC8"/>
    <w:uiPriority w:val="99"/>
    <w:rsid w:val="004335ED"/>
    <w:pPr>
      <w:ind w:left="1418" w:hanging="1418"/>
      <w:textAlignment w:val="auto"/>
    </w:pPr>
    <w:rPr>
      <w:rFonts w:eastAsia="MS Mincho"/>
      <w:noProof/>
    </w:rPr>
  </w:style>
  <w:style w:type="paragraph" w:customStyle="1" w:styleId="Caption3">
    <w:name w:val="Caption3"/>
    <w:basedOn w:val="Normal"/>
    <w:next w:val="Normal"/>
    <w:uiPriority w:val="99"/>
    <w:rsid w:val="004335ED"/>
    <w:pPr>
      <w:spacing w:before="120" w:after="120"/>
    </w:pPr>
    <w:rPr>
      <w:rFonts w:eastAsia="MS Mincho"/>
      <w:b/>
    </w:rPr>
  </w:style>
  <w:style w:type="paragraph" w:customStyle="1" w:styleId="100">
    <w:name w:val="修订10"/>
    <w:uiPriority w:val="99"/>
    <w:semiHidden/>
    <w:rsid w:val="004335ED"/>
    <w:pPr>
      <w:autoSpaceDN w:val="0"/>
    </w:pPr>
    <w:rPr>
      <w:rFonts w:ascii="Times New Roman" w:eastAsia="MS Mincho" w:hAnsi="Times New Roman"/>
      <w:lang w:eastAsia="en-US"/>
    </w:rPr>
  </w:style>
  <w:style w:type="paragraph" w:customStyle="1" w:styleId="60">
    <w:name w:val="无间隔6"/>
    <w:uiPriority w:val="99"/>
    <w:qFormat/>
    <w:rsid w:val="004335ED"/>
    <w:pPr>
      <w:autoSpaceDN w:val="0"/>
    </w:pPr>
    <w:rPr>
      <w:rFonts w:ascii="Times New Roman" w:eastAsia="SimSun" w:hAnsi="Times New Roman"/>
      <w:lang w:eastAsia="en-US"/>
    </w:rPr>
  </w:style>
  <w:style w:type="paragraph" w:customStyle="1" w:styleId="9">
    <w:name w:val="修订9"/>
    <w:uiPriority w:val="99"/>
    <w:semiHidden/>
    <w:rsid w:val="004335ED"/>
    <w:pPr>
      <w:autoSpaceDN w:val="0"/>
    </w:pPr>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uiPriority w:val="99"/>
    <w:rsid w:val="004335ED"/>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4335ED"/>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1">
    <w:name w:val="Char Char Char Char Char Char1"/>
    <w:uiPriority w:val="99"/>
    <w:semiHidden/>
    <w:rsid w:val="0043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4335E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43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4335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4335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4335E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4335E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7">
    <w:name w:val="変更箇所4"/>
    <w:uiPriority w:val="99"/>
    <w:semiHidden/>
    <w:rsid w:val="004335ED"/>
    <w:pPr>
      <w:autoSpaceDN w:val="0"/>
    </w:pPr>
    <w:rPr>
      <w:rFonts w:ascii="Times New Roman" w:eastAsia="MS Mincho" w:hAnsi="Times New Roman"/>
      <w:lang w:eastAsia="en-US"/>
    </w:rPr>
  </w:style>
  <w:style w:type="paragraph" w:customStyle="1" w:styleId="61">
    <w:name w:val="吹き出し6"/>
    <w:basedOn w:val="Normal"/>
    <w:uiPriority w:val="99"/>
    <w:rsid w:val="004335ED"/>
    <w:rPr>
      <w:rFonts w:ascii="Tahoma" w:eastAsia="MS Mincho" w:hAnsi="Tahoma" w:cs="Tahoma"/>
      <w:sz w:val="16"/>
      <w:szCs w:val="16"/>
      <w:lang w:eastAsia="en-US"/>
    </w:rPr>
  </w:style>
  <w:style w:type="paragraph" w:customStyle="1" w:styleId="48">
    <w:name w:val="図表番号4"/>
    <w:basedOn w:val="Normal"/>
    <w:uiPriority w:val="99"/>
    <w:rsid w:val="004335ED"/>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rsid w:val="004335ED"/>
    <w:pPr>
      <w:tabs>
        <w:tab w:val="num" w:pos="644"/>
      </w:tabs>
      <w:suppressAutoHyphens/>
      <w:ind w:left="644" w:hanging="360"/>
    </w:pPr>
    <w:rPr>
      <w:rFonts w:ascii="Calibri" w:eastAsia="MS Mincho" w:hAnsi="Calibri" w:cs="CG Times (WN)"/>
      <w:sz w:val="22"/>
      <w:szCs w:val="22"/>
      <w:lang w:eastAsia="ar-SA"/>
    </w:rPr>
  </w:style>
  <w:style w:type="paragraph" w:customStyle="1" w:styleId="240">
    <w:name w:val="段落番号 24"/>
    <w:basedOn w:val="49"/>
    <w:uiPriority w:val="99"/>
    <w:rsid w:val="004335ED"/>
    <w:pPr>
      <w:ind w:left="851" w:hanging="284"/>
    </w:pPr>
  </w:style>
  <w:style w:type="paragraph" w:customStyle="1" w:styleId="4a">
    <w:name w:val="箇条書き4"/>
    <w:basedOn w:val="List"/>
    <w:uiPriority w:val="99"/>
    <w:rsid w:val="004335ED"/>
    <w:pPr>
      <w:tabs>
        <w:tab w:val="num" w:pos="644"/>
      </w:tabs>
      <w:suppressAutoHyphens/>
      <w:ind w:left="644" w:hanging="360"/>
    </w:pPr>
    <w:rPr>
      <w:rFonts w:ascii="Calibri" w:eastAsia="MS Mincho" w:hAnsi="Calibri" w:cs="CG Times (WN)"/>
      <w:sz w:val="22"/>
      <w:szCs w:val="22"/>
      <w:lang w:eastAsia="ar-SA"/>
    </w:rPr>
  </w:style>
  <w:style w:type="paragraph" w:customStyle="1" w:styleId="241">
    <w:name w:val="箇条書き 24"/>
    <w:basedOn w:val="4a"/>
    <w:uiPriority w:val="99"/>
    <w:rsid w:val="004335ED"/>
    <w:pPr>
      <w:tabs>
        <w:tab w:val="clear" w:pos="644"/>
        <w:tab w:val="num" w:pos="1494"/>
      </w:tabs>
      <w:ind w:left="851" w:hanging="284"/>
    </w:pPr>
  </w:style>
  <w:style w:type="paragraph" w:customStyle="1" w:styleId="340">
    <w:name w:val="箇条書き 34"/>
    <w:basedOn w:val="241"/>
    <w:uiPriority w:val="99"/>
    <w:rsid w:val="004335ED"/>
    <w:pPr>
      <w:ind w:left="1135"/>
    </w:pPr>
  </w:style>
  <w:style w:type="paragraph" w:customStyle="1" w:styleId="242">
    <w:name w:val="一覧 24"/>
    <w:basedOn w:val="List"/>
    <w:uiPriority w:val="99"/>
    <w:rsid w:val="004335ED"/>
    <w:pPr>
      <w:suppressAutoHyphens/>
      <w:ind w:left="851"/>
    </w:pPr>
    <w:rPr>
      <w:rFonts w:ascii="Calibri" w:eastAsia="MS Mincho" w:hAnsi="Calibri" w:cs="CG Times (WN)"/>
      <w:sz w:val="22"/>
      <w:szCs w:val="22"/>
      <w:lang w:eastAsia="ar-SA"/>
    </w:rPr>
  </w:style>
  <w:style w:type="paragraph" w:customStyle="1" w:styleId="341">
    <w:name w:val="一覧 34"/>
    <w:basedOn w:val="242"/>
    <w:uiPriority w:val="99"/>
    <w:rsid w:val="004335ED"/>
    <w:pPr>
      <w:ind w:left="1135"/>
    </w:pPr>
  </w:style>
  <w:style w:type="paragraph" w:customStyle="1" w:styleId="440">
    <w:name w:val="一覧 44"/>
    <w:basedOn w:val="341"/>
    <w:uiPriority w:val="99"/>
    <w:rsid w:val="004335ED"/>
    <w:pPr>
      <w:ind w:left="1418"/>
    </w:pPr>
  </w:style>
  <w:style w:type="paragraph" w:customStyle="1" w:styleId="540">
    <w:name w:val="一覧 54"/>
    <w:basedOn w:val="440"/>
    <w:uiPriority w:val="99"/>
    <w:rsid w:val="004335ED"/>
    <w:pPr>
      <w:ind w:left="1702"/>
    </w:pPr>
  </w:style>
  <w:style w:type="paragraph" w:customStyle="1" w:styleId="441">
    <w:name w:val="箇条書き 44"/>
    <w:basedOn w:val="340"/>
    <w:uiPriority w:val="99"/>
    <w:rsid w:val="004335ED"/>
    <w:pPr>
      <w:ind w:left="1418"/>
    </w:pPr>
  </w:style>
  <w:style w:type="paragraph" w:customStyle="1" w:styleId="541">
    <w:name w:val="箇条書き 54"/>
    <w:basedOn w:val="441"/>
    <w:uiPriority w:val="99"/>
    <w:rsid w:val="004335ED"/>
    <w:pPr>
      <w:ind w:left="1702"/>
    </w:pPr>
  </w:style>
  <w:style w:type="paragraph" w:customStyle="1" w:styleId="4b">
    <w:name w:val="コメント文字列4"/>
    <w:basedOn w:val="Normal"/>
    <w:uiPriority w:val="99"/>
    <w:rsid w:val="004335ED"/>
    <w:pPr>
      <w:suppressAutoHyphens/>
    </w:pPr>
    <w:rPr>
      <w:rFonts w:eastAsia="MS Mincho" w:cs="CG Times (WN)"/>
      <w:lang w:eastAsia="ar-SA"/>
    </w:rPr>
  </w:style>
  <w:style w:type="paragraph" w:customStyle="1" w:styleId="4c">
    <w:name w:val="コメント内容4"/>
    <w:basedOn w:val="4b"/>
    <w:next w:val="4b"/>
    <w:uiPriority w:val="99"/>
    <w:rsid w:val="004335ED"/>
    <w:rPr>
      <w:b/>
      <w:bCs/>
    </w:rPr>
  </w:style>
  <w:style w:type="paragraph" w:customStyle="1" w:styleId="4d">
    <w:name w:val="見出しマップ4"/>
    <w:basedOn w:val="Normal"/>
    <w:uiPriority w:val="99"/>
    <w:rsid w:val="004335ED"/>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rsid w:val="004335ED"/>
    <w:pPr>
      <w:suppressAutoHyphens/>
    </w:pPr>
    <w:rPr>
      <w:rFonts w:ascii="Courier New" w:eastAsia="MS Mincho" w:hAnsi="Courier New" w:cs="CG Times (WN)"/>
      <w:lang w:val="nb-NO" w:eastAsia="ar-SA"/>
    </w:rPr>
  </w:style>
  <w:style w:type="paragraph" w:customStyle="1" w:styleId="Web4">
    <w:name w:val="標準 (Web)4"/>
    <w:basedOn w:val="Normal"/>
    <w:uiPriority w:val="99"/>
    <w:rsid w:val="004335ED"/>
    <w:pPr>
      <w:suppressAutoHyphens/>
      <w:spacing w:before="100" w:after="100"/>
    </w:pPr>
    <w:rPr>
      <w:rFonts w:eastAsia="Arial Unicode MS" w:cs="CG Times (WN)"/>
      <w:sz w:val="24"/>
      <w:szCs w:val="24"/>
      <w:lang w:eastAsia="en-US"/>
    </w:rPr>
  </w:style>
  <w:style w:type="paragraph" w:customStyle="1" w:styleId="243">
    <w:name w:val="本文インデント 24"/>
    <w:basedOn w:val="Normal"/>
    <w:uiPriority w:val="99"/>
    <w:rsid w:val="004335ED"/>
    <w:pPr>
      <w:suppressAutoHyphens/>
      <w:ind w:left="567"/>
    </w:pPr>
    <w:rPr>
      <w:rFonts w:ascii="Arial" w:eastAsia="MS Mincho" w:hAnsi="Arial" w:cs="Arial"/>
      <w:lang w:eastAsia="ar-SA"/>
    </w:rPr>
  </w:style>
  <w:style w:type="paragraph" w:customStyle="1" w:styleId="4f">
    <w:name w:val="標準インデント4"/>
    <w:basedOn w:val="Normal"/>
    <w:uiPriority w:val="99"/>
    <w:rsid w:val="004335ED"/>
    <w:pPr>
      <w:suppressAutoHyphens/>
      <w:ind w:left="708"/>
    </w:pPr>
    <w:rPr>
      <w:rFonts w:eastAsia="MS Mincho" w:cs="CG Times (WN)"/>
      <w:lang w:eastAsia="ar-SA"/>
    </w:rPr>
  </w:style>
  <w:style w:type="paragraph" w:customStyle="1" w:styleId="4f0">
    <w:name w:val="記4"/>
    <w:basedOn w:val="Normal"/>
    <w:next w:val="Normal"/>
    <w:uiPriority w:val="99"/>
    <w:rsid w:val="004335ED"/>
    <w:pPr>
      <w:suppressAutoHyphens/>
    </w:pPr>
    <w:rPr>
      <w:rFonts w:eastAsia="MS Mincho" w:cs="CG Times (WN)"/>
      <w:lang w:eastAsia="ar-SA"/>
    </w:rPr>
  </w:style>
  <w:style w:type="paragraph" w:customStyle="1" w:styleId="HTML4">
    <w:name w:val="HTML 書式付き4"/>
    <w:basedOn w:val="Normal"/>
    <w:uiPriority w:val="99"/>
    <w:rsid w:val="004335ED"/>
    <w:pPr>
      <w:suppressAutoHyphens/>
    </w:pPr>
    <w:rPr>
      <w:rFonts w:ascii="Courier New" w:eastAsia="MS Mincho" w:hAnsi="Courier New" w:cs="Courier New"/>
      <w:lang w:eastAsia="ar-SA"/>
    </w:rPr>
  </w:style>
  <w:style w:type="paragraph" w:customStyle="1" w:styleId="234">
    <w:name w:val="本文 23"/>
    <w:basedOn w:val="Normal"/>
    <w:uiPriority w:val="99"/>
    <w:rsid w:val="004335ED"/>
    <w:pPr>
      <w:suppressAutoHyphens/>
      <w:spacing w:after="120"/>
    </w:pPr>
    <w:rPr>
      <w:rFonts w:eastAsia="MS Mincho" w:cs="CG Times (WN)"/>
      <w:lang w:eastAsia="ar-SA"/>
    </w:rPr>
  </w:style>
  <w:style w:type="paragraph" w:customStyle="1" w:styleId="332">
    <w:name w:val="本文 33"/>
    <w:basedOn w:val="Normal"/>
    <w:uiPriority w:val="99"/>
    <w:rsid w:val="004335ED"/>
    <w:pPr>
      <w:suppressAutoHyphens/>
      <w:spacing w:after="120"/>
    </w:pPr>
    <w:rPr>
      <w:rFonts w:eastAsia="MS Mincho" w:cs="CG Times (WN)"/>
      <w:lang w:eastAsia="ar-SA"/>
    </w:rPr>
  </w:style>
  <w:style w:type="paragraph" w:customStyle="1" w:styleId="-31">
    <w:name w:val="深色列表 - 着色 31"/>
    <w:uiPriority w:val="99"/>
    <w:semiHidden/>
    <w:rsid w:val="004335ED"/>
    <w:pPr>
      <w:autoSpaceDN w:val="0"/>
    </w:pPr>
    <w:rPr>
      <w:rFonts w:ascii="Times New Roman" w:eastAsia="MS Mincho" w:hAnsi="Times New Roman"/>
      <w:lang w:eastAsia="en-US"/>
    </w:rPr>
  </w:style>
  <w:style w:type="character" w:customStyle="1" w:styleId="Char">
    <w:name w:val="样式 页眉 Char"/>
    <w:link w:val="af4"/>
    <w:locked/>
    <w:rsid w:val="004335ED"/>
    <w:rPr>
      <w:rFonts w:ascii="Arial" w:eastAsia="Arial" w:hAnsi="Arial" w:cs="Arial"/>
      <w:b/>
      <w:bCs/>
      <w:noProof/>
    </w:rPr>
  </w:style>
  <w:style w:type="paragraph" w:customStyle="1" w:styleId="af4">
    <w:name w:val="样式 页眉"/>
    <w:basedOn w:val="Header"/>
    <w:link w:val="Char"/>
    <w:rsid w:val="004335ED"/>
    <w:pPr>
      <w:textAlignment w:val="auto"/>
    </w:pPr>
    <w:rPr>
      <w:rFonts w:eastAsia="Arial" w:cs="Arial"/>
      <w:bCs/>
      <w:noProof/>
      <w:sz w:val="20"/>
    </w:rPr>
  </w:style>
  <w:style w:type="paragraph" w:customStyle="1" w:styleId="-310">
    <w:name w:val="彩色底纹 - 着色 31"/>
    <w:basedOn w:val="Normal"/>
    <w:uiPriority w:val="34"/>
    <w:qFormat/>
    <w:rsid w:val="004335ED"/>
    <w:pPr>
      <w:ind w:left="720"/>
      <w:contextualSpacing/>
    </w:pPr>
    <w:rPr>
      <w:rFonts w:eastAsia="SimSun"/>
    </w:rPr>
  </w:style>
  <w:style w:type="paragraph" w:customStyle="1" w:styleId="80">
    <w:name w:val="吹き出し8"/>
    <w:basedOn w:val="Normal"/>
    <w:uiPriority w:val="99"/>
    <w:rsid w:val="004335ED"/>
    <w:rPr>
      <w:rFonts w:ascii="Tahoma" w:eastAsia="MS Mincho" w:hAnsi="Tahoma" w:cs="Tahoma"/>
      <w:sz w:val="16"/>
      <w:szCs w:val="16"/>
    </w:rPr>
  </w:style>
  <w:style w:type="paragraph" w:customStyle="1" w:styleId="contribution">
    <w:name w:val="contribution"/>
    <w:basedOn w:val="Heading1"/>
    <w:uiPriority w:val="99"/>
    <w:semiHidden/>
    <w:rsid w:val="004335ED"/>
    <w:pPr>
      <w:tabs>
        <w:tab w:val="num" w:pos="45"/>
      </w:tabs>
      <w:ind w:left="405" w:hanging="405"/>
      <w:textAlignment w:val="auto"/>
    </w:pPr>
    <w:rPr>
      <w:rFonts w:eastAsia="Arial"/>
    </w:rPr>
  </w:style>
  <w:style w:type="paragraph" w:customStyle="1" w:styleId="MotorolaResponse1">
    <w:name w:val="Motorola Response1"/>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335ED"/>
    <w:rPr>
      <w:rFonts w:ascii="Batang" w:eastAsia="Batang" w:hAnsi="Batang"/>
      <w:sz w:val="24"/>
      <w:lang w:val="fr-FR"/>
    </w:rPr>
  </w:style>
  <w:style w:type="paragraph" w:customStyle="1" w:styleId="enumlev1">
    <w:name w:val="enumlev1"/>
    <w:basedOn w:val="Normal"/>
    <w:link w:val="enumlev1Char"/>
    <w:semiHidden/>
    <w:rsid w:val="004335ED"/>
    <w:pPr>
      <w:tabs>
        <w:tab w:val="left" w:pos="794"/>
        <w:tab w:val="left" w:pos="1191"/>
        <w:tab w:val="left" w:pos="1588"/>
        <w:tab w:val="left" w:pos="1985"/>
      </w:tabs>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4335E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335E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335ED"/>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character" w:customStyle="1" w:styleId="Heading4Char0">
    <w:name w:val="Heading4 Char"/>
    <w:link w:val="Heading40"/>
    <w:semiHidden/>
    <w:locked/>
    <w:rsid w:val="004335ED"/>
    <w:rPr>
      <w:rFonts w:ascii="Arial" w:eastAsia="Arial" w:hAnsi="Arial" w:cs="Arial"/>
      <w:sz w:val="28"/>
    </w:rPr>
  </w:style>
  <w:style w:type="paragraph" w:customStyle="1" w:styleId="Heading40">
    <w:name w:val="Heading4"/>
    <w:basedOn w:val="Heading3"/>
    <w:link w:val="Heading4Char0"/>
    <w:semiHidden/>
    <w:rsid w:val="004335ED"/>
    <w:pPr>
      <w:keepNext w:val="0"/>
      <w:keepLines w:val="0"/>
      <w:tabs>
        <w:tab w:val="num" w:pos="1100"/>
      </w:tabs>
      <w:spacing w:before="100" w:beforeAutospacing="1" w:afterLines="100" w:after="0"/>
      <w:ind w:left="930" w:hanging="510"/>
      <w:textAlignment w:val="auto"/>
    </w:pPr>
    <w:rPr>
      <w:rFonts w:eastAsia="Arial" w:cs="Arial"/>
    </w:rPr>
  </w:style>
  <w:style w:type="paragraph" w:customStyle="1" w:styleId="af5">
    <w:name w:val="表格题注"/>
    <w:next w:val="Normal"/>
    <w:uiPriority w:val="99"/>
    <w:rsid w:val="004335ED"/>
    <w:pPr>
      <w:tabs>
        <w:tab w:val="num" w:pos="397"/>
      </w:tabs>
      <w:autoSpaceDN w:val="0"/>
      <w:spacing w:beforeLines="50" w:afterLines="50"/>
      <w:ind w:left="1248" w:hanging="624"/>
      <w:jc w:val="center"/>
    </w:pPr>
    <w:rPr>
      <w:rFonts w:ascii="Times New Roman" w:eastAsia="Times New Roman" w:hAnsi="Times New Roman"/>
      <w:b/>
      <w:lang w:eastAsia="zh-CN"/>
    </w:rPr>
  </w:style>
  <w:style w:type="paragraph" w:customStyle="1" w:styleId="af6">
    <w:name w:val="插图题注"/>
    <w:next w:val="Normal"/>
    <w:uiPriority w:val="99"/>
    <w:rsid w:val="004335ED"/>
    <w:pPr>
      <w:tabs>
        <w:tab w:val="num" w:pos="397"/>
      </w:tabs>
      <w:autoSpaceDN w:val="0"/>
      <w:ind w:left="624" w:hanging="624"/>
      <w:jc w:val="center"/>
    </w:pPr>
    <w:rPr>
      <w:rFonts w:ascii="Times New Roman" w:eastAsia="Times New Roman" w:hAnsi="Times New Roman"/>
      <w:b/>
      <w:lang w:eastAsia="zh-CN"/>
    </w:rPr>
  </w:style>
  <w:style w:type="paragraph" w:customStyle="1" w:styleId="List10">
    <w:name w:val="List1"/>
    <w:basedOn w:val="Normal"/>
    <w:uiPriority w:val="99"/>
    <w:rsid w:val="004335ED"/>
    <w:pPr>
      <w:spacing w:before="120" w:after="0" w:line="280" w:lineRule="atLeast"/>
      <w:ind w:left="360" w:hanging="360"/>
      <w:jc w:val="both"/>
    </w:pPr>
    <w:rPr>
      <w:rFonts w:ascii="Bookman" w:eastAsia="SimSun" w:hAnsi="Bookman"/>
      <w:lang w:val="en-US"/>
    </w:rPr>
  </w:style>
  <w:style w:type="character" w:customStyle="1" w:styleId="1Char0">
    <w:name w:val="样式1 Char"/>
    <w:link w:val="1f3"/>
    <w:uiPriority w:val="99"/>
    <w:locked/>
    <w:rsid w:val="004335ED"/>
    <w:rPr>
      <w:rFonts w:ascii="Arial" w:hAnsi="Arial"/>
      <w:sz w:val="18"/>
      <w:lang w:val="x-none"/>
    </w:rPr>
  </w:style>
  <w:style w:type="paragraph" w:customStyle="1" w:styleId="1f3">
    <w:name w:val="样式1"/>
    <w:basedOn w:val="TAN"/>
    <w:link w:val="1Char0"/>
    <w:uiPriority w:val="99"/>
    <w:qFormat/>
    <w:rsid w:val="004335ED"/>
    <w:pPr>
      <w:ind w:left="360" w:hanging="360"/>
    </w:pPr>
    <w:rPr>
      <w:rFonts w:eastAsia="Calibri"/>
      <w:lang w:val="x-none"/>
    </w:rPr>
  </w:style>
  <w:style w:type="paragraph" w:customStyle="1" w:styleId="TdocText">
    <w:name w:val="Tdoc_Text"/>
    <w:basedOn w:val="Normal"/>
    <w:uiPriority w:val="99"/>
    <w:rsid w:val="004335ED"/>
    <w:pPr>
      <w:spacing w:before="120" w:after="0"/>
      <w:jc w:val="both"/>
    </w:pPr>
    <w:rPr>
      <w:rFonts w:eastAsia="SimSun"/>
      <w:lang w:val="en-US"/>
    </w:rPr>
  </w:style>
  <w:style w:type="paragraph" w:customStyle="1" w:styleId="centered">
    <w:name w:val="centered"/>
    <w:basedOn w:val="Normal"/>
    <w:uiPriority w:val="99"/>
    <w:rsid w:val="004335E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4335ED"/>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335ED"/>
    <w:pPr>
      <w:ind w:left="720"/>
      <w:contextualSpacing/>
    </w:pPr>
    <w:rPr>
      <w:rFonts w:eastAsia="SimSun"/>
    </w:rPr>
  </w:style>
  <w:style w:type="paragraph" w:customStyle="1" w:styleId="LightList-Accent31">
    <w:name w:val="Light List - Accent 31"/>
    <w:uiPriority w:val="99"/>
    <w:semiHidden/>
    <w:rsid w:val="004335ED"/>
    <w:pPr>
      <w:autoSpaceDN w:val="0"/>
    </w:pPr>
    <w:rPr>
      <w:rFonts w:ascii="Times New Roman" w:eastAsia="Batang" w:hAnsi="Times New Roman"/>
      <w:lang w:eastAsia="en-US"/>
    </w:rPr>
  </w:style>
  <w:style w:type="paragraph" w:customStyle="1" w:styleId="81">
    <w:name w:val="表 (赤)  81"/>
    <w:basedOn w:val="Normal"/>
    <w:uiPriority w:val="34"/>
    <w:qFormat/>
    <w:rsid w:val="004335ED"/>
    <w:pPr>
      <w:ind w:left="720"/>
      <w:contextualSpacing/>
    </w:pPr>
    <w:rPr>
      <w:rFonts w:eastAsia="SimSun"/>
    </w:rPr>
  </w:style>
  <w:style w:type="paragraph" w:customStyle="1" w:styleId="note1">
    <w:name w:val="note"/>
    <w:basedOn w:val="Normal"/>
    <w:uiPriority w:val="99"/>
    <w:rsid w:val="004335ED"/>
    <w:pPr>
      <w:spacing w:before="100" w:beforeAutospacing="1" w:after="100" w:afterAutospacing="1"/>
    </w:pPr>
    <w:rPr>
      <w:rFonts w:eastAsia="SimSun"/>
      <w:sz w:val="24"/>
      <w:szCs w:val="24"/>
      <w:lang w:val="en-US" w:eastAsia="zh-CN"/>
    </w:rPr>
  </w:style>
  <w:style w:type="paragraph" w:customStyle="1" w:styleId="121">
    <w:name w:val="表 (青) 121"/>
    <w:uiPriority w:val="71"/>
    <w:rsid w:val="004335ED"/>
    <w:pPr>
      <w:autoSpaceDN w:val="0"/>
    </w:pPr>
    <w:rPr>
      <w:rFonts w:ascii="Times New Roman" w:eastAsia="SimSun" w:hAnsi="Times New Roman"/>
      <w:lang w:eastAsia="en-US"/>
    </w:rPr>
  </w:style>
  <w:style w:type="paragraph" w:customStyle="1" w:styleId="LGTdoc">
    <w:name w:val="LGTdoc_본문"/>
    <w:basedOn w:val="Normal"/>
    <w:uiPriority w:val="99"/>
    <w:rsid w:val="004335ED"/>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335ED"/>
    <w:rPr>
      <w:rFonts w:ascii="Arial" w:hAnsi="Arial" w:cs="Arial"/>
      <w:szCs w:val="24"/>
    </w:rPr>
  </w:style>
  <w:style w:type="paragraph" w:customStyle="1" w:styleId="ECCParagraph">
    <w:name w:val="ECC Paragraph"/>
    <w:basedOn w:val="Normal"/>
    <w:link w:val="ECCParagraphZchn"/>
    <w:qFormat/>
    <w:rsid w:val="004335ED"/>
    <w:pPr>
      <w:spacing w:after="240"/>
      <w:jc w:val="both"/>
    </w:pPr>
    <w:rPr>
      <w:rFonts w:ascii="Arial" w:eastAsia="Calibri" w:hAnsi="Arial" w:cs="Arial"/>
      <w:szCs w:val="24"/>
    </w:rPr>
  </w:style>
  <w:style w:type="paragraph" w:customStyle="1" w:styleId="ECCFootnote">
    <w:name w:val="ECC Footnote"/>
    <w:basedOn w:val="Normal"/>
    <w:autoRedefine/>
    <w:uiPriority w:val="99"/>
    <w:rsid w:val="004335ED"/>
    <w:pPr>
      <w:spacing w:after="0"/>
      <w:ind w:left="454" w:hanging="454"/>
    </w:pPr>
    <w:rPr>
      <w:rFonts w:ascii="Arial" w:eastAsia="SimSun" w:hAnsi="Arial"/>
      <w:sz w:val="16"/>
      <w:szCs w:val="24"/>
      <w:lang w:val="en-US"/>
    </w:rPr>
  </w:style>
  <w:style w:type="paragraph" w:customStyle="1" w:styleId="Text1">
    <w:name w:val="Text 1"/>
    <w:basedOn w:val="Normal"/>
    <w:uiPriority w:val="99"/>
    <w:rsid w:val="004335ED"/>
    <w:pPr>
      <w:spacing w:after="240"/>
      <w:ind w:left="482"/>
      <w:jc w:val="both"/>
    </w:pPr>
    <w:rPr>
      <w:rFonts w:eastAsia="SimSun"/>
      <w:sz w:val="24"/>
      <w:lang w:eastAsia="fr-BE"/>
    </w:rPr>
  </w:style>
  <w:style w:type="paragraph" w:customStyle="1" w:styleId="NumPar4">
    <w:name w:val="NumPar 4"/>
    <w:basedOn w:val="Heading4"/>
    <w:next w:val="Normal"/>
    <w:uiPriority w:val="99"/>
    <w:rsid w:val="004335ED"/>
    <w:pPr>
      <w:keepNext w:val="0"/>
      <w:keepLines w:val="0"/>
      <w:tabs>
        <w:tab w:val="num" w:pos="2880"/>
      </w:tabs>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rsid w:val="004335E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4335E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4335ED"/>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4335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4335ED"/>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335ED"/>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locked/>
    <w:rsid w:val="004335ED"/>
    <w:rPr>
      <w:lang w:val="x-none" w:eastAsia="x-none"/>
    </w:rPr>
  </w:style>
  <w:style w:type="paragraph" w:customStyle="1" w:styleId="Equation">
    <w:name w:val="Equation"/>
    <w:basedOn w:val="Normal"/>
    <w:next w:val="Normal"/>
    <w:link w:val="EquationChar"/>
    <w:qFormat/>
    <w:rsid w:val="004335ED"/>
    <w:pPr>
      <w:tabs>
        <w:tab w:val="center" w:pos="4620"/>
        <w:tab w:val="right" w:pos="9240"/>
      </w:tabs>
      <w:snapToGrid w:val="0"/>
      <w:spacing w:after="120"/>
      <w:jc w:val="both"/>
    </w:pPr>
    <w:rPr>
      <w:rFonts w:ascii="Calibri" w:eastAsia="Calibri" w:hAnsi="Calibri"/>
      <w:lang w:val="x-none" w:eastAsia="x-none"/>
    </w:rPr>
  </w:style>
  <w:style w:type="paragraph" w:customStyle="1" w:styleId="2-21">
    <w:name w:val="中等深浅列表 2 - 着色 21"/>
    <w:uiPriority w:val="99"/>
    <w:semiHidden/>
    <w:rsid w:val="004335ED"/>
    <w:pPr>
      <w:autoSpaceDN w:val="0"/>
    </w:pPr>
    <w:rPr>
      <w:rFonts w:ascii="Times New Roman" w:eastAsia="SimSun" w:hAnsi="Times New Roman"/>
      <w:lang w:eastAsia="en-US"/>
    </w:rPr>
  </w:style>
  <w:style w:type="paragraph" w:customStyle="1" w:styleId="1-21">
    <w:name w:val="中等深浅网格 1 - 着色 21"/>
    <w:basedOn w:val="Normal"/>
    <w:uiPriority w:val="34"/>
    <w:qFormat/>
    <w:rsid w:val="004335ED"/>
    <w:pPr>
      <w:ind w:left="720"/>
      <w:contextualSpacing/>
    </w:pPr>
  </w:style>
  <w:style w:type="paragraph" w:customStyle="1" w:styleId="-11">
    <w:name w:val="彩色底纹 - 着色 11"/>
    <w:uiPriority w:val="99"/>
    <w:semiHidden/>
    <w:rsid w:val="004335ED"/>
    <w:pPr>
      <w:autoSpaceDN w:val="0"/>
    </w:pPr>
    <w:rPr>
      <w:rFonts w:ascii="Times New Roman" w:eastAsia="SimSun" w:hAnsi="Times New Roman"/>
      <w:lang w:eastAsia="en-US"/>
    </w:rPr>
  </w:style>
  <w:style w:type="paragraph" w:customStyle="1" w:styleId="62">
    <w:name w:val="変更箇所6"/>
    <w:uiPriority w:val="99"/>
    <w:semiHidden/>
    <w:rsid w:val="004335ED"/>
    <w:pPr>
      <w:autoSpaceDN w:val="0"/>
    </w:pPr>
    <w:rPr>
      <w:rFonts w:ascii="Times New Roman" w:eastAsia="MS Mincho" w:hAnsi="Times New Roman"/>
      <w:lang w:eastAsia="en-US"/>
    </w:rPr>
  </w:style>
  <w:style w:type="paragraph" w:customStyle="1" w:styleId="63">
    <w:name w:val="図表番号6"/>
    <w:basedOn w:val="Normal"/>
    <w:uiPriority w:val="99"/>
    <w:rsid w:val="004335ED"/>
    <w:pPr>
      <w:suppressLineNumbers/>
      <w:suppressAutoHyphens/>
      <w:spacing w:before="120" w:after="120"/>
    </w:pPr>
    <w:rPr>
      <w:rFonts w:eastAsia="MS Mincho" w:cs="Mangal"/>
      <w:i/>
      <w:iCs/>
      <w:sz w:val="24"/>
      <w:szCs w:val="24"/>
      <w:lang w:eastAsia="ar-SA"/>
    </w:rPr>
  </w:style>
  <w:style w:type="paragraph" w:customStyle="1" w:styleId="64">
    <w:name w:val="段落番号6"/>
    <w:basedOn w:val="List"/>
    <w:uiPriority w:val="99"/>
    <w:rsid w:val="004335ED"/>
    <w:pPr>
      <w:tabs>
        <w:tab w:val="num" w:pos="644"/>
      </w:tabs>
      <w:suppressAutoHyphens/>
      <w:ind w:left="644" w:hanging="360"/>
    </w:pPr>
    <w:rPr>
      <w:rFonts w:ascii="Calibri" w:eastAsia="Calibri" w:hAnsi="Calibri" w:cs="CG Times (WN)"/>
      <w:sz w:val="22"/>
      <w:szCs w:val="22"/>
      <w:lang w:eastAsia="ar-SA"/>
    </w:rPr>
  </w:style>
  <w:style w:type="paragraph" w:customStyle="1" w:styleId="260">
    <w:name w:val="段落番号 26"/>
    <w:basedOn w:val="64"/>
    <w:uiPriority w:val="99"/>
    <w:rsid w:val="004335ED"/>
    <w:pPr>
      <w:ind w:left="851" w:hanging="284"/>
    </w:pPr>
  </w:style>
  <w:style w:type="paragraph" w:customStyle="1" w:styleId="65">
    <w:name w:val="箇条書き6"/>
    <w:basedOn w:val="List"/>
    <w:uiPriority w:val="99"/>
    <w:rsid w:val="004335ED"/>
    <w:pPr>
      <w:tabs>
        <w:tab w:val="num" w:pos="644"/>
      </w:tabs>
      <w:suppressAutoHyphens/>
      <w:ind w:left="644" w:hanging="360"/>
    </w:pPr>
    <w:rPr>
      <w:rFonts w:ascii="Calibri" w:eastAsia="Calibri" w:hAnsi="Calibri" w:cs="CG Times (WN)"/>
      <w:sz w:val="22"/>
      <w:szCs w:val="22"/>
      <w:lang w:eastAsia="ar-SA"/>
    </w:rPr>
  </w:style>
  <w:style w:type="paragraph" w:customStyle="1" w:styleId="261">
    <w:name w:val="箇条書き 26"/>
    <w:basedOn w:val="65"/>
    <w:uiPriority w:val="99"/>
    <w:rsid w:val="004335ED"/>
    <w:pPr>
      <w:tabs>
        <w:tab w:val="clear" w:pos="644"/>
        <w:tab w:val="num" w:pos="1494"/>
      </w:tabs>
      <w:ind w:left="851" w:hanging="284"/>
    </w:pPr>
  </w:style>
  <w:style w:type="paragraph" w:customStyle="1" w:styleId="360">
    <w:name w:val="箇条書き 36"/>
    <w:basedOn w:val="261"/>
    <w:uiPriority w:val="99"/>
    <w:rsid w:val="004335ED"/>
    <w:pPr>
      <w:ind w:left="1135"/>
    </w:pPr>
  </w:style>
  <w:style w:type="paragraph" w:customStyle="1" w:styleId="262">
    <w:name w:val="一覧 26"/>
    <w:basedOn w:val="List"/>
    <w:uiPriority w:val="99"/>
    <w:rsid w:val="004335ED"/>
    <w:pPr>
      <w:suppressAutoHyphens/>
      <w:ind w:left="851"/>
    </w:pPr>
    <w:rPr>
      <w:rFonts w:ascii="Calibri" w:eastAsia="Calibri" w:hAnsi="Calibri" w:cs="CG Times (WN)"/>
      <w:sz w:val="22"/>
      <w:szCs w:val="22"/>
      <w:lang w:eastAsia="ar-SA"/>
    </w:rPr>
  </w:style>
  <w:style w:type="paragraph" w:customStyle="1" w:styleId="361">
    <w:name w:val="一覧 36"/>
    <w:basedOn w:val="262"/>
    <w:uiPriority w:val="99"/>
    <w:rsid w:val="004335ED"/>
    <w:pPr>
      <w:ind w:left="1135"/>
    </w:pPr>
  </w:style>
  <w:style w:type="paragraph" w:customStyle="1" w:styleId="460">
    <w:name w:val="一覧 46"/>
    <w:basedOn w:val="361"/>
    <w:uiPriority w:val="99"/>
    <w:rsid w:val="004335ED"/>
    <w:pPr>
      <w:ind w:left="1418"/>
    </w:pPr>
  </w:style>
  <w:style w:type="paragraph" w:customStyle="1" w:styleId="560">
    <w:name w:val="一覧 56"/>
    <w:basedOn w:val="460"/>
    <w:uiPriority w:val="99"/>
    <w:rsid w:val="004335ED"/>
  </w:style>
  <w:style w:type="paragraph" w:customStyle="1" w:styleId="461">
    <w:name w:val="箇条書き 46"/>
    <w:basedOn w:val="360"/>
    <w:uiPriority w:val="99"/>
    <w:rsid w:val="004335ED"/>
    <w:pPr>
      <w:ind w:left="1418"/>
    </w:pPr>
  </w:style>
  <w:style w:type="paragraph" w:customStyle="1" w:styleId="561">
    <w:name w:val="箇条書き 56"/>
    <w:basedOn w:val="461"/>
    <w:uiPriority w:val="99"/>
    <w:rsid w:val="004335ED"/>
    <w:pPr>
      <w:ind w:left="1702"/>
    </w:pPr>
  </w:style>
  <w:style w:type="paragraph" w:customStyle="1" w:styleId="66">
    <w:name w:val="コメント文字列6"/>
    <w:basedOn w:val="Normal"/>
    <w:uiPriority w:val="99"/>
    <w:rsid w:val="004335ED"/>
    <w:pPr>
      <w:suppressAutoHyphens/>
    </w:pPr>
    <w:rPr>
      <w:rFonts w:eastAsia="MS Mincho" w:cs="CG Times (WN)"/>
      <w:lang w:eastAsia="ar-SA"/>
    </w:rPr>
  </w:style>
  <w:style w:type="paragraph" w:customStyle="1" w:styleId="67">
    <w:name w:val="コメント内容6"/>
    <w:basedOn w:val="66"/>
    <w:next w:val="66"/>
    <w:uiPriority w:val="99"/>
    <w:rsid w:val="004335ED"/>
    <w:rPr>
      <w:b/>
      <w:bCs/>
    </w:rPr>
  </w:style>
  <w:style w:type="paragraph" w:customStyle="1" w:styleId="68">
    <w:name w:val="見出しマップ6"/>
    <w:basedOn w:val="Normal"/>
    <w:uiPriority w:val="99"/>
    <w:rsid w:val="004335ED"/>
    <w:pPr>
      <w:shd w:val="clear" w:color="auto" w:fill="000080"/>
      <w:suppressAutoHyphens/>
    </w:pPr>
    <w:rPr>
      <w:rFonts w:ascii="Tahoma" w:eastAsia="MS Mincho" w:hAnsi="Tahoma" w:cs="Tahoma"/>
      <w:lang w:eastAsia="ar-SA"/>
    </w:rPr>
  </w:style>
  <w:style w:type="paragraph" w:customStyle="1" w:styleId="69">
    <w:name w:val="書式なし6"/>
    <w:basedOn w:val="Normal"/>
    <w:uiPriority w:val="99"/>
    <w:rsid w:val="004335ED"/>
    <w:pPr>
      <w:suppressAutoHyphens/>
    </w:pPr>
    <w:rPr>
      <w:rFonts w:ascii="Courier New" w:eastAsia="MS Mincho" w:hAnsi="Courier New" w:cs="CG Times (WN)"/>
      <w:lang w:val="nb-NO" w:eastAsia="ar-SA"/>
    </w:rPr>
  </w:style>
  <w:style w:type="paragraph" w:customStyle="1" w:styleId="263">
    <w:name w:val="本文 26"/>
    <w:basedOn w:val="Normal"/>
    <w:uiPriority w:val="99"/>
    <w:rsid w:val="004335ED"/>
    <w:pPr>
      <w:suppressAutoHyphens/>
      <w:spacing w:after="120"/>
    </w:pPr>
    <w:rPr>
      <w:rFonts w:eastAsia="MS Mincho" w:cs="CG Times (WN)"/>
      <w:lang w:eastAsia="ar-SA"/>
    </w:rPr>
  </w:style>
  <w:style w:type="paragraph" w:customStyle="1" w:styleId="362">
    <w:name w:val="本文 36"/>
    <w:basedOn w:val="Normal"/>
    <w:uiPriority w:val="99"/>
    <w:rsid w:val="004335ED"/>
    <w:pPr>
      <w:suppressAutoHyphens/>
      <w:spacing w:after="120"/>
    </w:pPr>
    <w:rPr>
      <w:rFonts w:eastAsia="MS Mincho" w:cs="CG Times (WN)"/>
      <w:lang w:eastAsia="ar-SA"/>
    </w:rPr>
  </w:style>
  <w:style w:type="paragraph" w:customStyle="1" w:styleId="Web6">
    <w:name w:val="標準 (Web)6"/>
    <w:basedOn w:val="Normal"/>
    <w:uiPriority w:val="99"/>
    <w:rsid w:val="004335ED"/>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4335ED"/>
    <w:pPr>
      <w:suppressAutoHyphens/>
      <w:ind w:left="567"/>
    </w:pPr>
    <w:rPr>
      <w:rFonts w:ascii="Arial" w:eastAsia="MS Mincho" w:hAnsi="Arial" w:cs="Arial"/>
      <w:lang w:eastAsia="ar-SA"/>
    </w:rPr>
  </w:style>
  <w:style w:type="paragraph" w:customStyle="1" w:styleId="6a">
    <w:name w:val="標準インデント6"/>
    <w:basedOn w:val="Normal"/>
    <w:uiPriority w:val="99"/>
    <w:rsid w:val="004335ED"/>
    <w:pPr>
      <w:suppressAutoHyphens/>
      <w:ind w:left="708"/>
    </w:pPr>
    <w:rPr>
      <w:rFonts w:eastAsia="MS Mincho" w:cs="CG Times (WN)"/>
      <w:lang w:eastAsia="ar-SA"/>
    </w:rPr>
  </w:style>
  <w:style w:type="paragraph" w:customStyle="1" w:styleId="6b">
    <w:name w:val="記6"/>
    <w:basedOn w:val="Normal"/>
    <w:next w:val="Normal"/>
    <w:uiPriority w:val="99"/>
    <w:rsid w:val="004335ED"/>
    <w:pPr>
      <w:suppressAutoHyphens/>
    </w:pPr>
    <w:rPr>
      <w:rFonts w:eastAsia="MS Mincho" w:cs="CG Times (WN)"/>
      <w:lang w:eastAsia="ar-SA"/>
    </w:rPr>
  </w:style>
  <w:style w:type="paragraph" w:customStyle="1" w:styleId="HTML6">
    <w:name w:val="HTML 書式付き6"/>
    <w:basedOn w:val="Normal"/>
    <w:uiPriority w:val="99"/>
    <w:rsid w:val="004335ED"/>
    <w:pPr>
      <w:suppressAutoHyphens/>
    </w:pPr>
    <w:rPr>
      <w:rFonts w:ascii="Courier New" w:eastAsia="MS Mincho" w:hAnsi="Courier New" w:cs="Courier New"/>
      <w:lang w:eastAsia="ar-SA"/>
    </w:rPr>
  </w:style>
  <w:style w:type="paragraph" w:customStyle="1" w:styleId="3f1">
    <w:name w:val="수정3"/>
    <w:uiPriority w:val="99"/>
    <w:semiHidden/>
    <w:rsid w:val="004335ED"/>
    <w:pPr>
      <w:autoSpaceDN w:val="0"/>
    </w:pPr>
    <w:rPr>
      <w:rFonts w:ascii="Times New Roman" w:eastAsia="Batang" w:hAnsi="Times New Roman"/>
      <w:lang w:eastAsia="en-US"/>
    </w:rPr>
  </w:style>
  <w:style w:type="paragraph" w:customStyle="1" w:styleId="4f1">
    <w:name w:val="수정4"/>
    <w:uiPriority w:val="99"/>
    <w:semiHidden/>
    <w:rsid w:val="004335ED"/>
    <w:pPr>
      <w:autoSpaceDN w:val="0"/>
    </w:pPr>
    <w:rPr>
      <w:rFonts w:ascii="Times New Roman" w:eastAsia="Batang" w:hAnsi="Times New Roman"/>
      <w:lang w:eastAsia="en-US"/>
    </w:rPr>
  </w:style>
  <w:style w:type="paragraph" w:customStyle="1" w:styleId="GridTable34">
    <w:name w:val="Grid Table 34"/>
    <w:basedOn w:val="Heading1"/>
    <w:next w:val="Normal"/>
    <w:uiPriority w:val="39"/>
    <w:qFormat/>
    <w:rsid w:val="004335E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4335E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335E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335ED"/>
    <w:pPr>
      <w:suppressAutoHyphens/>
      <w:spacing w:after="120"/>
    </w:pPr>
    <w:rPr>
      <w:rFonts w:eastAsia="MS Mincho" w:cs="CG Times (WN)"/>
      <w:lang w:eastAsia="ar-SA"/>
    </w:rPr>
  </w:style>
  <w:style w:type="paragraph" w:customStyle="1" w:styleId="342">
    <w:name w:val="本文 34"/>
    <w:basedOn w:val="Normal"/>
    <w:uiPriority w:val="99"/>
    <w:rsid w:val="004335ED"/>
    <w:pPr>
      <w:suppressAutoHyphens/>
      <w:spacing w:after="120"/>
    </w:pPr>
    <w:rPr>
      <w:rFonts w:eastAsia="MS Mincho" w:cs="CG Times (WN)"/>
      <w:lang w:eastAsia="ar-SA"/>
    </w:rPr>
  </w:style>
  <w:style w:type="paragraph" w:customStyle="1" w:styleId="92">
    <w:name w:val="目录 92"/>
    <w:basedOn w:val="TOC8"/>
    <w:uiPriority w:val="99"/>
    <w:rsid w:val="004335ED"/>
    <w:pPr>
      <w:ind w:left="1418" w:hanging="1418"/>
      <w:textAlignment w:val="auto"/>
    </w:pPr>
    <w:rPr>
      <w:rFonts w:eastAsia="MS Mincho"/>
      <w:bCs/>
      <w:noProof/>
      <w:szCs w:val="22"/>
      <w:lang w:val="en-US"/>
    </w:rPr>
  </w:style>
  <w:style w:type="paragraph" w:customStyle="1" w:styleId="2f4">
    <w:name w:val="题注2"/>
    <w:basedOn w:val="Normal"/>
    <w:next w:val="Normal"/>
    <w:uiPriority w:val="99"/>
    <w:rsid w:val="004335ED"/>
    <w:pPr>
      <w:spacing w:before="120" w:after="120"/>
    </w:pPr>
    <w:rPr>
      <w:rFonts w:eastAsia="MS Mincho"/>
      <w:b/>
    </w:rPr>
  </w:style>
  <w:style w:type="paragraph" w:customStyle="1" w:styleId="2f5">
    <w:name w:val="图表目录2"/>
    <w:basedOn w:val="Normal"/>
    <w:next w:val="Normal"/>
    <w:uiPriority w:val="99"/>
    <w:rsid w:val="004335ED"/>
    <w:pPr>
      <w:ind w:left="400" w:hanging="400"/>
      <w:jc w:val="center"/>
    </w:pPr>
    <w:rPr>
      <w:rFonts w:eastAsia="MS Mincho"/>
      <w:b/>
    </w:rPr>
  </w:style>
  <w:style w:type="paragraph" w:customStyle="1" w:styleId="70">
    <w:name w:val="无间隔7"/>
    <w:uiPriority w:val="99"/>
    <w:qFormat/>
    <w:rsid w:val="004335ED"/>
    <w:pPr>
      <w:autoSpaceDN w:val="0"/>
    </w:pPr>
    <w:rPr>
      <w:rFonts w:ascii="Times New Roman" w:eastAsia="SimSun" w:hAnsi="Times New Roman"/>
      <w:lang w:eastAsia="en-US"/>
    </w:rPr>
  </w:style>
  <w:style w:type="paragraph" w:customStyle="1" w:styleId="71">
    <w:name w:val="吹き出し7"/>
    <w:basedOn w:val="Normal"/>
    <w:uiPriority w:val="99"/>
    <w:rsid w:val="004335ED"/>
    <w:rPr>
      <w:rFonts w:ascii="Tahoma" w:eastAsia="MS Mincho" w:hAnsi="Tahoma" w:cs="Tahoma"/>
      <w:sz w:val="16"/>
      <w:szCs w:val="16"/>
    </w:rPr>
  </w:style>
  <w:style w:type="paragraph" w:customStyle="1" w:styleId="57">
    <w:name w:val="変更箇所5"/>
    <w:uiPriority w:val="99"/>
    <w:semiHidden/>
    <w:rsid w:val="004335ED"/>
    <w:pPr>
      <w:autoSpaceDN w:val="0"/>
    </w:pPr>
    <w:rPr>
      <w:rFonts w:ascii="Times New Roman" w:eastAsia="MS Mincho" w:hAnsi="Times New Roman"/>
      <w:lang w:eastAsia="en-US"/>
    </w:rPr>
  </w:style>
  <w:style w:type="paragraph" w:customStyle="1" w:styleId="58">
    <w:name w:val="図表番号5"/>
    <w:basedOn w:val="Normal"/>
    <w:uiPriority w:val="99"/>
    <w:rsid w:val="004335E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4335ED"/>
    <w:pPr>
      <w:tabs>
        <w:tab w:val="num" w:pos="644"/>
      </w:tabs>
      <w:suppressAutoHyphens/>
      <w:ind w:left="644" w:hanging="360"/>
    </w:pPr>
    <w:rPr>
      <w:rFonts w:ascii="Calibri" w:eastAsia="MS Mincho" w:hAnsi="Calibri" w:cs="CG Times (WN)"/>
      <w:sz w:val="22"/>
      <w:szCs w:val="22"/>
      <w:lang w:eastAsia="ar-SA"/>
    </w:rPr>
  </w:style>
  <w:style w:type="paragraph" w:customStyle="1" w:styleId="250">
    <w:name w:val="段落番号 25"/>
    <w:basedOn w:val="59"/>
    <w:uiPriority w:val="99"/>
    <w:rsid w:val="004335ED"/>
    <w:pPr>
      <w:ind w:left="851" w:hanging="284"/>
    </w:pPr>
  </w:style>
  <w:style w:type="paragraph" w:customStyle="1" w:styleId="5a">
    <w:name w:val="箇条書き5"/>
    <w:basedOn w:val="List"/>
    <w:uiPriority w:val="99"/>
    <w:rsid w:val="004335ED"/>
    <w:pPr>
      <w:tabs>
        <w:tab w:val="num" w:pos="644"/>
      </w:tabs>
      <w:suppressAutoHyphens/>
      <w:ind w:left="644" w:hanging="360"/>
    </w:pPr>
    <w:rPr>
      <w:rFonts w:ascii="Calibri" w:eastAsia="MS Mincho" w:hAnsi="Calibri" w:cs="CG Times (WN)"/>
      <w:sz w:val="22"/>
      <w:szCs w:val="22"/>
      <w:lang w:eastAsia="ar-SA"/>
    </w:rPr>
  </w:style>
  <w:style w:type="paragraph" w:customStyle="1" w:styleId="251">
    <w:name w:val="箇条書き 25"/>
    <w:basedOn w:val="5a"/>
    <w:uiPriority w:val="99"/>
    <w:rsid w:val="004335ED"/>
    <w:pPr>
      <w:tabs>
        <w:tab w:val="clear" w:pos="644"/>
        <w:tab w:val="num" w:pos="1494"/>
      </w:tabs>
      <w:ind w:left="851" w:hanging="284"/>
    </w:pPr>
  </w:style>
  <w:style w:type="paragraph" w:customStyle="1" w:styleId="350">
    <w:name w:val="箇条書き 35"/>
    <w:basedOn w:val="251"/>
    <w:uiPriority w:val="99"/>
    <w:rsid w:val="004335ED"/>
    <w:pPr>
      <w:ind w:left="1135"/>
    </w:pPr>
  </w:style>
  <w:style w:type="paragraph" w:customStyle="1" w:styleId="252">
    <w:name w:val="一覧 25"/>
    <w:basedOn w:val="List"/>
    <w:uiPriority w:val="99"/>
    <w:rsid w:val="004335ED"/>
    <w:pPr>
      <w:suppressAutoHyphens/>
      <w:ind w:left="851"/>
    </w:pPr>
    <w:rPr>
      <w:rFonts w:ascii="Calibri" w:eastAsia="MS Mincho" w:hAnsi="Calibri" w:cs="CG Times (WN)"/>
      <w:sz w:val="22"/>
      <w:szCs w:val="22"/>
      <w:lang w:eastAsia="ar-SA"/>
    </w:rPr>
  </w:style>
  <w:style w:type="paragraph" w:customStyle="1" w:styleId="351">
    <w:name w:val="一覧 35"/>
    <w:basedOn w:val="252"/>
    <w:uiPriority w:val="99"/>
    <w:rsid w:val="004335ED"/>
    <w:pPr>
      <w:ind w:left="1135"/>
    </w:pPr>
  </w:style>
  <w:style w:type="paragraph" w:customStyle="1" w:styleId="450">
    <w:name w:val="一覧 45"/>
    <w:basedOn w:val="351"/>
    <w:uiPriority w:val="99"/>
    <w:rsid w:val="004335ED"/>
    <w:pPr>
      <w:ind w:left="1418"/>
    </w:pPr>
  </w:style>
  <w:style w:type="paragraph" w:customStyle="1" w:styleId="550">
    <w:name w:val="一覧 55"/>
    <w:basedOn w:val="450"/>
    <w:uiPriority w:val="99"/>
    <w:rsid w:val="004335ED"/>
    <w:pPr>
      <w:ind w:left="1702"/>
    </w:pPr>
  </w:style>
  <w:style w:type="paragraph" w:customStyle="1" w:styleId="451">
    <w:name w:val="箇条書き 45"/>
    <w:basedOn w:val="350"/>
    <w:uiPriority w:val="99"/>
    <w:rsid w:val="004335ED"/>
    <w:pPr>
      <w:ind w:left="1418"/>
    </w:pPr>
  </w:style>
  <w:style w:type="paragraph" w:customStyle="1" w:styleId="551">
    <w:name w:val="箇条書き 55"/>
    <w:basedOn w:val="451"/>
    <w:uiPriority w:val="99"/>
    <w:rsid w:val="004335ED"/>
    <w:pPr>
      <w:ind w:left="1702"/>
    </w:pPr>
  </w:style>
  <w:style w:type="paragraph" w:customStyle="1" w:styleId="5b">
    <w:name w:val="コメント文字列5"/>
    <w:basedOn w:val="Normal"/>
    <w:uiPriority w:val="99"/>
    <w:rsid w:val="004335ED"/>
    <w:pPr>
      <w:suppressAutoHyphens/>
    </w:pPr>
    <w:rPr>
      <w:rFonts w:eastAsia="MS Mincho" w:cs="CG Times (WN)"/>
      <w:lang w:eastAsia="ar-SA"/>
    </w:rPr>
  </w:style>
  <w:style w:type="paragraph" w:customStyle="1" w:styleId="5c">
    <w:name w:val="コメント内容5"/>
    <w:basedOn w:val="5b"/>
    <w:next w:val="5b"/>
    <w:uiPriority w:val="99"/>
    <w:rsid w:val="004335ED"/>
    <w:rPr>
      <w:b/>
      <w:bCs/>
    </w:rPr>
  </w:style>
  <w:style w:type="paragraph" w:customStyle="1" w:styleId="5d">
    <w:name w:val="見出しマップ5"/>
    <w:basedOn w:val="Normal"/>
    <w:uiPriority w:val="99"/>
    <w:rsid w:val="004335ED"/>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4335ED"/>
    <w:pPr>
      <w:suppressAutoHyphens/>
    </w:pPr>
    <w:rPr>
      <w:rFonts w:ascii="Courier New" w:eastAsia="MS Mincho" w:hAnsi="Courier New" w:cs="CG Times (WN)"/>
      <w:lang w:val="nb-NO" w:eastAsia="ar-SA"/>
    </w:rPr>
  </w:style>
  <w:style w:type="paragraph" w:customStyle="1" w:styleId="Web5">
    <w:name w:val="標準 (Web)5"/>
    <w:basedOn w:val="Normal"/>
    <w:uiPriority w:val="99"/>
    <w:rsid w:val="004335ED"/>
    <w:pPr>
      <w:suppressAutoHyphens/>
      <w:spacing w:before="100" w:after="100"/>
    </w:pPr>
    <w:rPr>
      <w:rFonts w:eastAsia="Arial Unicode MS" w:cs="CG Times (WN)"/>
      <w:sz w:val="24"/>
      <w:szCs w:val="24"/>
    </w:rPr>
  </w:style>
  <w:style w:type="paragraph" w:customStyle="1" w:styleId="253">
    <w:name w:val="本文インデント 25"/>
    <w:basedOn w:val="Normal"/>
    <w:uiPriority w:val="99"/>
    <w:rsid w:val="004335ED"/>
    <w:pPr>
      <w:suppressAutoHyphens/>
      <w:ind w:left="567"/>
    </w:pPr>
    <w:rPr>
      <w:rFonts w:ascii="Arial" w:eastAsia="MS Mincho" w:hAnsi="Arial" w:cs="Arial"/>
      <w:lang w:eastAsia="ar-SA"/>
    </w:rPr>
  </w:style>
  <w:style w:type="paragraph" w:customStyle="1" w:styleId="5f">
    <w:name w:val="標準インデント5"/>
    <w:basedOn w:val="Normal"/>
    <w:uiPriority w:val="99"/>
    <w:rsid w:val="004335ED"/>
    <w:pPr>
      <w:suppressAutoHyphens/>
      <w:ind w:left="708"/>
    </w:pPr>
    <w:rPr>
      <w:rFonts w:eastAsia="MS Mincho" w:cs="CG Times (WN)"/>
      <w:lang w:eastAsia="ar-SA"/>
    </w:rPr>
  </w:style>
  <w:style w:type="paragraph" w:customStyle="1" w:styleId="5f0">
    <w:name w:val="記5"/>
    <w:basedOn w:val="Normal"/>
    <w:next w:val="Normal"/>
    <w:uiPriority w:val="99"/>
    <w:rsid w:val="004335ED"/>
    <w:pPr>
      <w:suppressAutoHyphens/>
    </w:pPr>
    <w:rPr>
      <w:rFonts w:eastAsia="MS Mincho" w:cs="CG Times (WN)"/>
      <w:lang w:eastAsia="ar-SA"/>
    </w:rPr>
  </w:style>
  <w:style w:type="paragraph" w:customStyle="1" w:styleId="HTML5">
    <w:name w:val="HTML 書式付き5"/>
    <w:basedOn w:val="Normal"/>
    <w:uiPriority w:val="99"/>
    <w:rsid w:val="004335ED"/>
    <w:pPr>
      <w:suppressAutoHyphens/>
    </w:pPr>
    <w:rPr>
      <w:rFonts w:ascii="Courier New" w:eastAsia="MS Mincho" w:hAnsi="Courier New" w:cs="Courier New"/>
      <w:lang w:eastAsia="ar-SA"/>
    </w:rPr>
  </w:style>
  <w:style w:type="paragraph" w:customStyle="1" w:styleId="254">
    <w:name w:val="本文 25"/>
    <w:basedOn w:val="Normal"/>
    <w:uiPriority w:val="99"/>
    <w:rsid w:val="004335ED"/>
    <w:pPr>
      <w:suppressAutoHyphens/>
      <w:spacing w:after="120"/>
    </w:pPr>
    <w:rPr>
      <w:rFonts w:eastAsia="MS Mincho" w:cs="CG Times (WN)"/>
      <w:lang w:eastAsia="ar-SA"/>
    </w:rPr>
  </w:style>
  <w:style w:type="paragraph" w:customStyle="1" w:styleId="352">
    <w:name w:val="本文 35"/>
    <w:basedOn w:val="Normal"/>
    <w:uiPriority w:val="99"/>
    <w:rsid w:val="004335ED"/>
    <w:pPr>
      <w:suppressAutoHyphens/>
      <w:spacing w:after="120"/>
    </w:pPr>
    <w:rPr>
      <w:rFonts w:eastAsia="MS Mincho" w:cs="CG Times (WN)"/>
      <w:lang w:eastAsia="ar-SA"/>
    </w:rPr>
  </w:style>
  <w:style w:type="paragraph" w:customStyle="1" w:styleId="93">
    <w:name w:val="目录 93"/>
    <w:basedOn w:val="TOC8"/>
    <w:uiPriority w:val="99"/>
    <w:rsid w:val="004335ED"/>
    <w:pPr>
      <w:ind w:left="1418" w:hanging="1418"/>
      <w:textAlignment w:val="auto"/>
    </w:pPr>
    <w:rPr>
      <w:rFonts w:eastAsia="MS Mincho"/>
      <w:noProof/>
    </w:rPr>
  </w:style>
  <w:style w:type="paragraph" w:customStyle="1" w:styleId="3f2">
    <w:name w:val="题注3"/>
    <w:basedOn w:val="Normal"/>
    <w:next w:val="Normal"/>
    <w:uiPriority w:val="99"/>
    <w:rsid w:val="004335ED"/>
    <w:pPr>
      <w:spacing w:before="120" w:after="120"/>
    </w:pPr>
    <w:rPr>
      <w:rFonts w:eastAsia="MS Mincho"/>
      <w:b/>
    </w:rPr>
  </w:style>
  <w:style w:type="paragraph" w:customStyle="1" w:styleId="3f3">
    <w:name w:val="图表目录3"/>
    <w:basedOn w:val="Normal"/>
    <w:next w:val="Normal"/>
    <w:uiPriority w:val="99"/>
    <w:rsid w:val="004335ED"/>
    <w:pPr>
      <w:ind w:left="400" w:hanging="400"/>
      <w:jc w:val="center"/>
    </w:pPr>
    <w:rPr>
      <w:rFonts w:eastAsia="MS Mincho"/>
      <w:b/>
    </w:rPr>
  </w:style>
  <w:style w:type="character" w:customStyle="1" w:styleId="qqqChar">
    <w:name w:val="qqq Char"/>
    <w:link w:val="qqq"/>
    <w:locked/>
    <w:rsid w:val="004335ED"/>
    <w:rPr>
      <w:rFonts w:ascii="Arial" w:hAnsi="Arial" w:cs="Arial"/>
      <w:lang w:eastAsia="zh-CN"/>
    </w:rPr>
  </w:style>
  <w:style w:type="paragraph" w:customStyle="1" w:styleId="qqq">
    <w:name w:val="qqq"/>
    <w:basedOn w:val="Heading5"/>
    <w:link w:val="qqqChar"/>
    <w:qFormat/>
    <w:rsid w:val="004335ED"/>
    <w:pPr>
      <w:textAlignment w:val="auto"/>
    </w:pPr>
    <w:rPr>
      <w:rFonts w:eastAsia="Calibri" w:cs="Arial"/>
      <w:sz w:val="20"/>
      <w:lang w:eastAsia="zh-CN"/>
    </w:rPr>
  </w:style>
  <w:style w:type="paragraph" w:customStyle="1" w:styleId="TOC911">
    <w:name w:val="TOC 911"/>
    <w:basedOn w:val="TOC8"/>
    <w:uiPriority w:val="99"/>
    <w:rsid w:val="004335ED"/>
    <w:pPr>
      <w:keepNext w:val="0"/>
      <w:ind w:left="1418" w:hanging="1418"/>
      <w:textAlignment w:val="auto"/>
    </w:pPr>
    <w:rPr>
      <w:rFonts w:eastAsia="MS Mincho"/>
      <w:noProof/>
    </w:rPr>
  </w:style>
  <w:style w:type="paragraph" w:customStyle="1" w:styleId="Caption11">
    <w:name w:val="Caption11"/>
    <w:basedOn w:val="Normal"/>
    <w:next w:val="Normal"/>
    <w:uiPriority w:val="99"/>
    <w:rsid w:val="004335ED"/>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4335ED"/>
    <w:pPr>
      <w:ind w:left="400" w:hanging="400"/>
      <w:jc w:val="center"/>
    </w:pPr>
    <w:rPr>
      <w:rFonts w:eastAsia="MS Mincho"/>
      <w:b/>
    </w:rPr>
  </w:style>
  <w:style w:type="paragraph" w:customStyle="1" w:styleId="aria">
    <w:name w:val="aria"/>
    <w:basedOn w:val="Normal"/>
    <w:uiPriority w:val="99"/>
    <w:rsid w:val="004335ED"/>
    <w:pPr>
      <w:keepNext/>
      <w:keepLines/>
      <w:spacing w:after="0"/>
      <w:jc w:val="both"/>
    </w:pPr>
    <w:rPr>
      <w:rFonts w:ascii="Arial" w:eastAsia="SimSun" w:hAnsi="Arial"/>
      <w:sz w:val="18"/>
      <w:szCs w:val="18"/>
      <w:lang w:eastAsia="en-US"/>
    </w:rPr>
  </w:style>
  <w:style w:type="paragraph" w:customStyle="1" w:styleId="82">
    <w:name w:val="无间隔8"/>
    <w:uiPriority w:val="99"/>
    <w:qFormat/>
    <w:rsid w:val="004335ED"/>
    <w:pPr>
      <w:autoSpaceDN w:val="0"/>
    </w:pPr>
    <w:rPr>
      <w:rFonts w:ascii="Times New Roman" w:eastAsia="SimSun" w:hAnsi="Times New Roman"/>
      <w:lang w:eastAsia="en-US"/>
    </w:rPr>
  </w:style>
  <w:style w:type="paragraph" w:customStyle="1" w:styleId="GridTable35">
    <w:name w:val="Grid Table 35"/>
    <w:basedOn w:val="Heading1"/>
    <w:next w:val="Normal"/>
    <w:uiPriority w:val="39"/>
    <w:qFormat/>
    <w:rsid w:val="004335E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rsid w:val="004335ED"/>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4335ED"/>
    <w:pPr>
      <w:ind w:left="720"/>
    </w:pPr>
    <w:rPr>
      <w:rFonts w:eastAsia="DengXian"/>
    </w:rPr>
  </w:style>
  <w:style w:type="paragraph" w:customStyle="1" w:styleId="MediumList1-Accent42">
    <w:name w:val="Medium List 1 - Accent 42"/>
    <w:uiPriority w:val="99"/>
    <w:semiHidden/>
    <w:rsid w:val="004335ED"/>
    <w:pPr>
      <w:autoSpaceDN w:val="0"/>
    </w:pPr>
    <w:rPr>
      <w:rFonts w:ascii="Times New Roman" w:eastAsia="SimSun" w:hAnsi="Times New Roman"/>
      <w:lang w:eastAsia="en-US"/>
    </w:rPr>
  </w:style>
  <w:style w:type="paragraph" w:customStyle="1" w:styleId="LightList-Accent33">
    <w:name w:val="Light List - Accent 33"/>
    <w:uiPriority w:val="99"/>
    <w:semiHidden/>
    <w:rsid w:val="004335ED"/>
    <w:pPr>
      <w:autoSpaceDN w:val="0"/>
    </w:pPr>
    <w:rPr>
      <w:rFonts w:ascii="Times New Roman" w:eastAsia="SimSun" w:hAnsi="Times New Roman"/>
      <w:lang w:eastAsia="en-US"/>
    </w:rPr>
  </w:style>
  <w:style w:type="paragraph" w:customStyle="1" w:styleId="ColorfulShading-Accent12">
    <w:name w:val="Colorful Shading - Accent 12"/>
    <w:uiPriority w:val="99"/>
    <w:rsid w:val="004335ED"/>
    <w:pPr>
      <w:autoSpaceDN w:val="0"/>
    </w:pPr>
    <w:rPr>
      <w:rFonts w:ascii="Times New Roman" w:eastAsia="SimSun" w:hAnsi="Times New Roman"/>
      <w:lang w:eastAsia="en-US"/>
    </w:rPr>
  </w:style>
  <w:style w:type="paragraph" w:customStyle="1" w:styleId="LightShading-Accent51">
    <w:name w:val="Light Shading - Accent 51"/>
    <w:uiPriority w:val="99"/>
    <w:semiHidden/>
    <w:rsid w:val="004335ED"/>
    <w:pPr>
      <w:autoSpaceDN w:val="0"/>
    </w:pPr>
    <w:rPr>
      <w:rFonts w:ascii="Times New Roman" w:eastAsia="SimSun" w:hAnsi="Times New Roman"/>
      <w:lang w:eastAsia="en-US"/>
    </w:rPr>
  </w:style>
  <w:style w:type="paragraph" w:customStyle="1" w:styleId="LightList-Accent51">
    <w:name w:val="Light List - Accent 51"/>
    <w:basedOn w:val="Normal"/>
    <w:uiPriority w:val="34"/>
    <w:qFormat/>
    <w:rsid w:val="004335ED"/>
    <w:pPr>
      <w:ind w:left="720"/>
    </w:pPr>
    <w:rPr>
      <w:rFonts w:eastAsia="DengXian"/>
    </w:rPr>
  </w:style>
  <w:style w:type="paragraph" w:customStyle="1" w:styleId="MediumList1-Accent41">
    <w:name w:val="Medium List 1 - Accent 41"/>
    <w:uiPriority w:val="99"/>
    <w:semiHidden/>
    <w:rsid w:val="004335ED"/>
    <w:pPr>
      <w:autoSpaceDN w:val="0"/>
    </w:pPr>
    <w:rPr>
      <w:rFonts w:ascii="Times New Roman" w:eastAsia="SimSun" w:hAnsi="Times New Roman"/>
      <w:lang w:eastAsia="en-US"/>
    </w:rPr>
  </w:style>
  <w:style w:type="paragraph" w:customStyle="1" w:styleId="LightList-Accent32">
    <w:name w:val="Light List - Accent 32"/>
    <w:uiPriority w:val="99"/>
    <w:semiHidden/>
    <w:rsid w:val="004335ED"/>
    <w:pPr>
      <w:autoSpaceDN w:val="0"/>
    </w:pPr>
    <w:rPr>
      <w:rFonts w:ascii="Times New Roman" w:eastAsia="SimSun" w:hAnsi="Times New Roman"/>
      <w:lang w:eastAsia="en-US"/>
    </w:rPr>
  </w:style>
  <w:style w:type="paragraph" w:customStyle="1" w:styleId="ColorfulShading-Accent11">
    <w:name w:val="Colorful Shading - Accent 11"/>
    <w:uiPriority w:val="99"/>
    <w:rsid w:val="004335ED"/>
    <w:pPr>
      <w:autoSpaceDN w:val="0"/>
    </w:pPr>
    <w:rPr>
      <w:rFonts w:ascii="Times New Roman" w:eastAsia="SimSun" w:hAnsi="Times New Roman"/>
      <w:lang w:eastAsia="en-US"/>
    </w:rPr>
  </w:style>
  <w:style w:type="paragraph" w:customStyle="1" w:styleId="90">
    <w:name w:val="无间隔9"/>
    <w:uiPriority w:val="99"/>
    <w:qFormat/>
    <w:rsid w:val="004335ED"/>
    <w:pPr>
      <w:autoSpaceDN w:val="0"/>
    </w:pPr>
    <w:rPr>
      <w:rFonts w:ascii="Times New Roman" w:eastAsia="SimSun" w:hAnsi="Times New Roman"/>
      <w:lang w:eastAsia="en-US"/>
    </w:rPr>
  </w:style>
  <w:style w:type="paragraph" w:customStyle="1" w:styleId="110">
    <w:name w:val="修订11"/>
    <w:uiPriority w:val="99"/>
    <w:semiHidden/>
    <w:rsid w:val="004335ED"/>
    <w:pPr>
      <w:autoSpaceDN w:val="0"/>
    </w:pPr>
    <w:rPr>
      <w:rFonts w:ascii="Times New Roman" w:eastAsia="Batang" w:hAnsi="Times New Roman"/>
      <w:lang w:eastAsia="en-US"/>
    </w:rPr>
  </w:style>
  <w:style w:type="paragraph" w:customStyle="1" w:styleId="72">
    <w:name w:val="変更箇所7"/>
    <w:uiPriority w:val="99"/>
    <w:semiHidden/>
    <w:rsid w:val="004335ED"/>
    <w:pPr>
      <w:autoSpaceDN w:val="0"/>
    </w:pPr>
    <w:rPr>
      <w:rFonts w:ascii="Times New Roman" w:eastAsia="MS Mincho" w:hAnsi="Times New Roman"/>
      <w:lang w:eastAsia="en-US"/>
    </w:rPr>
  </w:style>
  <w:style w:type="paragraph" w:customStyle="1" w:styleId="94">
    <w:name w:val="吹き出し9"/>
    <w:basedOn w:val="Normal"/>
    <w:uiPriority w:val="99"/>
    <w:rsid w:val="004335ED"/>
    <w:rPr>
      <w:rFonts w:ascii="Tahoma" w:eastAsia="MS Mincho" w:hAnsi="Tahoma" w:cs="Tahoma"/>
      <w:sz w:val="16"/>
      <w:szCs w:val="16"/>
    </w:rPr>
  </w:style>
  <w:style w:type="paragraph" w:customStyle="1" w:styleId="73">
    <w:name w:val="図表番号7"/>
    <w:basedOn w:val="Normal"/>
    <w:uiPriority w:val="99"/>
    <w:rsid w:val="004335ED"/>
    <w:pPr>
      <w:suppressLineNumbers/>
      <w:suppressAutoHyphens/>
      <w:spacing w:before="120" w:after="120"/>
    </w:pPr>
    <w:rPr>
      <w:rFonts w:eastAsia="MS Mincho" w:cs="Mangal"/>
      <w:i/>
      <w:iCs/>
      <w:sz w:val="24"/>
      <w:szCs w:val="24"/>
      <w:lang w:eastAsia="ar-SA"/>
    </w:rPr>
  </w:style>
  <w:style w:type="paragraph" w:customStyle="1" w:styleId="74">
    <w:name w:val="段落番号7"/>
    <w:basedOn w:val="List"/>
    <w:uiPriority w:val="99"/>
    <w:rsid w:val="004335ED"/>
    <w:pPr>
      <w:tabs>
        <w:tab w:val="num" w:pos="644"/>
      </w:tabs>
      <w:suppressAutoHyphens/>
      <w:ind w:left="644" w:hanging="360"/>
    </w:pPr>
    <w:rPr>
      <w:rFonts w:ascii="CG Times (WN)" w:eastAsia="MS Mincho" w:hAnsi="CG Times (WN)" w:cs="CG Times (WN)"/>
      <w:sz w:val="22"/>
      <w:szCs w:val="22"/>
      <w:lang w:eastAsia="ar-SA"/>
    </w:rPr>
  </w:style>
  <w:style w:type="paragraph" w:customStyle="1" w:styleId="270">
    <w:name w:val="段落番号 27"/>
    <w:basedOn w:val="74"/>
    <w:uiPriority w:val="99"/>
    <w:rsid w:val="004335ED"/>
    <w:pPr>
      <w:ind w:left="851" w:hanging="284"/>
    </w:pPr>
  </w:style>
  <w:style w:type="paragraph" w:customStyle="1" w:styleId="75">
    <w:name w:val="箇条書き7"/>
    <w:basedOn w:val="List"/>
    <w:uiPriority w:val="99"/>
    <w:rsid w:val="004335ED"/>
    <w:pPr>
      <w:tabs>
        <w:tab w:val="num" w:pos="644"/>
      </w:tabs>
      <w:suppressAutoHyphens/>
      <w:ind w:left="644" w:hanging="360"/>
    </w:pPr>
    <w:rPr>
      <w:rFonts w:ascii="CG Times (WN)" w:eastAsia="MS Mincho" w:hAnsi="CG Times (WN)" w:cs="CG Times (WN)"/>
      <w:sz w:val="22"/>
      <w:szCs w:val="22"/>
      <w:lang w:eastAsia="ar-SA"/>
    </w:rPr>
  </w:style>
  <w:style w:type="paragraph" w:customStyle="1" w:styleId="271">
    <w:name w:val="箇条書き 27"/>
    <w:basedOn w:val="75"/>
    <w:uiPriority w:val="99"/>
    <w:rsid w:val="004335ED"/>
    <w:pPr>
      <w:tabs>
        <w:tab w:val="clear" w:pos="644"/>
        <w:tab w:val="num" w:pos="1494"/>
      </w:tabs>
      <w:ind w:left="851" w:hanging="284"/>
    </w:pPr>
  </w:style>
  <w:style w:type="paragraph" w:customStyle="1" w:styleId="370">
    <w:name w:val="箇条書き 37"/>
    <w:basedOn w:val="271"/>
    <w:uiPriority w:val="99"/>
    <w:rsid w:val="004335ED"/>
    <w:pPr>
      <w:ind w:left="1135"/>
    </w:pPr>
  </w:style>
  <w:style w:type="paragraph" w:customStyle="1" w:styleId="272">
    <w:name w:val="一覧 27"/>
    <w:basedOn w:val="List"/>
    <w:uiPriority w:val="99"/>
    <w:rsid w:val="004335ED"/>
    <w:pPr>
      <w:suppressAutoHyphens/>
      <w:ind w:left="851"/>
    </w:pPr>
    <w:rPr>
      <w:rFonts w:ascii="CG Times (WN)" w:eastAsia="MS Mincho" w:hAnsi="CG Times (WN)" w:cs="CG Times (WN)"/>
      <w:sz w:val="22"/>
      <w:szCs w:val="22"/>
      <w:lang w:eastAsia="ar-SA"/>
    </w:rPr>
  </w:style>
  <w:style w:type="paragraph" w:customStyle="1" w:styleId="371">
    <w:name w:val="一覧 37"/>
    <w:basedOn w:val="272"/>
    <w:uiPriority w:val="99"/>
    <w:rsid w:val="004335ED"/>
    <w:pPr>
      <w:ind w:left="1135"/>
    </w:pPr>
  </w:style>
  <w:style w:type="paragraph" w:customStyle="1" w:styleId="470">
    <w:name w:val="一覧 47"/>
    <w:basedOn w:val="371"/>
    <w:uiPriority w:val="99"/>
    <w:rsid w:val="004335ED"/>
    <w:pPr>
      <w:ind w:left="1418"/>
    </w:pPr>
  </w:style>
  <w:style w:type="paragraph" w:customStyle="1" w:styleId="570">
    <w:name w:val="一覧 57"/>
    <w:basedOn w:val="470"/>
    <w:uiPriority w:val="99"/>
    <w:rsid w:val="004335ED"/>
    <w:pPr>
      <w:ind w:left="1702"/>
    </w:pPr>
  </w:style>
  <w:style w:type="paragraph" w:customStyle="1" w:styleId="471">
    <w:name w:val="箇条書き 47"/>
    <w:basedOn w:val="370"/>
    <w:uiPriority w:val="99"/>
    <w:rsid w:val="004335ED"/>
    <w:pPr>
      <w:ind w:left="1418"/>
    </w:pPr>
  </w:style>
  <w:style w:type="paragraph" w:customStyle="1" w:styleId="571">
    <w:name w:val="箇条書き 57"/>
    <w:basedOn w:val="471"/>
    <w:uiPriority w:val="99"/>
    <w:rsid w:val="004335ED"/>
    <w:pPr>
      <w:ind w:left="1702"/>
    </w:pPr>
  </w:style>
  <w:style w:type="paragraph" w:customStyle="1" w:styleId="76">
    <w:name w:val="コメント文字列7"/>
    <w:basedOn w:val="Normal"/>
    <w:uiPriority w:val="99"/>
    <w:rsid w:val="004335ED"/>
    <w:pPr>
      <w:suppressAutoHyphens/>
    </w:pPr>
    <w:rPr>
      <w:rFonts w:eastAsia="MS Mincho" w:cs="CG Times (WN)"/>
      <w:lang w:eastAsia="ar-SA"/>
    </w:rPr>
  </w:style>
  <w:style w:type="paragraph" w:customStyle="1" w:styleId="77">
    <w:name w:val="コメント内容7"/>
    <w:basedOn w:val="76"/>
    <w:next w:val="76"/>
    <w:uiPriority w:val="99"/>
    <w:rsid w:val="004335ED"/>
    <w:rPr>
      <w:b/>
      <w:bCs/>
    </w:rPr>
  </w:style>
  <w:style w:type="paragraph" w:customStyle="1" w:styleId="78">
    <w:name w:val="見出しマップ7"/>
    <w:basedOn w:val="Normal"/>
    <w:uiPriority w:val="99"/>
    <w:rsid w:val="004335ED"/>
    <w:pPr>
      <w:shd w:val="clear" w:color="auto" w:fill="000080"/>
      <w:suppressAutoHyphens/>
    </w:pPr>
    <w:rPr>
      <w:rFonts w:ascii="Tahoma" w:eastAsia="MS Mincho" w:hAnsi="Tahoma" w:cs="Tahoma"/>
      <w:lang w:eastAsia="ar-SA"/>
    </w:rPr>
  </w:style>
  <w:style w:type="paragraph" w:customStyle="1" w:styleId="79">
    <w:name w:val="書式なし7"/>
    <w:basedOn w:val="Normal"/>
    <w:uiPriority w:val="99"/>
    <w:rsid w:val="004335ED"/>
    <w:pPr>
      <w:suppressAutoHyphens/>
    </w:pPr>
    <w:rPr>
      <w:rFonts w:ascii="Courier New" w:eastAsia="MS Mincho" w:hAnsi="Courier New" w:cs="CG Times (WN)"/>
      <w:lang w:val="nb-NO" w:eastAsia="ar-SA"/>
    </w:rPr>
  </w:style>
  <w:style w:type="paragraph" w:customStyle="1" w:styleId="Web7">
    <w:name w:val="標準 (Web)7"/>
    <w:basedOn w:val="Normal"/>
    <w:uiPriority w:val="99"/>
    <w:rsid w:val="004335ED"/>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4335ED"/>
    <w:pPr>
      <w:suppressAutoHyphens/>
      <w:ind w:left="567"/>
    </w:pPr>
    <w:rPr>
      <w:rFonts w:ascii="Arial" w:eastAsia="MS Mincho" w:hAnsi="Arial" w:cs="Arial"/>
      <w:lang w:eastAsia="ar-SA"/>
    </w:rPr>
  </w:style>
  <w:style w:type="paragraph" w:customStyle="1" w:styleId="7a">
    <w:name w:val="標準インデント7"/>
    <w:basedOn w:val="Normal"/>
    <w:uiPriority w:val="99"/>
    <w:rsid w:val="004335ED"/>
    <w:pPr>
      <w:suppressAutoHyphens/>
      <w:ind w:left="708"/>
    </w:pPr>
    <w:rPr>
      <w:rFonts w:eastAsia="MS Mincho" w:cs="CG Times (WN)"/>
      <w:lang w:eastAsia="ar-SA"/>
    </w:rPr>
  </w:style>
  <w:style w:type="paragraph" w:customStyle="1" w:styleId="7b">
    <w:name w:val="記7"/>
    <w:basedOn w:val="Normal"/>
    <w:next w:val="Normal"/>
    <w:uiPriority w:val="99"/>
    <w:rsid w:val="004335ED"/>
    <w:pPr>
      <w:suppressAutoHyphens/>
    </w:pPr>
    <w:rPr>
      <w:rFonts w:eastAsia="MS Mincho" w:cs="CG Times (WN)"/>
      <w:lang w:eastAsia="ar-SA"/>
    </w:rPr>
  </w:style>
  <w:style w:type="paragraph" w:customStyle="1" w:styleId="HTML7">
    <w:name w:val="HTML 書式付き7"/>
    <w:basedOn w:val="Normal"/>
    <w:uiPriority w:val="99"/>
    <w:rsid w:val="004335ED"/>
    <w:pPr>
      <w:suppressAutoHyphens/>
    </w:pPr>
    <w:rPr>
      <w:rFonts w:ascii="Courier New" w:eastAsia="MS Mincho" w:hAnsi="Courier New" w:cs="Courier New"/>
      <w:lang w:eastAsia="ar-SA"/>
    </w:rPr>
  </w:style>
  <w:style w:type="paragraph" w:customStyle="1" w:styleId="274">
    <w:name w:val="本文 27"/>
    <w:basedOn w:val="Normal"/>
    <w:uiPriority w:val="99"/>
    <w:rsid w:val="004335ED"/>
    <w:pPr>
      <w:suppressAutoHyphens/>
      <w:spacing w:after="120"/>
    </w:pPr>
    <w:rPr>
      <w:rFonts w:eastAsia="MS Mincho" w:cs="CG Times (WN)"/>
      <w:lang w:eastAsia="ar-SA"/>
    </w:rPr>
  </w:style>
  <w:style w:type="paragraph" w:customStyle="1" w:styleId="372">
    <w:name w:val="本文 37"/>
    <w:basedOn w:val="Normal"/>
    <w:uiPriority w:val="99"/>
    <w:rsid w:val="004335ED"/>
    <w:pPr>
      <w:suppressAutoHyphens/>
      <w:spacing w:after="120"/>
    </w:pPr>
    <w:rPr>
      <w:rFonts w:eastAsia="MS Mincho" w:cs="CG Times (WN)"/>
      <w:lang w:eastAsia="ar-SA"/>
    </w:rPr>
  </w:style>
  <w:style w:type="paragraph" w:customStyle="1" w:styleId="1f4">
    <w:name w:val="正文1"/>
    <w:uiPriority w:val="99"/>
    <w:rsid w:val="004335ED"/>
    <w:pPr>
      <w:autoSpaceDN w:val="0"/>
      <w:jc w:val="both"/>
    </w:pPr>
    <w:rPr>
      <w:rFonts w:ascii="Times New Roman" w:eastAsia="SimSun" w:hAnsi="Times New Roman"/>
      <w:kern w:val="2"/>
      <w:sz w:val="21"/>
      <w:szCs w:val="21"/>
      <w:lang w:val="en-US" w:eastAsia="zh-CN"/>
    </w:rPr>
  </w:style>
  <w:style w:type="character" w:styleId="CommentReference">
    <w:name w:val="annotation reference"/>
    <w:semiHidden/>
    <w:unhideWhenUsed/>
    <w:qFormat/>
    <w:rsid w:val="004335ED"/>
    <w:rPr>
      <w:sz w:val="16"/>
    </w:rPr>
  </w:style>
  <w:style w:type="character" w:styleId="EndnoteReference">
    <w:name w:val="endnote reference"/>
    <w:semiHidden/>
    <w:unhideWhenUsed/>
    <w:rsid w:val="004335ED"/>
    <w:rPr>
      <w:vertAlign w:val="superscript"/>
    </w:rPr>
  </w:style>
  <w:style w:type="character" w:styleId="PlaceholderText">
    <w:name w:val="Placeholder Text"/>
    <w:uiPriority w:val="99"/>
    <w:semiHidden/>
    <w:rsid w:val="004335ED"/>
    <w:rPr>
      <w:color w:val="808080"/>
    </w:rPr>
  </w:style>
  <w:style w:type="character" w:styleId="SubtleEmphasis">
    <w:name w:val="Subtle Emphasis"/>
    <w:uiPriority w:val="19"/>
    <w:qFormat/>
    <w:rsid w:val="004335ED"/>
    <w:rPr>
      <w:i/>
      <w:iCs/>
      <w:color w:val="808080"/>
    </w:rPr>
  </w:style>
  <w:style w:type="character" w:styleId="IntenseEmphasis">
    <w:name w:val="Intense Emphasis"/>
    <w:uiPriority w:val="21"/>
    <w:qFormat/>
    <w:rsid w:val="004335ED"/>
    <w:rPr>
      <w:b/>
      <w:bCs/>
      <w:i/>
      <w:iCs/>
      <w:color w:val="4F81BD"/>
    </w:rPr>
  </w:style>
  <w:style w:type="character" w:styleId="SubtleReference">
    <w:name w:val="Subtle Reference"/>
    <w:uiPriority w:val="31"/>
    <w:qFormat/>
    <w:rsid w:val="004335ED"/>
    <w:rPr>
      <w:smallCaps/>
      <w:color w:val="C0504D"/>
      <w:u w:val="single"/>
    </w:rPr>
  </w:style>
  <w:style w:type="character" w:styleId="IntenseReference">
    <w:name w:val="Intense Reference"/>
    <w:uiPriority w:val="32"/>
    <w:qFormat/>
    <w:rsid w:val="004335ED"/>
    <w:rPr>
      <w:b/>
      <w:bCs/>
      <w:smallCaps/>
      <w:color w:val="C0504D"/>
      <w:spacing w:val="5"/>
      <w:u w:val="single"/>
    </w:rPr>
  </w:style>
  <w:style w:type="character" w:styleId="BookTitle">
    <w:name w:val="Book Title"/>
    <w:uiPriority w:val="33"/>
    <w:qFormat/>
    <w:rsid w:val="004335ED"/>
    <w:rPr>
      <w:b/>
      <w:bCs/>
      <w:smallCaps/>
      <w:spacing w:val="5"/>
    </w:rPr>
  </w:style>
  <w:style w:type="character" w:customStyle="1" w:styleId="TAHCar">
    <w:name w:val="TAH Car"/>
    <w:link w:val="TAH"/>
    <w:qFormat/>
    <w:locked/>
    <w:rsid w:val="004335ED"/>
    <w:rPr>
      <w:rFonts w:ascii="Arial" w:eastAsia="Times New Roman" w:hAnsi="Arial"/>
      <w:b/>
      <w:sz w:val="18"/>
    </w:rPr>
  </w:style>
  <w:style w:type="character" w:customStyle="1" w:styleId="TALCar">
    <w:name w:val="TAL Car"/>
    <w:qFormat/>
    <w:rsid w:val="004335ED"/>
    <w:rPr>
      <w:rFonts w:ascii="Arial" w:hAnsi="Arial" w:cs="Arial" w:hint="default"/>
      <w:sz w:val="18"/>
      <w:lang w:val="en-GB" w:eastAsia="en-US"/>
    </w:rPr>
  </w:style>
  <w:style w:type="character" w:customStyle="1" w:styleId="TACChar">
    <w:name w:val="TAC Char"/>
    <w:qFormat/>
    <w:rsid w:val="004335ED"/>
    <w:rPr>
      <w:rFonts w:ascii="Arial" w:hAnsi="Arial" w:cs="Arial" w:hint="default"/>
      <w:sz w:val="18"/>
      <w:lang w:val="en-GB" w:eastAsia="en-US"/>
    </w:rPr>
  </w:style>
  <w:style w:type="character" w:customStyle="1" w:styleId="B1Zchn">
    <w:name w:val="B1 Zchn"/>
    <w:locked/>
    <w:rsid w:val="004335ED"/>
    <w:rPr>
      <w:rFonts w:ascii="Times New Roman" w:hAnsi="Times New Roman" w:cs="Times New Roman" w:hint="default"/>
      <w:lang w:val="en-GB"/>
    </w:rPr>
  </w:style>
  <w:style w:type="character" w:customStyle="1" w:styleId="NOZchn">
    <w:name w:val="NO Zchn"/>
    <w:rsid w:val="004335ED"/>
    <w:rPr>
      <w:rFonts w:ascii="Times New Roman" w:hAnsi="Times New Roman" w:cs="Times New Roman" w:hint="default"/>
      <w:lang w:val="en-GB"/>
    </w:rPr>
  </w:style>
  <w:style w:type="character" w:customStyle="1" w:styleId="ENChar">
    <w:name w:val="EN Char"/>
    <w:rsid w:val="004335ED"/>
    <w:rPr>
      <w:rFonts w:ascii="Times New Roman" w:hAnsi="Times New Roman" w:cs="Times New Roman" w:hint="default"/>
      <w:color w:val="FF0000"/>
      <w:lang w:val="en-US" w:eastAsia="en-US"/>
    </w:rPr>
  </w:style>
  <w:style w:type="character" w:customStyle="1" w:styleId="TAL1">
    <w:name w:val="TAL (文字)"/>
    <w:rsid w:val="004335ED"/>
    <w:rPr>
      <w:rFonts w:ascii="Arial" w:eastAsia="Times New Roman" w:hAnsi="Arial" w:cs="Arial" w:hint="default"/>
      <w:sz w:val="18"/>
      <w:lang w:val="en-GB"/>
    </w:rPr>
  </w:style>
  <w:style w:type="character" w:customStyle="1" w:styleId="THC">
    <w:name w:val="TH C"/>
    <w:rsid w:val="004335ED"/>
    <w:rPr>
      <w:rFonts w:ascii="Arial" w:eastAsia="MS Mincho" w:hAnsi="Arial" w:cs="Arial" w:hint="default"/>
      <w:b/>
      <w:bCs/>
      <w:lang w:val="en-GB" w:eastAsia="ja-JP"/>
    </w:rPr>
  </w:style>
  <w:style w:type="character" w:customStyle="1" w:styleId="TALZchn">
    <w:name w:val="TAL Zchn"/>
    <w:rsid w:val="004335ED"/>
    <w:rPr>
      <w:rFonts w:ascii="Arial" w:hAnsi="Arial" w:cs="Arial" w:hint="default"/>
      <w:sz w:val="18"/>
      <w:lang w:val="en-GB" w:eastAsia="en-US" w:bidi="ar-SA"/>
    </w:rPr>
  </w:style>
  <w:style w:type="character" w:customStyle="1" w:styleId="Heading4C">
    <w:name w:val="Heading 4 C"/>
    <w:rsid w:val="004335ED"/>
    <w:rPr>
      <w:rFonts w:ascii="Arial" w:hAnsi="Arial" w:cs="Arial" w:hint="default"/>
      <w:sz w:val="24"/>
      <w:szCs w:val="28"/>
      <w:lang w:val="en-GB" w:eastAsia="en-US" w:bidi="ar-SA"/>
    </w:rPr>
  </w:style>
  <w:style w:type="character" w:customStyle="1" w:styleId="H6C">
    <w:name w:val="H6 C"/>
    <w:rsid w:val="004335ED"/>
    <w:rPr>
      <w:rFonts w:ascii="Arial" w:hAnsi="Arial" w:cs="Arial" w:hint="default"/>
      <w:sz w:val="22"/>
      <w:lang w:val="en-GB" w:eastAsia="ja-JP" w:bidi="ar-SA"/>
    </w:rPr>
  </w:style>
  <w:style w:type="character" w:customStyle="1" w:styleId="h51">
    <w:name w:val="h5 1"/>
    <w:rsid w:val="004335ED"/>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5ED"/>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5ED"/>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5ED"/>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5ED"/>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5ED"/>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5ED"/>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5ED"/>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5ED"/>
    <w:rPr>
      <w:rFonts w:ascii="Arial" w:hAnsi="Arial" w:cs="Arial" w:hint="default"/>
      <w:sz w:val="24"/>
      <w:lang w:val="en-GB" w:eastAsia="ja-JP" w:bidi="ar-SA"/>
    </w:rPr>
  </w:style>
  <w:style w:type="character" w:customStyle="1" w:styleId="B3Char2">
    <w:name w:val="B3 Char2"/>
    <w:qFormat/>
    <w:rsid w:val="004335ED"/>
    <w:rPr>
      <w:rFonts w:ascii="Times New Roman" w:hAnsi="Times New Roman" w:cs="Times New Roman" w:hint="default"/>
      <w:lang w:val="en-GB"/>
    </w:rPr>
  </w:style>
  <w:style w:type="character" w:customStyle="1" w:styleId="CharChar">
    <w:name w:val="Char Char"/>
    <w:rsid w:val="004335ED"/>
    <w:rPr>
      <w:rFonts w:ascii="Arial" w:hAnsi="Arial" w:cs="Arial" w:hint="default"/>
      <w:sz w:val="28"/>
      <w:lang w:val="en-GB" w:eastAsia="en-US"/>
    </w:rPr>
  </w:style>
  <w:style w:type="character" w:customStyle="1" w:styleId="CharChar9">
    <w:name w:val="Char Char9"/>
    <w:rsid w:val="004335ED"/>
    <w:rPr>
      <w:rFonts w:ascii="Arial" w:eastAsia="MS Mincho" w:hAnsi="Arial" w:cs="CG Times (WN)" w:hint="default"/>
      <w:kern w:val="0"/>
      <w:sz w:val="22"/>
      <w:szCs w:val="20"/>
      <w:lang w:val="en-GB" w:eastAsia="ar-SA"/>
    </w:rPr>
  </w:style>
  <w:style w:type="character" w:customStyle="1" w:styleId="CharChar3">
    <w:name w:val="Char Char3"/>
    <w:rsid w:val="004335ED"/>
    <w:rPr>
      <w:rFonts w:ascii="Arial" w:hAnsi="Arial" w:cs="Arial" w:hint="default"/>
      <w:sz w:val="22"/>
      <w:lang w:val="en-GB" w:eastAsia="en-US" w:bidi="ar-SA"/>
    </w:rPr>
  </w:style>
  <w:style w:type="character" w:customStyle="1" w:styleId="EditorsNoteCarCar">
    <w:name w:val="Editor's Note Car Car"/>
    <w:rsid w:val="004335ED"/>
    <w:rPr>
      <w:rFonts w:ascii="Times New Roman" w:hAnsi="Times New Roman" w:cs="Times New Roman" w:hint="default"/>
      <w:color w:val="FF0000"/>
      <w:lang w:val="en-GB"/>
    </w:rPr>
  </w:style>
  <w:style w:type="character" w:customStyle="1" w:styleId="CharChar4">
    <w:name w:val="Char Char4"/>
    <w:rsid w:val="004335ED"/>
    <w:rPr>
      <w:rFonts w:ascii="Arial" w:hAnsi="Arial" w:cs="Arial" w:hint="default"/>
      <w:sz w:val="24"/>
      <w:lang w:val="en-GB" w:eastAsia="en-US" w:bidi="ar-SA"/>
    </w:rPr>
  </w:style>
  <w:style w:type="character" w:customStyle="1" w:styleId="CharChar2">
    <w:name w:val="Char Char2"/>
    <w:rsid w:val="004335ED"/>
    <w:rPr>
      <w:rFonts w:ascii="Arial" w:hAnsi="Arial" w:cs="Arial" w:hint="default"/>
      <w:lang w:val="en-GB" w:eastAsia="en-US" w:bidi="ar-SA"/>
    </w:rPr>
  </w:style>
  <w:style w:type="character" w:customStyle="1" w:styleId="CharChar5">
    <w:name w:val="Char Char5"/>
    <w:rsid w:val="004335ED"/>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5ED"/>
    <w:rPr>
      <w:rFonts w:ascii="Arial" w:hAnsi="Arial" w:cs="Arial" w:hint="default"/>
      <w:sz w:val="28"/>
      <w:lang w:val="en-GB"/>
    </w:rPr>
  </w:style>
  <w:style w:type="character" w:customStyle="1" w:styleId="CharChar21">
    <w:name w:val="Char Char21"/>
    <w:rsid w:val="004335ED"/>
    <w:rPr>
      <w:rFonts w:ascii="Times New Roman" w:hAnsi="Times New Roman" w:cs="Times New Roman" w:hint="default"/>
      <w:lang w:val="en-GB" w:eastAsia="en-US"/>
    </w:rPr>
  </w:style>
  <w:style w:type="character" w:customStyle="1" w:styleId="CharChar7">
    <w:name w:val="Char Char7"/>
    <w:rsid w:val="004335ED"/>
    <w:rPr>
      <w:rFonts w:ascii="Arial" w:eastAsia="SimSun" w:hAnsi="Arial" w:cs="Arial" w:hint="default"/>
      <w:sz w:val="36"/>
      <w:lang w:val="en-GB" w:eastAsia="en-US" w:bidi="ar-SA"/>
    </w:rPr>
  </w:style>
  <w:style w:type="character" w:customStyle="1" w:styleId="CharChar6">
    <w:name w:val="Char Char6"/>
    <w:rsid w:val="004335ED"/>
    <w:rPr>
      <w:rFonts w:ascii="Arial" w:eastAsia="SimSun" w:hAnsi="Arial" w:cs="Arial" w:hint="default"/>
      <w:sz w:val="32"/>
      <w:lang w:val="en-GB" w:eastAsia="en-US" w:bidi="ar-SA"/>
    </w:rPr>
  </w:style>
  <w:style w:type="character" w:customStyle="1" w:styleId="CharChar16">
    <w:name w:val="Char Char16"/>
    <w:rsid w:val="004335ED"/>
    <w:rPr>
      <w:rFonts w:ascii="Arial" w:eastAsia="SimSun" w:hAnsi="Arial" w:cs="Arial" w:hint="default"/>
      <w:lang w:val="en-GB" w:eastAsia="en-US" w:bidi="ar-SA"/>
    </w:rPr>
  </w:style>
  <w:style w:type="character" w:customStyle="1" w:styleId="CharChar14">
    <w:name w:val="Char Char14"/>
    <w:rsid w:val="004335ED"/>
    <w:rPr>
      <w:rFonts w:ascii="Arial" w:eastAsia="SimSun" w:hAnsi="Arial" w:cs="Arial" w:hint="default"/>
      <w:sz w:val="36"/>
      <w:lang w:val="en-GB" w:eastAsia="en-US" w:bidi="ar-SA"/>
    </w:rPr>
  </w:style>
  <w:style w:type="character" w:customStyle="1" w:styleId="CharChar25">
    <w:name w:val="Char Char25"/>
    <w:rsid w:val="004335ED"/>
    <w:rPr>
      <w:rFonts w:ascii="Arial" w:hAnsi="Arial" w:cs="Arial" w:hint="default"/>
      <w:lang w:val="en-GB" w:eastAsia="en-US"/>
    </w:rPr>
  </w:style>
  <w:style w:type="character" w:customStyle="1" w:styleId="CharChar24">
    <w:name w:val="Char Char24"/>
    <w:rsid w:val="004335ED"/>
    <w:rPr>
      <w:rFonts w:ascii="Arial" w:hAnsi="Arial" w:cs="Arial" w:hint="default"/>
      <w:sz w:val="36"/>
      <w:lang w:val="en-GB" w:eastAsia="en-US"/>
    </w:rPr>
  </w:style>
  <w:style w:type="character" w:customStyle="1" w:styleId="CharChar17">
    <w:name w:val="Char Char17"/>
    <w:rsid w:val="004335ED"/>
    <w:rPr>
      <w:rFonts w:ascii="Tahoma" w:hAnsi="Tahoma" w:cs="Tahoma" w:hint="default"/>
      <w:shd w:val="clear" w:color="auto" w:fill="000080"/>
      <w:lang w:val="en-GB" w:eastAsia="en-US"/>
    </w:rPr>
  </w:style>
  <w:style w:type="character" w:customStyle="1" w:styleId="CharChar19">
    <w:name w:val="Char Char19"/>
    <w:rsid w:val="004335ED"/>
    <w:rPr>
      <w:rFonts w:ascii="Times New Roman" w:hAnsi="Times New Roman" w:cs="Times New Roman" w:hint="default"/>
      <w:lang w:val="en-GB"/>
    </w:rPr>
  </w:style>
  <w:style w:type="character" w:customStyle="1" w:styleId="CharChar20">
    <w:name w:val="Char Char20"/>
    <w:rsid w:val="004335ED"/>
    <w:rPr>
      <w:rFonts w:ascii="Tahoma" w:hAnsi="Tahoma" w:cs="Tahoma" w:hint="default"/>
      <w:sz w:val="16"/>
      <w:szCs w:val="16"/>
      <w:lang w:val="en-GB" w:eastAsia="en-US"/>
    </w:rPr>
  </w:style>
  <w:style w:type="character" w:customStyle="1" w:styleId="CharChar30">
    <w:name w:val="Char Char30"/>
    <w:rsid w:val="004335ED"/>
    <w:rPr>
      <w:rFonts w:ascii="Arial" w:hAnsi="Arial" w:cs="Arial" w:hint="default"/>
      <w:lang w:val="en-GB" w:eastAsia="en-US"/>
    </w:rPr>
  </w:style>
  <w:style w:type="character" w:customStyle="1" w:styleId="CharChar29">
    <w:name w:val="Char Char29"/>
    <w:rsid w:val="004335ED"/>
    <w:rPr>
      <w:rFonts w:ascii="Arial" w:hAnsi="Arial" w:cs="Arial" w:hint="default"/>
      <w:sz w:val="36"/>
      <w:lang w:val="en-GB" w:eastAsia="en-US"/>
    </w:rPr>
  </w:style>
  <w:style w:type="character" w:customStyle="1" w:styleId="CharChar26">
    <w:name w:val="Char Char26"/>
    <w:rsid w:val="004335ED"/>
    <w:rPr>
      <w:rFonts w:ascii="Times New Roman" w:hAnsi="Times New Roman" w:cs="Times New Roman" w:hint="default"/>
      <w:lang w:val="en-GB" w:eastAsia="en-US"/>
    </w:rPr>
  </w:style>
  <w:style w:type="character" w:customStyle="1" w:styleId="CharChar28">
    <w:name w:val="Char Char28"/>
    <w:rsid w:val="004335ED"/>
    <w:rPr>
      <w:rFonts w:ascii="Arial" w:hAnsi="Arial" w:cs="Arial" w:hint="default"/>
      <w:sz w:val="36"/>
      <w:lang w:val="en-GB" w:eastAsia="en-US"/>
    </w:rPr>
  </w:style>
  <w:style w:type="character" w:customStyle="1" w:styleId="CharChar27">
    <w:name w:val="Char Char27"/>
    <w:rsid w:val="004335ED"/>
    <w:rPr>
      <w:rFonts w:ascii="Arial" w:hAnsi="Arial" w:cs="Arial" w:hint="default"/>
      <w:b/>
      <w:bCs w:val="0"/>
      <w:i/>
      <w:iCs w:val="0"/>
      <w:noProof/>
      <w:sz w:val="18"/>
      <w:lang w:val="en-GB" w:eastAsia="en-US"/>
    </w:rPr>
  </w:style>
  <w:style w:type="character" w:customStyle="1" w:styleId="msoins0">
    <w:name w:val="msoins"/>
    <w:basedOn w:val="DefaultParagraphFont"/>
    <w:rsid w:val="004335ED"/>
  </w:style>
  <w:style w:type="character" w:customStyle="1" w:styleId="CharChar1">
    <w:name w:val="Char Char1"/>
    <w:rsid w:val="004335E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5E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5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5ED"/>
    <w:rPr>
      <w:rFonts w:ascii="Arial" w:hAnsi="Arial" w:cs="Arial" w:hint="default"/>
      <w:sz w:val="32"/>
      <w:lang w:val="en-GB" w:eastAsia="ja-JP" w:bidi="ar-SA"/>
    </w:rPr>
  </w:style>
  <w:style w:type="character" w:customStyle="1" w:styleId="AndreaLeonardi">
    <w:name w:val="Andrea Leonardi"/>
    <w:semiHidden/>
    <w:rsid w:val="004335ED"/>
    <w:rPr>
      <w:rFonts w:ascii="Arial" w:hAnsi="Arial" w:cs="Arial" w:hint="default"/>
      <w:color w:val="auto"/>
      <w:sz w:val="20"/>
      <w:szCs w:val="20"/>
    </w:rPr>
  </w:style>
  <w:style w:type="character" w:customStyle="1" w:styleId="NOCharChar">
    <w:name w:val="NO Char Char"/>
    <w:rsid w:val="004335E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5E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5ED"/>
    <w:rPr>
      <w:rFonts w:ascii="Arial" w:hAnsi="Arial" w:cs="Arial" w:hint="default"/>
      <w:sz w:val="32"/>
      <w:lang w:val="en-GB" w:eastAsia="en-US" w:bidi="ar-SA"/>
    </w:rPr>
  </w:style>
  <w:style w:type="character" w:customStyle="1" w:styleId="T1Char2">
    <w:name w:val="T1 Char2"/>
    <w:aliases w:val="Header 6 Char Char2"/>
    <w:rsid w:val="004335ED"/>
    <w:rPr>
      <w:rFonts w:ascii="Arial" w:hAnsi="Arial" w:cs="Arial" w:hint="default"/>
      <w:lang w:val="en-GB" w:eastAsia="en-US" w:bidi="ar-SA"/>
    </w:rPr>
  </w:style>
  <w:style w:type="character" w:customStyle="1" w:styleId="ZchnZchn5">
    <w:name w:val="Zchn Zchn5"/>
    <w:rsid w:val="004335ED"/>
    <w:rPr>
      <w:rFonts w:ascii="Courier New" w:eastAsia="Batang" w:hAnsi="Courier New" w:cs="Courier New" w:hint="default"/>
      <w:lang w:val="nb-NO" w:eastAsia="en-US" w:bidi="ar-SA"/>
    </w:rPr>
  </w:style>
  <w:style w:type="character" w:customStyle="1" w:styleId="CharChar10">
    <w:name w:val="Char Char10"/>
    <w:rsid w:val="004335ED"/>
    <w:rPr>
      <w:rFonts w:ascii="Times New Roman" w:hAnsi="Times New Roman" w:cs="Times New Roman" w:hint="default"/>
      <w:lang w:val="en-GB" w:eastAsia="en-US"/>
    </w:rPr>
  </w:style>
  <w:style w:type="character" w:customStyle="1" w:styleId="CharChar8">
    <w:name w:val="Char Char8"/>
    <w:semiHidden/>
    <w:rsid w:val="004335E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5ED"/>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5E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5ED"/>
    <w:rPr>
      <w:rFonts w:ascii="Arial" w:hAnsi="Arial" w:cs="Arial" w:hint="default"/>
      <w:sz w:val="28"/>
      <w:lang w:val="en-GB" w:eastAsia="en-US" w:bidi="ar-SA"/>
    </w:rPr>
  </w:style>
  <w:style w:type="character" w:customStyle="1" w:styleId="T1Char3">
    <w:name w:val="T1 Char3"/>
    <w:aliases w:val="Header 6 Char Char3"/>
    <w:rsid w:val="004335ED"/>
    <w:rPr>
      <w:rFonts w:ascii="Arial" w:hAnsi="Arial" w:cs="Arial" w:hint="default"/>
      <w:lang w:val="en-GB" w:eastAsia="en-US" w:bidi="ar-SA"/>
    </w:rPr>
  </w:style>
  <w:style w:type="character" w:customStyle="1" w:styleId="msoins00">
    <w:name w:val="msoins0"/>
    <w:rsid w:val="004335ED"/>
  </w:style>
  <w:style w:type="character" w:customStyle="1" w:styleId="salin1c">
    <w:name w:val="salin1c"/>
    <w:semiHidden/>
    <w:rsid w:val="004335ED"/>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5ED"/>
    <w:rPr>
      <w:b/>
      <w:bCs w:val="0"/>
      <w:lang w:val="en-GB" w:eastAsia="en-US" w:bidi="ar-SA"/>
    </w:rPr>
  </w:style>
  <w:style w:type="character" w:customStyle="1" w:styleId="CharChar13">
    <w:name w:val="Char Char13"/>
    <w:semiHidden/>
    <w:rsid w:val="004335ED"/>
    <w:rPr>
      <w:rFonts w:ascii="SimSun" w:eastAsia="SimSun" w:hAnsi="SimSun" w:hint="eastAsia"/>
      <w:lang w:val="en-GB" w:eastAsia="en-US" w:bidi="ar-SA"/>
    </w:rPr>
  </w:style>
  <w:style w:type="character" w:customStyle="1" w:styleId="CharChar11">
    <w:name w:val="Char Char11"/>
    <w:rsid w:val="004335ED"/>
    <w:rPr>
      <w:rFonts w:ascii="Tahoma" w:eastAsia="SimSun" w:hAnsi="Tahoma" w:cs="Tahoma" w:hint="default"/>
      <w:lang w:val="en-GB" w:eastAsia="en-US" w:bidi="ar-SA"/>
    </w:rPr>
  </w:style>
  <w:style w:type="character" w:customStyle="1" w:styleId="af7">
    <w:name w:val="コメント内容 (文字)"/>
    <w:rsid w:val="004335E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5ED"/>
    <w:rPr>
      <w:rFonts w:ascii="Arial" w:hAnsi="Arial" w:cs="Arial" w:hint="default"/>
      <w:sz w:val="36"/>
      <w:lang w:val="en-GB" w:eastAsia="en-US"/>
    </w:rPr>
  </w:style>
  <w:style w:type="character" w:customStyle="1" w:styleId="EditorsNoteChar1">
    <w:name w:val="Editor's Note Char1"/>
    <w:rsid w:val="004335ED"/>
    <w:rPr>
      <w:rFonts w:ascii="Times New Roman" w:hAnsi="Times New Roman" w:cs="Times New Roman" w:hint="default"/>
      <w:color w:val="FF0000"/>
      <w:lang w:val="en-GB" w:eastAsia="en-US"/>
    </w:rPr>
  </w:style>
  <w:style w:type="character" w:customStyle="1" w:styleId="NurTextZchn1">
    <w:name w:val="Nur Text Zchn1"/>
    <w:rsid w:val="004335ED"/>
    <w:rPr>
      <w:rFonts w:ascii="Courier New" w:hAnsi="Courier New" w:cs="Courier New" w:hint="default"/>
      <w:lang w:val="en-GB" w:eastAsia="en-US"/>
    </w:rPr>
  </w:style>
  <w:style w:type="character" w:customStyle="1" w:styleId="EndnotentextZchn1">
    <w:name w:val="Endnotentext Zchn1"/>
    <w:rsid w:val="004335ED"/>
    <w:rPr>
      <w:rFonts w:ascii="Times New Roman" w:hAnsi="Times New Roman" w:cs="Times New Roman" w:hint="default"/>
      <w:lang w:val="en-GB" w:eastAsia="en-US"/>
    </w:rPr>
  </w:style>
  <w:style w:type="character" w:customStyle="1" w:styleId="Heading1Char2">
    <w:name w:val="Heading 1 Char2"/>
    <w:rsid w:val="004335ED"/>
    <w:rPr>
      <w:rFonts w:ascii="Arial" w:hAnsi="Arial" w:cs="Arial" w:hint="default"/>
      <w:sz w:val="36"/>
      <w:lang w:val="en-GB" w:eastAsia="en-US"/>
    </w:rPr>
  </w:style>
  <w:style w:type="character" w:customStyle="1" w:styleId="PlainTextChar1">
    <w:name w:val="Plain Text Char1"/>
    <w:rsid w:val="004335ED"/>
    <w:rPr>
      <w:rFonts w:ascii="Courier New" w:hAnsi="Courier New" w:cs="Courier New" w:hint="default"/>
      <w:lang w:val="en-GB" w:eastAsia="en-US"/>
    </w:rPr>
  </w:style>
  <w:style w:type="character" w:customStyle="1" w:styleId="EndnoteTextChar1">
    <w:name w:val="Endnote Text Char1"/>
    <w:uiPriority w:val="99"/>
    <w:rsid w:val="004335E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5ED"/>
    <w:rPr>
      <w:rFonts w:ascii="Times New Roman" w:hAnsi="Times New Roman" w:cs="Times New Roman" w:hint="default"/>
      <w:b/>
      <w:bCs w:val="0"/>
      <w:lang w:val="en-GB" w:eastAsia="ko-KR"/>
    </w:rPr>
  </w:style>
  <w:style w:type="character" w:customStyle="1" w:styleId="searchcontent1">
    <w:name w:val="search_content1"/>
    <w:rsid w:val="004335ED"/>
    <w:rPr>
      <w:sz w:val="13"/>
      <w:szCs w:val="13"/>
    </w:rPr>
  </w:style>
  <w:style w:type="character" w:customStyle="1" w:styleId="1f5">
    <w:name w:val="書式なし (文字)1"/>
    <w:rsid w:val="004335ED"/>
    <w:rPr>
      <w:rFonts w:ascii="MS Mincho" w:eastAsia="MS Mincho" w:hAnsi="Courier New" w:cs="Courier New" w:hint="eastAsia"/>
      <w:sz w:val="21"/>
      <w:szCs w:val="21"/>
      <w:lang w:val="en-GB" w:eastAsia="en-US"/>
    </w:rPr>
  </w:style>
  <w:style w:type="character" w:customStyle="1" w:styleId="1f6">
    <w:name w:val="文末脚注文字列 (文字)1"/>
    <w:rsid w:val="004335ED"/>
    <w:rPr>
      <w:rFonts w:ascii="Times New Roman" w:hAnsi="Times New Roman" w:cs="Times New Roman" w:hint="default"/>
      <w:lang w:val="en-GB" w:eastAsia="en-US"/>
    </w:rPr>
  </w:style>
  <w:style w:type="character" w:customStyle="1" w:styleId="1f7">
    <w:name w:val="純文字 字元1"/>
    <w:rsid w:val="004335ED"/>
    <w:rPr>
      <w:rFonts w:ascii="MingLiU" w:eastAsia="MingLiU" w:hAnsi="Courier New" w:cs="Courier New" w:hint="eastAsia"/>
      <w:sz w:val="24"/>
      <w:szCs w:val="24"/>
      <w:lang w:val="en-GB" w:eastAsia="en-US"/>
    </w:rPr>
  </w:style>
  <w:style w:type="character" w:customStyle="1" w:styleId="1f8">
    <w:name w:val="章節附註文字 字元1"/>
    <w:rsid w:val="004335E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5ED"/>
    <w:rPr>
      <w:rFonts w:ascii="Arial" w:eastAsia="Times New Roman" w:hAnsi="Arial" w:cs="Arial" w:hint="default"/>
      <w:sz w:val="36"/>
      <w:lang w:val="en-GB" w:eastAsia="ja-JP" w:bidi="ar-SA"/>
    </w:rPr>
  </w:style>
  <w:style w:type="character" w:customStyle="1" w:styleId="FooterChar2">
    <w:name w:val="Footer Char2"/>
    <w:rsid w:val="004335ED"/>
    <w:rPr>
      <w:sz w:val="18"/>
      <w:szCs w:val="18"/>
    </w:rPr>
  </w:style>
  <w:style w:type="character" w:customStyle="1" w:styleId="Heading7Char3">
    <w:name w:val="Heading 7 Char3"/>
    <w:rsid w:val="004335ED"/>
    <w:rPr>
      <w:rFonts w:ascii="Arial" w:eastAsia="SimSun" w:hAnsi="Arial" w:cs="Times New Roman" w:hint="default"/>
      <w:kern w:val="0"/>
      <w:sz w:val="20"/>
      <w:szCs w:val="20"/>
      <w:lang w:val="en-GB" w:eastAsia="en-US"/>
    </w:rPr>
  </w:style>
  <w:style w:type="character" w:customStyle="1" w:styleId="Heading8Char3">
    <w:name w:val="Heading 8 Char3"/>
    <w:rsid w:val="004335ED"/>
    <w:rPr>
      <w:rFonts w:ascii="Arial" w:eastAsia="SimSun" w:hAnsi="Arial" w:cs="Times New Roman" w:hint="default"/>
      <w:kern w:val="0"/>
      <w:sz w:val="36"/>
      <w:szCs w:val="20"/>
      <w:lang w:val="en-GB" w:eastAsia="en-US"/>
    </w:rPr>
  </w:style>
  <w:style w:type="character" w:customStyle="1" w:styleId="Heading9Char2">
    <w:name w:val="Heading 9 Char2"/>
    <w:rsid w:val="004335E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335E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335E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335E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335ED"/>
    <w:rPr>
      <w:rFonts w:ascii="Courier New" w:eastAsia="SimSun" w:hAnsi="Courier New" w:cs="Times New Roman" w:hint="default"/>
      <w:kern w:val="0"/>
      <w:sz w:val="20"/>
      <w:szCs w:val="20"/>
      <w:lang w:val="nb-NO" w:eastAsia="ja-JP"/>
    </w:rPr>
  </w:style>
  <w:style w:type="character" w:customStyle="1" w:styleId="Titre3Car">
    <w:name w:val="Titre 3 Car"/>
    <w:rsid w:val="004335ED"/>
    <w:rPr>
      <w:rFonts w:ascii="Arial" w:hAnsi="Arial" w:cs="Arial" w:hint="default"/>
      <w:sz w:val="28"/>
      <w:szCs w:val="28"/>
      <w:lang w:val="en-GB" w:eastAsia="en-GB"/>
    </w:rPr>
  </w:style>
  <w:style w:type="character" w:customStyle="1" w:styleId="B2Car">
    <w:name w:val="B2 Car"/>
    <w:rsid w:val="004335ED"/>
    <w:rPr>
      <w:lang w:val="en-GB" w:eastAsia="en-GB"/>
    </w:rPr>
  </w:style>
  <w:style w:type="character" w:customStyle="1" w:styleId="H6Car">
    <w:name w:val="H6 Car"/>
    <w:rsid w:val="004335ED"/>
    <w:rPr>
      <w:rFonts w:ascii="Arial" w:hAnsi="Arial" w:cs="Arial" w:hint="default"/>
      <w:sz w:val="22"/>
      <w:lang w:val="en-GB"/>
    </w:rPr>
  </w:style>
  <w:style w:type="character" w:customStyle="1" w:styleId="NOChar1">
    <w:name w:val="NO Char1"/>
    <w:rsid w:val="004335ED"/>
    <w:rPr>
      <w:rFonts w:ascii="MS Mincho" w:eastAsia="MS Mincho" w:hAnsi="MS Mincho" w:hint="eastAsia"/>
      <w:lang w:val="en-GB" w:eastAsia="en-US" w:bidi="ar-SA"/>
    </w:rPr>
  </w:style>
  <w:style w:type="character" w:customStyle="1" w:styleId="BodyText2Char3">
    <w:name w:val="Body Text 2 Char3"/>
    <w:rsid w:val="004335E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335ED"/>
    <w:rPr>
      <w:rFonts w:ascii="Times New Roman" w:eastAsia="SimSun" w:hAnsi="Times New Roman" w:cs="Times New Roman" w:hint="default"/>
      <w:kern w:val="0"/>
      <w:sz w:val="20"/>
      <w:szCs w:val="20"/>
      <w:lang w:val="en-GB" w:eastAsia="ja-JP"/>
    </w:rPr>
  </w:style>
  <w:style w:type="character" w:customStyle="1" w:styleId="af8">
    <w:name w:val="+"/>
    <w:aliases w:val="superscript"/>
    <w:rsid w:val="004335E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5E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5ED"/>
    <w:rPr>
      <w:rFonts w:ascii="Arial" w:hAnsi="Arial" w:cs="Arial" w:hint="default"/>
      <w:sz w:val="28"/>
      <w:lang w:val="en-GB" w:eastAsia="en-US" w:bidi="ar-SA"/>
    </w:rPr>
  </w:style>
  <w:style w:type="character" w:customStyle="1" w:styleId="apple-style-span">
    <w:name w:val="apple-style-span"/>
    <w:rsid w:val="004335ED"/>
  </w:style>
  <w:style w:type="character" w:customStyle="1" w:styleId="apple-converted-space">
    <w:name w:val="apple-converted-space"/>
    <w:rsid w:val="004335ED"/>
  </w:style>
  <w:style w:type="character" w:customStyle="1" w:styleId="BodyTextIndentChar3">
    <w:name w:val="Body Text Indent Char3"/>
    <w:rsid w:val="004335E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335E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335ED"/>
    <w:rPr>
      <w:color w:val="FF0000"/>
      <w:lang w:val="en-GB" w:eastAsia="en-US" w:bidi="ar-SA"/>
    </w:rPr>
  </w:style>
  <w:style w:type="character" w:customStyle="1" w:styleId="CharChar15">
    <w:name w:val="Char Char15"/>
    <w:rsid w:val="004335ED"/>
    <w:rPr>
      <w:rFonts w:ascii="Arial" w:hAnsi="Arial" w:cs="Arial" w:hint="default"/>
      <w:sz w:val="36"/>
      <w:lang w:val="en-GB" w:eastAsia="en-US" w:bidi="ar-SA"/>
    </w:rPr>
  </w:style>
  <w:style w:type="character" w:customStyle="1" w:styleId="mediumtext1">
    <w:name w:val="medium_text1"/>
    <w:rsid w:val="004335ED"/>
    <w:rPr>
      <w:sz w:val="18"/>
      <w:szCs w:val="18"/>
    </w:rPr>
  </w:style>
  <w:style w:type="character" w:customStyle="1" w:styleId="shorttext1">
    <w:name w:val="short_text1"/>
    <w:rsid w:val="004335E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5E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5ED"/>
    <w:rPr>
      <w:rFonts w:ascii="Arial" w:hAnsi="Arial" w:cs="Arial" w:hint="default"/>
      <w:sz w:val="28"/>
      <w:lang w:val="en-GB" w:eastAsia="en-US"/>
    </w:rPr>
  </w:style>
  <w:style w:type="character" w:customStyle="1" w:styleId="CharChar18">
    <w:name w:val="Char Char18"/>
    <w:rsid w:val="004335E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5E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5E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5ED"/>
    <w:rPr>
      <w:rFonts w:ascii="Arial" w:hAnsi="Arial" w:cs="Arial" w:hint="default"/>
      <w:sz w:val="24"/>
      <w:szCs w:val="28"/>
      <w:lang w:val="en-GB" w:eastAsia="en-GB" w:bidi="ar-SA"/>
    </w:rPr>
  </w:style>
  <w:style w:type="character" w:customStyle="1" w:styleId="Heading7Char2">
    <w:name w:val="Heading 7 Char2"/>
    <w:rsid w:val="004335ED"/>
    <w:rPr>
      <w:rFonts w:ascii="Arial" w:hAnsi="Arial" w:cs="Arial" w:hint="default"/>
      <w:lang w:val="en-GB" w:eastAsia="en-GB" w:bidi="ar-SA"/>
    </w:rPr>
  </w:style>
  <w:style w:type="character" w:customStyle="1" w:styleId="Heading8Char2">
    <w:name w:val="Heading 8 Char2"/>
    <w:rsid w:val="004335ED"/>
    <w:rPr>
      <w:rFonts w:ascii="Arial" w:hAnsi="Arial" w:cs="Arial" w:hint="default"/>
      <w:sz w:val="36"/>
      <w:lang w:val="en-GB" w:eastAsia="en-GB" w:bidi="ar-SA"/>
    </w:rPr>
  </w:style>
  <w:style w:type="character" w:customStyle="1" w:styleId="ListChar2">
    <w:name w:val="List Char2"/>
    <w:rsid w:val="004335ED"/>
    <w:rPr>
      <w:lang w:val="en-GB" w:eastAsia="en-GB" w:bidi="ar-SA"/>
    </w:rPr>
  </w:style>
  <w:style w:type="character" w:customStyle="1" w:styleId="PlainTextChar2">
    <w:name w:val="Plain Text Char2"/>
    <w:rsid w:val="004335ED"/>
    <w:rPr>
      <w:rFonts w:ascii="Courier New" w:hAnsi="Courier New" w:cs="Courier New" w:hint="default"/>
      <w:lang w:val="nb-NO" w:eastAsia="en-US" w:bidi="ar-SA"/>
    </w:rPr>
  </w:style>
  <w:style w:type="character" w:customStyle="1" w:styleId="CommentTextChar2">
    <w:name w:val="Comment Text Char2"/>
    <w:semiHidden/>
    <w:rsid w:val="004335ED"/>
    <w:rPr>
      <w:lang w:val="en-GB" w:eastAsia="en-US" w:bidi="ar-SA"/>
    </w:rPr>
  </w:style>
  <w:style w:type="character" w:customStyle="1" w:styleId="BodyText2Char2">
    <w:name w:val="Body Text 2 Char2"/>
    <w:rsid w:val="004335ED"/>
    <w:rPr>
      <w:lang w:val="en-GB" w:eastAsia="ja-JP" w:bidi="ar-SA"/>
    </w:rPr>
  </w:style>
  <w:style w:type="character" w:customStyle="1" w:styleId="BodyText3Char2">
    <w:name w:val="Body Text 3 Char2"/>
    <w:rsid w:val="004335E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5ED"/>
    <w:rPr>
      <w:rFonts w:ascii="Arial" w:eastAsia="SimSun" w:hAnsi="Arial" w:cs="Arial" w:hint="default"/>
      <w:sz w:val="32"/>
      <w:lang w:val="en-GB" w:eastAsia="en-US" w:bidi="ar-SA"/>
    </w:rPr>
  </w:style>
  <w:style w:type="character" w:customStyle="1" w:styleId="BodyTextIndentChar2">
    <w:name w:val="Body Text Indent Char2"/>
    <w:rsid w:val="004335ED"/>
    <w:rPr>
      <w:lang w:val="en-GB" w:eastAsia="en-US" w:bidi="ar-SA"/>
    </w:rPr>
  </w:style>
  <w:style w:type="character" w:customStyle="1" w:styleId="BodyTextIndent2Char2">
    <w:name w:val="Body Text Indent 2 Char2"/>
    <w:rsid w:val="004335ED"/>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5ED"/>
    <w:rPr>
      <w:rFonts w:ascii="Arial" w:hAnsi="Arial" w:cs="Arial" w:hint="default"/>
      <w:sz w:val="28"/>
      <w:lang w:val="en-GB" w:eastAsia="en-GB" w:bidi="ar-SA"/>
    </w:rPr>
  </w:style>
  <w:style w:type="character" w:customStyle="1" w:styleId="CarCar9">
    <w:name w:val="Car Car9"/>
    <w:rsid w:val="004335ED"/>
    <w:rPr>
      <w:rFonts w:ascii="Arial" w:hAnsi="Arial" w:cs="Arial" w:hint="default"/>
      <w:lang w:val="en-GB" w:eastAsia="ja-JP" w:bidi="ar-SA"/>
    </w:rPr>
  </w:style>
  <w:style w:type="character" w:customStyle="1" w:styleId="Heading9Char1">
    <w:name w:val="Heading 9 Char1"/>
    <w:rsid w:val="004335ED"/>
    <w:rPr>
      <w:rFonts w:ascii="Arial" w:hAnsi="Arial" w:cs="Arial" w:hint="default"/>
      <w:sz w:val="36"/>
      <w:lang w:val="en-GB" w:eastAsia="en-GB" w:bidi="ar-SA"/>
    </w:rPr>
  </w:style>
  <w:style w:type="character" w:customStyle="1" w:styleId="Heading7Char1">
    <w:name w:val="Heading 7 Char1"/>
    <w:rsid w:val="004335ED"/>
    <w:rPr>
      <w:rFonts w:ascii="Arial" w:hAnsi="Arial" w:cs="Arial" w:hint="default"/>
      <w:lang w:val="en-GB" w:eastAsia="ja-JP" w:bidi="ar-SA"/>
    </w:rPr>
  </w:style>
  <w:style w:type="character" w:customStyle="1" w:styleId="Heading8Char1">
    <w:name w:val="Heading 8 Char1"/>
    <w:rsid w:val="004335ED"/>
    <w:rPr>
      <w:rFonts w:ascii="Arial" w:hAnsi="Arial" w:cs="Arial" w:hint="default"/>
      <w:sz w:val="36"/>
      <w:lang w:val="en-GB" w:eastAsia="ja-JP" w:bidi="ar-SA"/>
    </w:rPr>
  </w:style>
  <w:style w:type="character" w:customStyle="1" w:styleId="ListChar1">
    <w:name w:val="List Char1"/>
    <w:rsid w:val="004335ED"/>
    <w:rPr>
      <w:lang w:val="en-GB" w:eastAsia="ja-JP" w:bidi="ar-SA"/>
    </w:rPr>
  </w:style>
  <w:style w:type="character" w:customStyle="1" w:styleId="CommentTextChar1">
    <w:name w:val="Comment Text Char1"/>
    <w:rsid w:val="004335ED"/>
    <w:rPr>
      <w:lang w:val="en-GB" w:eastAsia="en-US" w:bidi="ar-SA"/>
    </w:rPr>
  </w:style>
  <w:style w:type="character" w:customStyle="1" w:styleId="BodyText2Char1">
    <w:name w:val="Body Text 2 Char1"/>
    <w:rsid w:val="004335ED"/>
    <w:rPr>
      <w:lang w:val="en-GB" w:eastAsia="ja-JP" w:bidi="ar-SA"/>
    </w:rPr>
  </w:style>
  <w:style w:type="character" w:customStyle="1" w:styleId="BodyText3Char1">
    <w:name w:val="Body Text 3 Char1"/>
    <w:rsid w:val="004335ED"/>
    <w:rPr>
      <w:lang w:val="en-GB" w:eastAsia="ja-JP" w:bidi="ar-SA"/>
    </w:rPr>
  </w:style>
  <w:style w:type="character" w:customStyle="1" w:styleId="BodyTextIndentChar1">
    <w:name w:val="Body Text Indent Char1"/>
    <w:rsid w:val="004335ED"/>
    <w:rPr>
      <w:lang w:val="en-GB" w:eastAsia="en-US" w:bidi="ar-SA"/>
    </w:rPr>
  </w:style>
  <w:style w:type="character" w:customStyle="1" w:styleId="BodyTextIndent2Char1">
    <w:name w:val="Body Text Indent 2 Char1"/>
    <w:rsid w:val="004335ED"/>
    <w:rPr>
      <w:rFonts w:ascii="Arial" w:eastAsia="MS Mincho" w:hAnsi="Arial" w:cs="Arial" w:hint="default"/>
      <w:lang w:val="en-GB" w:eastAsia="ja-JP" w:bidi="ar-SA"/>
    </w:rPr>
  </w:style>
  <w:style w:type="character" w:customStyle="1" w:styleId="Absatz-Standardschriftart4">
    <w:name w:val="Absatz-Standardschriftart4"/>
    <w:rsid w:val="004335ED"/>
  </w:style>
  <w:style w:type="character" w:customStyle="1" w:styleId="WW-Absatz-Standardschriftart">
    <w:name w:val="WW-Absatz-Standardschriftart"/>
    <w:rsid w:val="004335ED"/>
  </w:style>
  <w:style w:type="character" w:customStyle="1" w:styleId="WW8Num1z0">
    <w:name w:val="WW8Num1z0"/>
    <w:rsid w:val="004335ED"/>
    <w:rPr>
      <w:rFonts w:ascii="Symbol" w:hAnsi="Symbol" w:hint="default"/>
    </w:rPr>
  </w:style>
  <w:style w:type="character" w:customStyle="1" w:styleId="WW8Num5z0">
    <w:name w:val="WW8Num5z0"/>
    <w:rsid w:val="004335ED"/>
    <w:rPr>
      <w:rFonts w:ascii="Times New Roman" w:eastAsia="MS Mincho" w:hAnsi="Times New Roman" w:cs="Times New Roman" w:hint="default"/>
    </w:rPr>
  </w:style>
  <w:style w:type="character" w:customStyle="1" w:styleId="WW8Num5z1">
    <w:name w:val="WW8Num5z1"/>
    <w:rsid w:val="004335ED"/>
    <w:rPr>
      <w:rFonts w:ascii="Courier New" w:hAnsi="Courier New" w:cs="Courier New" w:hint="default"/>
    </w:rPr>
  </w:style>
  <w:style w:type="character" w:customStyle="1" w:styleId="WW8Num5z2">
    <w:name w:val="WW8Num5z2"/>
    <w:rsid w:val="004335ED"/>
    <w:rPr>
      <w:rFonts w:ascii="Wingdings" w:hAnsi="Wingdings" w:hint="default"/>
    </w:rPr>
  </w:style>
  <w:style w:type="character" w:customStyle="1" w:styleId="WW8Num5z3">
    <w:name w:val="WW8Num5z3"/>
    <w:rsid w:val="004335ED"/>
    <w:rPr>
      <w:rFonts w:ascii="Symbol" w:hAnsi="Symbol" w:hint="default"/>
    </w:rPr>
  </w:style>
  <w:style w:type="character" w:customStyle="1" w:styleId="WW8Num6z0">
    <w:name w:val="WW8Num6z0"/>
    <w:rsid w:val="004335ED"/>
    <w:rPr>
      <w:rFonts w:ascii="Arial" w:eastAsia="MS Mincho" w:hAnsi="Arial" w:cs="Arial" w:hint="default"/>
    </w:rPr>
  </w:style>
  <w:style w:type="character" w:customStyle="1" w:styleId="WW8Num6z1">
    <w:name w:val="WW8Num6z1"/>
    <w:rsid w:val="004335ED"/>
    <w:rPr>
      <w:rFonts w:ascii="Courier New" w:hAnsi="Courier New" w:cs="Courier New" w:hint="default"/>
    </w:rPr>
  </w:style>
  <w:style w:type="character" w:customStyle="1" w:styleId="WW8Num6z2">
    <w:name w:val="WW8Num6z2"/>
    <w:rsid w:val="004335ED"/>
    <w:rPr>
      <w:rFonts w:ascii="Wingdings" w:hAnsi="Wingdings" w:hint="default"/>
    </w:rPr>
  </w:style>
  <w:style w:type="character" w:customStyle="1" w:styleId="WW8Num6z3">
    <w:name w:val="WW8Num6z3"/>
    <w:rsid w:val="004335ED"/>
    <w:rPr>
      <w:rFonts w:ascii="Symbol" w:hAnsi="Symbol" w:hint="default"/>
    </w:rPr>
  </w:style>
  <w:style w:type="character" w:customStyle="1" w:styleId="WW8Num9z0">
    <w:name w:val="WW8Num9z0"/>
    <w:rsid w:val="004335ED"/>
    <w:rPr>
      <w:rFonts w:ascii="Times New Roman" w:eastAsia="MS Mincho" w:hAnsi="Times New Roman" w:cs="Times New Roman" w:hint="default"/>
    </w:rPr>
  </w:style>
  <w:style w:type="character" w:customStyle="1" w:styleId="WW8Num9z1">
    <w:name w:val="WW8Num9z1"/>
    <w:rsid w:val="004335ED"/>
    <w:rPr>
      <w:rFonts w:ascii="Courier New" w:hAnsi="Courier New" w:cs="Courier New" w:hint="default"/>
    </w:rPr>
  </w:style>
  <w:style w:type="character" w:customStyle="1" w:styleId="WW8Num9z2">
    <w:name w:val="WW8Num9z2"/>
    <w:rsid w:val="004335ED"/>
    <w:rPr>
      <w:rFonts w:ascii="Wingdings" w:hAnsi="Wingdings" w:hint="default"/>
    </w:rPr>
  </w:style>
  <w:style w:type="character" w:customStyle="1" w:styleId="WW8Num9z3">
    <w:name w:val="WW8Num9z3"/>
    <w:rsid w:val="004335ED"/>
    <w:rPr>
      <w:rFonts w:ascii="Symbol" w:hAnsi="Symbol" w:hint="default"/>
    </w:rPr>
  </w:style>
  <w:style w:type="character" w:customStyle="1" w:styleId="WW8Num11z0">
    <w:name w:val="WW8Num11z0"/>
    <w:rsid w:val="004335ED"/>
    <w:rPr>
      <w:rFonts w:ascii="Times New Roman" w:eastAsia="MS Mincho" w:hAnsi="Times New Roman" w:cs="Times New Roman" w:hint="default"/>
    </w:rPr>
  </w:style>
  <w:style w:type="character" w:customStyle="1" w:styleId="WW8Num11z1">
    <w:name w:val="WW8Num11z1"/>
    <w:rsid w:val="004335ED"/>
    <w:rPr>
      <w:rFonts w:ascii="Courier New" w:hAnsi="Courier New" w:cs="Courier New" w:hint="default"/>
    </w:rPr>
  </w:style>
  <w:style w:type="character" w:customStyle="1" w:styleId="WW8Num11z2">
    <w:name w:val="WW8Num11z2"/>
    <w:rsid w:val="004335ED"/>
    <w:rPr>
      <w:rFonts w:ascii="Wingdings" w:hAnsi="Wingdings" w:hint="default"/>
    </w:rPr>
  </w:style>
  <w:style w:type="character" w:customStyle="1" w:styleId="WW8Num11z3">
    <w:name w:val="WW8Num11z3"/>
    <w:rsid w:val="004335ED"/>
    <w:rPr>
      <w:rFonts w:ascii="Symbol" w:hAnsi="Symbol" w:hint="default"/>
    </w:rPr>
  </w:style>
  <w:style w:type="character" w:customStyle="1" w:styleId="WW8Num15z0">
    <w:name w:val="WW8Num15z0"/>
    <w:rsid w:val="004335ED"/>
    <w:rPr>
      <w:rFonts w:ascii="Times New Roman" w:eastAsia="Times New Roman" w:hAnsi="Times New Roman" w:cs="Times New Roman" w:hint="default"/>
    </w:rPr>
  </w:style>
  <w:style w:type="character" w:customStyle="1" w:styleId="WW8Num15z1">
    <w:name w:val="WW8Num15z1"/>
    <w:rsid w:val="004335ED"/>
    <w:rPr>
      <w:rFonts w:ascii="Courier New" w:hAnsi="Courier New" w:cs="Courier New" w:hint="default"/>
    </w:rPr>
  </w:style>
  <w:style w:type="character" w:customStyle="1" w:styleId="WW8Num15z2">
    <w:name w:val="WW8Num15z2"/>
    <w:rsid w:val="004335ED"/>
    <w:rPr>
      <w:rFonts w:ascii="Wingdings" w:hAnsi="Wingdings" w:hint="default"/>
    </w:rPr>
  </w:style>
  <w:style w:type="character" w:customStyle="1" w:styleId="WW8Num15z3">
    <w:name w:val="WW8Num15z3"/>
    <w:rsid w:val="004335ED"/>
    <w:rPr>
      <w:rFonts w:ascii="Symbol" w:hAnsi="Symbol" w:hint="default"/>
    </w:rPr>
  </w:style>
  <w:style w:type="character" w:customStyle="1" w:styleId="WW8Num16z0">
    <w:name w:val="WW8Num16z0"/>
    <w:rsid w:val="004335ED"/>
    <w:rPr>
      <w:rFonts w:ascii="Times New Roman" w:eastAsia="MS Mincho" w:hAnsi="Times New Roman" w:cs="Times New Roman" w:hint="default"/>
    </w:rPr>
  </w:style>
  <w:style w:type="character" w:customStyle="1" w:styleId="WW8Num16z1">
    <w:name w:val="WW8Num16z1"/>
    <w:rsid w:val="004335ED"/>
    <w:rPr>
      <w:rFonts w:ascii="Courier New" w:hAnsi="Courier New" w:cs="Courier New" w:hint="default"/>
    </w:rPr>
  </w:style>
  <w:style w:type="character" w:customStyle="1" w:styleId="WW8Num16z2">
    <w:name w:val="WW8Num16z2"/>
    <w:rsid w:val="004335ED"/>
    <w:rPr>
      <w:rFonts w:ascii="Wingdings" w:hAnsi="Wingdings" w:hint="default"/>
    </w:rPr>
  </w:style>
  <w:style w:type="character" w:customStyle="1" w:styleId="WW8Num16z3">
    <w:name w:val="WW8Num16z3"/>
    <w:rsid w:val="004335ED"/>
    <w:rPr>
      <w:rFonts w:ascii="Symbol" w:hAnsi="Symbol" w:hint="default"/>
    </w:rPr>
  </w:style>
  <w:style w:type="character" w:customStyle="1" w:styleId="WW8Num18z0">
    <w:name w:val="WW8Num18z0"/>
    <w:rsid w:val="004335ED"/>
    <w:rPr>
      <w:rFonts w:ascii="Times New Roman" w:eastAsia="Times New Roman" w:hAnsi="Times New Roman" w:cs="Times New Roman" w:hint="default"/>
    </w:rPr>
  </w:style>
  <w:style w:type="character" w:customStyle="1" w:styleId="WW8Num18z1">
    <w:name w:val="WW8Num18z1"/>
    <w:rsid w:val="004335ED"/>
    <w:rPr>
      <w:rFonts w:ascii="Courier New" w:hAnsi="Courier New" w:cs="Courier New" w:hint="default"/>
    </w:rPr>
  </w:style>
  <w:style w:type="character" w:customStyle="1" w:styleId="WW8Num18z2">
    <w:name w:val="WW8Num18z2"/>
    <w:rsid w:val="004335ED"/>
    <w:rPr>
      <w:rFonts w:ascii="Wingdings" w:hAnsi="Wingdings" w:hint="default"/>
    </w:rPr>
  </w:style>
  <w:style w:type="character" w:customStyle="1" w:styleId="WW8Num18z3">
    <w:name w:val="WW8Num18z3"/>
    <w:rsid w:val="004335ED"/>
    <w:rPr>
      <w:rFonts w:ascii="Symbol" w:hAnsi="Symbol" w:hint="default"/>
    </w:rPr>
  </w:style>
  <w:style w:type="character" w:customStyle="1" w:styleId="WW8Num19z0">
    <w:name w:val="WW8Num19z0"/>
    <w:rsid w:val="004335ED"/>
    <w:rPr>
      <w:rFonts w:ascii="Times New Roman" w:eastAsia="MS Mincho" w:hAnsi="Times New Roman" w:cs="Times New Roman" w:hint="default"/>
    </w:rPr>
  </w:style>
  <w:style w:type="character" w:customStyle="1" w:styleId="WW8Num19z1">
    <w:name w:val="WW8Num19z1"/>
    <w:rsid w:val="004335ED"/>
    <w:rPr>
      <w:rFonts w:ascii="Wingdings" w:hAnsi="Wingdings" w:hint="default"/>
    </w:rPr>
  </w:style>
  <w:style w:type="character" w:customStyle="1" w:styleId="WW8Num25z0">
    <w:name w:val="WW8Num25z0"/>
    <w:rsid w:val="004335ED"/>
    <w:rPr>
      <w:rFonts w:ascii="Arial" w:eastAsia="SimSun" w:hAnsi="Arial" w:cs="Arial" w:hint="default"/>
    </w:rPr>
  </w:style>
  <w:style w:type="character" w:customStyle="1" w:styleId="WW8Num25z1">
    <w:name w:val="WW8Num25z1"/>
    <w:rsid w:val="004335ED"/>
    <w:rPr>
      <w:rFonts w:ascii="Wingdings" w:hAnsi="Wingdings" w:hint="default"/>
    </w:rPr>
  </w:style>
  <w:style w:type="character" w:customStyle="1" w:styleId="WW8Num28z0">
    <w:name w:val="WW8Num28z0"/>
    <w:rsid w:val="004335ED"/>
    <w:rPr>
      <w:rFonts w:ascii="Times New Roman" w:eastAsia="MS Mincho" w:hAnsi="Times New Roman" w:cs="Times New Roman" w:hint="default"/>
    </w:rPr>
  </w:style>
  <w:style w:type="character" w:customStyle="1" w:styleId="WW8Num28z1">
    <w:name w:val="WW8Num28z1"/>
    <w:rsid w:val="004335ED"/>
    <w:rPr>
      <w:rFonts w:ascii="Courier New" w:hAnsi="Courier New" w:cs="Courier New" w:hint="default"/>
    </w:rPr>
  </w:style>
  <w:style w:type="character" w:customStyle="1" w:styleId="WW8Num28z2">
    <w:name w:val="WW8Num28z2"/>
    <w:rsid w:val="004335ED"/>
    <w:rPr>
      <w:rFonts w:ascii="Wingdings" w:hAnsi="Wingdings" w:hint="default"/>
    </w:rPr>
  </w:style>
  <w:style w:type="character" w:customStyle="1" w:styleId="WW8Num28z3">
    <w:name w:val="WW8Num28z3"/>
    <w:rsid w:val="004335ED"/>
    <w:rPr>
      <w:rFonts w:ascii="Symbol" w:hAnsi="Symbol" w:hint="default"/>
    </w:rPr>
  </w:style>
  <w:style w:type="character" w:customStyle="1" w:styleId="WW8Num32z0">
    <w:name w:val="WW8Num32z0"/>
    <w:rsid w:val="004335ED"/>
    <w:rPr>
      <w:rFonts w:ascii="Times New Roman" w:eastAsia="Times New Roman" w:hAnsi="Times New Roman" w:cs="Times New Roman" w:hint="default"/>
    </w:rPr>
  </w:style>
  <w:style w:type="character" w:customStyle="1" w:styleId="WW8Num32z1">
    <w:name w:val="WW8Num32z1"/>
    <w:rsid w:val="004335ED"/>
    <w:rPr>
      <w:rFonts w:ascii="Courier New" w:hAnsi="Courier New" w:cs="Courier New" w:hint="default"/>
    </w:rPr>
  </w:style>
  <w:style w:type="character" w:customStyle="1" w:styleId="WW8Num32z2">
    <w:name w:val="WW8Num32z2"/>
    <w:rsid w:val="004335ED"/>
    <w:rPr>
      <w:rFonts w:ascii="Wingdings" w:hAnsi="Wingdings" w:hint="default"/>
    </w:rPr>
  </w:style>
  <w:style w:type="character" w:customStyle="1" w:styleId="WW8Num32z3">
    <w:name w:val="WW8Num32z3"/>
    <w:rsid w:val="004335ED"/>
    <w:rPr>
      <w:rFonts w:ascii="Symbol" w:hAnsi="Symbol" w:hint="default"/>
    </w:rPr>
  </w:style>
  <w:style w:type="character" w:customStyle="1" w:styleId="WW8Num34z0">
    <w:name w:val="WW8Num34z0"/>
    <w:rsid w:val="004335ED"/>
    <w:rPr>
      <w:rFonts w:ascii="Times New Roman" w:eastAsia="SimSun" w:hAnsi="Times New Roman" w:cs="Times New Roman" w:hint="default"/>
    </w:rPr>
  </w:style>
  <w:style w:type="character" w:customStyle="1" w:styleId="WW8Num34z1">
    <w:name w:val="WW8Num34z1"/>
    <w:rsid w:val="004335ED"/>
    <w:rPr>
      <w:rFonts w:ascii="Wingdings" w:hAnsi="Wingdings" w:hint="default"/>
    </w:rPr>
  </w:style>
  <w:style w:type="character" w:customStyle="1" w:styleId="WW8Num35z0">
    <w:name w:val="WW8Num35z0"/>
    <w:rsid w:val="004335ED"/>
    <w:rPr>
      <w:rFonts w:ascii="Times New Roman" w:eastAsia="SimSun" w:hAnsi="Times New Roman" w:cs="Times New Roman" w:hint="default"/>
    </w:rPr>
  </w:style>
  <w:style w:type="character" w:customStyle="1" w:styleId="WW8Num35z1">
    <w:name w:val="WW8Num35z1"/>
    <w:rsid w:val="004335ED"/>
    <w:rPr>
      <w:rFonts w:ascii="Wingdings" w:hAnsi="Wingdings" w:hint="default"/>
    </w:rPr>
  </w:style>
  <w:style w:type="character" w:customStyle="1" w:styleId="WW8Num36z0">
    <w:name w:val="WW8Num36z0"/>
    <w:rsid w:val="004335ED"/>
    <w:rPr>
      <w:rFonts w:ascii="Times New Roman" w:eastAsia="SimSun" w:hAnsi="Times New Roman" w:cs="Times New Roman" w:hint="default"/>
    </w:rPr>
  </w:style>
  <w:style w:type="character" w:customStyle="1" w:styleId="WW8Num36z1">
    <w:name w:val="WW8Num36z1"/>
    <w:rsid w:val="004335ED"/>
    <w:rPr>
      <w:rFonts w:ascii="Wingdings" w:hAnsi="Wingdings" w:hint="default"/>
    </w:rPr>
  </w:style>
  <w:style w:type="character" w:customStyle="1" w:styleId="WW8Num39z0">
    <w:name w:val="WW8Num39z0"/>
    <w:rsid w:val="004335ED"/>
    <w:rPr>
      <w:rFonts w:ascii="Times New Roman" w:eastAsia="SimSun" w:hAnsi="Times New Roman" w:cs="Times New Roman" w:hint="default"/>
    </w:rPr>
  </w:style>
  <w:style w:type="character" w:customStyle="1" w:styleId="WW8Num39z1">
    <w:name w:val="WW8Num39z1"/>
    <w:rsid w:val="004335ED"/>
    <w:rPr>
      <w:rFonts w:ascii="Wingdings" w:hAnsi="Wingdings" w:hint="default"/>
    </w:rPr>
  </w:style>
  <w:style w:type="character" w:customStyle="1" w:styleId="WW8NumSt1z0">
    <w:name w:val="WW8NumSt1z0"/>
    <w:rsid w:val="004335ED"/>
    <w:rPr>
      <w:rFonts w:ascii="Symbol" w:hAnsi="Symbol" w:hint="default"/>
    </w:rPr>
  </w:style>
  <w:style w:type="character" w:customStyle="1" w:styleId="WW8NumSt18z0">
    <w:name w:val="WW8NumSt18z0"/>
    <w:rsid w:val="004335ED"/>
    <w:rPr>
      <w:rFonts w:ascii="Geneva" w:hAnsi="Geneva" w:hint="default"/>
    </w:rPr>
  </w:style>
  <w:style w:type="character" w:customStyle="1" w:styleId="af9">
    <w:name w:val="段落フォント"/>
    <w:rsid w:val="004335ED"/>
  </w:style>
  <w:style w:type="character" w:customStyle="1" w:styleId="afa">
    <w:name w:val="脚注番号"/>
    <w:rsid w:val="004335ED"/>
    <w:rPr>
      <w:b/>
      <w:bCs w:val="0"/>
      <w:position w:val="3"/>
      <w:sz w:val="16"/>
    </w:rPr>
  </w:style>
  <w:style w:type="character" w:customStyle="1" w:styleId="afb">
    <w:name w:val="コメント参照"/>
    <w:rsid w:val="004335ED"/>
    <w:rPr>
      <w:sz w:val="16"/>
    </w:rPr>
  </w:style>
  <w:style w:type="character" w:customStyle="1" w:styleId="H1">
    <w:name w:val="H1 (文字)"/>
    <w:rsid w:val="004335ED"/>
    <w:rPr>
      <w:rFonts w:ascii="Arial" w:eastAsia="MS Mincho" w:hAnsi="Arial" w:cs="Arial" w:hint="default"/>
      <w:sz w:val="36"/>
      <w:lang w:val="en-GB" w:eastAsia="ar-SA" w:bidi="ar-SA"/>
    </w:rPr>
  </w:style>
  <w:style w:type="character" w:customStyle="1" w:styleId="Head2A">
    <w:name w:val="Head2A (文字)"/>
    <w:rsid w:val="004335ED"/>
    <w:rPr>
      <w:rFonts w:ascii="Arial" w:eastAsia="MS Mincho" w:hAnsi="Arial" w:cs="Arial" w:hint="default"/>
      <w:sz w:val="32"/>
      <w:lang w:val="en-GB" w:eastAsia="ar-SA" w:bidi="ar-SA"/>
    </w:rPr>
  </w:style>
  <w:style w:type="character" w:customStyle="1" w:styleId="Underrubrik2">
    <w:name w:val="Underrubrik2 (文字)"/>
    <w:rsid w:val="004335ED"/>
    <w:rPr>
      <w:rFonts w:ascii="Arial" w:eastAsia="MS Mincho" w:hAnsi="Arial" w:cs="Arial" w:hint="default"/>
      <w:sz w:val="28"/>
      <w:lang w:val="en-GB" w:eastAsia="ar-SA" w:bidi="ar-SA"/>
    </w:rPr>
  </w:style>
  <w:style w:type="character" w:customStyle="1" w:styleId="h4">
    <w:name w:val="h4 (文字)"/>
    <w:rsid w:val="004335ED"/>
    <w:rPr>
      <w:rFonts w:ascii="Arial" w:eastAsia="MS Mincho" w:hAnsi="Arial" w:cs="Arial" w:hint="default"/>
      <w:color w:val="0000FF"/>
      <w:kern w:val="2"/>
      <w:sz w:val="24"/>
      <w:szCs w:val="28"/>
      <w:lang w:val="en-GB" w:eastAsia="ar-SA" w:bidi="ar-SA"/>
    </w:rPr>
  </w:style>
  <w:style w:type="character" w:customStyle="1" w:styleId="M5">
    <w:name w:val="M5 (文字)"/>
    <w:rsid w:val="004335ED"/>
    <w:rPr>
      <w:rFonts w:ascii="Arial" w:eastAsia="MS Mincho" w:hAnsi="Arial" w:cs="Arial" w:hint="default"/>
      <w:sz w:val="22"/>
      <w:lang w:val="en-GB" w:eastAsia="ar-SA" w:bidi="ar-SA"/>
    </w:rPr>
  </w:style>
  <w:style w:type="character" w:customStyle="1" w:styleId="T1">
    <w:name w:val="T1 (文字)"/>
    <w:rsid w:val="004335ED"/>
    <w:rPr>
      <w:rFonts w:ascii="Arial" w:eastAsia="MS Mincho" w:hAnsi="Arial" w:cs="Arial" w:hint="default"/>
      <w:lang w:val="en-GB" w:eastAsia="ar-SA" w:bidi="ar-SA"/>
    </w:rPr>
  </w:style>
  <w:style w:type="character" w:customStyle="1" w:styleId="83">
    <w:name w:val="(文字) (文字)8"/>
    <w:rsid w:val="004335ED"/>
    <w:rPr>
      <w:rFonts w:ascii="Arial" w:eastAsia="MS Mincho" w:hAnsi="Arial" w:cs="Arial" w:hint="default"/>
      <w:lang w:val="en-GB" w:eastAsia="ar-SA" w:bidi="ar-SA"/>
    </w:rPr>
  </w:style>
  <w:style w:type="character" w:customStyle="1" w:styleId="7c">
    <w:name w:val="(文字) (文字)7"/>
    <w:rsid w:val="004335ED"/>
    <w:rPr>
      <w:rFonts w:ascii="Arial" w:eastAsia="MS Mincho" w:hAnsi="Arial" w:cs="Arial" w:hint="default"/>
      <w:sz w:val="36"/>
      <w:lang w:val="en-GB" w:eastAsia="ar-SA" w:bidi="ar-SA"/>
    </w:rPr>
  </w:style>
  <w:style w:type="character" w:customStyle="1" w:styleId="headerodd">
    <w:name w:val="header odd (文字)"/>
    <w:rsid w:val="004335ED"/>
    <w:rPr>
      <w:rFonts w:ascii="Arial" w:eastAsia="MS Mincho" w:hAnsi="Arial" w:cs="Arial" w:hint="default"/>
      <w:b/>
      <w:bCs w:val="0"/>
      <w:sz w:val="18"/>
      <w:lang w:val="en-GB" w:eastAsia="ar-SA" w:bidi="ar-SA"/>
    </w:rPr>
  </w:style>
  <w:style w:type="character" w:customStyle="1" w:styleId="footnotetext1">
    <w:name w:val="footnote text1 (文字)"/>
    <w:rsid w:val="004335ED"/>
    <w:rPr>
      <w:rFonts w:ascii="MS Mincho" w:eastAsia="MS Mincho" w:hAnsi="MS Mincho" w:hint="eastAsia"/>
      <w:sz w:val="16"/>
      <w:lang w:val="en-GB" w:eastAsia="ar-SA" w:bidi="ar-SA"/>
    </w:rPr>
  </w:style>
  <w:style w:type="character" w:customStyle="1" w:styleId="6c">
    <w:name w:val="(文字) (文字)6"/>
    <w:rsid w:val="004335ED"/>
    <w:rPr>
      <w:rFonts w:ascii="MS Mincho" w:eastAsia="MS Mincho" w:hAnsi="MS Mincho" w:hint="eastAsia"/>
      <w:lang w:val="en-GB" w:eastAsia="ar-SA" w:bidi="ar-SA"/>
    </w:rPr>
  </w:style>
  <w:style w:type="character" w:customStyle="1" w:styleId="cap">
    <w:name w:val="cap (文字)"/>
    <w:rsid w:val="004335ED"/>
    <w:rPr>
      <w:rFonts w:ascii="MS Mincho" w:eastAsia="MS Mincho" w:hAnsi="MS Mincho" w:hint="eastAsia"/>
      <w:b/>
      <w:bCs w:val="0"/>
      <w:lang w:val="en-GB" w:eastAsia="ar-SA" w:bidi="ar-SA"/>
    </w:rPr>
  </w:style>
  <w:style w:type="character" w:customStyle="1" w:styleId="5f1">
    <w:name w:val="(文字) (文字)5"/>
    <w:rsid w:val="004335ED"/>
    <w:rPr>
      <w:rFonts w:ascii="Courier New" w:eastAsia="MS Mincho" w:hAnsi="Courier New" w:cs="Courier New" w:hint="default"/>
      <w:lang w:val="nb-NO" w:eastAsia="ar-SA" w:bidi="ar-SA"/>
    </w:rPr>
  </w:style>
  <w:style w:type="character" w:customStyle="1" w:styleId="bt">
    <w:name w:val="bt (文字)"/>
    <w:rsid w:val="004335ED"/>
    <w:rPr>
      <w:rFonts w:ascii="MS Mincho" w:eastAsia="MS Mincho" w:hAnsi="MS Mincho" w:hint="eastAsia"/>
      <w:lang w:val="en-GB" w:eastAsia="ar-SA" w:bidi="ar-SA"/>
    </w:rPr>
  </w:style>
  <w:style w:type="character" w:customStyle="1" w:styleId="afc">
    <w:name w:val="番号付け記号"/>
    <w:rsid w:val="004335ED"/>
  </w:style>
  <w:style w:type="character" w:customStyle="1" w:styleId="WW8Num27z0">
    <w:name w:val="WW8Num27z0"/>
    <w:rsid w:val="004335ED"/>
    <w:rPr>
      <w:rFonts w:ascii="Arial" w:eastAsia="Times New Roman" w:hAnsi="Arial" w:cs="Arial" w:hint="default"/>
    </w:rPr>
  </w:style>
  <w:style w:type="character" w:customStyle="1" w:styleId="WW8Num27z1">
    <w:name w:val="WW8Num27z1"/>
    <w:rsid w:val="004335ED"/>
    <w:rPr>
      <w:rFonts w:ascii="Courier New" w:hAnsi="Courier New" w:cs="Courier New" w:hint="default"/>
    </w:rPr>
  </w:style>
  <w:style w:type="character" w:customStyle="1" w:styleId="WW8Num27z2">
    <w:name w:val="WW8Num27z2"/>
    <w:rsid w:val="004335ED"/>
    <w:rPr>
      <w:rFonts w:ascii="Wingdings" w:hAnsi="Wingdings" w:hint="default"/>
    </w:rPr>
  </w:style>
  <w:style w:type="character" w:customStyle="1" w:styleId="WW8Num27z3">
    <w:name w:val="WW8Num27z3"/>
    <w:rsid w:val="004335ED"/>
    <w:rPr>
      <w:rFonts w:ascii="Symbol" w:hAnsi="Symbol" w:hint="default"/>
    </w:rPr>
  </w:style>
  <w:style w:type="character" w:customStyle="1" w:styleId="WW8Num29z0">
    <w:name w:val="WW8Num29z0"/>
    <w:rsid w:val="004335ED"/>
    <w:rPr>
      <w:rFonts w:ascii="Times New Roman" w:eastAsia="MS Mincho" w:hAnsi="Times New Roman" w:cs="Times New Roman" w:hint="default"/>
    </w:rPr>
  </w:style>
  <w:style w:type="character" w:customStyle="1" w:styleId="WW8Num29z1">
    <w:name w:val="WW8Num29z1"/>
    <w:rsid w:val="004335ED"/>
    <w:rPr>
      <w:rFonts w:ascii="Courier New" w:hAnsi="Courier New" w:cs="Courier New" w:hint="default"/>
    </w:rPr>
  </w:style>
  <w:style w:type="character" w:customStyle="1" w:styleId="WW8Num29z2">
    <w:name w:val="WW8Num29z2"/>
    <w:rsid w:val="004335ED"/>
    <w:rPr>
      <w:rFonts w:ascii="Wingdings" w:hAnsi="Wingdings" w:hint="default"/>
    </w:rPr>
  </w:style>
  <w:style w:type="character" w:customStyle="1" w:styleId="WW8Num29z3">
    <w:name w:val="WW8Num29z3"/>
    <w:rsid w:val="004335ED"/>
    <w:rPr>
      <w:rFonts w:ascii="Symbol" w:hAnsi="Symbol" w:hint="default"/>
    </w:rPr>
  </w:style>
  <w:style w:type="character" w:customStyle="1" w:styleId="WW8Num31z0">
    <w:name w:val="WW8Num31z0"/>
    <w:rsid w:val="004335ED"/>
    <w:rPr>
      <w:rFonts w:ascii="Symbol" w:hAnsi="Symbol" w:hint="default"/>
    </w:rPr>
  </w:style>
  <w:style w:type="character" w:customStyle="1" w:styleId="WW8Num31z1">
    <w:name w:val="WW8Num31z1"/>
    <w:rsid w:val="004335ED"/>
    <w:rPr>
      <w:rFonts w:ascii="Courier New" w:hAnsi="Courier New" w:cs="Courier New" w:hint="default"/>
    </w:rPr>
  </w:style>
  <w:style w:type="character" w:customStyle="1" w:styleId="WW8Num31z2">
    <w:name w:val="WW8Num31z2"/>
    <w:rsid w:val="004335ED"/>
    <w:rPr>
      <w:rFonts w:ascii="Wingdings" w:hAnsi="Wingdings" w:hint="default"/>
    </w:rPr>
  </w:style>
  <w:style w:type="character" w:customStyle="1" w:styleId="WW8Num34z2">
    <w:name w:val="WW8Num34z2"/>
    <w:rsid w:val="004335ED"/>
    <w:rPr>
      <w:rFonts w:ascii="Wingdings" w:hAnsi="Wingdings" w:hint="default"/>
    </w:rPr>
  </w:style>
  <w:style w:type="character" w:customStyle="1" w:styleId="WW8Num34z3">
    <w:name w:val="WW8Num34z3"/>
    <w:rsid w:val="004335ED"/>
    <w:rPr>
      <w:rFonts w:ascii="Symbol" w:hAnsi="Symbol" w:hint="default"/>
    </w:rPr>
  </w:style>
  <w:style w:type="character" w:customStyle="1" w:styleId="WW8Num37z0">
    <w:name w:val="WW8Num37z0"/>
    <w:rsid w:val="004335ED"/>
    <w:rPr>
      <w:rFonts w:ascii="Times New Roman" w:eastAsia="SimSun" w:hAnsi="Times New Roman" w:cs="Times New Roman" w:hint="default"/>
    </w:rPr>
  </w:style>
  <w:style w:type="character" w:customStyle="1" w:styleId="WW8Num37z1">
    <w:name w:val="WW8Num37z1"/>
    <w:rsid w:val="004335ED"/>
    <w:rPr>
      <w:rFonts w:ascii="Wingdings" w:hAnsi="Wingdings" w:hint="default"/>
    </w:rPr>
  </w:style>
  <w:style w:type="character" w:customStyle="1" w:styleId="WW8Num38z0">
    <w:name w:val="WW8Num38z0"/>
    <w:rsid w:val="004335ED"/>
    <w:rPr>
      <w:rFonts w:ascii="Times New Roman" w:eastAsia="SimSun" w:hAnsi="Times New Roman" w:cs="Times New Roman" w:hint="default"/>
    </w:rPr>
  </w:style>
  <w:style w:type="character" w:customStyle="1" w:styleId="WW8Num38z1">
    <w:name w:val="WW8Num38z1"/>
    <w:rsid w:val="004335ED"/>
    <w:rPr>
      <w:rFonts w:ascii="Wingdings" w:hAnsi="Wingdings" w:hint="default"/>
    </w:rPr>
  </w:style>
  <w:style w:type="character" w:customStyle="1" w:styleId="WW8Num41z0">
    <w:name w:val="WW8Num41z0"/>
    <w:rsid w:val="004335ED"/>
    <w:rPr>
      <w:rFonts w:ascii="Times New Roman" w:eastAsia="SimSun" w:hAnsi="Times New Roman" w:cs="Times New Roman" w:hint="default"/>
    </w:rPr>
  </w:style>
  <w:style w:type="character" w:customStyle="1" w:styleId="WW8Num41z1">
    <w:name w:val="WW8Num41z1"/>
    <w:rsid w:val="004335ED"/>
    <w:rPr>
      <w:rFonts w:ascii="Wingdings" w:hAnsi="Wingdings" w:hint="default"/>
    </w:rPr>
  </w:style>
  <w:style w:type="character" w:customStyle="1" w:styleId="WW8NumSt20z0">
    <w:name w:val="WW8NumSt20z0"/>
    <w:rsid w:val="004335ED"/>
    <w:rPr>
      <w:rFonts w:ascii="Geneva" w:hAnsi="Geneva" w:hint="default"/>
    </w:rPr>
  </w:style>
  <w:style w:type="character" w:customStyle="1" w:styleId="DefaultParagraphFont1">
    <w:name w:val="Default Paragraph Font1"/>
    <w:rsid w:val="004335ED"/>
  </w:style>
  <w:style w:type="character" w:customStyle="1" w:styleId="CommentReference1">
    <w:name w:val="Comment Reference1"/>
    <w:rsid w:val="004335ED"/>
    <w:rPr>
      <w:sz w:val="16"/>
    </w:rPr>
  </w:style>
  <w:style w:type="character" w:customStyle="1" w:styleId="CharChar22">
    <w:name w:val="Char Char22"/>
    <w:rsid w:val="004335ED"/>
    <w:rPr>
      <w:rFonts w:ascii="Arial" w:hAnsi="Arial" w:cs="Arial" w:hint="default"/>
      <w:lang w:val="en-GB"/>
    </w:rPr>
  </w:style>
  <w:style w:type="character" w:customStyle="1" w:styleId="h4CharChar">
    <w:name w:val="h4 Char Char"/>
    <w:rsid w:val="004335ED"/>
    <w:rPr>
      <w:rFonts w:ascii="Arial" w:hAnsi="Arial" w:cs="Arial" w:hint="default"/>
      <w:sz w:val="24"/>
      <w:lang w:val="en-GB" w:eastAsia="ja-JP" w:bidi="ar-SA"/>
    </w:rPr>
  </w:style>
  <w:style w:type="character" w:customStyle="1" w:styleId="FigureCaption1">
    <w:name w:val="Figure Caption1"/>
    <w:aliases w:val="fc Char1,Figure Caption Char Char"/>
    <w:rsid w:val="004335E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5E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5E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5ED"/>
    <w:rPr>
      <w:lang w:val="en-GB" w:eastAsia="ja-JP" w:bidi="ar-SA"/>
    </w:rPr>
  </w:style>
  <w:style w:type="character" w:customStyle="1" w:styleId="CarCar10">
    <w:name w:val="Car Car10"/>
    <w:rsid w:val="004335ED"/>
    <w:rPr>
      <w:rFonts w:ascii="Arial" w:hAnsi="Arial" w:cs="Arial" w:hint="default"/>
      <w:lang w:val="en-GB" w:eastAsia="ja-JP" w:bidi="ar-SA"/>
    </w:rPr>
  </w:style>
  <w:style w:type="character" w:customStyle="1" w:styleId="1f9">
    <w:name w:val="段落フォント1"/>
    <w:rsid w:val="004335ED"/>
  </w:style>
  <w:style w:type="character" w:customStyle="1" w:styleId="1fa">
    <w:name w:val="コメント参照1"/>
    <w:rsid w:val="004335ED"/>
    <w:rPr>
      <w:sz w:val="16"/>
    </w:rPr>
  </w:style>
  <w:style w:type="character" w:customStyle="1" w:styleId="CharChar23">
    <w:name w:val="Char Char23"/>
    <w:rsid w:val="004335ED"/>
    <w:rPr>
      <w:rFonts w:ascii="Arial" w:hAnsi="Arial" w:cs="Arial" w:hint="default"/>
      <w:lang w:val="en-GB" w:eastAsia="en-US"/>
    </w:rPr>
  </w:style>
  <w:style w:type="character" w:customStyle="1" w:styleId="EmailStyle97">
    <w:name w:val="EmailStyle97"/>
    <w:semiHidden/>
    <w:rsid w:val="004335ED"/>
    <w:rPr>
      <w:rFonts w:ascii="Arial" w:hAnsi="Arial" w:cs="Arial" w:hint="default"/>
      <w:color w:val="auto"/>
      <w:sz w:val="20"/>
      <w:szCs w:val="20"/>
    </w:rPr>
  </w:style>
  <w:style w:type="character" w:customStyle="1" w:styleId="B1C">
    <w:name w:val="B1 C"/>
    <w:rsid w:val="004335ED"/>
    <w:rPr>
      <w:lang w:val="en-GB" w:eastAsia="en-US" w:bidi="ar-SA"/>
    </w:rPr>
  </w:style>
  <w:style w:type="character" w:customStyle="1" w:styleId="Titre3">
    <w:name w:val="Titre 3"/>
    <w:rsid w:val="004335ED"/>
    <w:rPr>
      <w:rFonts w:ascii="Arial" w:hAnsi="Arial" w:cs="Arial" w:hint="default"/>
      <w:sz w:val="28"/>
      <w:szCs w:val="28"/>
      <w:lang w:val="en-GB" w:eastAsia="en-GB"/>
    </w:rPr>
  </w:style>
  <w:style w:type="character" w:customStyle="1" w:styleId="B3c">
    <w:name w:val="B3 c"/>
    <w:rsid w:val="004335ED"/>
    <w:rPr>
      <w:lang w:val="en-GB" w:eastAsia="en-GB"/>
    </w:rPr>
  </w:style>
  <w:style w:type="character" w:customStyle="1" w:styleId="B2C">
    <w:name w:val="B2 C"/>
    <w:rsid w:val="004335ED"/>
    <w:rPr>
      <w:lang w:val="en-GB" w:eastAsia="en-GB"/>
    </w:rPr>
  </w:style>
  <w:style w:type="character" w:customStyle="1" w:styleId="st1">
    <w:name w:val="st1"/>
    <w:rsid w:val="004335E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5ED"/>
    <w:rPr>
      <w:rFonts w:ascii="Arial" w:hAnsi="Arial" w:cs="Arial" w:hint="default"/>
      <w:sz w:val="24"/>
      <w:szCs w:val="28"/>
      <w:lang w:val="en-GB" w:eastAsia="en-US"/>
    </w:rPr>
  </w:style>
  <w:style w:type="character" w:customStyle="1" w:styleId="T1Char5">
    <w:name w:val="T1 Char5"/>
    <w:aliases w:val="Header 6 Char Char5"/>
    <w:rsid w:val="004335E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5ED"/>
    <w:rPr>
      <w:rFonts w:ascii="Times New Roman" w:eastAsia="Times New Roman" w:hAnsi="Times New Roman" w:cs="Times New Roman" w:hint="default"/>
    </w:rPr>
  </w:style>
  <w:style w:type="character" w:customStyle="1" w:styleId="ListChar">
    <w:name w:val="List Char"/>
    <w:rsid w:val="004335ED"/>
    <w:rPr>
      <w:lang w:val="en-GB" w:eastAsia="ar-SA" w:bidi="ar-SA"/>
    </w:rPr>
  </w:style>
  <w:style w:type="character" w:customStyle="1" w:styleId="Heading6Char3">
    <w:name w:val="Heading 6 Char3"/>
    <w:aliases w:val="T1 Char10,Header 6 Char1,Heading 6 Char1,T1 Char1,Header 6 Char Char1"/>
    <w:rsid w:val="004335E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5E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5E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5E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5E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5ED"/>
    <w:rPr>
      <w:rFonts w:ascii="Arial" w:eastAsia="MS Mincho" w:hAnsi="Arial" w:cs="Arial" w:hint="default"/>
      <w:sz w:val="22"/>
      <w:lang w:val="en-GB" w:eastAsia="en-US" w:bidi="ar-SA"/>
    </w:rPr>
  </w:style>
  <w:style w:type="character" w:customStyle="1" w:styleId="T1Car">
    <w:name w:val="T1 Car"/>
    <w:aliases w:val="Header 6 Car Car"/>
    <w:rsid w:val="004335ED"/>
    <w:rPr>
      <w:rFonts w:ascii="Arial" w:eastAsia="MS Mincho" w:hAnsi="Arial" w:cs="Arial" w:hint="default"/>
      <w:lang w:val="en-GB" w:eastAsia="en-US" w:bidi="ar-SA"/>
    </w:rPr>
  </w:style>
  <w:style w:type="character" w:customStyle="1" w:styleId="CarCar4">
    <w:name w:val="Car Car4"/>
    <w:rsid w:val="004335ED"/>
    <w:rPr>
      <w:rFonts w:ascii="Arial" w:eastAsia="MS Mincho" w:hAnsi="Arial" w:cs="Arial" w:hint="default"/>
      <w:lang w:val="en-GB" w:eastAsia="en-US" w:bidi="ar-SA"/>
    </w:rPr>
  </w:style>
  <w:style w:type="character" w:customStyle="1" w:styleId="CarCar8">
    <w:name w:val="Car Car8"/>
    <w:rsid w:val="004335ED"/>
    <w:rPr>
      <w:rFonts w:ascii="Arial" w:eastAsia="MS Mincho" w:hAnsi="Arial" w:cs="Arial" w:hint="default"/>
      <w:sz w:val="36"/>
      <w:lang w:val="en-GB" w:eastAsia="en-US" w:bidi="ar-SA"/>
    </w:rPr>
  </w:style>
  <w:style w:type="character" w:customStyle="1" w:styleId="CarCar3">
    <w:name w:val="Car Car3"/>
    <w:rsid w:val="004335ED"/>
    <w:rPr>
      <w:rFonts w:ascii="Arial" w:eastAsia="MS Mincho" w:hAnsi="Arial" w:cs="Arial" w:hint="default"/>
      <w:sz w:val="36"/>
      <w:lang w:val="en-GB" w:eastAsia="en-US" w:bidi="ar-SA"/>
    </w:rPr>
  </w:style>
  <w:style w:type="character" w:customStyle="1" w:styleId="CarCar7">
    <w:name w:val="Car Car7"/>
    <w:rsid w:val="004335E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5E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5ED"/>
    <w:rPr>
      <w:b/>
      <w:bCs w:val="0"/>
      <w:lang w:val="en-GB" w:eastAsia="ja-JP" w:bidi="ar-SA"/>
    </w:rPr>
  </w:style>
  <w:style w:type="character" w:customStyle="1" w:styleId="CarCar6">
    <w:name w:val="Car Car6"/>
    <w:rsid w:val="004335E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5ED"/>
    <w:rPr>
      <w:lang w:val="en-GB" w:eastAsia="ja-JP" w:bidi="ar-SA"/>
    </w:rPr>
  </w:style>
  <w:style w:type="character" w:customStyle="1" w:styleId="T1Char6">
    <w:name w:val="T1 Char6"/>
    <w:aliases w:val="Header 6 Char Char6"/>
    <w:rsid w:val="004335ED"/>
  </w:style>
  <w:style w:type="character" w:customStyle="1" w:styleId="capChar5">
    <w:name w:val="cap Char5"/>
    <w:aliases w:val="cap Char Char5,Caption Char Char4,Caption Char1 Char Char4,cap Char Char1 Char4,Caption Char Char1 Char Char4,cap Char2 Char Char Char4"/>
    <w:rsid w:val="004335ED"/>
    <w:rPr>
      <w:b/>
      <w:bCs w:val="0"/>
      <w:lang w:val="en-GB" w:eastAsia="en-US" w:bidi="ar-SA"/>
    </w:rPr>
  </w:style>
  <w:style w:type="character" w:customStyle="1" w:styleId="Head2AZchn">
    <w:name w:val="Head2A Zchn"/>
    <w:aliases w:val="2 Zchn,H2 Zchn,h2 Zchn,DO NOT USE_h2 Zchn,h21 Zchn,UNDERRUBRIK 1-2 Zchn Zchn"/>
    <w:rsid w:val="004335E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5E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5E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35ED"/>
    <w:rPr>
      <w:rFonts w:ascii="Arial" w:hAnsi="Arial" w:cs="Arial" w:hint="default"/>
      <w:sz w:val="22"/>
      <w:lang w:val="en-GB" w:eastAsia="en-GB" w:bidi="ar-SA"/>
    </w:rPr>
  </w:style>
  <w:style w:type="character" w:customStyle="1" w:styleId="T1Zchn">
    <w:name w:val="T1 Zchn"/>
    <w:aliases w:val="Header 6 Zchn Zchn"/>
    <w:rsid w:val="004335ED"/>
  </w:style>
  <w:style w:type="character" w:customStyle="1" w:styleId="capChar3">
    <w:name w:val="cap Char3"/>
    <w:aliases w:val="cap Char Char3,Caption Char Char2,Caption Char1 Char Char2,cap Char Char1 Char2,Caption Char Char1 Char Char2,cap Char2 Char Char Char2"/>
    <w:rsid w:val="004335ED"/>
    <w:rPr>
      <w:rFonts w:ascii="Times New Roman" w:eastAsia="Batang" w:hAnsi="Times New Roman" w:cs="Times New Roman" w:hint="default"/>
      <w:b/>
      <w:bCs w:val="0"/>
      <w:lang w:val="en-GB"/>
    </w:rPr>
  </w:style>
  <w:style w:type="character" w:customStyle="1" w:styleId="Heading6Char2">
    <w:name w:val="Heading 6 Char2"/>
    <w:rsid w:val="004335ED"/>
  </w:style>
  <w:style w:type="character" w:customStyle="1" w:styleId="capChar4">
    <w:name w:val="cap Char4"/>
    <w:aliases w:val="cap Char Char4,Caption Char Char3,Caption Char1 Char Char3,cap Char Char1 Char3,Caption Char Char1 Char Char3,cap Char2 Char Char Char3"/>
    <w:rsid w:val="004335ED"/>
    <w:rPr>
      <w:rFonts w:ascii="Times New Roman" w:eastAsia="MS Mincho" w:hAnsi="Times New Roman" w:cs="Times New Roman" w:hint="default"/>
      <w:b/>
      <w:bCs w:val="0"/>
      <w:lang w:val="en-GB"/>
    </w:rPr>
  </w:style>
  <w:style w:type="character" w:customStyle="1" w:styleId="T1Char8">
    <w:name w:val="T1 Char8"/>
    <w:aliases w:val="Header 6 Char Char7"/>
    <w:rsid w:val="004335E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5E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5ED"/>
    <w:rPr>
      <w:rFonts w:ascii="Arial" w:hAnsi="Arial" w:cs="Arial" w:hint="default"/>
      <w:sz w:val="24"/>
      <w:szCs w:val="28"/>
      <w:lang w:val="en-GB" w:eastAsia="en-US"/>
    </w:rPr>
  </w:style>
  <w:style w:type="character" w:customStyle="1" w:styleId="T1Char7">
    <w:name w:val="T1 Char7"/>
    <w:aliases w:val="Header 6 Char Char8"/>
    <w:rsid w:val="004335E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5E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5E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5ED"/>
    <w:rPr>
      <w:rFonts w:ascii="Arial" w:hAnsi="Arial" w:cs="Arial" w:hint="default"/>
      <w:sz w:val="24"/>
      <w:szCs w:val="24"/>
      <w:lang w:val="en-GB" w:eastAsia="en-US" w:bidi="he-IL"/>
    </w:rPr>
  </w:style>
  <w:style w:type="character" w:customStyle="1" w:styleId="T1Char9">
    <w:name w:val="T1 Char9"/>
    <w:aliases w:val="Header 6 Char Char9"/>
    <w:rsid w:val="004335ED"/>
    <w:rPr>
      <w:rFonts w:ascii="Arial" w:hAnsi="Arial" w:cs="Arial" w:hint="default"/>
      <w:lang w:val="en-GB" w:eastAsia="en-US" w:bidi="he-IL"/>
    </w:rPr>
  </w:style>
  <w:style w:type="character" w:customStyle="1" w:styleId="CommentSubjectChar2">
    <w:name w:val="Comment Subject Char2"/>
    <w:rsid w:val="004335E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5ED"/>
    <w:rPr>
      <w:rFonts w:ascii="CG Times (WN)" w:eastAsia="Malgun Gothic" w:hAnsi="CG Times (WN)" w:hint="default"/>
      <w:b/>
      <w:bCs w:val="0"/>
      <w:lang w:val="en-GB" w:eastAsia="en-US"/>
    </w:rPr>
  </w:style>
  <w:style w:type="character" w:customStyle="1" w:styleId="2f6">
    <w:name w:val="段落フォント2"/>
    <w:rsid w:val="004335ED"/>
  </w:style>
  <w:style w:type="character" w:customStyle="1" w:styleId="2f7">
    <w:name w:val="コメント参照2"/>
    <w:rsid w:val="004335ED"/>
    <w:rPr>
      <w:sz w:val="16"/>
    </w:rPr>
  </w:style>
  <w:style w:type="character" w:customStyle="1" w:styleId="Char10">
    <w:name w:val="纯文本 Char1"/>
    <w:rsid w:val="004335ED"/>
    <w:rPr>
      <w:rFonts w:ascii="SimSun" w:eastAsia="SimSun" w:hAnsi="Courier New" w:cs="Courier New" w:hint="eastAsia"/>
      <w:sz w:val="21"/>
      <w:szCs w:val="21"/>
      <w:lang w:val="en-GB" w:eastAsia="en-US"/>
    </w:rPr>
  </w:style>
  <w:style w:type="character" w:customStyle="1" w:styleId="Char12">
    <w:name w:val="尾注文本 Char1"/>
    <w:rsid w:val="004335ED"/>
    <w:rPr>
      <w:rFonts w:ascii="Times New Roman" w:hAnsi="Times New Roman" w:cs="Times New Roman" w:hint="default"/>
      <w:lang w:val="en-GB" w:eastAsia="en-US"/>
    </w:rPr>
  </w:style>
  <w:style w:type="character" w:customStyle="1" w:styleId="Absatz-Standardschriftart1">
    <w:name w:val="Absatz-Standardschriftart1"/>
    <w:rsid w:val="004335E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5ED"/>
    <w:rPr>
      <w:rFonts w:ascii="Arial" w:hAnsi="Arial" w:cs="Arial" w:hint="default"/>
      <w:sz w:val="36"/>
      <w:lang w:val="en-GB" w:eastAsia="en-US"/>
    </w:rPr>
  </w:style>
  <w:style w:type="character" w:customStyle="1" w:styleId="Absatz-Standardschriftart3">
    <w:name w:val="Absatz-Standardschriftart3"/>
    <w:rsid w:val="004335ED"/>
  </w:style>
  <w:style w:type="character" w:customStyle="1" w:styleId="Char3">
    <w:name w:val="批注主题 Char"/>
    <w:rsid w:val="004335ED"/>
    <w:rPr>
      <w:b/>
      <w:bCs/>
      <w:lang w:val="en-GB" w:eastAsia="en-US" w:bidi="ar-SA"/>
    </w:rPr>
  </w:style>
  <w:style w:type="character" w:customStyle="1" w:styleId="Absatz-Standardschriftart2">
    <w:name w:val="Absatz-Standardschriftart2"/>
    <w:rsid w:val="004335ED"/>
  </w:style>
  <w:style w:type="character" w:customStyle="1" w:styleId="3f4">
    <w:name w:val="段落フォント3"/>
    <w:rsid w:val="004335ED"/>
  </w:style>
  <w:style w:type="character" w:customStyle="1" w:styleId="3f5">
    <w:name w:val="コメント参照3"/>
    <w:rsid w:val="004335ED"/>
    <w:rPr>
      <w:sz w:val="16"/>
    </w:rPr>
  </w:style>
  <w:style w:type="character" w:customStyle="1" w:styleId="CommentSubjectChar3">
    <w:name w:val="Comment Subject Char3"/>
    <w:rsid w:val="004335ED"/>
    <w:rPr>
      <w:rFonts w:ascii="Times New Roman" w:hAnsi="Times New Roman" w:cs="Times New Roman" w:hint="default"/>
      <w:b/>
      <w:bCs/>
      <w:lang w:val="en-GB" w:eastAsia="en-US"/>
    </w:rPr>
  </w:style>
  <w:style w:type="character" w:customStyle="1" w:styleId="hps">
    <w:name w:val="hps"/>
    <w:rsid w:val="004335ED"/>
  </w:style>
  <w:style w:type="character" w:customStyle="1" w:styleId="im-content1">
    <w:name w:val="im-content1"/>
    <w:rsid w:val="004335ED"/>
    <w:rPr>
      <w:color w:val="333333"/>
    </w:rPr>
  </w:style>
  <w:style w:type="character" w:customStyle="1" w:styleId="1fb">
    <w:name w:val="吹き出し (文字)1"/>
    <w:uiPriority w:val="99"/>
    <w:semiHidden/>
    <w:rsid w:val="004335ED"/>
    <w:rPr>
      <w:rFonts w:ascii="MS Mincho" w:eastAsia="MS Mincho" w:hAnsi="Times New Roman" w:hint="eastAsia"/>
      <w:sz w:val="18"/>
      <w:szCs w:val="18"/>
      <w:lang w:val="en-GB" w:eastAsia="en-US"/>
    </w:rPr>
  </w:style>
  <w:style w:type="character" w:customStyle="1" w:styleId="1fc">
    <w:name w:val="見出しマップ (文字)1"/>
    <w:uiPriority w:val="99"/>
    <w:semiHidden/>
    <w:rsid w:val="004335E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5E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4335E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4335E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4335ED"/>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335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335ED"/>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335ED"/>
    <w:rPr>
      <w:rFonts w:ascii="Arial" w:eastAsia="PMingLiU" w:hAnsi="Arial" w:cs="Arial" w:hint="default"/>
      <w:b/>
      <w:bCs/>
      <w:i/>
      <w:iCs/>
      <w:color w:val="4F81BD"/>
      <w:lang w:val="en-GB" w:eastAsia="en-US"/>
    </w:rPr>
  </w:style>
  <w:style w:type="character" w:customStyle="1" w:styleId="PlainTable31">
    <w:name w:val="Plain Table 31"/>
    <w:uiPriority w:val="19"/>
    <w:qFormat/>
    <w:rsid w:val="004335ED"/>
    <w:rPr>
      <w:i/>
      <w:iCs/>
      <w:color w:val="808080"/>
    </w:rPr>
  </w:style>
  <w:style w:type="character" w:customStyle="1" w:styleId="PlainTable41">
    <w:name w:val="Plain Table 41"/>
    <w:uiPriority w:val="21"/>
    <w:qFormat/>
    <w:rsid w:val="004335ED"/>
    <w:rPr>
      <w:b/>
      <w:bCs/>
      <w:i/>
      <w:iCs/>
      <w:color w:val="4F81BD"/>
    </w:rPr>
  </w:style>
  <w:style w:type="character" w:customStyle="1" w:styleId="PlainTable51">
    <w:name w:val="Plain Table 51"/>
    <w:uiPriority w:val="31"/>
    <w:qFormat/>
    <w:rsid w:val="004335ED"/>
    <w:rPr>
      <w:smallCaps/>
      <w:color w:val="C0504D"/>
      <w:u w:val="single"/>
    </w:rPr>
  </w:style>
  <w:style w:type="character" w:customStyle="1" w:styleId="TableGridLight1">
    <w:name w:val="Table Grid Light1"/>
    <w:uiPriority w:val="32"/>
    <w:qFormat/>
    <w:rsid w:val="004335ED"/>
    <w:rPr>
      <w:b/>
      <w:bCs/>
      <w:smallCaps/>
      <w:color w:val="C0504D"/>
      <w:spacing w:val="5"/>
      <w:u w:val="single"/>
    </w:rPr>
  </w:style>
  <w:style w:type="character" w:customStyle="1" w:styleId="GridTable1Light1">
    <w:name w:val="Grid Table 1 Light1"/>
    <w:uiPriority w:val="33"/>
    <w:qFormat/>
    <w:rsid w:val="004335ED"/>
    <w:rPr>
      <w:b/>
      <w:bCs/>
      <w:smallCaps/>
      <w:spacing w:val="5"/>
    </w:rPr>
  </w:style>
  <w:style w:type="character" w:customStyle="1" w:styleId="afd">
    <w:name w:val="註解文字 字元"/>
    <w:rsid w:val="004335ED"/>
    <w:rPr>
      <w:rFonts w:ascii="Times New Roman" w:eastAsia="Times New Roman" w:hAnsi="Times New Roman" w:cs="Times New Roman" w:hint="default"/>
      <w:lang w:val="en-GB"/>
    </w:rPr>
  </w:style>
  <w:style w:type="character" w:customStyle="1" w:styleId="1ff0">
    <w:name w:val="註解主旨 字元1"/>
    <w:rsid w:val="004335ED"/>
    <w:rPr>
      <w:b/>
      <w:bCs/>
      <w:lang w:val="en-GB" w:eastAsia="sv-SE"/>
    </w:rPr>
  </w:style>
  <w:style w:type="character" w:customStyle="1" w:styleId="Absatz-Standardschriftart">
    <w:name w:val="Absatz-Standardschriftart"/>
    <w:rsid w:val="004335ED"/>
  </w:style>
  <w:style w:type="character" w:customStyle="1" w:styleId="8Char1">
    <w:name w:val="标题 8 Char1"/>
    <w:rsid w:val="004335ED"/>
    <w:rPr>
      <w:rFonts w:ascii="Arial" w:hAnsi="Arial" w:cs="Arial" w:hint="default"/>
      <w:sz w:val="36"/>
      <w:lang w:val="en-GB" w:eastAsia="en-US" w:bidi="ar-SA"/>
    </w:rPr>
  </w:style>
  <w:style w:type="character" w:customStyle="1" w:styleId="Char13">
    <w:name w:val="批注文字 Char1"/>
    <w:rsid w:val="004335ED"/>
    <w:rPr>
      <w:rFonts w:ascii="SimSun" w:eastAsia="SimSun" w:hAnsi="SimSun" w:hint="eastAsia"/>
      <w:lang w:eastAsia="en-US"/>
    </w:rPr>
  </w:style>
  <w:style w:type="character" w:customStyle="1" w:styleId="Char20">
    <w:name w:val="批注主题 Char2"/>
    <w:rsid w:val="004335ED"/>
    <w:rPr>
      <w:rFonts w:ascii="SimSun" w:eastAsia="SimSun" w:hAnsi="SimSun" w:hint="eastAsia"/>
      <w:b/>
      <w:bCs/>
      <w:lang w:eastAsia="en-US"/>
    </w:rPr>
  </w:style>
  <w:style w:type="character" w:customStyle="1" w:styleId="Char14">
    <w:name w:val="注释标题 Char1"/>
    <w:rsid w:val="004335ED"/>
    <w:rPr>
      <w:rFonts w:ascii="MS Mincho" w:eastAsia="MS Mincho" w:hAnsi="MS Mincho" w:hint="eastAsia"/>
      <w:lang w:eastAsia="en-US"/>
    </w:rPr>
  </w:style>
  <w:style w:type="character" w:customStyle="1" w:styleId="Char4">
    <w:name w:val="日期 Char"/>
    <w:rsid w:val="004335ED"/>
    <w:rPr>
      <w:lang w:val="en-GB" w:eastAsia="en-US"/>
    </w:rPr>
  </w:style>
  <w:style w:type="character" w:customStyle="1" w:styleId="9Char1">
    <w:name w:val="标题 9 Char1"/>
    <w:rsid w:val="004335ED"/>
    <w:rPr>
      <w:rFonts w:ascii="Arial" w:hAnsi="Arial" w:cs="Arial" w:hint="default"/>
      <w:sz w:val="36"/>
      <w:lang w:val="en-GB"/>
    </w:rPr>
  </w:style>
  <w:style w:type="character" w:customStyle="1" w:styleId="Char15">
    <w:name w:val="文档结构图 Char1"/>
    <w:semiHidden/>
    <w:rsid w:val="004335ED"/>
    <w:rPr>
      <w:rFonts w:ascii="Tahoma" w:hAnsi="Tahoma" w:cs="Tahoma" w:hint="default"/>
      <w:shd w:val="clear" w:color="auto" w:fill="000080"/>
      <w:lang w:val="en-GB"/>
    </w:rPr>
  </w:style>
  <w:style w:type="character" w:customStyle="1" w:styleId="Char16">
    <w:name w:val="批注框文本 Char1"/>
    <w:uiPriority w:val="99"/>
    <w:rsid w:val="004335ED"/>
    <w:rPr>
      <w:rFonts w:ascii="Tahoma" w:hAnsi="Tahoma" w:cs="Tahoma" w:hint="default"/>
      <w:sz w:val="16"/>
      <w:szCs w:val="16"/>
      <w:lang w:val="en-GB"/>
    </w:rPr>
  </w:style>
  <w:style w:type="character" w:customStyle="1" w:styleId="Char17">
    <w:name w:val="正文文本缩进 Char1"/>
    <w:rsid w:val="004335ED"/>
    <w:rPr>
      <w:rFonts w:ascii="Batang" w:eastAsia="Batang" w:hAnsi="Batang" w:hint="eastAsia"/>
      <w:lang w:val="en-GB"/>
    </w:rPr>
  </w:style>
  <w:style w:type="character" w:customStyle="1" w:styleId="2Char1">
    <w:name w:val="正文文本 2 Char1"/>
    <w:rsid w:val="004335ED"/>
    <w:rPr>
      <w:rFonts w:ascii="CG Times (WN)" w:eastAsia="Malgun Gothic" w:hAnsi="CG Times (WN)" w:hint="default"/>
      <w:i/>
      <w:iCs w:val="0"/>
      <w:lang w:val="en-GB" w:eastAsia="ko-KR"/>
    </w:rPr>
  </w:style>
  <w:style w:type="character" w:customStyle="1" w:styleId="3Char1">
    <w:name w:val="正文文本 3 Char1"/>
    <w:rsid w:val="004335ED"/>
    <w:rPr>
      <w:rFonts w:ascii="CG Times (WN)" w:eastAsia="Osaka" w:hAnsi="CG Times (WN)" w:hint="default"/>
      <w:color w:val="000000"/>
      <w:lang w:val="en-GB" w:eastAsia="ko-KR"/>
    </w:rPr>
  </w:style>
  <w:style w:type="character" w:customStyle="1" w:styleId="2Char10">
    <w:name w:val="正文文本缩进 2 Char1"/>
    <w:rsid w:val="004335ED"/>
    <w:rPr>
      <w:rFonts w:ascii="CG Times (WN)" w:eastAsia="MS Mincho" w:hAnsi="CG Times (WN)" w:hint="default"/>
      <w:lang w:val="en-GB"/>
    </w:rPr>
  </w:style>
  <w:style w:type="character" w:customStyle="1" w:styleId="HTMLChar1">
    <w:name w:val="HTML 预设格式 Char1"/>
    <w:rsid w:val="004335ED"/>
    <w:rPr>
      <w:rFonts w:ascii="Courier New" w:eastAsia="MS Mincho" w:hAnsi="Courier New" w:cs="Courier New" w:hint="default"/>
      <w:lang w:val="en-GB" w:eastAsia="x-none"/>
    </w:rPr>
  </w:style>
  <w:style w:type="character" w:customStyle="1" w:styleId="textbodybold1">
    <w:name w:val="textbodybold1"/>
    <w:rsid w:val="004335ED"/>
    <w:rPr>
      <w:rFonts w:ascii="Arial" w:hAnsi="Arial" w:cs="Arial" w:hint="default"/>
      <w:b/>
      <w:bCs/>
      <w:color w:val="902630"/>
      <w:sz w:val="18"/>
      <w:szCs w:val="18"/>
      <w:bdr w:val="none" w:sz="0" w:space="0" w:color="auto" w:frame="1"/>
    </w:rPr>
  </w:style>
  <w:style w:type="character" w:customStyle="1" w:styleId="gt-baf-word-clickable1">
    <w:name w:val="gt-baf-word-clickable1"/>
    <w:rsid w:val="004335ED"/>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5ED"/>
    <w:rPr>
      <w:rFonts w:ascii="Arial" w:hAnsi="Arial" w:cs="Arial" w:hint="default"/>
      <w:b/>
      <w:bCs w:val="0"/>
      <w:sz w:val="18"/>
      <w:lang w:val="en-GB" w:eastAsia="en-US"/>
    </w:rPr>
  </w:style>
  <w:style w:type="character" w:customStyle="1" w:styleId="Absatz-Standardschriftart5">
    <w:name w:val="Absatz-Standardschriftart5"/>
    <w:rsid w:val="004335ED"/>
  </w:style>
  <w:style w:type="character" w:customStyle="1" w:styleId="UnresolvedMention1">
    <w:name w:val="Unresolved Mention1"/>
    <w:uiPriority w:val="99"/>
    <w:semiHidden/>
    <w:rsid w:val="004335ED"/>
    <w:rPr>
      <w:color w:val="808080"/>
      <w:shd w:val="clear" w:color="auto" w:fill="E6E6E6"/>
    </w:rPr>
  </w:style>
  <w:style w:type="character" w:customStyle="1" w:styleId="abstractlabel">
    <w:name w:val="abstractlabel"/>
    <w:rsid w:val="004335E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5ED"/>
    <w:rPr>
      <w:rFonts w:ascii="Arial" w:hAnsi="Arial" w:cs="Arial" w:hint="default"/>
      <w:sz w:val="28"/>
      <w:lang w:val="en-GB"/>
    </w:rPr>
  </w:style>
  <w:style w:type="character" w:customStyle="1" w:styleId="TF0">
    <w:name w:val="TF (文字)"/>
    <w:rsid w:val="004335ED"/>
    <w:rPr>
      <w:rFonts w:ascii="Arial" w:hAnsi="Arial" w:cs="Arial" w:hint="default"/>
      <w:b/>
      <w:bCs w:val="0"/>
      <w:lang w:val="en-US" w:eastAsia="en-US"/>
    </w:rPr>
  </w:style>
  <w:style w:type="character" w:customStyle="1" w:styleId="fontstyle01">
    <w:name w:val="fontstyle01"/>
    <w:rsid w:val="004335ED"/>
    <w:rPr>
      <w:rFonts w:ascii="Courier" w:hAnsi="Courier" w:hint="default"/>
      <w:b w:val="0"/>
      <w:bCs w:val="0"/>
      <w:i w:val="0"/>
      <w:iCs w:val="0"/>
      <w:color w:val="000000"/>
      <w:sz w:val="20"/>
      <w:szCs w:val="20"/>
    </w:rPr>
  </w:style>
  <w:style w:type="character" w:customStyle="1" w:styleId="h48">
    <w:name w:val="h48"/>
    <w:rsid w:val="004335ED"/>
    <w:rPr>
      <w:rFonts w:ascii="Arial" w:hAnsi="Arial" w:cs="Arial" w:hint="default"/>
      <w:sz w:val="24"/>
      <w:lang w:val="en-GB"/>
    </w:rPr>
  </w:style>
  <w:style w:type="character" w:customStyle="1" w:styleId="h510">
    <w:name w:val="h51"/>
    <w:rsid w:val="004335ED"/>
    <w:rPr>
      <w:rFonts w:ascii="Arial" w:eastAsia="SimSun" w:hAnsi="Arial" w:cs="Arial" w:hint="default"/>
      <w:sz w:val="22"/>
      <w:lang w:val="en-GB" w:eastAsia="en-US" w:bidi="ar-SA"/>
    </w:rPr>
  </w:style>
  <w:style w:type="character" w:customStyle="1" w:styleId="B12">
    <w:name w:val="B1 (文字)"/>
    <w:qFormat/>
    <w:locked/>
    <w:rsid w:val="004335ED"/>
    <w:rPr>
      <w:lang w:val="en-GB"/>
    </w:rPr>
  </w:style>
  <w:style w:type="character" w:customStyle="1" w:styleId="NOChar2">
    <w:name w:val="NO Char2"/>
    <w:locked/>
    <w:rsid w:val="004335E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5ED"/>
    <w:rPr>
      <w:rFonts w:ascii="Times New Roman" w:hAnsi="Times New Roman" w:cs="Times New Roman" w:hint="default"/>
      <w:lang w:val="en-GB"/>
    </w:rPr>
  </w:style>
  <w:style w:type="character" w:customStyle="1" w:styleId="H10">
    <w:name w:val="H1_"/>
    <w:rsid w:val="004335E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5ED"/>
    <w:rPr>
      <w:lang w:val="en-GB" w:eastAsia="en-US" w:bidi="ar-SA"/>
    </w:rPr>
  </w:style>
  <w:style w:type="character" w:customStyle="1" w:styleId="Heading2-">
    <w:name w:val="Heading 2-"/>
    <w:rsid w:val="004335ED"/>
    <w:rPr>
      <w:rFonts w:ascii="Arial" w:hAnsi="Arial" w:cs="Arial" w:hint="default"/>
      <w:sz w:val="32"/>
      <w:lang w:val="en-GB"/>
    </w:rPr>
  </w:style>
  <w:style w:type="character" w:customStyle="1" w:styleId="T1Char4">
    <w:name w:val="T1 Char4"/>
    <w:aliases w:val="Header 6 Char Char4"/>
    <w:rsid w:val="004335E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5E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5ED"/>
    <w:rPr>
      <w:rFonts w:ascii="Arial" w:hAnsi="Arial" w:cs="Arial" w:hint="default"/>
      <w:sz w:val="32"/>
      <w:lang w:val="en-GB" w:eastAsia="en-US"/>
    </w:rPr>
  </w:style>
  <w:style w:type="character" w:customStyle="1" w:styleId="NoteHeadingChar1">
    <w:name w:val="Note Heading Char1"/>
    <w:rsid w:val="004335ED"/>
    <w:rPr>
      <w:rFonts w:ascii="MS Mincho" w:eastAsia="MS Mincho" w:hAnsi="MS Mincho" w:hint="eastAsia"/>
      <w:lang w:val="en-GB" w:eastAsia="x-none"/>
    </w:rPr>
  </w:style>
  <w:style w:type="character" w:customStyle="1" w:styleId="HTMLPreformattedChar1">
    <w:name w:val="HTML Preformatted Char1"/>
    <w:rsid w:val="004335ED"/>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5ED"/>
    <w:rPr>
      <w:rFonts w:ascii="Arial" w:hAnsi="Arial" w:cs="Arial" w:hint="default"/>
      <w:sz w:val="28"/>
      <w:lang w:val="en-GB"/>
    </w:rPr>
  </w:style>
  <w:style w:type="character" w:customStyle="1" w:styleId="4f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5ED"/>
    <w:rPr>
      <w:rFonts w:ascii="Arial" w:hAnsi="Arial" w:cs="Arial" w:hint="default"/>
      <w:sz w:val="24"/>
      <w:lang w:val="en-GB"/>
    </w:rPr>
  </w:style>
  <w:style w:type="character" w:customStyle="1" w:styleId="2Char">
    <w:name w:val="标题 2 Char"/>
    <w:aliases w:val="22 Char"/>
    <w:uiPriority w:val="9"/>
    <w:rsid w:val="004335ED"/>
    <w:rPr>
      <w:rFonts w:ascii="Arial" w:hAnsi="Arial" w:cs="Arial" w:hint="default"/>
      <w:sz w:val="32"/>
      <w:lang w:val="en-GB"/>
    </w:rPr>
  </w:style>
  <w:style w:type="character" w:customStyle="1" w:styleId="3Char">
    <w:name w:val="标题 3 Char"/>
    <w:rsid w:val="004335ED"/>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5ED"/>
    <w:rPr>
      <w:rFonts w:ascii="Arial" w:hAnsi="Arial" w:cs="Arial" w:hint="default"/>
      <w:sz w:val="24"/>
      <w:szCs w:val="28"/>
      <w:lang w:val="en-GB" w:eastAsia="en-GB"/>
    </w:rPr>
  </w:style>
  <w:style w:type="character" w:customStyle="1" w:styleId="6Char">
    <w:name w:val="标题 6 Char"/>
    <w:uiPriority w:val="9"/>
    <w:rsid w:val="004335ED"/>
    <w:rPr>
      <w:rFonts w:ascii="Arial" w:hAnsi="Arial" w:cs="Arial" w:hint="default"/>
      <w:lang w:val="en-GB"/>
    </w:rPr>
  </w:style>
  <w:style w:type="character" w:customStyle="1" w:styleId="7Char">
    <w:name w:val="标题 7 Char"/>
    <w:uiPriority w:val="9"/>
    <w:rsid w:val="004335ED"/>
    <w:rPr>
      <w:rFonts w:ascii="Arial" w:hAnsi="Arial" w:cs="Arial" w:hint="default"/>
      <w:lang w:val="en-GB"/>
    </w:rPr>
  </w:style>
  <w:style w:type="character" w:customStyle="1" w:styleId="8Char">
    <w:name w:val="标题 8 Char"/>
    <w:uiPriority w:val="9"/>
    <w:rsid w:val="004335ED"/>
    <w:rPr>
      <w:rFonts w:ascii="Arial" w:hAnsi="Arial" w:cs="Arial" w:hint="default"/>
      <w:sz w:val="36"/>
      <w:lang w:val="en-GB"/>
    </w:rPr>
  </w:style>
  <w:style w:type="character" w:customStyle="1" w:styleId="9Char">
    <w:name w:val="标题 9 Char"/>
    <w:uiPriority w:val="9"/>
    <w:rsid w:val="004335ED"/>
    <w:rPr>
      <w:rFonts w:ascii="Arial" w:hAnsi="Arial" w:cs="Arial" w:hint="default"/>
      <w:sz w:val="36"/>
      <w:lang w:val="en-GB"/>
    </w:rPr>
  </w:style>
  <w:style w:type="character" w:customStyle="1" w:styleId="Char5">
    <w:name w:val="页脚 Char"/>
    <w:uiPriority w:val="99"/>
    <w:rsid w:val="004335ED"/>
    <w:rPr>
      <w:rFonts w:ascii="Arial" w:hAnsi="Arial" w:cs="Arial" w:hint="default"/>
      <w:b/>
      <w:bCs w:val="0"/>
      <w:i/>
      <w:iCs w:val="0"/>
      <w:noProof/>
      <w:sz w:val="18"/>
    </w:rPr>
  </w:style>
  <w:style w:type="character" w:customStyle="1" w:styleId="Char6">
    <w:name w:val="列表 Char"/>
    <w:rsid w:val="004335ED"/>
    <w:rPr>
      <w:lang w:val="en-GB"/>
    </w:rPr>
  </w:style>
  <w:style w:type="character" w:customStyle="1" w:styleId="Char7">
    <w:name w:val="文档结构图 Char"/>
    <w:uiPriority w:val="99"/>
    <w:rsid w:val="004335ED"/>
    <w:rPr>
      <w:rFonts w:ascii="Tahoma" w:hAnsi="Tahoma" w:cs="Tahoma" w:hint="default"/>
      <w:lang w:val="en-GB" w:eastAsia="en-US"/>
    </w:rPr>
  </w:style>
  <w:style w:type="character" w:customStyle="1" w:styleId="Char8">
    <w:name w:val="纯文本 Char"/>
    <w:rsid w:val="004335ED"/>
    <w:rPr>
      <w:rFonts w:ascii="Courier New" w:hAnsi="Courier New" w:cs="Courier New" w:hint="default"/>
      <w:lang w:val="nb-NO"/>
    </w:rPr>
  </w:style>
  <w:style w:type="character" w:customStyle="1" w:styleId="Char9">
    <w:name w:val="批注框文本 Char"/>
    <w:uiPriority w:val="99"/>
    <w:rsid w:val="004335ED"/>
    <w:rPr>
      <w:rFonts w:ascii="Tahoma" w:hAnsi="Tahoma" w:cs="Tahoma" w:hint="default"/>
      <w:sz w:val="16"/>
      <w:szCs w:val="16"/>
      <w:lang w:val="en-GB" w:eastAsia="en-GB" w:bidi="ar-SA"/>
    </w:rPr>
  </w:style>
  <w:style w:type="character" w:customStyle="1" w:styleId="Chara">
    <w:name w:val="批注文字 Char"/>
    <w:uiPriority w:val="99"/>
    <w:qFormat/>
    <w:rsid w:val="004335ED"/>
    <w:rPr>
      <w:lang w:val="en-GB" w:eastAsia="x-none"/>
    </w:rPr>
  </w:style>
  <w:style w:type="character" w:customStyle="1" w:styleId="Char18">
    <w:name w:val="批注主题 Char1"/>
    <w:rsid w:val="004335ED"/>
    <w:rPr>
      <w:b/>
      <w:bCs/>
      <w:lang w:val="en-GB" w:eastAsia="x-none"/>
    </w:rPr>
  </w:style>
  <w:style w:type="character" w:customStyle="1" w:styleId="Titre32">
    <w:name w:val="Titre 32"/>
    <w:rsid w:val="004335ED"/>
    <w:rPr>
      <w:rFonts w:ascii="Arial" w:hAnsi="Arial" w:cs="Arial" w:hint="default"/>
      <w:sz w:val="28"/>
      <w:szCs w:val="28"/>
      <w:lang w:val="en-GB" w:eastAsia="en-GB"/>
    </w:rPr>
  </w:style>
  <w:style w:type="character" w:customStyle="1" w:styleId="Titre31">
    <w:name w:val="Titre 31"/>
    <w:rsid w:val="004335ED"/>
    <w:rPr>
      <w:rFonts w:ascii="Arial" w:hAnsi="Arial" w:cs="Arial" w:hint="default"/>
      <w:sz w:val="28"/>
      <w:szCs w:val="28"/>
      <w:lang w:val="en-GB" w:eastAsia="en-GB"/>
    </w:rPr>
  </w:style>
  <w:style w:type="character" w:customStyle="1" w:styleId="trans">
    <w:name w:val="trans"/>
    <w:rsid w:val="004335ED"/>
  </w:style>
  <w:style w:type="character" w:customStyle="1" w:styleId="Head2A1">
    <w:name w:val="Head2A1"/>
    <w:rsid w:val="004335ED"/>
    <w:rPr>
      <w:rFonts w:ascii="Arial" w:eastAsia="MS Mincho" w:hAnsi="Arial" w:cs="Arial" w:hint="default"/>
      <w:sz w:val="32"/>
      <w:lang w:val="en-GB" w:eastAsia="en-US" w:bidi="ar-SA"/>
    </w:rPr>
  </w:style>
  <w:style w:type="character" w:customStyle="1" w:styleId="Heading7Char4">
    <w:name w:val="Heading 7 Char4"/>
    <w:rsid w:val="004335ED"/>
    <w:rPr>
      <w:rFonts w:ascii="Arial" w:eastAsia="Times New Roman" w:hAnsi="Arial" w:cs="Arial" w:hint="default"/>
    </w:rPr>
  </w:style>
  <w:style w:type="character" w:customStyle="1" w:styleId="Heading8Char4">
    <w:name w:val="Heading 8 Char4"/>
    <w:rsid w:val="004335ED"/>
    <w:rPr>
      <w:rFonts w:ascii="Arial" w:eastAsia="Times New Roman" w:hAnsi="Arial" w:cs="Arial" w:hint="default"/>
      <w:sz w:val="36"/>
    </w:rPr>
  </w:style>
  <w:style w:type="character" w:customStyle="1" w:styleId="Heading9Char3">
    <w:name w:val="Heading 9 Char3"/>
    <w:rsid w:val="004335ED"/>
    <w:rPr>
      <w:rFonts w:ascii="Arial" w:eastAsia="Times New Roman" w:hAnsi="Arial" w:cs="Arial" w:hint="default"/>
      <w:sz w:val="36"/>
    </w:rPr>
  </w:style>
  <w:style w:type="character" w:customStyle="1" w:styleId="FooterChar3">
    <w:name w:val="Footer Char3"/>
    <w:rsid w:val="004335ED"/>
    <w:rPr>
      <w:rFonts w:ascii="Arial" w:eastAsia="Times New Roman" w:hAnsi="Arial" w:cs="Arial" w:hint="default"/>
      <w:b/>
      <w:bCs w:val="0"/>
      <w:i/>
      <w:iCs w:val="0"/>
      <w:noProof/>
      <w:sz w:val="18"/>
    </w:rPr>
  </w:style>
  <w:style w:type="character" w:customStyle="1" w:styleId="CommentTextChar3">
    <w:name w:val="Comment Text Char3"/>
    <w:rsid w:val="004335ED"/>
    <w:rPr>
      <w:rFonts w:ascii="SimSun" w:eastAsia="SimSun" w:hAnsi="SimSun" w:hint="eastAsia"/>
      <w:lang w:val="en-GB"/>
    </w:rPr>
  </w:style>
  <w:style w:type="character" w:customStyle="1" w:styleId="DocumentMapChar2">
    <w:name w:val="Document Map Char2"/>
    <w:uiPriority w:val="99"/>
    <w:rsid w:val="004335ED"/>
    <w:rPr>
      <w:rFonts w:ascii="Tahoma" w:eastAsia="Times New Roman" w:hAnsi="Tahoma" w:cs="Tahoma" w:hint="default"/>
      <w:shd w:val="clear" w:color="auto" w:fill="000080"/>
      <w:lang w:val="en-GB"/>
    </w:rPr>
  </w:style>
  <w:style w:type="character" w:customStyle="1" w:styleId="NoteHeadingChar2">
    <w:name w:val="Note Heading Char2"/>
    <w:rsid w:val="004335ED"/>
    <w:rPr>
      <w:lang w:val="x-none" w:eastAsia="x-none"/>
    </w:rPr>
  </w:style>
  <w:style w:type="character" w:customStyle="1" w:styleId="PlainTextChar4">
    <w:name w:val="Plain Text Char4"/>
    <w:rsid w:val="004335ED"/>
    <w:rPr>
      <w:rFonts w:ascii="Courier New" w:eastAsia="SimSun" w:hAnsi="Courier New" w:cs="Courier New" w:hint="default"/>
      <w:lang w:val="nb-NO"/>
    </w:rPr>
  </w:style>
  <w:style w:type="character" w:customStyle="1" w:styleId="BalloonTextChar2">
    <w:name w:val="Balloon Text Char2"/>
    <w:uiPriority w:val="99"/>
    <w:rsid w:val="004335ED"/>
    <w:rPr>
      <w:rFonts w:ascii="Tahoma" w:eastAsia="Times New Roman" w:hAnsi="Tahoma" w:cs="Tahoma" w:hint="default"/>
      <w:sz w:val="16"/>
      <w:szCs w:val="16"/>
      <w:lang w:val="en-GB"/>
    </w:rPr>
  </w:style>
  <w:style w:type="character" w:customStyle="1" w:styleId="BodyTextIndentChar4">
    <w:name w:val="Body Text Indent Char4"/>
    <w:rsid w:val="004335ED"/>
    <w:rPr>
      <w:rFonts w:ascii="Batang" w:eastAsia="Batang" w:hAnsi="Batang" w:hint="eastAsia"/>
      <w:lang w:val="en-GB"/>
    </w:rPr>
  </w:style>
  <w:style w:type="character" w:customStyle="1" w:styleId="BodyText2Char4">
    <w:name w:val="Body Text 2 Char4"/>
    <w:rsid w:val="004335ED"/>
    <w:rPr>
      <w:rFonts w:ascii="CG Times (WN)" w:eastAsia="Malgun Gothic" w:hAnsi="CG Times (WN)" w:hint="default"/>
      <w:i/>
      <w:iCs w:val="0"/>
      <w:lang w:val="en-GB" w:eastAsia="ko-KR"/>
    </w:rPr>
  </w:style>
  <w:style w:type="character" w:customStyle="1" w:styleId="BodyText3Char4">
    <w:name w:val="Body Text 3 Char4"/>
    <w:rsid w:val="004335ED"/>
    <w:rPr>
      <w:rFonts w:ascii="CG Times (WN)" w:eastAsia="Osaka" w:hAnsi="CG Times (WN)" w:hint="default"/>
      <w:color w:val="000000"/>
      <w:lang w:val="en-GB" w:eastAsia="ko-KR"/>
    </w:rPr>
  </w:style>
  <w:style w:type="character" w:customStyle="1" w:styleId="BodyTextIndent2Char4">
    <w:name w:val="Body Text Indent 2 Char4"/>
    <w:rsid w:val="004335ED"/>
    <w:rPr>
      <w:rFonts w:ascii="CG Times (WN)" w:hAnsi="CG Times (WN)" w:hint="default"/>
      <w:lang w:val="en-GB"/>
    </w:rPr>
  </w:style>
  <w:style w:type="character" w:customStyle="1" w:styleId="HTMLPreformattedChar2">
    <w:name w:val="HTML Preformatted Char2"/>
    <w:rsid w:val="004335ED"/>
    <w:rPr>
      <w:rFonts w:ascii="Courier New" w:hAnsi="Courier New" w:cs="Courier New" w:hint="default"/>
      <w:lang w:val="en-GB" w:eastAsia="x-none"/>
    </w:rPr>
  </w:style>
  <w:style w:type="character" w:customStyle="1" w:styleId="ListChar4">
    <w:name w:val="List Char4"/>
    <w:rsid w:val="004335ED"/>
    <w:rPr>
      <w:rFonts w:ascii="Times New Roman" w:eastAsia="Times New Roman" w:hAnsi="Times New Roman" w:cs="Times New Roman" w:hint="default"/>
    </w:rPr>
  </w:style>
  <w:style w:type="character" w:customStyle="1" w:styleId="aff">
    <w:name w:val="標準太字"/>
    <w:autoRedefine/>
    <w:rsid w:val="004335ED"/>
    <w:rPr>
      <w:b/>
      <w:bCs w:val="0"/>
    </w:rPr>
  </w:style>
  <w:style w:type="character" w:customStyle="1" w:styleId="PTK">
    <w:name w:val="PTK"/>
    <w:semiHidden/>
    <w:rsid w:val="004335ED"/>
    <w:rPr>
      <w:rFonts w:ascii="Arial" w:hAnsi="Arial" w:cs="Arial" w:hint="default"/>
      <w:color w:val="000080"/>
      <w:sz w:val="20"/>
      <w:szCs w:val="20"/>
    </w:rPr>
  </w:style>
  <w:style w:type="character" w:customStyle="1" w:styleId="412">
    <w:name w:val="(文字) (文字)41"/>
    <w:rsid w:val="004335ED"/>
    <w:rPr>
      <w:rFonts w:ascii="MS Mincho" w:eastAsia="MS Mincho" w:hAnsi="MS Mincho" w:hint="eastAsia"/>
      <w:lang w:val="en-GB" w:eastAsia="ar-SA" w:bidi="ar-SA"/>
    </w:rPr>
  </w:style>
  <w:style w:type="character" w:customStyle="1" w:styleId="Char21">
    <w:name w:val="批注文字 Char2"/>
    <w:qFormat/>
    <w:rsid w:val="004335ED"/>
    <w:rPr>
      <w:lang w:val="en-GB" w:eastAsia="en-US"/>
    </w:rPr>
  </w:style>
  <w:style w:type="character" w:customStyle="1" w:styleId="Char22">
    <w:name w:val="页脚 Char2"/>
    <w:rsid w:val="004335ED"/>
    <w:rPr>
      <w:rFonts w:ascii="Arial" w:hAnsi="Arial" w:cs="Arial" w:hint="default"/>
      <w:b/>
      <w:bCs w:val="0"/>
      <w:i/>
      <w:iCs w:val="0"/>
      <w:noProof/>
      <w:sz w:val="18"/>
    </w:rPr>
  </w:style>
  <w:style w:type="character" w:customStyle="1" w:styleId="Char30">
    <w:name w:val="批注文字 Char3"/>
    <w:uiPriority w:val="99"/>
    <w:qFormat/>
    <w:rsid w:val="004335ED"/>
    <w:rPr>
      <w:lang w:val="en-GB" w:eastAsia="en-US"/>
    </w:rPr>
  </w:style>
  <w:style w:type="character" w:customStyle="1" w:styleId="8Char2">
    <w:name w:val="标题 8 Char2"/>
    <w:rsid w:val="004335ED"/>
    <w:rPr>
      <w:rFonts w:ascii="Arial" w:eastAsia="Times New Roman" w:hAnsi="Arial" w:cs="Arial" w:hint="default"/>
      <w:sz w:val="36"/>
      <w:lang w:val="en-GB" w:eastAsia="en-GB"/>
    </w:rPr>
  </w:style>
  <w:style w:type="character" w:customStyle="1" w:styleId="9Char2">
    <w:name w:val="标题 9 Char2"/>
    <w:rsid w:val="004335ED"/>
    <w:rPr>
      <w:rFonts w:ascii="Arial" w:eastAsia="Times New Roman" w:hAnsi="Arial" w:cs="Arial" w:hint="default"/>
      <w:sz w:val="36"/>
      <w:lang w:val="en-GB" w:eastAsia="en-GB"/>
    </w:rPr>
  </w:style>
  <w:style w:type="character" w:customStyle="1" w:styleId="Char23">
    <w:name w:val="批注框文本 Char2"/>
    <w:rsid w:val="004335ED"/>
    <w:rPr>
      <w:rFonts w:ascii="Segoe UI" w:eastAsia="Times New Roman" w:hAnsi="Segoe UI" w:cs="Segoe UI" w:hint="default"/>
      <w:sz w:val="18"/>
      <w:szCs w:val="18"/>
      <w:lang w:val="x-none" w:eastAsia="en-GB"/>
    </w:rPr>
  </w:style>
  <w:style w:type="character" w:customStyle="1" w:styleId="Char31">
    <w:name w:val="批注主题 Char3"/>
    <w:rsid w:val="004335ED"/>
    <w:rPr>
      <w:rFonts w:ascii="Times New Roman" w:eastAsia="Times New Roman" w:hAnsi="Times New Roman" w:cs="Times New Roman" w:hint="default"/>
      <w:b/>
      <w:bCs/>
      <w:lang w:val="en-GB" w:eastAsia="en-GB"/>
    </w:rPr>
  </w:style>
  <w:style w:type="character" w:customStyle="1" w:styleId="Char24">
    <w:name w:val="文档结构图 Char2"/>
    <w:rsid w:val="004335ED"/>
    <w:rPr>
      <w:rFonts w:ascii="Tahoma" w:eastAsia="Times New Roman" w:hAnsi="Tahoma" w:cs="Tahoma" w:hint="default"/>
      <w:shd w:val="clear" w:color="auto" w:fill="000080"/>
      <w:lang w:val="en-GB" w:eastAsia="en-GB"/>
    </w:rPr>
  </w:style>
  <w:style w:type="character" w:customStyle="1" w:styleId="Char25">
    <w:name w:val="纯文本 Char2"/>
    <w:rsid w:val="004335ED"/>
    <w:rPr>
      <w:rFonts w:ascii="Courier New" w:eastAsia="Times New Roman" w:hAnsi="Courier New" w:cs="Courier New" w:hint="default"/>
      <w:lang w:val="nb-NO" w:eastAsia="en-GB"/>
    </w:rPr>
  </w:style>
  <w:style w:type="character" w:customStyle="1" w:styleId="opdict3lineoneresulttip">
    <w:name w:val="op_dict3_lineone_result_tip"/>
    <w:rsid w:val="004335ED"/>
    <w:rPr>
      <w:color w:val="999999"/>
    </w:rPr>
  </w:style>
  <w:style w:type="character" w:customStyle="1" w:styleId="c-icon">
    <w:name w:val="c-icon"/>
    <w:rsid w:val="004335ED"/>
  </w:style>
  <w:style w:type="character" w:customStyle="1" w:styleId="CharChar12">
    <w:name w:val="Char Char12"/>
    <w:rsid w:val="004335ED"/>
    <w:rPr>
      <w:lang w:val="en-GB" w:eastAsia="ja-JP"/>
    </w:rPr>
  </w:style>
  <w:style w:type="character" w:customStyle="1" w:styleId="CharChar41">
    <w:name w:val="Char Char41"/>
    <w:rsid w:val="004335ED"/>
    <w:rPr>
      <w:rFonts w:ascii="Courier New" w:hAnsi="Courier New" w:cs="Courier New" w:hint="default"/>
      <w:lang w:val="nb-NO" w:eastAsia="ja-JP"/>
    </w:rPr>
  </w:style>
  <w:style w:type="character" w:customStyle="1" w:styleId="CharChar71">
    <w:name w:val="Char Char71"/>
    <w:rsid w:val="004335ED"/>
    <w:rPr>
      <w:rFonts w:ascii="Tahoma" w:hAnsi="Tahoma" w:cs="Tahoma" w:hint="default"/>
      <w:shd w:val="clear" w:color="auto" w:fill="000080"/>
      <w:lang w:val="en-GB" w:eastAsia="en-US"/>
    </w:rPr>
  </w:style>
  <w:style w:type="character" w:customStyle="1" w:styleId="CharChar101">
    <w:name w:val="Char Char101"/>
    <w:rsid w:val="004335ED"/>
    <w:rPr>
      <w:rFonts w:ascii="Times New Roman" w:hAnsi="Times New Roman" w:cs="Times New Roman" w:hint="default"/>
      <w:lang w:val="en-GB" w:eastAsia="en-US"/>
    </w:rPr>
  </w:style>
  <w:style w:type="character" w:customStyle="1" w:styleId="CharChar91">
    <w:name w:val="Char Char91"/>
    <w:rsid w:val="004335ED"/>
    <w:rPr>
      <w:rFonts w:ascii="Tahoma" w:hAnsi="Tahoma" w:cs="Tahoma" w:hint="default"/>
      <w:sz w:val="16"/>
      <w:lang w:val="en-GB" w:eastAsia="en-US"/>
    </w:rPr>
  </w:style>
  <w:style w:type="character" w:customStyle="1" w:styleId="CharChar81">
    <w:name w:val="Char Char81"/>
    <w:semiHidden/>
    <w:rsid w:val="004335ED"/>
    <w:rPr>
      <w:rFonts w:ascii="Times New Roman" w:hAnsi="Times New Roman" w:cs="Times New Roman" w:hint="default"/>
      <w:b/>
      <w:bCs w:val="0"/>
      <w:lang w:val="en-GB" w:eastAsia="en-US"/>
    </w:rPr>
  </w:style>
  <w:style w:type="character" w:customStyle="1" w:styleId="CharChar191">
    <w:name w:val="Char Char191"/>
    <w:rsid w:val="004335ED"/>
    <w:rPr>
      <w:rFonts w:ascii="Times New Roman" w:hAnsi="Times New Roman" w:cs="Times New Roman" w:hint="default"/>
      <w:lang w:val="en-GB" w:eastAsia="x-none"/>
    </w:rPr>
  </w:style>
  <w:style w:type="character" w:customStyle="1" w:styleId="CharChar131">
    <w:name w:val="Char Char131"/>
    <w:semiHidden/>
    <w:rsid w:val="004335ED"/>
    <w:rPr>
      <w:rFonts w:ascii="SimSun" w:eastAsia="SimSun" w:hAnsi="SimSun" w:hint="eastAsia"/>
      <w:lang w:val="en-GB" w:eastAsia="en-US"/>
    </w:rPr>
  </w:style>
  <w:style w:type="character" w:customStyle="1" w:styleId="CharChar61">
    <w:name w:val="Char Char61"/>
    <w:rsid w:val="004335ED"/>
    <w:rPr>
      <w:rFonts w:ascii="Arial" w:eastAsia="SimSun" w:hAnsi="Arial" w:cs="Arial" w:hint="default"/>
      <w:sz w:val="32"/>
      <w:lang w:val="en-GB" w:eastAsia="en-US"/>
    </w:rPr>
  </w:style>
  <w:style w:type="character" w:customStyle="1" w:styleId="CharChar51">
    <w:name w:val="Char Char51"/>
    <w:rsid w:val="004335ED"/>
    <w:rPr>
      <w:rFonts w:ascii="Arial" w:eastAsia="SimSun" w:hAnsi="Arial" w:cs="Arial" w:hint="default"/>
      <w:sz w:val="28"/>
      <w:lang w:val="en-GB" w:eastAsia="en-US"/>
    </w:rPr>
  </w:style>
  <w:style w:type="character" w:customStyle="1" w:styleId="CharChar161">
    <w:name w:val="Char Char161"/>
    <w:rsid w:val="004335ED"/>
    <w:rPr>
      <w:rFonts w:ascii="Arial" w:eastAsia="SimSun" w:hAnsi="Arial" w:cs="Arial" w:hint="default"/>
      <w:lang w:val="en-GB" w:eastAsia="en-US"/>
    </w:rPr>
  </w:style>
  <w:style w:type="character" w:customStyle="1" w:styleId="CharChar141">
    <w:name w:val="Char Char141"/>
    <w:rsid w:val="004335ED"/>
    <w:rPr>
      <w:rFonts w:ascii="Arial" w:eastAsia="SimSun" w:hAnsi="Arial" w:cs="Arial" w:hint="default"/>
      <w:sz w:val="36"/>
      <w:lang w:val="en-GB" w:eastAsia="en-US"/>
    </w:rPr>
  </w:style>
  <w:style w:type="character" w:customStyle="1" w:styleId="CharChar111">
    <w:name w:val="Char Char111"/>
    <w:rsid w:val="004335ED"/>
    <w:rPr>
      <w:rFonts w:ascii="Tahoma" w:eastAsia="SimSun" w:hAnsi="Tahoma" w:cs="Tahoma" w:hint="default"/>
      <w:lang w:val="en-GB" w:eastAsia="en-US"/>
    </w:rPr>
  </w:style>
  <w:style w:type="character" w:customStyle="1" w:styleId="CharChar31">
    <w:name w:val="Char Char31"/>
    <w:rsid w:val="004335ED"/>
    <w:rPr>
      <w:rFonts w:ascii="Arial" w:hAnsi="Arial" w:cs="Arial" w:hint="default"/>
      <w:sz w:val="22"/>
      <w:lang w:val="en-GB" w:eastAsia="en-US"/>
    </w:rPr>
  </w:style>
  <w:style w:type="character" w:customStyle="1" w:styleId="CharChar210">
    <w:name w:val="Char Char210"/>
    <w:rsid w:val="004335ED"/>
    <w:rPr>
      <w:rFonts w:ascii="Arial" w:hAnsi="Arial" w:cs="Arial" w:hint="default"/>
      <w:sz w:val="28"/>
      <w:lang w:val="en-GB" w:eastAsia="en-US"/>
    </w:rPr>
  </w:style>
  <w:style w:type="character" w:customStyle="1" w:styleId="CharChar151">
    <w:name w:val="Char Char151"/>
    <w:rsid w:val="004335ED"/>
    <w:rPr>
      <w:rFonts w:ascii="Arial" w:hAnsi="Arial" w:cs="Arial" w:hint="default"/>
      <w:sz w:val="36"/>
      <w:lang w:val="en-GB" w:eastAsia="x-none"/>
    </w:rPr>
  </w:style>
  <w:style w:type="character" w:customStyle="1" w:styleId="CharChar251">
    <w:name w:val="Char Char251"/>
    <w:rsid w:val="004335ED"/>
    <w:rPr>
      <w:rFonts w:ascii="Arial" w:hAnsi="Arial" w:cs="Arial" w:hint="default"/>
      <w:lang w:val="en-GB" w:eastAsia="en-US"/>
    </w:rPr>
  </w:style>
  <w:style w:type="character" w:customStyle="1" w:styleId="CharChar241">
    <w:name w:val="Char Char241"/>
    <w:rsid w:val="004335ED"/>
    <w:rPr>
      <w:rFonts w:ascii="Arial" w:hAnsi="Arial" w:cs="Arial" w:hint="default"/>
      <w:sz w:val="36"/>
      <w:lang w:val="en-GB" w:eastAsia="en-US"/>
    </w:rPr>
  </w:style>
  <w:style w:type="character" w:customStyle="1" w:styleId="CharChar301">
    <w:name w:val="Char Char301"/>
    <w:rsid w:val="004335ED"/>
    <w:rPr>
      <w:rFonts w:ascii="Arial" w:hAnsi="Arial" w:cs="Arial" w:hint="default"/>
      <w:lang w:val="en-GB" w:eastAsia="en-US"/>
    </w:rPr>
  </w:style>
  <w:style w:type="character" w:customStyle="1" w:styleId="CharChar291">
    <w:name w:val="Char Char291"/>
    <w:rsid w:val="004335ED"/>
    <w:rPr>
      <w:rFonts w:ascii="Arial" w:hAnsi="Arial" w:cs="Arial" w:hint="default"/>
      <w:sz w:val="36"/>
      <w:lang w:val="en-GB" w:eastAsia="en-US"/>
    </w:rPr>
  </w:style>
  <w:style w:type="character" w:customStyle="1" w:styleId="CharChar281">
    <w:name w:val="Char Char281"/>
    <w:rsid w:val="004335ED"/>
    <w:rPr>
      <w:rFonts w:ascii="Arial" w:hAnsi="Arial" w:cs="Arial" w:hint="default"/>
      <w:sz w:val="36"/>
      <w:lang w:val="en-GB" w:eastAsia="en-US"/>
    </w:rPr>
  </w:style>
  <w:style w:type="character" w:customStyle="1" w:styleId="CharChar271">
    <w:name w:val="Char Char271"/>
    <w:rsid w:val="004335ED"/>
    <w:rPr>
      <w:rFonts w:ascii="Arial" w:hAnsi="Arial" w:cs="Arial" w:hint="default"/>
      <w:b/>
      <w:bCs w:val="0"/>
      <w:i/>
      <w:iCs w:val="0"/>
      <w:noProof/>
      <w:sz w:val="18"/>
      <w:lang w:val="en-GB" w:eastAsia="en-US"/>
    </w:rPr>
  </w:style>
  <w:style w:type="character" w:customStyle="1" w:styleId="CharChar261">
    <w:name w:val="Char Char261"/>
    <w:rsid w:val="004335ED"/>
    <w:rPr>
      <w:rFonts w:ascii="Arial" w:hAnsi="Arial" w:cs="Arial" w:hint="default"/>
      <w:lang w:val="en-GB" w:eastAsia="x-none"/>
    </w:rPr>
  </w:style>
  <w:style w:type="character" w:customStyle="1" w:styleId="CharChar171">
    <w:name w:val="Char Char171"/>
    <w:rsid w:val="004335ED"/>
    <w:rPr>
      <w:rFonts w:ascii="Arial" w:hAnsi="Arial" w:cs="Arial" w:hint="default"/>
      <w:sz w:val="36"/>
      <w:lang w:val="x-none" w:eastAsia="en-US"/>
    </w:rPr>
  </w:style>
  <w:style w:type="character" w:customStyle="1" w:styleId="422">
    <w:name w:val="(文字) (文字)42"/>
    <w:rsid w:val="004335ED"/>
    <w:rPr>
      <w:rFonts w:ascii="MS Mincho" w:eastAsia="MS Mincho" w:hAnsi="MS Mincho" w:hint="eastAsia"/>
      <w:lang w:val="en-GB" w:eastAsia="ar-SA" w:bidi="ar-SA"/>
    </w:rPr>
  </w:style>
  <w:style w:type="character" w:customStyle="1" w:styleId="CharChar211">
    <w:name w:val="Char Char211"/>
    <w:rsid w:val="004335ED"/>
    <w:rPr>
      <w:rFonts w:ascii="Times New Roman" w:hAnsi="Times New Roman" w:cs="Times New Roman" w:hint="default"/>
      <w:lang w:val="en-GB" w:eastAsia="en-US"/>
    </w:rPr>
  </w:style>
  <w:style w:type="character" w:customStyle="1" w:styleId="CharChar201">
    <w:name w:val="Char Char201"/>
    <w:rsid w:val="004335ED"/>
    <w:rPr>
      <w:rFonts w:ascii="Tahoma" w:hAnsi="Tahoma" w:cs="Tahoma" w:hint="default"/>
      <w:sz w:val="16"/>
      <w:lang w:val="en-GB" w:eastAsia="en-US"/>
    </w:rPr>
  </w:style>
  <w:style w:type="character" w:customStyle="1" w:styleId="CharChar221">
    <w:name w:val="Char Char221"/>
    <w:rsid w:val="004335ED"/>
    <w:rPr>
      <w:rFonts w:ascii="Arial" w:hAnsi="Arial" w:cs="Arial" w:hint="default"/>
      <w:b/>
      <w:bCs w:val="0"/>
      <w:i/>
      <w:iCs w:val="0"/>
      <w:noProof/>
      <w:sz w:val="18"/>
      <w:lang w:val="en-GB"/>
    </w:rPr>
  </w:style>
  <w:style w:type="character" w:customStyle="1" w:styleId="95">
    <w:name w:val="(文字) (文字)9"/>
    <w:rsid w:val="004335ED"/>
    <w:rPr>
      <w:rFonts w:ascii="Arial" w:eastAsia="MS Mincho" w:hAnsi="Arial" w:cs="Arial" w:hint="default"/>
      <w:sz w:val="28"/>
      <w:lang w:val="en-GB" w:eastAsia="ja-JP"/>
    </w:rPr>
  </w:style>
  <w:style w:type="character" w:customStyle="1" w:styleId="CharChar181">
    <w:name w:val="Char Char181"/>
    <w:rsid w:val="004335ED"/>
    <w:rPr>
      <w:rFonts w:ascii="Arial" w:hAnsi="Arial" w:cs="Arial" w:hint="default"/>
      <w:lang w:val="x-none" w:eastAsia="en-US"/>
    </w:rPr>
  </w:style>
  <w:style w:type="character" w:customStyle="1" w:styleId="CarCar41">
    <w:name w:val="Car Car41"/>
    <w:rsid w:val="004335ED"/>
    <w:rPr>
      <w:rFonts w:ascii="Arial" w:eastAsia="MS Mincho" w:hAnsi="Arial" w:cs="Arial" w:hint="default"/>
      <w:lang w:val="en-GB" w:eastAsia="en-US"/>
    </w:rPr>
  </w:style>
  <w:style w:type="character" w:customStyle="1" w:styleId="CarCar81">
    <w:name w:val="Car Car81"/>
    <w:rsid w:val="004335ED"/>
    <w:rPr>
      <w:rFonts w:ascii="Arial" w:eastAsia="MS Mincho" w:hAnsi="Arial" w:cs="Arial" w:hint="default"/>
      <w:sz w:val="36"/>
      <w:lang w:val="en-GB" w:eastAsia="en-US"/>
    </w:rPr>
  </w:style>
  <w:style w:type="character" w:customStyle="1" w:styleId="CarCar31">
    <w:name w:val="Car Car31"/>
    <w:rsid w:val="004335ED"/>
    <w:rPr>
      <w:rFonts w:ascii="Arial" w:eastAsia="MS Mincho" w:hAnsi="Arial" w:cs="Arial" w:hint="default"/>
      <w:sz w:val="36"/>
      <w:lang w:val="en-GB" w:eastAsia="en-US"/>
    </w:rPr>
  </w:style>
  <w:style w:type="character" w:customStyle="1" w:styleId="CarCar71">
    <w:name w:val="Car Car71"/>
    <w:rsid w:val="004335ED"/>
    <w:rPr>
      <w:rFonts w:ascii="MS Mincho" w:eastAsia="MS Mincho" w:hAnsi="MS Mincho" w:hint="eastAsia"/>
      <w:lang w:val="en-GB" w:eastAsia="en-US"/>
    </w:rPr>
  </w:style>
  <w:style w:type="character" w:customStyle="1" w:styleId="CarCar61">
    <w:name w:val="Car Car61"/>
    <w:rsid w:val="004335ED"/>
    <w:rPr>
      <w:rFonts w:ascii="Courier New" w:hAnsi="Courier New" w:cs="Courier New" w:hint="default"/>
      <w:lang w:val="nb-NO" w:eastAsia="ja-JP"/>
    </w:rPr>
  </w:style>
  <w:style w:type="character" w:customStyle="1" w:styleId="CarCar21">
    <w:name w:val="Car Car21"/>
    <w:rsid w:val="004335ED"/>
    <w:rPr>
      <w:rFonts w:ascii="MS Mincho" w:eastAsia="MS Mincho" w:hAnsi="MS Mincho" w:hint="eastAsia"/>
      <w:lang w:val="en-GB" w:eastAsia="ja-JP"/>
    </w:rPr>
  </w:style>
  <w:style w:type="character" w:customStyle="1" w:styleId="CarCar91">
    <w:name w:val="Car Car91"/>
    <w:rsid w:val="004335ED"/>
    <w:rPr>
      <w:rFonts w:ascii="Arial" w:hAnsi="Arial" w:cs="Arial" w:hint="default"/>
      <w:lang w:val="en-GB" w:eastAsia="ja-JP"/>
    </w:rPr>
  </w:style>
  <w:style w:type="character" w:customStyle="1" w:styleId="CarCar101">
    <w:name w:val="Car Car101"/>
    <w:rsid w:val="004335ED"/>
    <w:rPr>
      <w:rFonts w:ascii="Arial" w:hAnsi="Arial" w:cs="Arial" w:hint="default"/>
      <w:lang w:val="en-GB" w:eastAsia="ja-JP"/>
    </w:rPr>
  </w:style>
  <w:style w:type="character" w:customStyle="1" w:styleId="810">
    <w:name w:val="(文字) (文字)81"/>
    <w:rsid w:val="004335ED"/>
    <w:rPr>
      <w:rFonts w:ascii="Arial" w:eastAsia="MS Mincho" w:hAnsi="Arial" w:cs="Arial" w:hint="default"/>
      <w:lang w:val="en-GB" w:eastAsia="ar-SA" w:bidi="ar-SA"/>
    </w:rPr>
  </w:style>
  <w:style w:type="character" w:customStyle="1" w:styleId="710">
    <w:name w:val="(文字) (文字)71"/>
    <w:rsid w:val="004335ED"/>
    <w:rPr>
      <w:rFonts w:ascii="Arial" w:eastAsia="MS Mincho" w:hAnsi="Arial" w:cs="Arial" w:hint="default"/>
      <w:sz w:val="36"/>
      <w:lang w:val="en-GB" w:eastAsia="ar-SA" w:bidi="ar-SA"/>
    </w:rPr>
  </w:style>
  <w:style w:type="character" w:customStyle="1" w:styleId="610">
    <w:name w:val="(文字) (文字)61"/>
    <w:rsid w:val="004335ED"/>
    <w:rPr>
      <w:rFonts w:ascii="MS Mincho" w:eastAsia="MS Mincho" w:hAnsi="MS Mincho" w:hint="eastAsia"/>
      <w:lang w:val="en-GB" w:eastAsia="ar-SA" w:bidi="ar-SA"/>
    </w:rPr>
  </w:style>
  <w:style w:type="character" w:customStyle="1" w:styleId="511">
    <w:name w:val="(文字) (文字)51"/>
    <w:rsid w:val="004335ED"/>
    <w:rPr>
      <w:rFonts w:ascii="Courier New" w:eastAsia="MS Mincho" w:hAnsi="Courier New" w:cs="Courier New" w:hint="default"/>
      <w:lang w:val="nb-NO" w:eastAsia="ar-SA" w:bidi="ar-SA"/>
    </w:rPr>
  </w:style>
  <w:style w:type="character" w:customStyle="1" w:styleId="313">
    <w:name w:val="(文字) (文字)31"/>
    <w:rsid w:val="004335ED"/>
    <w:rPr>
      <w:rFonts w:ascii="MS Mincho" w:eastAsia="MS Mincho" w:hAnsi="MS Mincho" w:hint="eastAsia"/>
      <w:lang w:val="en-GB" w:eastAsia="ar-SA" w:bidi="ar-SA"/>
    </w:rPr>
  </w:style>
  <w:style w:type="character" w:customStyle="1" w:styleId="111">
    <w:name w:val="(文字) (文字)11"/>
    <w:rsid w:val="004335ED"/>
    <w:rPr>
      <w:rFonts w:ascii="MS Mincho" w:eastAsia="MS Mincho" w:hAnsi="MS Mincho" w:hint="eastAsia"/>
      <w:lang w:val="en-GB" w:eastAsia="ar-SA" w:bidi="ar-SA"/>
    </w:rPr>
  </w:style>
  <w:style w:type="character" w:customStyle="1" w:styleId="CharChar231">
    <w:name w:val="Char Char231"/>
    <w:rsid w:val="004335ED"/>
    <w:rPr>
      <w:rFonts w:ascii="Arial" w:hAnsi="Arial" w:cs="Arial" w:hint="default"/>
      <w:lang w:val="en-GB" w:eastAsia="en-US"/>
    </w:rPr>
  </w:style>
  <w:style w:type="character" w:customStyle="1" w:styleId="Titre33">
    <w:name w:val="Titre 33"/>
    <w:rsid w:val="004335ED"/>
    <w:rPr>
      <w:rFonts w:ascii="Arial" w:hAnsi="Arial" w:cs="Arial" w:hint="default"/>
      <w:sz w:val="28"/>
      <w:lang w:val="en-GB" w:eastAsia="en-GB"/>
    </w:rPr>
  </w:style>
  <w:style w:type="character" w:customStyle="1" w:styleId="ZchnZchn51">
    <w:name w:val="Zchn Zchn51"/>
    <w:rsid w:val="004335ED"/>
    <w:rPr>
      <w:rFonts w:ascii="Courier New" w:eastAsia="Batang" w:hAnsi="Courier New" w:cs="Courier New" w:hint="default"/>
      <w:lang w:val="nb-NO" w:eastAsia="en-US"/>
    </w:rPr>
  </w:style>
  <w:style w:type="character" w:customStyle="1" w:styleId="Absatz-Standardschriftart6">
    <w:name w:val="Absatz-Standardschriftart6"/>
    <w:rsid w:val="004335ED"/>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5ED"/>
    <w:rPr>
      <w:rFonts w:ascii="Arial" w:hAnsi="Arial" w:cs="Arial" w:hint="default"/>
      <w:sz w:val="28"/>
    </w:rPr>
  </w:style>
  <w:style w:type="character" w:customStyle="1" w:styleId="4f3">
    <w:name w:val="段落フォント4"/>
    <w:rsid w:val="004335ED"/>
  </w:style>
  <w:style w:type="character" w:customStyle="1" w:styleId="4f4">
    <w:name w:val="コメント参照4"/>
    <w:rsid w:val="004335ED"/>
    <w:rPr>
      <w:sz w:val="16"/>
    </w:rPr>
  </w:style>
  <w:style w:type="character" w:customStyle="1" w:styleId="TF2">
    <w:name w:val="TF字符"/>
    <w:aliases w:val="left字符"/>
    <w:rsid w:val="004335ED"/>
    <w:rPr>
      <w:rFonts w:ascii="Arial" w:hAnsi="Arial" w:cs="Arial" w:hint="default"/>
      <w:b/>
      <w:bCs w:val="0"/>
      <w:lang w:val="en-GB" w:eastAsia="en-US"/>
    </w:rPr>
  </w:style>
  <w:style w:type="character" w:customStyle="1" w:styleId="1-11">
    <w:name w:val="网格表 1 浅色 - 着色 11"/>
    <w:uiPriority w:val="31"/>
    <w:qFormat/>
    <w:rsid w:val="004335ED"/>
    <w:rPr>
      <w:smallCaps/>
      <w:color w:val="5A5A5A"/>
    </w:rPr>
  </w:style>
  <w:style w:type="character" w:customStyle="1" w:styleId="MTEquationSection">
    <w:name w:val="MTEquationSection"/>
    <w:rsid w:val="004335ED"/>
    <w:rPr>
      <w:vanish w:val="0"/>
      <w:webHidden w:val="0"/>
      <w:color w:val="FF0000"/>
      <w:lang w:eastAsia="en-US"/>
      <w:specVanish w:val="0"/>
    </w:rPr>
  </w:style>
  <w:style w:type="character" w:customStyle="1" w:styleId="-21">
    <w:name w:val="浅色网格 - 着色 21"/>
    <w:uiPriority w:val="99"/>
    <w:rsid w:val="004335ED"/>
    <w:rPr>
      <w:color w:val="808080"/>
    </w:rPr>
  </w:style>
  <w:style w:type="character" w:customStyle="1" w:styleId="nowrap1">
    <w:name w:val="nowrap1"/>
    <w:rsid w:val="004335ED"/>
  </w:style>
  <w:style w:type="character" w:customStyle="1" w:styleId="shorttext">
    <w:name w:val="short_text"/>
    <w:rsid w:val="004335ED"/>
  </w:style>
  <w:style w:type="character" w:customStyle="1" w:styleId="-110">
    <w:name w:val="浅色网格 - 着色 11"/>
    <w:uiPriority w:val="99"/>
    <w:rsid w:val="004335ED"/>
    <w:rPr>
      <w:color w:val="808080"/>
    </w:rPr>
  </w:style>
  <w:style w:type="character" w:customStyle="1" w:styleId="UnresolvedMention2">
    <w:name w:val="Unresolved Mention2"/>
    <w:uiPriority w:val="99"/>
    <w:semiHidden/>
    <w:rsid w:val="004335ED"/>
    <w:rPr>
      <w:color w:val="808080"/>
      <w:shd w:val="clear" w:color="auto" w:fill="E6E6E6"/>
    </w:rPr>
  </w:style>
  <w:style w:type="character" w:customStyle="1" w:styleId="UnresolvedMention3">
    <w:name w:val="Unresolved Mention3"/>
    <w:uiPriority w:val="99"/>
    <w:semiHidden/>
    <w:rsid w:val="004335ED"/>
    <w:rPr>
      <w:color w:val="808080"/>
      <w:shd w:val="clear" w:color="auto" w:fill="E6E6E6"/>
    </w:rPr>
  </w:style>
  <w:style w:type="character" w:customStyle="1" w:styleId="aff0">
    <w:name w:val="未处理的提及"/>
    <w:uiPriority w:val="52"/>
    <w:rsid w:val="004335ED"/>
    <w:rPr>
      <w:color w:val="808080"/>
      <w:shd w:val="clear" w:color="auto" w:fill="E6E6E6"/>
    </w:rPr>
  </w:style>
  <w:style w:type="character" w:customStyle="1" w:styleId="Char19">
    <w:name w:val="日期 Char1"/>
    <w:rsid w:val="004335ED"/>
    <w:rPr>
      <w:rFonts w:ascii="MS Mincho" w:eastAsia="MS Mincho" w:hAnsi="MS Mincho" w:hint="eastAsia"/>
      <w:lang w:val="en-GB" w:eastAsia="x-none"/>
    </w:rPr>
  </w:style>
  <w:style w:type="character" w:customStyle="1" w:styleId="6d">
    <w:name w:val="段落フォント6"/>
    <w:rsid w:val="004335ED"/>
  </w:style>
  <w:style w:type="character" w:customStyle="1" w:styleId="6e">
    <w:name w:val="コメント参照6"/>
    <w:rsid w:val="004335ED"/>
    <w:rPr>
      <w:sz w:val="16"/>
    </w:rPr>
  </w:style>
  <w:style w:type="character" w:customStyle="1" w:styleId="Char26">
    <w:name w:val="메모 주제 Char2"/>
    <w:rsid w:val="004335ED"/>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335ED"/>
    <w:rPr>
      <w:i/>
      <w:iCs/>
      <w:color w:val="808080"/>
    </w:rPr>
  </w:style>
  <w:style w:type="character" w:customStyle="1" w:styleId="PlainTable44">
    <w:name w:val="Plain Table 44"/>
    <w:uiPriority w:val="21"/>
    <w:qFormat/>
    <w:rsid w:val="004335ED"/>
    <w:rPr>
      <w:b/>
      <w:bCs/>
      <w:i/>
      <w:iCs/>
      <w:color w:val="4F81BD"/>
    </w:rPr>
  </w:style>
  <w:style w:type="character" w:customStyle="1" w:styleId="PlainTable54">
    <w:name w:val="Plain Table 54"/>
    <w:uiPriority w:val="31"/>
    <w:qFormat/>
    <w:rsid w:val="004335ED"/>
    <w:rPr>
      <w:smallCaps/>
      <w:color w:val="C0504D"/>
      <w:u w:val="single"/>
    </w:rPr>
  </w:style>
  <w:style w:type="character" w:customStyle="1" w:styleId="TableGridLight4">
    <w:name w:val="Table Grid Light4"/>
    <w:uiPriority w:val="32"/>
    <w:qFormat/>
    <w:rsid w:val="004335ED"/>
    <w:rPr>
      <w:b/>
      <w:bCs/>
      <w:smallCaps/>
      <w:color w:val="C0504D"/>
      <w:spacing w:val="5"/>
      <w:u w:val="single"/>
    </w:rPr>
  </w:style>
  <w:style w:type="character" w:customStyle="1" w:styleId="GridTable1Light4">
    <w:name w:val="Grid Table 1 Light4"/>
    <w:uiPriority w:val="33"/>
    <w:qFormat/>
    <w:rsid w:val="004335ED"/>
    <w:rPr>
      <w:b/>
      <w:bCs/>
      <w:smallCaps/>
      <w:spacing w:val="5"/>
    </w:rPr>
  </w:style>
  <w:style w:type="character" w:customStyle="1" w:styleId="Char1a">
    <w:name w:val="글자만 Char1"/>
    <w:uiPriority w:val="99"/>
    <w:semiHidden/>
    <w:rsid w:val="004335ED"/>
    <w:rPr>
      <w:rFonts w:ascii="Malgun Gothic" w:eastAsia="Malgun Gothic" w:hAnsi="Courier New" w:cs="Courier New" w:hint="eastAsia"/>
      <w:lang w:val="en-GB" w:eastAsia="en-US"/>
    </w:rPr>
  </w:style>
  <w:style w:type="character" w:customStyle="1" w:styleId="Char1b">
    <w:name w:val="미주 텍스트 Char1"/>
    <w:uiPriority w:val="99"/>
    <w:semiHidden/>
    <w:rsid w:val="004335ED"/>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4335ED"/>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4335ED"/>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4335ED"/>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4335ED"/>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4335ED"/>
    <w:rPr>
      <w:rFonts w:ascii="Times New Roman" w:eastAsia="Times New Roman" w:hAnsi="Times New Roman" w:cs="Times New Roman" w:hint="default"/>
      <w:b/>
      <w:bCs/>
      <w:lang w:val="en-GB" w:eastAsia="en-US"/>
    </w:rPr>
  </w:style>
  <w:style w:type="character" w:customStyle="1" w:styleId="CommentSubjectChar4">
    <w:name w:val="Comment Subject Char4"/>
    <w:rsid w:val="004335ED"/>
    <w:rPr>
      <w:rFonts w:ascii="Times New Roman" w:hAnsi="Times New Roman" w:cs="Times New Roman" w:hint="default"/>
      <w:b/>
      <w:bCs/>
      <w:lang w:val="en-GB" w:eastAsia="en-US"/>
    </w:rPr>
  </w:style>
  <w:style w:type="character" w:customStyle="1" w:styleId="Charb">
    <w:name w:val="메모 주제 Char"/>
    <w:rsid w:val="004335ED"/>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5ED"/>
    <w:rPr>
      <w:rFonts w:ascii="Arial" w:eastAsia="MS Gothic" w:hAnsi="Arial" w:cs="Times New Roman" w:hint="default"/>
      <w:lang w:val="en-GB" w:eastAsia="en-US"/>
    </w:rPr>
  </w:style>
  <w:style w:type="character" w:customStyle="1" w:styleId="PlainTable32">
    <w:name w:val="Plain Table 32"/>
    <w:uiPriority w:val="19"/>
    <w:qFormat/>
    <w:rsid w:val="004335ED"/>
    <w:rPr>
      <w:i/>
      <w:iCs/>
      <w:color w:val="808080"/>
    </w:rPr>
  </w:style>
  <w:style w:type="character" w:customStyle="1" w:styleId="PlainTable42">
    <w:name w:val="Plain Table 42"/>
    <w:uiPriority w:val="21"/>
    <w:qFormat/>
    <w:rsid w:val="004335ED"/>
    <w:rPr>
      <w:b/>
      <w:bCs/>
      <w:i/>
      <w:iCs/>
      <w:color w:val="4F81BD"/>
    </w:rPr>
  </w:style>
  <w:style w:type="character" w:customStyle="1" w:styleId="PlainTable52">
    <w:name w:val="Plain Table 52"/>
    <w:uiPriority w:val="31"/>
    <w:qFormat/>
    <w:rsid w:val="004335ED"/>
    <w:rPr>
      <w:smallCaps/>
      <w:color w:val="C0504D"/>
      <w:u w:val="single"/>
    </w:rPr>
  </w:style>
  <w:style w:type="character" w:customStyle="1" w:styleId="TableGridLight2">
    <w:name w:val="Table Grid Light2"/>
    <w:uiPriority w:val="32"/>
    <w:qFormat/>
    <w:rsid w:val="004335ED"/>
    <w:rPr>
      <w:b/>
      <w:bCs/>
      <w:smallCaps/>
      <w:color w:val="C0504D"/>
      <w:spacing w:val="5"/>
      <w:u w:val="single"/>
    </w:rPr>
  </w:style>
  <w:style w:type="character" w:customStyle="1" w:styleId="GridTable1Light2">
    <w:name w:val="Grid Table 1 Light2"/>
    <w:uiPriority w:val="33"/>
    <w:qFormat/>
    <w:rsid w:val="004335ED"/>
    <w:rPr>
      <w:b/>
      <w:bCs/>
      <w:smallCaps/>
      <w:spacing w:val="5"/>
    </w:rPr>
  </w:style>
  <w:style w:type="character" w:customStyle="1" w:styleId="PlainTable33">
    <w:name w:val="Plain Table 33"/>
    <w:uiPriority w:val="19"/>
    <w:qFormat/>
    <w:rsid w:val="004335ED"/>
    <w:rPr>
      <w:i/>
      <w:iCs/>
      <w:color w:val="808080"/>
    </w:rPr>
  </w:style>
  <w:style w:type="character" w:customStyle="1" w:styleId="PlainTable43">
    <w:name w:val="Plain Table 43"/>
    <w:uiPriority w:val="21"/>
    <w:qFormat/>
    <w:rsid w:val="004335ED"/>
    <w:rPr>
      <w:b/>
      <w:bCs/>
      <w:i/>
      <w:iCs/>
      <w:color w:val="4F81BD"/>
    </w:rPr>
  </w:style>
  <w:style w:type="character" w:customStyle="1" w:styleId="PlainTable53">
    <w:name w:val="Plain Table 53"/>
    <w:uiPriority w:val="31"/>
    <w:qFormat/>
    <w:rsid w:val="004335ED"/>
    <w:rPr>
      <w:smallCaps/>
      <w:color w:val="C0504D"/>
      <w:u w:val="single"/>
    </w:rPr>
  </w:style>
  <w:style w:type="character" w:customStyle="1" w:styleId="TableGridLight3">
    <w:name w:val="Table Grid Light3"/>
    <w:uiPriority w:val="32"/>
    <w:qFormat/>
    <w:rsid w:val="004335ED"/>
    <w:rPr>
      <w:b/>
      <w:bCs/>
      <w:smallCaps/>
      <w:color w:val="C0504D"/>
      <w:spacing w:val="5"/>
      <w:u w:val="single"/>
    </w:rPr>
  </w:style>
  <w:style w:type="character" w:customStyle="1" w:styleId="GridTable1Light3">
    <w:name w:val="Grid Table 1 Light3"/>
    <w:uiPriority w:val="33"/>
    <w:qFormat/>
    <w:rsid w:val="004335ED"/>
    <w:rPr>
      <w:b/>
      <w:bCs/>
      <w:smallCaps/>
      <w:spacing w:val="5"/>
    </w:rPr>
  </w:style>
  <w:style w:type="character" w:customStyle="1" w:styleId="Absatz-Standardschriftart7">
    <w:name w:val="Absatz-Standardschriftart7"/>
    <w:rsid w:val="004335ED"/>
  </w:style>
  <w:style w:type="character" w:customStyle="1" w:styleId="KommentarthemaZchn">
    <w:name w:val="Kommentarthema Zchn"/>
    <w:rsid w:val="004335ED"/>
    <w:rPr>
      <w:b/>
      <w:bCs/>
      <w:lang w:val="en-GB" w:eastAsia="en-US" w:bidi="ar-SA"/>
    </w:rPr>
  </w:style>
  <w:style w:type="character" w:customStyle="1" w:styleId="UnresolvedMention4">
    <w:name w:val="Unresolved Mention4"/>
    <w:uiPriority w:val="99"/>
    <w:semiHidden/>
    <w:rsid w:val="004335ED"/>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335ED"/>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335ED"/>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4335ED"/>
    <w:rPr>
      <w:rFonts w:ascii="Arial" w:eastAsia="PMingLiU" w:hAnsi="Arial" w:cs="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335ED"/>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335ED"/>
    <w:rPr>
      <w:rFonts w:ascii="Arial" w:eastAsia="PMingLiU" w:hAnsi="Arial" w:cs="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335ED"/>
    <w:rPr>
      <w:rFonts w:ascii="Arial" w:eastAsia="PMingLiU" w:hAnsi="Arial" w:cs="Arial" w:hint="default"/>
      <w:b/>
      <w:bCs/>
      <w:i/>
      <w:iCs/>
      <w:color w:val="4F81BD"/>
      <w:lang w:val="en-GB" w:eastAsia="en-GB"/>
    </w:rPr>
  </w:style>
  <w:style w:type="character" w:customStyle="1" w:styleId="Char27">
    <w:name w:val="日期 Char2"/>
    <w:rsid w:val="004335ED"/>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5E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5E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5E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5ED"/>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5ED"/>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5ED"/>
    <w:rPr>
      <w:rFonts w:ascii="Times New Roman" w:eastAsia="Yu Mincho" w:hAnsi="Times New Roman" w:cs="Times New Roman" w:hint="default"/>
      <w:lang w:val="en-GB" w:eastAsia="en-US"/>
    </w:rPr>
  </w:style>
  <w:style w:type="character" w:customStyle="1" w:styleId="1ff3">
    <w:name w:val="註解文字 字元1"/>
    <w:uiPriority w:val="99"/>
    <w:rsid w:val="004335ED"/>
    <w:rPr>
      <w:lang w:eastAsia="en-US"/>
    </w:rPr>
  </w:style>
  <w:style w:type="character" w:customStyle="1" w:styleId="5f2">
    <w:name w:val="段落フォント5"/>
    <w:rsid w:val="004335ED"/>
  </w:style>
  <w:style w:type="character" w:customStyle="1" w:styleId="5f3">
    <w:name w:val="コメント参照5"/>
    <w:rsid w:val="004335ED"/>
    <w:rPr>
      <w:sz w:val="16"/>
    </w:rPr>
  </w:style>
  <w:style w:type="character" w:customStyle="1" w:styleId="Char40">
    <w:name w:val="批注主题 Char4"/>
    <w:rsid w:val="004335ED"/>
    <w:rPr>
      <w:rFonts w:ascii="MS Mincho" w:eastAsia="MS Mincho" w:hAnsi="MS Mincho" w:hint="eastAsia"/>
      <w:b/>
      <w:bCs/>
      <w:lang w:val="x-none" w:eastAsia="en-US"/>
    </w:rPr>
  </w:style>
  <w:style w:type="character" w:customStyle="1" w:styleId="PlainTable35">
    <w:name w:val="Plain Table 35"/>
    <w:uiPriority w:val="19"/>
    <w:qFormat/>
    <w:rsid w:val="004335ED"/>
    <w:rPr>
      <w:i/>
      <w:iCs/>
      <w:color w:val="808080"/>
    </w:rPr>
  </w:style>
  <w:style w:type="character" w:customStyle="1" w:styleId="PlainTable45">
    <w:name w:val="Plain Table 45"/>
    <w:uiPriority w:val="21"/>
    <w:qFormat/>
    <w:rsid w:val="004335ED"/>
    <w:rPr>
      <w:b/>
      <w:bCs/>
      <w:i/>
      <w:iCs/>
      <w:color w:val="4F81BD"/>
    </w:rPr>
  </w:style>
  <w:style w:type="character" w:customStyle="1" w:styleId="PlainTable55">
    <w:name w:val="Plain Table 55"/>
    <w:uiPriority w:val="31"/>
    <w:qFormat/>
    <w:rsid w:val="004335ED"/>
    <w:rPr>
      <w:smallCaps/>
      <w:color w:val="C0504D"/>
      <w:u w:val="single"/>
    </w:rPr>
  </w:style>
  <w:style w:type="character" w:customStyle="1" w:styleId="TableGridLight5">
    <w:name w:val="Table Grid Light5"/>
    <w:uiPriority w:val="32"/>
    <w:qFormat/>
    <w:rsid w:val="004335ED"/>
    <w:rPr>
      <w:b/>
      <w:bCs/>
      <w:smallCaps/>
      <w:color w:val="C0504D"/>
      <w:spacing w:val="5"/>
      <w:u w:val="single"/>
    </w:rPr>
  </w:style>
  <w:style w:type="character" w:customStyle="1" w:styleId="GridTable1Light5">
    <w:name w:val="Grid Table 1 Light5"/>
    <w:uiPriority w:val="33"/>
    <w:qFormat/>
    <w:rsid w:val="004335ED"/>
    <w:rPr>
      <w:b/>
      <w:bCs/>
      <w:smallCaps/>
      <w:spacing w:val="5"/>
    </w:rPr>
  </w:style>
  <w:style w:type="character" w:customStyle="1" w:styleId="2f8">
    <w:name w:val="未处理的提及2"/>
    <w:uiPriority w:val="52"/>
    <w:rsid w:val="004335ED"/>
    <w:rPr>
      <w:color w:val="808080"/>
      <w:shd w:val="clear" w:color="auto" w:fill="E6E6E6"/>
    </w:rPr>
  </w:style>
  <w:style w:type="character" w:customStyle="1" w:styleId="1ff4">
    <w:name w:val="未处理的提及1"/>
    <w:uiPriority w:val="52"/>
    <w:rsid w:val="004335ED"/>
    <w:rPr>
      <w:color w:val="808080"/>
      <w:shd w:val="clear" w:color="auto" w:fill="E6E6E6"/>
    </w:rPr>
  </w:style>
  <w:style w:type="character" w:customStyle="1" w:styleId="1ff5">
    <w:name w:val="フッター (文字)1"/>
    <w:aliases w:val="footer odd (文字)1,footer (文字)1,fo (文字)1,pie de página (文字)1"/>
    <w:semiHidden/>
    <w:rsid w:val="004335ED"/>
    <w:rPr>
      <w:rFonts w:ascii="Times New Roman" w:eastAsia="Times New Roman" w:hAnsi="Times New Roman" w:cs="Times New Roman" w:hint="default"/>
      <w:lang w:eastAsia="en-GB"/>
    </w:rPr>
  </w:style>
  <w:style w:type="character" w:customStyle="1" w:styleId="1ff6">
    <w:name w:val="表題 (文字)1"/>
    <w:aliases w:val="Section Header (文字)1"/>
    <w:rsid w:val="004335ED"/>
    <w:rPr>
      <w:rFonts w:ascii="Calibri Light" w:eastAsia="Yu Gothic Light" w:hAnsi="Calibri Light" w:cs="Times New Roman" w:hint="default"/>
      <w:b/>
      <w:bCs/>
      <w:kern w:val="28"/>
      <w:sz w:val="32"/>
      <w:szCs w:val="32"/>
      <w:lang w:eastAsia="en-US"/>
    </w:rPr>
  </w:style>
  <w:style w:type="character" w:customStyle="1" w:styleId="7d">
    <w:name w:val="段落フォント7"/>
    <w:rsid w:val="004335ED"/>
  </w:style>
  <w:style w:type="character" w:customStyle="1" w:styleId="7e">
    <w:name w:val="コメント参照7"/>
    <w:rsid w:val="004335ED"/>
    <w:rPr>
      <w:sz w:val="16"/>
    </w:rPr>
  </w:style>
  <w:style w:type="table" w:styleId="TableClassic2">
    <w:name w:val="Table Classic 2"/>
    <w:basedOn w:val="TableNormal"/>
    <w:semiHidden/>
    <w:unhideWhenUsed/>
    <w:rsid w:val="004335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4335E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335E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4335E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rsid w:val="004335E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Accent3">
    <w:name w:val="Medium Shading 1 Accent 3"/>
    <w:basedOn w:val="TableNormal"/>
    <w:uiPriority w:val="29"/>
    <w:semiHidden/>
    <w:unhideWhenUsed/>
    <w:rsid w:val="004335E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rsid w:val="004335E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35E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5">
    <w:name w:val="网格型4"/>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335ED"/>
    <w:rPr>
      <w:rFonts w:ascii="Times New Roman" w:eastAsia="PMingLiU" w:hAnsi="Times New Roman"/>
      <w:lang w:val="sv-SE" w:eastAsia="sv-SE"/>
    </w:rPr>
    <w:tblPr>
      <w:tblInd w:w="0" w:type="nil"/>
    </w:tblPr>
  </w:style>
  <w:style w:type="table" w:customStyle="1" w:styleId="TableGrid4">
    <w:name w:val="Table Grid4"/>
    <w:basedOn w:val="TableNormal"/>
    <w:rsid w:val="004335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35E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35ED"/>
    <w:rPr>
      <w:rFonts w:ascii="Times New Roman" w:eastAsia="Times New Roman" w:hAnsi="Times New Roman"/>
      <w:lang w:val="sv-SE" w:eastAsia="sv-SE"/>
    </w:rPr>
    <w:tblPr>
      <w:tblInd w:w="0" w:type="nil"/>
    </w:tblPr>
  </w:style>
  <w:style w:type="table" w:customStyle="1" w:styleId="TableGrid11">
    <w:name w:val="Table Grid11"/>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35E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35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35E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335E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4335E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35E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35ED"/>
    <w:rPr>
      <w:rFonts w:ascii="Times New Roman" w:eastAsia="PMingLiU" w:hAnsi="Times New Roman"/>
      <w:lang w:val="sv-SE" w:eastAsia="sv-SE"/>
    </w:rPr>
    <w:tblPr>
      <w:tblInd w:w="0" w:type="nil"/>
    </w:tblPr>
  </w:style>
  <w:style w:type="table" w:customStyle="1" w:styleId="TableGrid42">
    <w:name w:val="Table Grid42"/>
    <w:basedOn w:val="TableNormal"/>
    <w:rsid w:val="004335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35E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335ED"/>
    <w:rPr>
      <w:rFonts w:ascii="Times New Roman" w:eastAsia="Times New Roman" w:hAnsi="Times New Roman"/>
      <w:lang w:val="sv-SE" w:eastAsia="sv-SE"/>
    </w:rPr>
    <w:tblPr>
      <w:tblInd w:w="0" w:type="nil"/>
    </w:tblPr>
  </w:style>
  <w:style w:type="table" w:customStyle="1" w:styleId="TableGrid111">
    <w:name w:val="Table Grid111"/>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35E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35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35E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335E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4335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4335E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4335E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4335E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4335E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335E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4335E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35E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35ED"/>
    <w:rPr>
      <w:rFonts w:ascii="Times New Roman" w:eastAsia="PMingLiU" w:hAnsi="Times New Roman"/>
      <w:lang w:val="sv-SE" w:eastAsia="sv-SE"/>
    </w:rPr>
    <w:tblPr>
      <w:tblInd w:w="0" w:type="nil"/>
    </w:tblPr>
  </w:style>
  <w:style w:type="table" w:customStyle="1" w:styleId="TableGrid43">
    <w:name w:val="Table Grid43"/>
    <w:basedOn w:val="TableNormal"/>
    <w:rsid w:val="004335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35ED"/>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335ED"/>
    <w:rPr>
      <w:rFonts w:ascii="Times New Roman" w:eastAsia="Times New Roman" w:hAnsi="Times New Roman"/>
      <w:lang w:val="sv-SE" w:eastAsia="sv-SE"/>
    </w:rPr>
    <w:tblPr>
      <w:tblInd w:w="0" w:type="nil"/>
    </w:tblPr>
  </w:style>
  <w:style w:type="table" w:customStyle="1" w:styleId="TableGrid112">
    <w:name w:val="Table Grid112"/>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35E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35ED"/>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35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35E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335E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4335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4335E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335E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335E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335E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335E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ff7">
    <w:name w:val="网格型1"/>
    <w:basedOn w:val="TableNormal"/>
    <w:rsid w:val="004335E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35ED"/>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4335E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35E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335ED"/>
    <w:rPr>
      <w:rFonts w:ascii="Times New Roman" w:eastAsia="DengXian" w:hAnsi="Times New Roman"/>
    </w:rPr>
    <w:tblPr>
      <w:tblInd w:w="0" w:type="nil"/>
    </w:tblPr>
  </w:style>
  <w:style w:type="table" w:customStyle="1" w:styleId="TableGrid14">
    <w:name w:val="Table Grid14"/>
    <w:basedOn w:val="TableNormal"/>
    <w:rsid w:val="004335E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335E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335ED"/>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335ED"/>
    <w:pPr>
      <w:spacing w:after="180"/>
    </w:pPr>
    <w:rPr>
      <w:rFonts w:ascii="Times New Roman" w:eastAsia="SimSu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4335E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35E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35E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35E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35E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35E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335E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4335E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35E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335ED"/>
    <w:rPr>
      <w:rFonts w:ascii="Times New Roman" w:eastAsia="MS Mincho" w:hAnsi="Times New Roman"/>
      <w:lang w:val="sv-SE" w:eastAsia="sv-SE"/>
    </w:rPr>
    <w:tblPr>
      <w:tblInd w:w="0" w:type="nil"/>
    </w:tblPr>
  </w:style>
  <w:style w:type="table" w:customStyle="1" w:styleId="TableGrid113">
    <w:name w:val="Table Grid113"/>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rsid w:val="004335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uiPriority w:val="30"/>
    <w:rsid w:val="004335E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35E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35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35E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35E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35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4335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335E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335E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335E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335E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35E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335E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35E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35E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35E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335E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Normal"/>
    <w:rsid w:val="004335ED"/>
    <w:pPr>
      <w:spacing w:before="120"/>
      <w:outlineLvl w:val="2"/>
    </w:pPr>
    <w:rPr>
      <w:sz w:val="28"/>
    </w:rPr>
  </w:style>
  <w:style w:type="paragraph" w:customStyle="1" w:styleId="textintend1">
    <w:name w:val="text intend 1"/>
    <w:basedOn w:val="text"/>
    <w:rsid w:val="004335ED"/>
    <w:pPr>
      <w:widowControl/>
      <w:tabs>
        <w:tab w:val="num" w:pos="992"/>
      </w:tabs>
      <w:spacing w:after="120"/>
      <w:ind w:left="992" w:hanging="425"/>
    </w:pPr>
    <w:rPr>
      <w:rFonts w:eastAsia="MS Mincho"/>
      <w:lang w:val="en-US"/>
    </w:rPr>
  </w:style>
  <w:style w:type="paragraph" w:customStyle="1" w:styleId="TAH8pt">
    <w:name w:val="TAH + 8 pt"/>
    <w:basedOn w:val="TAH"/>
    <w:rsid w:val="004335ED"/>
    <w:rPr>
      <w:rFonts w:eastAsia="MS Mincho" w:cs="Arial"/>
      <w:bCs/>
      <w:noProof/>
      <w:sz w:val="16"/>
      <w:szCs w:val="16"/>
      <w:lang w:eastAsia="en-US"/>
    </w:rPr>
  </w:style>
  <w:style w:type="paragraph" w:customStyle="1" w:styleId="63-13">
    <w:name w:val=".6.3-13"/>
    <w:basedOn w:val="TAH"/>
    <w:rsid w:val="004335ED"/>
    <w:pPr>
      <w:jc w:val="left"/>
    </w:pPr>
    <w:rPr>
      <w:rFonts w:eastAsia="Calibri" w:cs="Arial"/>
      <w:b w:val="0"/>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51</Pages>
  <Words>31864</Words>
  <Characters>181627</Characters>
  <Application>Microsoft Office Word</Application>
  <DocSecurity>0</DocSecurity>
  <Lines>1513</Lines>
  <Paragraphs>426</Paragraphs>
  <ScaleCrop>false</ScaleCrop>
  <HeadingPairs>
    <vt:vector size="2" baseType="variant">
      <vt:variant>
        <vt:lpstr>Title</vt:lpstr>
      </vt:variant>
      <vt:variant>
        <vt:i4>1</vt:i4>
      </vt:variant>
    </vt:vector>
  </HeadingPairs>
  <TitlesOfParts>
    <vt:vector size="1" baseType="lpstr">
      <vt:lpstr>3GPP TS 38.508-1</vt:lpstr>
    </vt:vector>
  </TitlesOfParts>
  <Company>ETSI</Company>
  <LinksUpToDate>false</LinksUpToDate>
  <CharactersWithSpaces>213065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38.508-1</dc:title>
  <dc:subject>5GS; User Equipment (UE) conformance specification; Part 1: Common test environment (Release 17)</dc:subject>
  <dc:creator>MCC Support</dc:creator>
  <cp:keywords>5GS, UE, terminal, testing</cp:keywords>
  <dc:description/>
  <cp:lastModifiedBy>7478</cp:lastModifiedBy>
  <cp:revision>8</cp:revision>
  <dcterms:created xsi:type="dcterms:W3CDTF">2023-04-18T11:34:00Z</dcterms:created>
  <dcterms:modified xsi:type="dcterms:W3CDTF">2024-01-03T10:27:00Z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