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18502D79"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2D3793">
              <w:t>8</w:t>
            </w:r>
            <w:r w:rsidRPr="00470974">
              <w:t>.</w:t>
            </w:r>
            <w:bookmarkEnd w:id="3"/>
            <w:r w:rsidR="009C6FE1">
              <w:t>0</w:t>
            </w:r>
            <w:r w:rsidRPr="00470974">
              <w:t xml:space="preserve"> </w:t>
            </w:r>
            <w:r w:rsidRPr="00470974">
              <w:rPr>
                <w:sz w:val="32"/>
              </w:rPr>
              <w:t>(</w:t>
            </w:r>
            <w:bookmarkStart w:id="4" w:name="issueDate"/>
            <w:r w:rsidR="00DD4BA1" w:rsidRPr="00470974">
              <w:rPr>
                <w:sz w:val="32"/>
              </w:rPr>
              <w:t>202</w:t>
            </w:r>
            <w:r w:rsidR="00DD4BA1">
              <w:rPr>
                <w:sz w:val="32"/>
              </w:rPr>
              <w:t>4</w:t>
            </w:r>
            <w:r w:rsidRPr="00470974">
              <w:rPr>
                <w:sz w:val="32"/>
              </w:rPr>
              <w:t>-</w:t>
            </w:r>
            <w:bookmarkEnd w:id="4"/>
            <w:r w:rsidR="002D3793">
              <w:rPr>
                <w:sz w:val="32"/>
              </w:rPr>
              <w:t>06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F3B3988" w:rsidR="00E16509" w:rsidRPr="00133525" w:rsidRDefault="00E16509" w:rsidP="00133525">
            <w:pPr>
              <w:pStyle w:val="FP"/>
              <w:jc w:val="center"/>
              <w:rPr>
                <w:noProof/>
                <w:sz w:val="18"/>
              </w:rPr>
            </w:pPr>
            <w:r w:rsidRPr="00470974">
              <w:rPr>
                <w:noProof/>
                <w:sz w:val="18"/>
              </w:rPr>
              <w:t xml:space="preserve">© </w:t>
            </w:r>
            <w:r w:rsidR="00DD4BA1" w:rsidRPr="00470974">
              <w:rPr>
                <w:noProof/>
                <w:sz w:val="18"/>
              </w:rPr>
              <w:t>202</w:t>
            </w:r>
            <w:r w:rsidR="00DD4BA1">
              <w:rPr>
                <w:noProof/>
                <w:sz w:val="18"/>
              </w:rPr>
              <w:t>4</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5251398F" w14:textId="363F18CC" w:rsidR="0091034D" w:rsidRDefault="0091034D">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_Toc169708492 \h </w:instrText>
      </w:r>
      <w:r>
        <w:fldChar w:fldCharType="separate"/>
      </w:r>
      <w:r>
        <w:t>13</w:t>
      </w:r>
      <w:r>
        <w:fldChar w:fldCharType="end"/>
      </w:r>
    </w:p>
    <w:p w14:paraId="1119F7CF" w14:textId="25064AC7" w:rsidR="0091034D" w:rsidRDefault="0091034D">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_Toc169708493 \h </w:instrText>
      </w:r>
      <w:r>
        <w:fldChar w:fldCharType="separate"/>
      </w:r>
      <w:r>
        <w:t>15</w:t>
      </w:r>
      <w:r>
        <w:fldChar w:fldCharType="end"/>
      </w:r>
    </w:p>
    <w:p w14:paraId="2C447BB2" w14:textId="1FB1B434" w:rsidR="0091034D" w:rsidRDefault="0091034D">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_Toc169708494 \h </w:instrText>
      </w:r>
      <w:r>
        <w:fldChar w:fldCharType="separate"/>
      </w:r>
      <w:r>
        <w:t>15</w:t>
      </w:r>
      <w:r>
        <w:fldChar w:fldCharType="end"/>
      </w:r>
    </w:p>
    <w:p w14:paraId="5A4A17AE" w14:textId="6DFAAFDE" w:rsidR="0091034D" w:rsidRDefault="0091034D">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_Toc169708495 \h </w:instrText>
      </w:r>
      <w:r>
        <w:fldChar w:fldCharType="separate"/>
      </w:r>
      <w:r>
        <w:t>15</w:t>
      </w:r>
      <w:r>
        <w:fldChar w:fldCharType="end"/>
      </w:r>
    </w:p>
    <w:p w14:paraId="677B5B01" w14:textId="4438C95C" w:rsidR="0091034D" w:rsidRDefault="0091034D">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_Toc169708496 \h </w:instrText>
      </w:r>
      <w:r>
        <w:fldChar w:fldCharType="separate"/>
      </w:r>
      <w:r>
        <w:t>15</w:t>
      </w:r>
      <w:r>
        <w:fldChar w:fldCharType="end"/>
      </w:r>
    </w:p>
    <w:p w14:paraId="025F2BAE" w14:textId="7244A514" w:rsidR="0091034D" w:rsidRDefault="0091034D">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_Toc169708497 \h </w:instrText>
      </w:r>
      <w:r>
        <w:fldChar w:fldCharType="separate"/>
      </w:r>
      <w:r>
        <w:t>19</w:t>
      </w:r>
      <w:r>
        <w:fldChar w:fldCharType="end"/>
      </w:r>
    </w:p>
    <w:p w14:paraId="181B5E6C" w14:textId="3ED19CC1" w:rsidR="0091034D" w:rsidRDefault="0091034D">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_Toc169708498 \h </w:instrText>
      </w:r>
      <w:r>
        <w:fldChar w:fldCharType="separate"/>
      </w:r>
      <w:r>
        <w:t>20</w:t>
      </w:r>
      <w:r>
        <w:fldChar w:fldCharType="end"/>
      </w:r>
    </w:p>
    <w:p w14:paraId="6D020F27" w14:textId="27D2E609" w:rsidR="0091034D" w:rsidRDefault="0091034D">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_Toc169708499 \h </w:instrText>
      </w:r>
      <w:r>
        <w:fldChar w:fldCharType="separate"/>
      </w:r>
      <w:r>
        <w:t>21</w:t>
      </w:r>
      <w:r>
        <w:fldChar w:fldCharType="end"/>
      </w:r>
    </w:p>
    <w:p w14:paraId="030C4BAD" w14:textId="666DC1C6" w:rsidR="0091034D" w:rsidRDefault="0091034D">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_Toc169708500 \h </w:instrText>
      </w:r>
      <w:r>
        <w:fldChar w:fldCharType="separate"/>
      </w:r>
      <w:r>
        <w:t>21</w:t>
      </w:r>
      <w:r>
        <w:fldChar w:fldCharType="end"/>
      </w:r>
    </w:p>
    <w:p w14:paraId="09BFCCBF" w14:textId="18FFCF21" w:rsidR="0091034D" w:rsidRDefault="0091034D">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_Toc169708501 \h </w:instrText>
      </w:r>
      <w:r>
        <w:fldChar w:fldCharType="separate"/>
      </w:r>
      <w:r>
        <w:t>21</w:t>
      </w:r>
      <w:r>
        <w:fldChar w:fldCharType="end"/>
      </w:r>
    </w:p>
    <w:p w14:paraId="1E1E64E7" w14:textId="42D0FF12" w:rsidR="0091034D" w:rsidRDefault="0091034D">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_Toc169708502 \h </w:instrText>
      </w:r>
      <w:r>
        <w:fldChar w:fldCharType="separate"/>
      </w:r>
      <w:r>
        <w:t>21</w:t>
      </w:r>
      <w:r>
        <w:fldChar w:fldCharType="end"/>
      </w:r>
    </w:p>
    <w:p w14:paraId="0F11AE27" w14:textId="2C730499" w:rsidR="0091034D" w:rsidRDefault="0091034D">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_Toc169708503 \h </w:instrText>
      </w:r>
      <w:r>
        <w:fldChar w:fldCharType="separate"/>
      </w:r>
      <w:r>
        <w:t>21</w:t>
      </w:r>
      <w:r>
        <w:fldChar w:fldCharType="end"/>
      </w:r>
    </w:p>
    <w:p w14:paraId="3452DA42" w14:textId="52F8196E" w:rsidR="0091034D" w:rsidRDefault="0091034D">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_Toc169708504 \h </w:instrText>
      </w:r>
      <w:r>
        <w:fldChar w:fldCharType="separate"/>
      </w:r>
      <w:r>
        <w:t>22</w:t>
      </w:r>
      <w:r>
        <w:fldChar w:fldCharType="end"/>
      </w:r>
    </w:p>
    <w:p w14:paraId="698BEE21" w14:textId="6BE4FF9E" w:rsidR="0091034D" w:rsidRDefault="0091034D">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_Toc169708505 \h </w:instrText>
      </w:r>
      <w:r>
        <w:fldChar w:fldCharType="separate"/>
      </w:r>
      <w:r>
        <w:t>23</w:t>
      </w:r>
      <w:r>
        <w:fldChar w:fldCharType="end"/>
      </w:r>
    </w:p>
    <w:p w14:paraId="383B4982" w14:textId="69EBD461" w:rsidR="0091034D" w:rsidRDefault="0091034D">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_Toc169708506 \h </w:instrText>
      </w:r>
      <w:r>
        <w:fldChar w:fldCharType="separate"/>
      </w:r>
      <w:r>
        <w:t>23</w:t>
      </w:r>
      <w:r>
        <w:fldChar w:fldCharType="end"/>
      </w:r>
    </w:p>
    <w:p w14:paraId="557FD665" w14:textId="68588EA5" w:rsidR="0091034D" w:rsidRDefault="0091034D">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_Toc169708507 \h </w:instrText>
      </w:r>
      <w:r>
        <w:fldChar w:fldCharType="separate"/>
      </w:r>
      <w:r>
        <w:t>24</w:t>
      </w:r>
      <w:r>
        <w:fldChar w:fldCharType="end"/>
      </w:r>
    </w:p>
    <w:p w14:paraId="2450B630" w14:textId="7FB31313" w:rsidR="0091034D" w:rsidRDefault="0091034D">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_Toc169708508 \h </w:instrText>
      </w:r>
      <w:r>
        <w:fldChar w:fldCharType="separate"/>
      </w:r>
      <w:r>
        <w:t>25</w:t>
      </w:r>
      <w:r>
        <w:fldChar w:fldCharType="end"/>
      </w:r>
    </w:p>
    <w:p w14:paraId="476A0C94" w14:textId="4900248E" w:rsidR="0091034D" w:rsidRDefault="0091034D">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_Toc169708509 \h </w:instrText>
      </w:r>
      <w:r>
        <w:fldChar w:fldCharType="separate"/>
      </w:r>
      <w:r>
        <w:t>25</w:t>
      </w:r>
      <w:r>
        <w:fldChar w:fldCharType="end"/>
      </w:r>
    </w:p>
    <w:p w14:paraId="4A716BFF" w14:textId="7542C9E5" w:rsidR="0091034D" w:rsidRDefault="0091034D">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_Toc169708510 \h </w:instrText>
      </w:r>
      <w:r>
        <w:fldChar w:fldCharType="separate"/>
      </w:r>
      <w:r>
        <w:t>26</w:t>
      </w:r>
      <w:r>
        <w:fldChar w:fldCharType="end"/>
      </w:r>
    </w:p>
    <w:p w14:paraId="7C48F47E" w14:textId="5BD2254D" w:rsidR="0091034D" w:rsidRDefault="0091034D">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_Toc169708511 \h </w:instrText>
      </w:r>
      <w:r>
        <w:fldChar w:fldCharType="separate"/>
      </w:r>
      <w:r>
        <w:t>26</w:t>
      </w:r>
      <w:r>
        <w:fldChar w:fldCharType="end"/>
      </w:r>
    </w:p>
    <w:p w14:paraId="15D88455" w14:textId="18D231D9" w:rsidR="0091034D" w:rsidRDefault="0091034D">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_Toc169708512 \h </w:instrText>
      </w:r>
      <w:r>
        <w:fldChar w:fldCharType="separate"/>
      </w:r>
      <w:r>
        <w:t>26</w:t>
      </w:r>
      <w:r>
        <w:fldChar w:fldCharType="end"/>
      </w:r>
    </w:p>
    <w:p w14:paraId="2E595C6A" w14:textId="595DE224" w:rsidR="0091034D" w:rsidRDefault="0091034D">
      <w:pPr>
        <w:pStyle w:val="TOC3"/>
        <w:rPr>
          <w:rFonts w:asciiTheme="minorHAnsi" w:hAnsiTheme="minorHAnsi" w:cstheme="minorBidi"/>
          <w:kern w:val="2"/>
          <w:sz w:val="24"/>
          <w:szCs w:val="24"/>
          <w:lang w:eastAsia="en-GB"/>
          <w14:ligatures w14:val="standardContextual"/>
        </w:rPr>
      </w:pPr>
      <w:r w:rsidRPr="00150683">
        <w:rPr>
          <w:rFonts w:eastAsia="Yu Mincho"/>
        </w:rPr>
        <w:t>5.3.2</w:t>
      </w:r>
      <w:r>
        <w:rPr>
          <w:rFonts w:asciiTheme="minorHAnsi" w:hAnsiTheme="minorHAnsi" w:cstheme="minorBidi"/>
          <w:kern w:val="2"/>
          <w:sz w:val="24"/>
          <w:szCs w:val="24"/>
          <w:lang w:eastAsia="en-GB"/>
          <w14:ligatures w14:val="standardContextual"/>
        </w:rPr>
        <w:tab/>
      </w:r>
      <w:r w:rsidRPr="00150683">
        <w:rPr>
          <w:rFonts w:eastAsia="Yu Mincho"/>
        </w:rPr>
        <w:t>Transmission bandwidth configuration</w:t>
      </w:r>
      <w:r>
        <w:tab/>
      </w:r>
      <w:r>
        <w:fldChar w:fldCharType="begin"/>
      </w:r>
      <w:r>
        <w:instrText xml:space="preserve"> PAGEREF _Toc169708513 \h </w:instrText>
      </w:r>
      <w:r>
        <w:fldChar w:fldCharType="separate"/>
      </w:r>
      <w:r>
        <w:t>27</w:t>
      </w:r>
      <w:r>
        <w:fldChar w:fldCharType="end"/>
      </w:r>
    </w:p>
    <w:p w14:paraId="353B1671" w14:textId="67892B83" w:rsidR="0091034D" w:rsidRDefault="0091034D">
      <w:pPr>
        <w:pStyle w:val="TOC3"/>
        <w:rPr>
          <w:rFonts w:asciiTheme="minorHAnsi" w:hAnsiTheme="minorHAnsi" w:cstheme="minorBidi"/>
          <w:kern w:val="2"/>
          <w:sz w:val="24"/>
          <w:szCs w:val="24"/>
          <w:lang w:eastAsia="en-GB"/>
          <w14:ligatures w14:val="standardContextual"/>
        </w:rPr>
      </w:pPr>
      <w:r w:rsidRPr="00150683">
        <w:rPr>
          <w:rFonts w:eastAsia="Yu Mincho"/>
        </w:rPr>
        <w:t>5.3.3</w:t>
      </w:r>
      <w:r>
        <w:rPr>
          <w:rFonts w:asciiTheme="minorHAnsi" w:hAnsiTheme="minorHAnsi" w:cstheme="minorBidi"/>
          <w:kern w:val="2"/>
          <w:sz w:val="24"/>
          <w:szCs w:val="24"/>
          <w:lang w:eastAsia="en-GB"/>
          <w14:ligatures w14:val="standardContextual"/>
        </w:rPr>
        <w:tab/>
      </w:r>
      <w:r w:rsidRPr="00150683">
        <w:rPr>
          <w:rFonts w:eastAsia="Yu Mincho"/>
        </w:rPr>
        <w:t>Minimum guardband and transmission bandwidth configuration</w:t>
      </w:r>
      <w:r>
        <w:tab/>
      </w:r>
      <w:r>
        <w:fldChar w:fldCharType="begin"/>
      </w:r>
      <w:r>
        <w:instrText xml:space="preserve"> PAGEREF _Toc169708514 \h </w:instrText>
      </w:r>
      <w:r>
        <w:fldChar w:fldCharType="separate"/>
      </w:r>
      <w:r>
        <w:t>27</w:t>
      </w:r>
      <w:r>
        <w:fldChar w:fldCharType="end"/>
      </w:r>
    </w:p>
    <w:p w14:paraId="36D8AEEA" w14:textId="2F9CEE40" w:rsidR="0091034D" w:rsidRDefault="0091034D">
      <w:pPr>
        <w:pStyle w:val="TOC3"/>
        <w:rPr>
          <w:rFonts w:asciiTheme="minorHAnsi" w:hAnsiTheme="minorHAnsi" w:cstheme="minorBidi"/>
          <w:kern w:val="2"/>
          <w:sz w:val="24"/>
          <w:szCs w:val="24"/>
          <w:lang w:eastAsia="en-GB"/>
          <w14:ligatures w14:val="standardContextual"/>
        </w:rPr>
      </w:pPr>
      <w:r w:rsidRPr="00150683">
        <w:rPr>
          <w:rFonts w:eastAsia="Yu Mincho"/>
        </w:rPr>
        <w:t>5.3.4</w:t>
      </w:r>
      <w:r>
        <w:rPr>
          <w:rFonts w:asciiTheme="minorHAnsi" w:hAnsiTheme="minorHAnsi" w:cstheme="minorBidi"/>
          <w:kern w:val="2"/>
          <w:sz w:val="24"/>
          <w:szCs w:val="24"/>
          <w:lang w:eastAsia="en-GB"/>
          <w14:ligatures w14:val="standardContextual"/>
        </w:rPr>
        <w:tab/>
      </w:r>
      <w:r w:rsidRPr="00150683">
        <w:rPr>
          <w:rFonts w:eastAsia="Yu Mincho"/>
        </w:rPr>
        <w:t>RB alignment</w:t>
      </w:r>
      <w:r>
        <w:tab/>
      </w:r>
      <w:r>
        <w:fldChar w:fldCharType="begin"/>
      </w:r>
      <w:r>
        <w:instrText xml:space="preserve"> PAGEREF _Toc169708515 \h </w:instrText>
      </w:r>
      <w:r>
        <w:fldChar w:fldCharType="separate"/>
      </w:r>
      <w:r>
        <w:t>28</w:t>
      </w:r>
      <w:r>
        <w:fldChar w:fldCharType="end"/>
      </w:r>
    </w:p>
    <w:p w14:paraId="31BB13E3" w14:textId="4924CCC5" w:rsidR="0091034D" w:rsidRDefault="0091034D">
      <w:pPr>
        <w:pStyle w:val="TOC3"/>
        <w:rPr>
          <w:rFonts w:asciiTheme="minorHAnsi" w:hAnsiTheme="minorHAnsi" w:cstheme="minorBidi"/>
          <w:kern w:val="2"/>
          <w:sz w:val="24"/>
          <w:szCs w:val="24"/>
          <w:lang w:eastAsia="en-GB"/>
          <w14:ligatures w14:val="standardContextual"/>
        </w:rPr>
      </w:pPr>
      <w:r w:rsidRPr="00150683">
        <w:rPr>
          <w:rFonts w:eastAsia="Yu Mincho"/>
        </w:rPr>
        <w:t>5.3.5</w:t>
      </w:r>
      <w:r>
        <w:rPr>
          <w:rFonts w:asciiTheme="minorHAnsi" w:hAnsiTheme="minorHAnsi" w:cstheme="minorBidi"/>
          <w:kern w:val="2"/>
          <w:sz w:val="24"/>
          <w:szCs w:val="24"/>
          <w:lang w:eastAsia="en-GB"/>
          <w14:ligatures w14:val="standardContextual"/>
        </w:rPr>
        <w:tab/>
      </w:r>
      <w:r w:rsidRPr="00150683">
        <w:rPr>
          <w:rFonts w:eastAsia="Yu Mincho"/>
        </w:rPr>
        <w:t>SAN channel bandwidth per operating band</w:t>
      </w:r>
      <w:r>
        <w:tab/>
      </w:r>
      <w:r>
        <w:fldChar w:fldCharType="begin"/>
      </w:r>
      <w:r>
        <w:instrText xml:space="preserve"> PAGEREF _Toc169708516 \h </w:instrText>
      </w:r>
      <w:r>
        <w:fldChar w:fldCharType="separate"/>
      </w:r>
      <w:r>
        <w:t>28</w:t>
      </w:r>
      <w:r>
        <w:fldChar w:fldCharType="end"/>
      </w:r>
    </w:p>
    <w:p w14:paraId="70F6ACE0" w14:textId="476FCFB2" w:rsidR="0091034D" w:rsidRDefault="0091034D">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_Toc169708517 \h </w:instrText>
      </w:r>
      <w:r>
        <w:fldChar w:fldCharType="separate"/>
      </w:r>
      <w:r>
        <w:t>29</w:t>
      </w:r>
      <w:r>
        <w:fldChar w:fldCharType="end"/>
      </w:r>
    </w:p>
    <w:p w14:paraId="4252FD2B" w14:textId="6866D1F6" w:rsidR="0091034D" w:rsidRDefault="0091034D">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_Toc169708518 \h </w:instrText>
      </w:r>
      <w:r>
        <w:fldChar w:fldCharType="separate"/>
      </w:r>
      <w:r>
        <w:t>29</w:t>
      </w:r>
      <w:r>
        <w:fldChar w:fldCharType="end"/>
      </w:r>
    </w:p>
    <w:p w14:paraId="04C734C4" w14:textId="533DBF82" w:rsidR="0091034D" w:rsidRDefault="0091034D">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_Toc169708519 \h </w:instrText>
      </w:r>
      <w:r>
        <w:fldChar w:fldCharType="separate"/>
      </w:r>
      <w:r>
        <w:t>29</w:t>
      </w:r>
      <w:r>
        <w:fldChar w:fldCharType="end"/>
      </w:r>
    </w:p>
    <w:p w14:paraId="693FE405" w14:textId="31186E45" w:rsidR="0091034D" w:rsidRDefault="0091034D">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_Toc169708520 \h </w:instrText>
      </w:r>
      <w:r>
        <w:fldChar w:fldCharType="separate"/>
      </w:r>
      <w:r>
        <w:t>29</w:t>
      </w:r>
      <w:r>
        <w:fldChar w:fldCharType="end"/>
      </w:r>
    </w:p>
    <w:p w14:paraId="531B8316" w14:textId="37FE2B8E" w:rsidR="0091034D" w:rsidRDefault="0091034D">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_Toc169708521 \h </w:instrText>
      </w:r>
      <w:r>
        <w:fldChar w:fldCharType="separate"/>
      </w:r>
      <w:r>
        <w:t>29</w:t>
      </w:r>
      <w:r>
        <w:fldChar w:fldCharType="end"/>
      </w:r>
    </w:p>
    <w:p w14:paraId="6180B2B7" w14:textId="27E78310" w:rsidR="0091034D" w:rsidRDefault="0091034D">
      <w:pPr>
        <w:pStyle w:val="TOC4"/>
        <w:rPr>
          <w:rFonts w:asciiTheme="minorHAnsi" w:hAnsiTheme="minorHAnsi" w:cstheme="minorBidi"/>
          <w:kern w:val="2"/>
          <w:sz w:val="24"/>
          <w:szCs w:val="24"/>
          <w:lang w:eastAsia="en-GB"/>
          <w14:ligatures w14:val="standardContextual"/>
        </w:rPr>
      </w:pPr>
      <w:r w:rsidRPr="00150683">
        <w:rPr>
          <w:rFonts w:eastAsia="Yu Mincho"/>
        </w:rPr>
        <w:t>5.4.2.2</w:t>
      </w:r>
      <w:r>
        <w:rPr>
          <w:rFonts w:asciiTheme="minorHAnsi" w:hAnsiTheme="minorHAnsi" w:cstheme="minorBidi"/>
          <w:kern w:val="2"/>
          <w:sz w:val="24"/>
          <w:szCs w:val="24"/>
          <w:lang w:eastAsia="en-GB"/>
          <w14:ligatures w14:val="standardContextual"/>
        </w:rPr>
        <w:tab/>
      </w:r>
      <w:r w:rsidRPr="00150683">
        <w:rPr>
          <w:rFonts w:eastAsia="Yu Mincho"/>
        </w:rPr>
        <w:t>Channel raster to resource element mapping</w:t>
      </w:r>
      <w:r>
        <w:tab/>
      </w:r>
      <w:r>
        <w:fldChar w:fldCharType="begin"/>
      </w:r>
      <w:r>
        <w:instrText xml:space="preserve"> PAGEREF _Toc169708522 \h </w:instrText>
      </w:r>
      <w:r>
        <w:fldChar w:fldCharType="separate"/>
      </w:r>
      <w:r>
        <w:t>30</w:t>
      </w:r>
      <w:r>
        <w:fldChar w:fldCharType="end"/>
      </w:r>
    </w:p>
    <w:p w14:paraId="2154FA83" w14:textId="3B091221" w:rsidR="0091034D" w:rsidRDefault="0091034D">
      <w:pPr>
        <w:pStyle w:val="TOC4"/>
        <w:rPr>
          <w:rFonts w:asciiTheme="minorHAnsi" w:hAnsiTheme="minorHAnsi" w:cstheme="minorBidi"/>
          <w:kern w:val="2"/>
          <w:sz w:val="24"/>
          <w:szCs w:val="24"/>
          <w:lang w:eastAsia="en-GB"/>
          <w14:ligatures w14:val="standardContextual"/>
        </w:rPr>
      </w:pPr>
      <w:r w:rsidRPr="00150683">
        <w:rPr>
          <w:rFonts w:eastAsia="Yu Mincho"/>
        </w:rPr>
        <w:t>5.4.2.3</w:t>
      </w:r>
      <w:r>
        <w:rPr>
          <w:rFonts w:asciiTheme="minorHAnsi" w:hAnsiTheme="minorHAnsi" w:cstheme="minorBidi"/>
          <w:kern w:val="2"/>
          <w:sz w:val="24"/>
          <w:szCs w:val="24"/>
          <w:lang w:eastAsia="en-GB"/>
          <w14:ligatures w14:val="standardContextual"/>
        </w:rPr>
        <w:tab/>
      </w:r>
      <w:r w:rsidRPr="00150683">
        <w:rPr>
          <w:rFonts w:eastAsia="Yu Mincho"/>
        </w:rPr>
        <w:t xml:space="preserve">Channel raster entries for each </w:t>
      </w:r>
      <w:r w:rsidRPr="00150683">
        <w:rPr>
          <w:rFonts w:eastAsia="Yu Mincho"/>
          <w:i/>
        </w:rPr>
        <w:t>operating band</w:t>
      </w:r>
      <w:r>
        <w:tab/>
      </w:r>
      <w:r>
        <w:fldChar w:fldCharType="begin"/>
      </w:r>
      <w:r>
        <w:instrText xml:space="preserve"> PAGEREF _Toc169708523 \h </w:instrText>
      </w:r>
      <w:r>
        <w:fldChar w:fldCharType="separate"/>
      </w:r>
      <w:r>
        <w:t>30</w:t>
      </w:r>
      <w:r>
        <w:fldChar w:fldCharType="end"/>
      </w:r>
    </w:p>
    <w:p w14:paraId="541B39DF" w14:textId="2A69DBEF" w:rsidR="0091034D" w:rsidRDefault="0091034D">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_Toc169708524 \h </w:instrText>
      </w:r>
      <w:r>
        <w:fldChar w:fldCharType="separate"/>
      </w:r>
      <w:r>
        <w:t>30</w:t>
      </w:r>
      <w:r>
        <w:fldChar w:fldCharType="end"/>
      </w:r>
    </w:p>
    <w:p w14:paraId="33880863" w14:textId="50D00655" w:rsidR="0091034D" w:rsidRDefault="0091034D">
      <w:pPr>
        <w:pStyle w:val="TOC4"/>
        <w:rPr>
          <w:rFonts w:asciiTheme="minorHAnsi" w:hAnsiTheme="minorHAnsi" w:cstheme="minorBidi"/>
          <w:kern w:val="2"/>
          <w:sz w:val="24"/>
          <w:szCs w:val="24"/>
          <w:lang w:eastAsia="en-GB"/>
          <w14:ligatures w14:val="standardContextual"/>
        </w:rPr>
      </w:pPr>
      <w:r w:rsidRPr="00150683">
        <w:rPr>
          <w:rFonts w:eastAsia="Yu Mincho"/>
        </w:rPr>
        <w:t>5.4.3.1</w:t>
      </w:r>
      <w:r>
        <w:rPr>
          <w:rFonts w:asciiTheme="minorHAnsi" w:hAnsiTheme="minorHAnsi" w:cstheme="minorBidi"/>
          <w:kern w:val="2"/>
          <w:sz w:val="24"/>
          <w:szCs w:val="24"/>
          <w:lang w:eastAsia="en-GB"/>
          <w14:ligatures w14:val="standardContextual"/>
        </w:rPr>
        <w:tab/>
      </w:r>
      <w:r w:rsidRPr="00150683">
        <w:rPr>
          <w:rFonts w:eastAsia="Yu Mincho"/>
        </w:rPr>
        <w:t>Synchronization raster and numbering</w:t>
      </w:r>
      <w:r>
        <w:tab/>
      </w:r>
      <w:r>
        <w:fldChar w:fldCharType="begin"/>
      </w:r>
      <w:r>
        <w:instrText xml:space="preserve"> PAGEREF _Toc169708525 \h </w:instrText>
      </w:r>
      <w:r>
        <w:fldChar w:fldCharType="separate"/>
      </w:r>
      <w:r>
        <w:t>30</w:t>
      </w:r>
      <w:r>
        <w:fldChar w:fldCharType="end"/>
      </w:r>
    </w:p>
    <w:p w14:paraId="04B698C8" w14:textId="2A9C194E" w:rsidR="0091034D" w:rsidRDefault="0091034D">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_Toc169708526 \h </w:instrText>
      </w:r>
      <w:r>
        <w:fldChar w:fldCharType="separate"/>
      </w:r>
      <w:r>
        <w:t>31</w:t>
      </w:r>
      <w:r>
        <w:fldChar w:fldCharType="end"/>
      </w:r>
    </w:p>
    <w:p w14:paraId="6C0FE9D3" w14:textId="18E552EA" w:rsidR="0091034D" w:rsidRDefault="0091034D">
      <w:pPr>
        <w:pStyle w:val="TOC4"/>
        <w:rPr>
          <w:rFonts w:asciiTheme="minorHAnsi" w:hAnsiTheme="minorHAnsi" w:cstheme="minorBidi"/>
          <w:kern w:val="2"/>
          <w:sz w:val="24"/>
          <w:szCs w:val="24"/>
          <w:lang w:eastAsia="en-GB"/>
          <w14:ligatures w14:val="standardContextual"/>
        </w:rPr>
      </w:pPr>
      <w:r w:rsidRPr="00150683">
        <w:rPr>
          <w:rFonts w:eastAsia="Yu Mincho"/>
        </w:rPr>
        <w:t>5.4.3.3</w:t>
      </w:r>
      <w:r>
        <w:rPr>
          <w:rFonts w:asciiTheme="minorHAnsi" w:hAnsiTheme="minorHAnsi" w:cstheme="minorBidi"/>
          <w:kern w:val="2"/>
          <w:sz w:val="24"/>
          <w:szCs w:val="24"/>
          <w:lang w:eastAsia="en-GB"/>
          <w14:ligatures w14:val="standardContextual"/>
        </w:rPr>
        <w:tab/>
      </w:r>
      <w:r w:rsidRPr="00150683">
        <w:rPr>
          <w:rFonts w:eastAsia="Yu Mincho"/>
        </w:rPr>
        <w:t>Synchronization raster entries for each operating band</w:t>
      </w:r>
      <w:r>
        <w:tab/>
      </w:r>
      <w:r>
        <w:fldChar w:fldCharType="begin"/>
      </w:r>
      <w:r>
        <w:instrText xml:space="preserve"> PAGEREF _Toc169708527 \h </w:instrText>
      </w:r>
      <w:r>
        <w:fldChar w:fldCharType="separate"/>
      </w:r>
      <w:r>
        <w:t>31</w:t>
      </w:r>
      <w:r>
        <w:fldChar w:fldCharType="end"/>
      </w:r>
    </w:p>
    <w:p w14:paraId="398A3432" w14:textId="1B8F42AE" w:rsidR="0091034D" w:rsidRDefault="0091034D">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_Toc169708528 \h </w:instrText>
      </w:r>
      <w:r>
        <w:fldChar w:fldCharType="separate"/>
      </w:r>
      <w:r>
        <w:t>31</w:t>
      </w:r>
      <w:r>
        <w:fldChar w:fldCharType="end"/>
      </w:r>
    </w:p>
    <w:p w14:paraId="0601356A" w14:textId="11B55634" w:rsidR="0091034D" w:rsidRDefault="0091034D">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_Toc169708529 \h </w:instrText>
      </w:r>
      <w:r>
        <w:fldChar w:fldCharType="separate"/>
      </w:r>
      <w:r>
        <w:t>31</w:t>
      </w:r>
      <w:r>
        <w:fldChar w:fldCharType="end"/>
      </w:r>
    </w:p>
    <w:p w14:paraId="776ACF6A" w14:textId="4BA24F57" w:rsidR="0091034D" w:rsidRDefault="0091034D">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_Toc169708530 \h </w:instrText>
      </w:r>
      <w:r>
        <w:fldChar w:fldCharType="separate"/>
      </w:r>
      <w:r>
        <w:t>31</w:t>
      </w:r>
      <w:r>
        <w:fldChar w:fldCharType="end"/>
      </w:r>
    </w:p>
    <w:p w14:paraId="57A40048" w14:textId="6B9DAC81" w:rsidR="0091034D" w:rsidRDefault="0091034D">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_Toc169708531 \h </w:instrText>
      </w:r>
      <w:r>
        <w:fldChar w:fldCharType="separate"/>
      </w:r>
      <w:r>
        <w:t>31</w:t>
      </w:r>
      <w:r>
        <w:fldChar w:fldCharType="end"/>
      </w:r>
    </w:p>
    <w:p w14:paraId="49AB9DDA" w14:textId="66CB9B8B" w:rsidR="0091034D" w:rsidRDefault="0091034D">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1-H</w:t>
      </w:r>
      <w:r>
        <w:tab/>
      </w:r>
      <w:r>
        <w:fldChar w:fldCharType="begin"/>
      </w:r>
      <w:r>
        <w:instrText xml:space="preserve"> PAGEREF _Toc169708532 \h </w:instrText>
      </w:r>
      <w:r>
        <w:fldChar w:fldCharType="separate"/>
      </w:r>
      <w:r>
        <w:t>32</w:t>
      </w:r>
      <w:r>
        <w:fldChar w:fldCharType="end"/>
      </w:r>
    </w:p>
    <w:p w14:paraId="57D389EA" w14:textId="1EBA67B8" w:rsidR="0091034D" w:rsidRDefault="0091034D">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_Toc169708533 \h </w:instrText>
      </w:r>
      <w:r>
        <w:fldChar w:fldCharType="separate"/>
      </w:r>
      <w:r>
        <w:t>32</w:t>
      </w:r>
      <w:r>
        <w:fldChar w:fldCharType="end"/>
      </w:r>
    </w:p>
    <w:p w14:paraId="695EA80D" w14:textId="72BEB0DA" w:rsidR="0091034D" w:rsidRDefault="0091034D">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_Toc169708534 \h </w:instrText>
      </w:r>
      <w:r>
        <w:fldChar w:fldCharType="separate"/>
      </w:r>
      <w:r>
        <w:t>32</w:t>
      </w:r>
      <w:r>
        <w:fldChar w:fldCharType="end"/>
      </w:r>
    </w:p>
    <w:p w14:paraId="6F61F6F4" w14:textId="124E4B11" w:rsidR="0091034D" w:rsidRDefault="0091034D">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_Toc169708535 \h </w:instrText>
      </w:r>
      <w:r>
        <w:fldChar w:fldCharType="separate"/>
      </w:r>
      <w:r>
        <w:t>32</w:t>
      </w:r>
      <w:r>
        <w:fldChar w:fldCharType="end"/>
      </w:r>
    </w:p>
    <w:p w14:paraId="1C4BCEA0" w14:textId="4AD2E290" w:rsidR="0091034D" w:rsidRDefault="0091034D">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_Toc169708536 \h </w:instrText>
      </w:r>
      <w:r>
        <w:fldChar w:fldCharType="separate"/>
      </w:r>
      <w:r>
        <w:t>32</w:t>
      </w:r>
      <w:r>
        <w:fldChar w:fldCharType="end"/>
      </w:r>
    </w:p>
    <w:p w14:paraId="23429DD4" w14:textId="7A0A5942" w:rsidR="0091034D" w:rsidRDefault="0091034D">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150683">
        <w:rPr>
          <w:i/>
          <w:iCs/>
          <w:lang w:val="en-US" w:eastAsia="zh-CN"/>
        </w:rPr>
        <w:t>SAN</w:t>
      </w:r>
      <w:r w:rsidRPr="00150683">
        <w:rPr>
          <w:i/>
        </w:rPr>
        <w:t xml:space="preserve"> type 1-H</w:t>
      </w:r>
      <w:r>
        <w:tab/>
      </w:r>
      <w:r>
        <w:fldChar w:fldCharType="begin"/>
      </w:r>
      <w:r>
        <w:instrText xml:space="preserve"> PAGEREF _Toc169708537 \h </w:instrText>
      </w:r>
      <w:r>
        <w:fldChar w:fldCharType="separate"/>
      </w:r>
      <w:r>
        <w:t>32</w:t>
      </w:r>
      <w:r>
        <w:fldChar w:fldCharType="end"/>
      </w:r>
    </w:p>
    <w:p w14:paraId="4DAD8F5A" w14:textId="2011B0B7" w:rsidR="0091034D" w:rsidRDefault="0091034D">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_Toc169708538 \h </w:instrText>
      </w:r>
      <w:r>
        <w:fldChar w:fldCharType="separate"/>
      </w:r>
      <w:r>
        <w:t>32</w:t>
      </w:r>
      <w:r>
        <w:fldChar w:fldCharType="end"/>
      </w:r>
    </w:p>
    <w:p w14:paraId="16615886" w14:textId="64BD2BF0" w:rsidR="0091034D" w:rsidRDefault="0091034D">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_Toc169708539 \h </w:instrText>
      </w:r>
      <w:r>
        <w:fldChar w:fldCharType="separate"/>
      </w:r>
      <w:r>
        <w:t>32</w:t>
      </w:r>
      <w:r>
        <w:fldChar w:fldCharType="end"/>
      </w:r>
    </w:p>
    <w:p w14:paraId="2F8DC494" w14:textId="0A993DA1" w:rsidR="0091034D" w:rsidRDefault="0091034D">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150683">
        <w:rPr>
          <w:i/>
          <w:lang w:val="en-US" w:eastAsia="zh-CN"/>
        </w:rPr>
        <w:t>SAN</w:t>
      </w:r>
      <w:r w:rsidRPr="00150683">
        <w:rPr>
          <w:i/>
        </w:rPr>
        <w:t xml:space="preserve"> type 1-H</w:t>
      </w:r>
      <w:r>
        <w:tab/>
      </w:r>
      <w:r>
        <w:fldChar w:fldCharType="begin"/>
      </w:r>
      <w:r>
        <w:instrText xml:space="preserve"> PAGEREF _Toc169708540 \h </w:instrText>
      </w:r>
      <w:r>
        <w:fldChar w:fldCharType="separate"/>
      </w:r>
      <w:r>
        <w:t>33</w:t>
      </w:r>
      <w:r>
        <w:fldChar w:fldCharType="end"/>
      </w:r>
    </w:p>
    <w:p w14:paraId="6CBB2892" w14:textId="56BF7203" w:rsidR="0091034D" w:rsidRDefault="0091034D">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_Toc169708541 \h </w:instrText>
      </w:r>
      <w:r>
        <w:fldChar w:fldCharType="separate"/>
      </w:r>
      <w:r>
        <w:t>33</w:t>
      </w:r>
      <w:r>
        <w:fldChar w:fldCharType="end"/>
      </w:r>
    </w:p>
    <w:p w14:paraId="63105BD4" w14:textId="0BB263B8" w:rsidR="0091034D" w:rsidRDefault="0091034D">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_Toc169708542 \h </w:instrText>
      </w:r>
      <w:r>
        <w:fldChar w:fldCharType="separate"/>
      </w:r>
      <w:r>
        <w:t>33</w:t>
      </w:r>
      <w:r>
        <w:fldChar w:fldCharType="end"/>
      </w:r>
    </w:p>
    <w:p w14:paraId="059FB859" w14:textId="2E7840F1" w:rsidR="0091034D" w:rsidRDefault="0091034D">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_Toc169708543 \h </w:instrText>
      </w:r>
      <w:r>
        <w:fldChar w:fldCharType="separate"/>
      </w:r>
      <w:r>
        <w:t>33</w:t>
      </w:r>
      <w:r>
        <w:fldChar w:fldCharType="end"/>
      </w:r>
    </w:p>
    <w:p w14:paraId="5B6FEA20" w14:textId="688AA0C5" w:rsidR="0091034D" w:rsidRDefault="0091034D">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_Toc169708544 \h </w:instrText>
      </w:r>
      <w:r>
        <w:fldChar w:fldCharType="separate"/>
      </w:r>
      <w:r>
        <w:t>33</w:t>
      </w:r>
      <w:r>
        <w:fldChar w:fldCharType="end"/>
      </w:r>
    </w:p>
    <w:p w14:paraId="6F75A583" w14:textId="76006472" w:rsidR="0091034D" w:rsidRDefault="0091034D">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50683">
        <w:rPr>
          <w:i/>
          <w:lang w:eastAsia="zh-CN"/>
        </w:rPr>
        <w:t>SAN type 1-H</w:t>
      </w:r>
      <w:r>
        <w:tab/>
      </w:r>
      <w:r>
        <w:fldChar w:fldCharType="begin"/>
      </w:r>
      <w:r>
        <w:instrText xml:space="preserve"> PAGEREF _Toc169708545 \h </w:instrText>
      </w:r>
      <w:r>
        <w:fldChar w:fldCharType="separate"/>
      </w:r>
      <w:r>
        <w:t>33</w:t>
      </w:r>
      <w:r>
        <w:fldChar w:fldCharType="end"/>
      </w:r>
    </w:p>
    <w:p w14:paraId="0F5B9545" w14:textId="14278D25" w:rsidR="0091034D" w:rsidRDefault="0091034D">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_Toc169708546 \h </w:instrText>
      </w:r>
      <w:r>
        <w:fldChar w:fldCharType="separate"/>
      </w:r>
      <w:r>
        <w:t>33</w:t>
      </w:r>
      <w:r>
        <w:fldChar w:fldCharType="end"/>
      </w:r>
    </w:p>
    <w:p w14:paraId="477A2326" w14:textId="7C5DED92" w:rsidR="0091034D" w:rsidRDefault="0091034D">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_Toc169708547 \h </w:instrText>
      </w:r>
      <w:r>
        <w:fldChar w:fldCharType="separate"/>
      </w:r>
      <w:r>
        <w:t>33</w:t>
      </w:r>
      <w:r>
        <w:fldChar w:fldCharType="end"/>
      </w:r>
    </w:p>
    <w:p w14:paraId="33A353A7" w14:textId="759E536E" w:rsidR="0091034D" w:rsidRDefault="0091034D">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1-H</w:t>
      </w:r>
      <w:r>
        <w:tab/>
      </w:r>
      <w:r>
        <w:fldChar w:fldCharType="begin"/>
      </w:r>
      <w:r>
        <w:instrText xml:space="preserve"> PAGEREF _Toc169708548 \h </w:instrText>
      </w:r>
      <w:r>
        <w:fldChar w:fldCharType="separate"/>
      </w:r>
      <w:r>
        <w:t>33</w:t>
      </w:r>
      <w:r>
        <w:fldChar w:fldCharType="end"/>
      </w:r>
    </w:p>
    <w:p w14:paraId="1BCD0842" w14:textId="45A336EA" w:rsidR="0091034D" w:rsidRDefault="0091034D">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_Toc169708549 \h </w:instrText>
      </w:r>
      <w:r>
        <w:fldChar w:fldCharType="separate"/>
      </w:r>
      <w:r>
        <w:t>34</w:t>
      </w:r>
      <w:r>
        <w:fldChar w:fldCharType="end"/>
      </w:r>
    </w:p>
    <w:p w14:paraId="23C2969B" w14:textId="5A9ABFEF" w:rsidR="0091034D" w:rsidRDefault="0091034D">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_Toc169708550 \h </w:instrText>
      </w:r>
      <w:r>
        <w:fldChar w:fldCharType="separate"/>
      </w:r>
      <w:r>
        <w:t>34</w:t>
      </w:r>
      <w:r>
        <w:fldChar w:fldCharType="end"/>
      </w:r>
    </w:p>
    <w:p w14:paraId="7B188ED9" w14:textId="0096F6D2" w:rsidR="0091034D" w:rsidRDefault="0091034D">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_Toc169708551 \h </w:instrText>
      </w:r>
      <w:r>
        <w:fldChar w:fldCharType="separate"/>
      </w:r>
      <w:r>
        <w:t>34</w:t>
      </w:r>
      <w:r>
        <w:fldChar w:fldCharType="end"/>
      </w:r>
    </w:p>
    <w:p w14:paraId="782D132A" w14:textId="7E81B4F3" w:rsidR="0091034D" w:rsidRDefault="0091034D">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_Toc169708552 \h </w:instrText>
      </w:r>
      <w:r>
        <w:fldChar w:fldCharType="separate"/>
      </w:r>
      <w:r>
        <w:t>34</w:t>
      </w:r>
      <w:r>
        <w:fldChar w:fldCharType="end"/>
      </w:r>
    </w:p>
    <w:p w14:paraId="744527AB" w14:textId="0570F18C" w:rsidR="0091034D" w:rsidRDefault="0091034D">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_Toc169708553 \h </w:instrText>
      </w:r>
      <w:r>
        <w:fldChar w:fldCharType="separate"/>
      </w:r>
      <w:r>
        <w:t>34</w:t>
      </w:r>
      <w:r>
        <w:fldChar w:fldCharType="end"/>
      </w:r>
    </w:p>
    <w:p w14:paraId="1C0FBD3D" w14:textId="7258F077" w:rsidR="0091034D" w:rsidRDefault="0091034D">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_Toc169708554 \h </w:instrText>
      </w:r>
      <w:r>
        <w:fldChar w:fldCharType="separate"/>
      </w:r>
      <w:r>
        <w:t>34</w:t>
      </w:r>
      <w:r>
        <w:fldChar w:fldCharType="end"/>
      </w:r>
    </w:p>
    <w:p w14:paraId="22DB9937" w14:textId="7639EC0C" w:rsidR="0091034D" w:rsidRDefault="0091034D">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150683">
        <w:rPr>
          <w:i/>
        </w:rPr>
        <w:t>SAN type 1-H</w:t>
      </w:r>
      <w:r>
        <w:tab/>
      </w:r>
      <w:r>
        <w:fldChar w:fldCharType="begin"/>
      </w:r>
      <w:r>
        <w:instrText xml:space="preserve"> PAGEREF _Toc169708555 \h </w:instrText>
      </w:r>
      <w:r>
        <w:fldChar w:fldCharType="separate"/>
      </w:r>
      <w:r>
        <w:t>35</w:t>
      </w:r>
      <w:r>
        <w:fldChar w:fldCharType="end"/>
      </w:r>
    </w:p>
    <w:p w14:paraId="5D919477" w14:textId="433C4990" w:rsidR="0091034D" w:rsidRDefault="0091034D">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_Toc169708556 \h </w:instrText>
      </w:r>
      <w:r>
        <w:fldChar w:fldCharType="separate"/>
      </w:r>
      <w:r>
        <w:t>35</w:t>
      </w:r>
      <w:r>
        <w:fldChar w:fldCharType="end"/>
      </w:r>
    </w:p>
    <w:p w14:paraId="34F98FFE" w14:textId="4CEF3F35" w:rsidR="0091034D" w:rsidRDefault="0091034D">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_Toc169708557 \h </w:instrText>
      </w:r>
      <w:r>
        <w:fldChar w:fldCharType="separate"/>
      </w:r>
      <w:r>
        <w:t>35</w:t>
      </w:r>
      <w:r>
        <w:fldChar w:fldCharType="end"/>
      </w:r>
    </w:p>
    <w:p w14:paraId="6515D94A" w14:textId="331F5D45" w:rsidR="0091034D" w:rsidRDefault="0091034D">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150683">
        <w:rPr>
          <w:lang w:val="en-US"/>
        </w:rPr>
        <w:t>Minimum requirement</w:t>
      </w:r>
      <w:r>
        <w:rPr>
          <w:lang w:eastAsia="zh-CN"/>
        </w:rPr>
        <w:t xml:space="preserve"> </w:t>
      </w:r>
      <w:r>
        <w:t xml:space="preserve">for </w:t>
      </w:r>
      <w:r w:rsidRPr="00150683">
        <w:rPr>
          <w:i/>
        </w:rPr>
        <w:t>SAN type 1-H</w:t>
      </w:r>
      <w:r>
        <w:tab/>
      </w:r>
      <w:r>
        <w:fldChar w:fldCharType="begin"/>
      </w:r>
      <w:r>
        <w:instrText xml:space="preserve"> PAGEREF _Toc169708558 \h </w:instrText>
      </w:r>
      <w:r>
        <w:fldChar w:fldCharType="separate"/>
      </w:r>
      <w:r>
        <w:t>35</w:t>
      </w:r>
      <w:r>
        <w:fldChar w:fldCharType="end"/>
      </w:r>
    </w:p>
    <w:p w14:paraId="123DD9CE" w14:textId="28302CB5" w:rsidR="0091034D" w:rsidRDefault="0091034D">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_Toc169708559 \h </w:instrText>
      </w:r>
      <w:r>
        <w:fldChar w:fldCharType="separate"/>
      </w:r>
      <w:r>
        <w:t>36</w:t>
      </w:r>
      <w:r>
        <w:fldChar w:fldCharType="end"/>
      </w:r>
    </w:p>
    <w:p w14:paraId="69D97938" w14:textId="35757797" w:rsidR="0091034D" w:rsidRDefault="0091034D">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_Toc169708560 \h </w:instrText>
      </w:r>
      <w:r>
        <w:fldChar w:fldCharType="separate"/>
      </w:r>
      <w:r>
        <w:t>36</w:t>
      </w:r>
      <w:r>
        <w:fldChar w:fldCharType="end"/>
      </w:r>
    </w:p>
    <w:p w14:paraId="570C3AD3" w14:textId="0F16C28B" w:rsidR="0091034D" w:rsidRDefault="0091034D">
      <w:pPr>
        <w:pStyle w:val="TOC4"/>
        <w:rPr>
          <w:rFonts w:asciiTheme="minorHAnsi" w:hAnsiTheme="minorHAnsi" w:cstheme="minorBidi"/>
          <w:kern w:val="2"/>
          <w:sz w:val="24"/>
          <w:szCs w:val="24"/>
          <w:lang w:eastAsia="en-GB"/>
          <w14:ligatures w14:val="standardContextual"/>
        </w:rPr>
      </w:pPr>
      <w:r w:rsidRPr="00150683">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_Toc169708561 \h </w:instrText>
      </w:r>
      <w:r>
        <w:fldChar w:fldCharType="separate"/>
      </w:r>
      <w:r>
        <w:t>36</w:t>
      </w:r>
      <w:r>
        <w:fldChar w:fldCharType="end"/>
      </w:r>
    </w:p>
    <w:p w14:paraId="0B39968F" w14:textId="72727FEE" w:rsidR="0091034D" w:rsidRDefault="0091034D">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150683">
        <w:rPr>
          <w:i/>
        </w:rPr>
        <w:t>SAN type 1-H</w:t>
      </w:r>
      <w:r>
        <w:tab/>
      </w:r>
      <w:r>
        <w:fldChar w:fldCharType="begin"/>
      </w:r>
      <w:r>
        <w:instrText xml:space="preserve"> PAGEREF _Toc169708562 \h </w:instrText>
      </w:r>
      <w:r>
        <w:fldChar w:fldCharType="separate"/>
      </w:r>
      <w:r>
        <w:t>36</w:t>
      </w:r>
      <w:r>
        <w:fldChar w:fldCharType="end"/>
      </w:r>
    </w:p>
    <w:p w14:paraId="3B51A0A0" w14:textId="51B3838D" w:rsidR="0091034D" w:rsidRDefault="0091034D">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_Toc169708563 \h </w:instrText>
      </w:r>
      <w:r>
        <w:fldChar w:fldCharType="separate"/>
      </w:r>
      <w:r>
        <w:t>36</w:t>
      </w:r>
      <w:r>
        <w:fldChar w:fldCharType="end"/>
      </w:r>
    </w:p>
    <w:p w14:paraId="458BE833" w14:textId="69B39967" w:rsidR="0091034D" w:rsidRDefault="0091034D">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_Toc169708564 \h </w:instrText>
      </w:r>
      <w:r>
        <w:fldChar w:fldCharType="separate"/>
      </w:r>
      <w:r>
        <w:t>36</w:t>
      </w:r>
      <w:r>
        <w:fldChar w:fldCharType="end"/>
      </w:r>
    </w:p>
    <w:p w14:paraId="2357D0B5" w14:textId="601EA364" w:rsidR="0091034D" w:rsidRDefault="0091034D">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150683">
        <w:rPr>
          <w:i/>
          <w:iCs/>
          <w:lang w:eastAsia="zh-CN"/>
        </w:rPr>
        <w:t>Basic limits</w:t>
      </w:r>
      <w:r>
        <w:tab/>
      </w:r>
      <w:r>
        <w:fldChar w:fldCharType="begin"/>
      </w:r>
      <w:r>
        <w:instrText xml:space="preserve"> PAGEREF _Toc169708565 \h </w:instrText>
      </w:r>
      <w:r>
        <w:fldChar w:fldCharType="separate"/>
      </w:r>
      <w:r>
        <w:t>37</w:t>
      </w:r>
      <w:r>
        <w:fldChar w:fldCharType="end"/>
      </w:r>
    </w:p>
    <w:p w14:paraId="7AEE83F8" w14:textId="501C3B08" w:rsidR="0091034D" w:rsidRDefault="0091034D">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_Toc169708566 \h </w:instrText>
      </w:r>
      <w:r>
        <w:fldChar w:fldCharType="separate"/>
      </w:r>
      <w:r>
        <w:t>37</w:t>
      </w:r>
      <w:r>
        <w:fldChar w:fldCharType="end"/>
      </w:r>
    </w:p>
    <w:p w14:paraId="2B49C797" w14:textId="6260CDC0" w:rsidR="0091034D" w:rsidRDefault="0091034D">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_Toc169708567 \h </w:instrText>
      </w:r>
      <w:r>
        <w:fldChar w:fldCharType="separate"/>
      </w:r>
      <w:r>
        <w:t>37</w:t>
      </w:r>
      <w:r>
        <w:fldChar w:fldCharType="end"/>
      </w:r>
    </w:p>
    <w:p w14:paraId="487AC77E" w14:textId="545DD9EB" w:rsidR="0091034D" w:rsidRDefault="0091034D">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_Toc169708568 \h </w:instrText>
      </w:r>
      <w:r>
        <w:fldChar w:fldCharType="separate"/>
      </w:r>
      <w:r>
        <w:t>37</w:t>
      </w:r>
      <w:r>
        <w:fldChar w:fldCharType="end"/>
      </w:r>
    </w:p>
    <w:p w14:paraId="29440C3C" w14:textId="27ED9FA6" w:rsidR="0091034D" w:rsidRDefault="0091034D">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_Toc169708569 \h </w:instrText>
      </w:r>
      <w:r>
        <w:fldChar w:fldCharType="separate"/>
      </w:r>
      <w:r>
        <w:t>37</w:t>
      </w:r>
      <w:r>
        <w:fldChar w:fldCharType="end"/>
      </w:r>
    </w:p>
    <w:p w14:paraId="32961D02" w14:textId="28B348BE" w:rsidR="0091034D" w:rsidRDefault="0091034D">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150683">
        <w:rPr>
          <w:lang w:val="en-US"/>
        </w:rPr>
        <w:t>Minimum requirements</w:t>
      </w:r>
      <w:r>
        <w:rPr>
          <w:lang w:eastAsia="zh-CN"/>
        </w:rPr>
        <w:t xml:space="preserve"> </w:t>
      </w:r>
      <w:r>
        <w:t xml:space="preserve">for </w:t>
      </w:r>
      <w:r w:rsidRPr="00150683">
        <w:rPr>
          <w:i/>
        </w:rPr>
        <w:t>SAN type 1-H</w:t>
      </w:r>
      <w:r>
        <w:tab/>
      </w:r>
      <w:r>
        <w:fldChar w:fldCharType="begin"/>
      </w:r>
      <w:r>
        <w:instrText xml:space="preserve"> PAGEREF _Toc169708570 \h </w:instrText>
      </w:r>
      <w:r>
        <w:fldChar w:fldCharType="separate"/>
      </w:r>
      <w:r>
        <w:t>37</w:t>
      </w:r>
      <w:r>
        <w:fldChar w:fldCharType="end"/>
      </w:r>
    </w:p>
    <w:p w14:paraId="43E3ACF1" w14:textId="27450842" w:rsidR="0091034D" w:rsidRDefault="0091034D">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_Toc169708571 \h </w:instrText>
      </w:r>
      <w:r>
        <w:fldChar w:fldCharType="separate"/>
      </w:r>
      <w:r>
        <w:t>38</w:t>
      </w:r>
      <w:r>
        <w:fldChar w:fldCharType="end"/>
      </w:r>
    </w:p>
    <w:p w14:paraId="106E83E1" w14:textId="19520A7F" w:rsidR="0091034D" w:rsidRDefault="0091034D">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_Toc169708572 \h </w:instrText>
      </w:r>
      <w:r>
        <w:fldChar w:fldCharType="separate"/>
      </w:r>
      <w:r>
        <w:t>38</w:t>
      </w:r>
      <w:r>
        <w:fldChar w:fldCharType="end"/>
      </w:r>
    </w:p>
    <w:p w14:paraId="7AC5F88C" w14:textId="7822BED6" w:rsidR="0091034D" w:rsidRDefault="0091034D">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_Toc169708573 \h </w:instrText>
      </w:r>
      <w:r>
        <w:fldChar w:fldCharType="separate"/>
      </w:r>
      <w:r>
        <w:t>38</w:t>
      </w:r>
      <w:r>
        <w:fldChar w:fldCharType="end"/>
      </w:r>
    </w:p>
    <w:p w14:paraId="17DCFA57" w14:textId="38E259BC" w:rsidR="0091034D" w:rsidRDefault="0091034D">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_Toc169708574 \h </w:instrText>
      </w:r>
      <w:r>
        <w:fldChar w:fldCharType="separate"/>
      </w:r>
      <w:r>
        <w:t>38</w:t>
      </w:r>
      <w:r>
        <w:fldChar w:fldCharType="end"/>
      </w:r>
    </w:p>
    <w:p w14:paraId="137C893D" w14:textId="345F43E0" w:rsidR="0091034D" w:rsidRDefault="0091034D">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_Toc169708575 \h </w:instrText>
      </w:r>
      <w:r>
        <w:fldChar w:fldCharType="separate"/>
      </w:r>
      <w:r>
        <w:t>38</w:t>
      </w:r>
      <w:r>
        <w:fldChar w:fldCharType="end"/>
      </w:r>
    </w:p>
    <w:p w14:paraId="2BA9B464" w14:textId="093277AC" w:rsidR="0091034D" w:rsidRDefault="0091034D">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50683">
        <w:rPr>
          <w:i/>
        </w:rPr>
        <w:t>SAN type 1-H</w:t>
      </w:r>
      <w:r>
        <w:tab/>
      </w:r>
      <w:r>
        <w:fldChar w:fldCharType="begin"/>
      </w:r>
      <w:r>
        <w:instrText xml:space="preserve"> PAGEREF _Toc169708576 \h </w:instrText>
      </w:r>
      <w:r>
        <w:fldChar w:fldCharType="separate"/>
      </w:r>
      <w:r>
        <w:t>38</w:t>
      </w:r>
      <w:r>
        <w:fldChar w:fldCharType="end"/>
      </w:r>
    </w:p>
    <w:p w14:paraId="287A21E4" w14:textId="0B93402D" w:rsidR="0091034D" w:rsidRDefault="0091034D">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_Toc169708577 \h </w:instrText>
      </w:r>
      <w:r>
        <w:fldChar w:fldCharType="separate"/>
      </w:r>
      <w:r>
        <w:t>39</w:t>
      </w:r>
      <w:r>
        <w:fldChar w:fldCharType="end"/>
      </w:r>
    </w:p>
    <w:p w14:paraId="7072FF31" w14:textId="4B3C2F0B" w:rsidR="0091034D" w:rsidRDefault="0091034D">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_Toc169708578 \h </w:instrText>
      </w:r>
      <w:r>
        <w:fldChar w:fldCharType="separate"/>
      </w:r>
      <w:r>
        <w:t>39</w:t>
      </w:r>
      <w:r>
        <w:fldChar w:fldCharType="end"/>
      </w:r>
    </w:p>
    <w:p w14:paraId="06B4F311" w14:textId="3886E65A" w:rsidR="0091034D" w:rsidRDefault="0091034D">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50683">
        <w:rPr>
          <w:i/>
        </w:rPr>
        <w:t>SAN type 1-H</w:t>
      </w:r>
      <w:r>
        <w:tab/>
      </w:r>
      <w:r>
        <w:fldChar w:fldCharType="begin"/>
      </w:r>
      <w:r>
        <w:instrText xml:space="preserve"> PAGEREF _Toc169708579 \h </w:instrText>
      </w:r>
      <w:r>
        <w:fldChar w:fldCharType="separate"/>
      </w:r>
      <w:r>
        <w:t>39</w:t>
      </w:r>
      <w:r>
        <w:fldChar w:fldCharType="end"/>
      </w:r>
    </w:p>
    <w:p w14:paraId="66DD74D1" w14:textId="5D2D5BA7" w:rsidR="0091034D" w:rsidRDefault="0091034D">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_Toc169708580 \h </w:instrText>
      </w:r>
      <w:r>
        <w:fldChar w:fldCharType="separate"/>
      </w:r>
      <w:r>
        <w:t>40</w:t>
      </w:r>
      <w:r>
        <w:fldChar w:fldCharType="end"/>
      </w:r>
    </w:p>
    <w:p w14:paraId="58D7651E" w14:textId="2ECD93E4" w:rsidR="0091034D" w:rsidRDefault="0091034D">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_Toc169708581 \h </w:instrText>
      </w:r>
      <w:r>
        <w:fldChar w:fldCharType="separate"/>
      </w:r>
      <w:r>
        <w:t>40</w:t>
      </w:r>
      <w:r>
        <w:fldChar w:fldCharType="end"/>
      </w:r>
    </w:p>
    <w:p w14:paraId="5A4F1F04" w14:textId="5CE7A7C6" w:rsidR="0091034D" w:rsidRDefault="0091034D">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_Toc169708582 \h </w:instrText>
      </w:r>
      <w:r>
        <w:fldChar w:fldCharType="separate"/>
      </w:r>
      <w:r>
        <w:t>40</w:t>
      </w:r>
      <w:r>
        <w:fldChar w:fldCharType="end"/>
      </w:r>
    </w:p>
    <w:p w14:paraId="2865C49B" w14:textId="477F90B4" w:rsidR="0091034D" w:rsidRDefault="0091034D">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50683">
        <w:rPr>
          <w:i/>
        </w:rPr>
        <w:t>SAN type 1-H</w:t>
      </w:r>
      <w:r>
        <w:tab/>
      </w:r>
      <w:r>
        <w:fldChar w:fldCharType="begin"/>
      </w:r>
      <w:r>
        <w:instrText xml:space="preserve"> PAGEREF _Toc169708583 \h </w:instrText>
      </w:r>
      <w:r>
        <w:fldChar w:fldCharType="separate"/>
      </w:r>
      <w:r>
        <w:t>40</w:t>
      </w:r>
      <w:r>
        <w:fldChar w:fldCharType="end"/>
      </w:r>
    </w:p>
    <w:p w14:paraId="63343437" w14:textId="7CFDD8EF" w:rsidR="0091034D" w:rsidRDefault="0091034D">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_Toc169708584 \h </w:instrText>
      </w:r>
      <w:r>
        <w:fldChar w:fldCharType="separate"/>
      </w:r>
      <w:r>
        <w:t>41</w:t>
      </w:r>
      <w:r>
        <w:fldChar w:fldCharType="end"/>
      </w:r>
    </w:p>
    <w:p w14:paraId="64C40DE0" w14:textId="78A16BDE" w:rsidR="0091034D" w:rsidRDefault="0091034D">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_Toc169708585 \h </w:instrText>
      </w:r>
      <w:r>
        <w:fldChar w:fldCharType="separate"/>
      </w:r>
      <w:r>
        <w:t>41</w:t>
      </w:r>
      <w:r>
        <w:fldChar w:fldCharType="end"/>
      </w:r>
    </w:p>
    <w:p w14:paraId="505539CB" w14:textId="4F6727CA" w:rsidR="0091034D" w:rsidRDefault="0091034D">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_Toc169708586 \h </w:instrText>
      </w:r>
      <w:r>
        <w:fldChar w:fldCharType="separate"/>
      </w:r>
      <w:r>
        <w:t>41</w:t>
      </w:r>
      <w:r>
        <w:fldChar w:fldCharType="end"/>
      </w:r>
    </w:p>
    <w:p w14:paraId="7096FE67" w14:textId="243171F8" w:rsidR="0091034D" w:rsidRDefault="0091034D">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50683">
        <w:rPr>
          <w:i/>
        </w:rPr>
        <w:t>SAN type 1-H</w:t>
      </w:r>
      <w:r>
        <w:tab/>
      </w:r>
      <w:r>
        <w:fldChar w:fldCharType="begin"/>
      </w:r>
      <w:r>
        <w:instrText xml:space="preserve"> PAGEREF _Toc169708587 \h </w:instrText>
      </w:r>
      <w:r>
        <w:fldChar w:fldCharType="separate"/>
      </w:r>
      <w:r>
        <w:t>41</w:t>
      </w:r>
      <w:r>
        <w:fldChar w:fldCharType="end"/>
      </w:r>
    </w:p>
    <w:p w14:paraId="6BAAB791" w14:textId="22410F15" w:rsidR="0091034D" w:rsidRDefault="0091034D">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_Toc169708588 \h </w:instrText>
      </w:r>
      <w:r>
        <w:fldChar w:fldCharType="separate"/>
      </w:r>
      <w:r>
        <w:t>41</w:t>
      </w:r>
      <w:r>
        <w:fldChar w:fldCharType="end"/>
      </w:r>
    </w:p>
    <w:p w14:paraId="0F512326" w14:textId="45F949D8" w:rsidR="0091034D" w:rsidRDefault="0091034D">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_Toc169708589 \h </w:instrText>
      </w:r>
      <w:r>
        <w:fldChar w:fldCharType="separate"/>
      </w:r>
      <w:r>
        <w:t>42</w:t>
      </w:r>
      <w:r>
        <w:fldChar w:fldCharType="end"/>
      </w:r>
    </w:p>
    <w:p w14:paraId="36BE2AD1" w14:textId="31B1DDAE" w:rsidR="0091034D" w:rsidRDefault="0091034D">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_Toc169708590 \h </w:instrText>
      </w:r>
      <w:r>
        <w:fldChar w:fldCharType="separate"/>
      </w:r>
      <w:r>
        <w:t>42</w:t>
      </w:r>
      <w:r>
        <w:fldChar w:fldCharType="end"/>
      </w:r>
    </w:p>
    <w:p w14:paraId="387D6EBD" w14:textId="552906F1" w:rsidR="0091034D" w:rsidRDefault="0091034D">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_Toc169708591 \h </w:instrText>
      </w:r>
      <w:r>
        <w:fldChar w:fldCharType="separate"/>
      </w:r>
      <w:r>
        <w:t>42</w:t>
      </w:r>
      <w:r>
        <w:fldChar w:fldCharType="end"/>
      </w:r>
    </w:p>
    <w:p w14:paraId="3F0E2832" w14:textId="7C05D3A4" w:rsidR="0091034D" w:rsidRDefault="0091034D">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_Toc169708592 \h </w:instrText>
      </w:r>
      <w:r>
        <w:fldChar w:fldCharType="separate"/>
      </w:r>
      <w:r>
        <w:t>42</w:t>
      </w:r>
      <w:r>
        <w:fldChar w:fldCharType="end"/>
      </w:r>
    </w:p>
    <w:p w14:paraId="1D28D058" w14:textId="6D2CEB18" w:rsidR="0091034D" w:rsidRDefault="0091034D">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_Toc169708593 \h </w:instrText>
      </w:r>
      <w:r>
        <w:fldChar w:fldCharType="separate"/>
      </w:r>
      <w:r>
        <w:t>42</w:t>
      </w:r>
      <w:r>
        <w:fldChar w:fldCharType="end"/>
      </w:r>
    </w:p>
    <w:p w14:paraId="41CD9310" w14:textId="45F95816" w:rsidR="0091034D" w:rsidRDefault="0091034D">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150683">
        <w:rPr>
          <w:i/>
        </w:rPr>
        <w:t>SAN type 1-H</w:t>
      </w:r>
      <w:r>
        <w:tab/>
      </w:r>
      <w:r>
        <w:fldChar w:fldCharType="begin"/>
      </w:r>
      <w:r>
        <w:instrText xml:space="preserve"> PAGEREF _Toc169708594 \h </w:instrText>
      </w:r>
      <w:r>
        <w:fldChar w:fldCharType="separate"/>
      </w:r>
      <w:r>
        <w:t>42</w:t>
      </w:r>
      <w:r>
        <w:fldChar w:fldCharType="end"/>
      </w:r>
    </w:p>
    <w:p w14:paraId="068FB784" w14:textId="440EF7C2" w:rsidR="0091034D" w:rsidRDefault="0091034D">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_Toc169708595 \h </w:instrText>
      </w:r>
      <w:r>
        <w:fldChar w:fldCharType="separate"/>
      </w:r>
      <w:r>
        <w:t>43</w:t>
      </w:r>
      <w:r>
        <w:fldChar w:fldCharType="end"/>
      </w:r>
    </w:p>
    <w:p w14:paraId="527FE93E" w14:textId="2CDA87A0" w:rsidR="0091034D" w:rsidRDefault="0091034D">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_Toc169708596 \h </w:instrText>
      </w:r>
      <w:r>
        <w:fldChar w:fldCharType="separate"/>
      </w:r>
      <w:r>
        <w:t>43</w:t>
      </w:r>
      <w:r>
        <w:fldChar w:fldCharType="end"/>
      </w:r>
    </w:p>
    <w:p w14:paraId="1023C266" w14:textId="3373186D" w:rsidR="0091034D" w:rsidRDefault="0091034D">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_Toc169708597 \h </w:instrText>
      </w:r>
      <w:r>
        <w:fldChar w:fldCharType="separate"/>
      </w:r>
      <w:r>
        <w:t>44</w:t>
      </w:r>
      <w:r>
        <w:fldChar w:fldCharType="end"/>
      </w:r>
    </w:p>
    <w:p w14:paraId="46E5727C" w14:textId="684F09E4" w:rsidR="0091034D" w:rsidRDefault="0091034D">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_Toc169708598 \h </w:instrText>
      </w:r>
      <w:r>
        <w:fldChar w:fldCharType="separate"/>
      </w:r>
      <w:r>
        <w:t>44</w:t>
      </w:r>
      <w:r>
        <w:fldChar w:fldCharType="end"/>
      </w:r>
    </w:p>
    <w:p w14:paraId="6B65D80F" w14:textId="699EF47E" w:rsidR="0091034D" w:rsidRDefault="0091034D">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_Toc169708599 \h </w:instrText>
      </w:r>
      <w:r>
        <w:fldChar w:fldCharType="separate"/>
      </w:r>
      <w:r>
        <w:t>44</w:t>
      </w:r>
      <w:r>
        <w:fldChar w:fldCharType="end"/>
      </w:r>
    </w:p>
    <w:p w14:paraId="3D1EAF8F" w14:textId="74A313B6" w:rsidR="0091034D" w:rsidRDefault="0091034D">
      <w:pPr>
        <w:pStyle w:val="TOC4"/>
        <w:rPr>
          <w:rFonts w:asciiTheme="minorHAnsi" w:hAnsiTheme="minorHAnsi" w:cstheme="minorBidi"/>
          <w:kern w:val="2"/>
          <w:sz w:val="24"/>
          <w:szCs w:val="24"/>
          <w:lang w:eastAsia="en-GB"/>
          <w14:ligatures w14:val="standardContextual"/>
        </w:rPr>
      </w:pPr>
      <w:r>
        <w:t>8.2.1</w:t>
      </w:r>
      <w:r w:rsidRPr="0015068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_Toc169708600 \h </w:instrText>
      </w:r>
      <w:r>
        <w:fldChar w:fldCharType="separate"/>
      </w:r>
      <w:r>
        <w:t>44</w:t>
      </w:r>
      <w:r>
        <w:fldChar w:fldCharType="end"/>
      </w:r>
    </w:p>
    <w:p w14:paraId="5D41E161" w14:textId="6F511131" w:rsidR="0091034D" w:rsidRDefault="0091034D">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_Toc169708601 \h </w:instrText>
      </w:r>
      <w:r>
        <w:fldChar w:fldCharType="separate"/>
      </w:r>
      <w:r>
        <w:t>45</w:t>
      </w:r>
      <w:r>
        <w:fldChar w:fldCharType="end"/>
      </w:r>
    </w:p>
    <w:p w14:paraId="43703DAD" w14:textId="273DBF1F" w:rsidR="0091034D" w:rsidRDefault="0091034D">
      <w:pPr>
        <w:pStyle w:val="TOC4"/>
        <w:rPr>
          <w:rFonts w:asciiTheme="minorHAnsi" w:hAnsiTheme="minorHAnsi" w:cstheme="minorBidi"/>
          <w:kern w:val="2"/>
          <w:sz w:val="24"/>
          <w:szCs w:val="24"/>
          <w:lang w:eastAsia="en-GB"/>
          <w14:ligatures w14:val="standardContextual"/>
        </w:rPr>
      </w:pPr>
      <w:r>
        <w:t>8.2.</w:t>
      </w:r>
      <w:r w:rsidRPr="00150683">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_Toc169708602 \h </w:instrText>
      </w:r>
      <w:r>
        <w:fldChar w:fldCharType="separate"/>
      </w:r>
      <w:r>
        <w:t>45</w:t>
      </w:r>
      <w:r>
        <w:fldChar w:fldCharType="end"/>
      </w:r>
    </w:p>
    <w:p w14:paraId="43FADDDB" w14:textId="0F83F638" w:rsidR="0091034D" w:rsidRDefault="0091034D">
      <w:pPr>
        <w:pStyle w:val="TOC4"/>
        <w:rPr>
          <w:rFonts w:asciiTheme="minorHAnsi" w:hAnsiTheme="minorHAnsi" w:cstheme="minorBidi"/>
          <w:kern w:val="2"/>
          <w:sz w:val="24"/>
          <w:szCs w:val="24"/>
          <w:lang w:eastAsia="en-GB"/>
          <w14:ligatures w14:val="standardContextual"/>
        </w:rPr>
      </w:pPr>
      <w:r>
        <w:t>8.2.</w:t>
      </w:r>
      <w:r w:rsidRPr="00150683">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_Toc169708603 \h </w:instrText>
      </w:r>
      <w:r>
        <w:fldChar w:fldCharType="separate"/>
      </w:r>
      <w:r>
        <w:t>46</w:t>
      </w:r>
      <w:r>
        <w:fldChar w:fldCharType="end"/>
      </w:r>
    </w:p>
    <w:p w14:paraId="0A1DE364" w14:textId="71FC324B" w:rsidR="0091034D" w:rsidRDefault="0091034D">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_Toc169708604 \h </w:instrText>
      </w:r>
      <w:r>
        <w:fldChar w:fldCharType="separate"/>
      </w:r>
      <w:r>
        <w:t>48</w:t>
      </w:r>
      <w:r>
        <w:fldChar w:fldCharType="end"/>
      </w:r>
    </w:p>
    <w:p w14:paraId="37A93C16" w14:textId="6A913F97" w:rsidR="0091034D" w:rsidRDefault="0091034D">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_Toc169708605 \h </w:instrText>
      </w:r>
      <w:r>
        <w:fldChar w:fldCharType="separate"/>
      </w:r>
      <w:r>
        <w:t>48</w:t>
      </w:r>
      <w:r>
        <w:fldChar w:fldCharType="end"/>
      </w:r>
    </w:p>
    <w:p w14:paraId="7272D9C7" w14:textId="10484783" w:rsidR="0091034D" w:rsidRDefault="0091034D">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_Toc169708606 \h </w:instrText>
      </w:r>
      <w:r>
        <w:fldChar w:fldCharType="separate"/>
      </w:r>
      <w:r>
        <w:t>49</w:t>
      </w:r>
      <w:r>
        <w:fldChar w:fldCharType="end"/>
      </w:r>
    </w:p>
    <w:p w14:paraId="3B199391" w14:textId="4665C97B" w:rsidR="0091034D" w:rsidRDefault="0091034D">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_Toc169708607 \h </w:instrText>
      </w:r>
      <w:r>
        <w:fldChar w:fldCharType="separate"/>
      </w:r>
      <w:r>
        <w:t>49</w:t>
      </w:r>
      <w:r>
        <w:fldChar w:fldCharType="end"/>
      </w:r>
    </w:p>
    <w:p w14:paraId="5F3EE748" w14:textId="7BB7374B" w:rsidR="0091034D" w:rsidRDefault="0091034D">
      <w:pPr>
        <w:pStyle w:val="TOC4"/>
        <w:rPr>
          <w:rFonts w:asciiTheme="minorHAnsi" w:hAnsiTheme="minorHAnsi" w:cstheme="minorBidi"/>
          <w:kern w:val="2"/>
          <w:sz w:val="24"/>
          <w:szCs w:val="24"/>
          <w:lang w:eastAsia="en-GB"/>
          <w14:ligatures w14:val="standardContextual"/>
        </w:rPr>
      </w:pPr>
      <w:r>
        <w:t>8.2.4</w:t>
      </w:r>
      <w:r w:rsidRPr="00150683">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_Toc169708608 \h </w:instrText>
      </w:r>
      <w:r>
        <w:fldChar w:fldCharType="separate"/>
      </w:r>
      <w:r>
        <w:t>50</w:t>
      </w:r>
      <w:r>
        <w:fldChar w:fldCharType="end"/>
      </w:r>
    </w:p>
    <w:p w14:paraId="0B3BAB8C" w14:textId="50C623C7" w:rsidR="0091034D" w:rsidRDefault="0091034D">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_Toc169708609 \h </w:instrText>
      </w:r>
      <w:r>
        <w:fldChar w:fldCharType="separate"/>
      </w:r>
      <w:r>
        <w:t>51</w:t>
      </w:r>
      <w:r>
        <w:fldChar w:fldCharType="end"/>
      </w:r>
    </w:p>
    <w:p w14:paraId="0B30CD0A" w14:textId="32324012" w:rsidR="0091034D" w:rsidRDefault="0091034D">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_Toc169708610 \h </w:instrText>
      </w:r>
      <w:r>
        <w:fldChar w:fldCharType="separate"/>
      </w:r>
      <w:r>
        <w:t>51</w:t>
      </w:r>
      <w:r>
        <w:fldChar w:fldCharType="end"/>
      </w:r>
    </w:p>
    <w:p w14:paraId="6A36AE6E" w14:textId="7D635679" w:rsidR="0091034D" w:rsidRDefault="0091034D">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_Toc169708611 \h </w:instrText>
      </w:r>
      <w:r>
        <w:fldChar w:fldCharType="separate"/>
      </w:r>
      <w:r>
        <w:t>51</w:t>
      </w:r>
      <w:r>
        <w:fldChar w:fldCharType="end"/>
      </w:r>
    </w:p>
    <w:p w14:paraId="4ECE9BD6" w14:textId="2269C6EE" w:rsidR="0091034D" w:rsidRDefault="0091034D">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_Toc169708612 \h </w:instrText>
      </w:r>
      <w:r>
        <w:fldChar w:fldCharType="separate"/>
      </w:r>
      <w:r>
        <w:t>51</w:t>
      </w:r>
      <w:r>
        <w:fldChar w:fldCharType="end"/>
      </w:r>
    </w:p>
    <w:p w14:paraId="673D2D77" w14:textId="53A4C04B" w:rsidR="0091034D" w:rsidRDefault="0091034D">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_Toc169708613 \h </w:instrText>
      </w:r>
      <w:r>
        <w:fldChar w:fldCharType="separate"/>
      </w:r>
      <w:r>
        <w:t>51</w:t>
      </w:r>
      <w:r>
        <w:fldChar w:fldCharType="end"/>
      </w:r>
    </w:p>
    <w:p w14:paraId="31062E6F" w14:textId="04A72A07" w:rsidR="0091034D" w:rsidRDefault="0091034D">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_Toc169708614 \h </w:instrText>
      </w:r>
      <w:r>
        <w:fldChar w:fldCharType="separate"/>
      </w:r>
      <w:r>
        <w:t>51</w:t>
      </w:r>
      <w:r>
        <w:fldChar w:fldCharType="end"/>
      </w:r>
    </w:p>
    <w:p w14:paraId="553029FF" w14:textId="047AE093" w:rsidR="0091034D" w:rsidRDefault="0091034D">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_Toc169708615 \h </w:instrText>
      </w:r>
      <w:r>
        <w:fldChar w:fldCharType="separate"/>
      </w:r>
      <w:r>
        <w:t>52</w:t>
      </w:r>
      <w:r>
        <w:fldChar w:fldCharType="end"/>
      </w:r>
    </w:p>
    <w:p w14:paraId="33C7F507" w14:textId="1B491F51" w:rsidR="0091034D" w:rsidRDefault="0091034D">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_Toc169708616 \h </w:instrText>
      </w:r>
      <w:r>
        <w:fldChar w:fldCharType="separate"/>
      </w:r>
      <w:r>
        <w:t>52</w:t>
      </w:r>
      <w:r>
        <w:fldChar w:fldCharType="end"/>
      </w:r>
    </w:p>
    <w:p w14:paraId="190FDBC5" w14:textId="2F304900" w:rsidR="0091034D" w:rsidRDefault="0091034D">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_Toc169708617 \h </w:instrText>
      </w:r>
      <w:r>
        <w:fldChar w:fldCharType="separate"/>
      </w:r>
      <w:r>
        <w:t>52</w:t>
      </w:r>
      <w:r>
        <w:fldChar w:fldCharType="end"/>
      </w:r>
    </w:p>
    <w:p w14:paraId="106EE052" w14:textId="2AAF1F5F" w:rsidR="0091034D" w:rsidRDefault="0091034D">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_Toc169708618 \h </w:instrText>
      </w:r>
      <w:r>
        <w:fldChar w:fldCharType="separate"/>
      </w:r>
      <w:r>
        <w:t>52</w:t>
      </w:r>
      <w:r>
        <w:fldChar w:fldCharType="end"/>
      </w:r>
    </w:p>
    <w:p w14:paraId="08A075C5" w14:textId="5D5FE0C7" w:rsidR="0091034D" w:rsidRDefault="0091034D">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_Toc169708619 \h </w:instrText>
      </w:r>
      <w:r>
        <w:fldChar w:fldCharType="separate"/>
      </w:r>
      <w:r>
        <w:t>53</w:t>
      </w:r>
      <w:r>
        <w:fldChar w:fldCharType="end"/>
      </w:r>
    </w:p>
    <w:p w14:paraId="0ED2C117" w14:textId="14710BC8" w:rsidR="0091034D" w:rsidRDefault="0091034D">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_Toc169708620 \h </w:instrText>
      </w:r>
      <w:r>
        <w:fldChar w:fldCharType="separate"/>
      </w:r>
      <w:r>
        <w:t>53</w:t>
      </w:r>
      <w:r>
        <w:fldChar w:fldCharType="end"/>
      </w:r>
    </w:p>
    <w:p w14:paraId="46463D83" w14:textId="100C768D" w:rsidR="0091034D" w:rsidRDefault="0091034D">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_Toc169708621 \h </w:instrText>
      </w:r>
      <w:r>
        <w:fldChar w:fldCharType="separate"/>
      </w:r>
      <w:r>
        <w:t>53</w:t>
      </w:r>
      <w:r>
        <w:fldChar w:fldCharType="end"/>
      </w:r>
    </w:p>
    <w:p w14:paraId="0FB2A03C" w14:textId="596E8F36" w:rsidR="0091034D" w:rsidRDefault="0091034D">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_Toc169708622 \h </w:instrText>
      </w:r>
      <w:r>
        <w:fldChar w:fldCharType="separate"/>
      </w:r>
      <w:r>
        <w:t>54</w:t>
      </w:r>
      <w:r>
        <w:fldChar w:fldCharType="end"/>
      </w:r>
    </w:p>
    <w:p w14:paraId="52B9E8E0" w14:textId="7407B8B0" w:rsidR="0091034D" w:rsidRDefault="0091034D">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_Toc169708623 \h </w:instrText>
      </w:r>
      <w:r>
        <w:fldChar w:fldCharType="separate"/>
      </w:r>
      <w:r>
        <w:t>54</w:t>
      </w:r>
      <w:r>
        <w:fldChar w:fldCharType="end"/>
      </w:r>
    </w:p>
    <w:p w14:paraId="4127B35D" w14:textId="2260FCEE" w:rsidR="0091034D" w:rsidRDefault="0091034D">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_Toc169708624 \h </w:instrText>
      </w:r>
      <w:r>
        <w:fldChar w:fldCharType="separate"/>
      </w:r>
      <w:r>
        <w:t>54</w:t>
      </w:r>
      <w:r>
        <w:fldChar w:fldCharType="end"/>
      </w:r>
    </w:p>
    <w:p w14:paraId="2B18D665" w14:textId="15A5888A" w:rsidR="0091034D" w:rsidRDefault="0091034D">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_Toc169708625 \h </w:instrText>
      </w:r>
      <w:r>
        <w:fldChar w:fldCharType="separate"/>
      </w:r>
      <w:r>
        <w:t>54</w:t>
      </w:r>
      <w:r>
        <w:fldChar w:fldCharType="end"/>
      </w:r>
    </w:p>
    <w:p w14:paraId="72E5B1D6" w14:textId="0DCCB668" w:rsidR="0091034D" w:rsidRDefault="0091034D">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_Toc169708626 \h </w:instrText>
      </w:r>
      <w:r>
        <w:fldChar w:fldCharType="separate"/>
      </w:r>
      <w:r>
        <w:t>54</w:t>
      </w:r>
      <w:r>
        <w:fldChar w:fldCharType="end"/>
      </w:r>
    </w:p>
    <w:p w14:paraId="70E45414" w14:textId="3FDC7EE4" w:rsidR="0091034D" w:rsidRDefault="0091034D">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_Toc169708627 \h </w:instrText>
      </w:r>
      <w:r>
        <w:fldChar w:fldCharType="separate"/>
      </w:r>
      <w:r>
        <w:t>55</w:t>
      </w:r>
      <w:r>
        <w:fldChar w:fldCharType="end"/>
      </w:r>
    </w:p>
    <w:p w14:paraId="027A6E7E" w14:textId="6D691610" w:rsidR="0091034D" w:rsidRDefault="0091034D">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_Toc169708628 \h </w:instrText>
      </w:r>
      <w:r>
        <w:fldChar w:fldCharType="separate"/>
      </w:r>
      <w:r>
        <w:t>55</w:t>
      </w:r>
      <w:r>
        <w:fldChar w:fldCharType="end"/>
      </w:r>
    </w:p>
    <w:p w14:paraId="2DED888E" w14:textId="1DF04CBC" w:rsidR="0091034D" w:rsidRDefault="0091034D">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_Toc169708629 \h </w:instrText>
      </w:r>
      <w:r>
        <w:fldChar w:fldCharType="separate"/>
      </w:r>
      <w:r>
        <w:t>55</w:t>
      </w:r>
      <w:r>
        <w:fldChar w:fldCharType="end"/>
      </w:r>
    </w:p>
    <w:p w14:paraId="0C9C6C95" w14:textId="72429B53" w:rsidR="0091034D" w:rsidRDefault="0091034D">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_Toc169708630 \h </w:instrText>
      </w:r>
      <w:r>
        <w:fldChar w:fldCharType="separate"/>
      </w:r>
      <w:r>
        <w:t>56</w:t>
      </w:r>
      <w:r>
        <w:fldChar w:fldCharType="end"/>
      </w:r>
    </w:p>
    <w:p w14:paraId="67FE5510" w14:textId="4C70A70F" w:rsidR="0091034D" w:rsidRDefault="0091034D">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_Toc169708631 \h </w:instrText>
      </w:r>
      <w:r>
        <w:fldChar w:fldCharType="separate"/>
      </w:r>
      <w:r>
        <w:t>56</w:t>
      </w:r>
      <w:r>
        <w:fldChar w:fldCharType="end"/>
      </w:r>
    </w:p>
    <w:p w14:paraId="231224D9" w14:textId="7AB23353" w:rsidR="0091034D" w:rsidRDefault="0091034D">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_Toc169708632 \h </w:instrText>
      </w:r>
      <w:r>
        <w:fldChar w:fldCharType="separate"/>
      </w:r>
      <w:r>
        <w:t>56</w:t>
      </w:r>
      <w:r>
        <w:fldChar w:fldCharType="end"/>
      </w:r>
    </w:p>
    <w:p w14:paraId="0A1C711A" w14:textId="2A460EC0" w:rsidR="0091034D" w:rsidRDefault="0091034D">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_Toc169708633 \h </w:instrText>
      </w:r>
      <w:r>
        <w:fldChar w:fldCharType="separate"/>
      </w:r>
      <w:r>
        <w:t>57</w:t>
      </w:r>
      <w:r>
        <w:fldChar w:fldCharType="end"/>
      </w:r>
    </w:p>
    <w:p w14:paraId="002BA4E0" w14:textId="3AA47D36" w:rsidR="0091034D" w:rsidRDefault="0091034D">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_Toc169708634 \h </w:instrText>
      </w:r>
      <w:r>
        <w:fldChar w:fldCharType="separate"/>
      </w:r>
      <w:r>
        <w:t>57</w:t>
      </w:r>
      <w:r>
        <w:fldChar w:fldCharType="end"/>
      </w:r>
    </w:p>
    <w:p w14:paraId="2560E238" w14:textId="1553D3CD" w:rsidR="0091034D" w:rsidRDefault="0091034D">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_Toc169708635 \h </w:instrText>
      </w:r>
      <w:r>
        <w:fldChar w:fldCharType="separate"/>
      </w:r>
      <w:r>
        <w:t>57</w:t>
      </w:r>
      <w:r>
        <w:fldChar w:fldCharType="end"/>
      </w:r>
    </w:p>
    <w:p w14:paraId="10D344B5" w14:textId="354AFD52" w:rsidR="0091034D" w:rsidRDefault="0091034D">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_Toc169708636 \h </w:instrText>
      </w:r>
      <w:r>
        <w:fldChar w:fldCharType="separate"/>
      </w:r>
      <w:r>
        <w:t>58</w:t>
      </w:r>
      <w:r>
        <w:fldChar w:fldCharType="end"/>
      </w:r>
    </w:p>
    <w:p w14:paraId="13FF84C3" w14:textId="68017E37" w:rsidR="0091034D" w:rsidRDefault="0091034D">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_Toc169708637 \h </w:instrText>
      </w:r>
      <w:r>
        <w:fldChar w:fldCharType="separate"/>
      </w:r>
      <w:r>
        <w:t>58</w:t>
      </w:r>
      <w:r>
        <w:fldChar w:fldCharType="end"/>
      </w:r>
    </w:p>
    <w:p w14:paraId="4C94D85F" w14:textId="339A0566" w:rsidR="0091034D" w:rsidRDefault="0091034D">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_Toc169708638 \h </w:instrText>
      </w:r>
      <w:r>
        <w:fldChar w:fldCharType="separate"/>
      </w:r>
      <w:r>
        <w:t>58</w:t>
      </w:r>
      <w:r>
        <w:fldChar w:fldCharType="end"/>
      </w:r>
    </w:p>
    <w:p w14:paraId="053DA2CF" w14:textId="203556D6" w:rsidR="0091034D" w:rsidRDefault="0091034D">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_Toc169708639 \h </w:instrText>
      </w:r>
      <w:r>
        <w:fldChar w:fldCharType="separate"/>
      </w:r>
      <w:r>
        <w:t>58</w:t>
      </w:r>
      <w:r>
        <w:fldChar w:fldCharType="end"/>
      </w:r>
    </w:p>
    <w:p w14:paraId="289BA110" w14:textId="37BC7197" w:rsidR="0091034D" w:rsidRDefault="0091034D">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_Toc169708640 \h </w:instrText>
      </w:r>
      <w:r>
        <w:fldChar w:fldCharType="separate"/>
      </w:r>
      <w:r>
        <w:t>58</w:t>
      </w:r>
      <w:r>
        <w:fldChar w:fldCharType="end"/>
      </w:r>
    </w:p>
    <w:p w14:paraId="757EAFB0" w14:textId="41A02940" w:rsidR="0091034D" w:rsidRDefault="0091034D">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_Toc169708641 \h </w:instrText>
      </w:r>
      <w:r>
        <w:fldChar w:fldCharType="separate"/>
      </w:r>
      <w:r>
        <w:t>59</w:t>
      </w:r>
      <w:r>
        <w:fldChar w:fldCharType="end"/>
      </w:r>
    </w:p>
    <w:p w14:paraId="1826DAB7" w14:textId="4E39D901" w:rsidR="0091034D" w:rsidRDefault="0091034D">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_Toc169708642 \h </w:instrText>
      </w:r>
      <w:r>
        <w:fldChar w:fldCharType="separate"/>
      </w:r>
      <w:r>
        <w:t>59</w:t>
      </w:r>
      <w:r>
        <w:fldChar w:fldCharType="end"/>
      </w:r>
    </w:p>
    <w:p w14:paraId="25A167FD" w14:textId="4B7C670A" w:rsidR="0091034D" w:rsidRDefault="0091034D">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_Toc169708643 \h </w:instrText>
      </w:r>
      <w:r>
        <w:fldChar w:fldCharType="separate"/>
      </w:r>
      <w:r>
        <w:t>59</w:t>
      </w:r>
      <w:r>
        <w:fldChar w:fldCharType="end"/>
      </w:r>
    </w:p>
    <w:p w14:paraId="3C1F0FA8" w14:textId="128CE9A0" w:rsidR="0091034D" w:rsidRDefault="0091034D">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_Toc169708644 \h </w:instrText>
      </w:r>
      <w:r>
        <w:fldChar w:fldCharType="separate"/>
      </w:r>
      <w:r>
        <w:t>59</w:t>
      </w:r>
      <w:r>
        <w:fldChar w:fldCharType="end"/>
      </w:r>
    </w:p>
    <w:p w14:paraId="0EA86318" w14:textId="355C13EF" w:rsidR="0091034D" w:rsidRDefault="0091034D">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_Toc169708645 \h </w:instrText>
      </w:r>
      <w:r>
        <w:fldChar w:fldCharType="separate"/>
      </w:r>
      <w:r>
        <w:t>60</w:t>
      </w:r>
      <w:r>
        <w:fldChar w:fldCharType="end"/>
      </w:r>
    </w:p>
    <w:p w14:paraId="6CEE58FF" w14:textId="62786B02" w:rsidR="0091034D" w:rsidRDefault="0091034D">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_Toc169708646 \h </w:instrText>
      </w:r>
      <w:r>
        <w:fldChar w:fldCharType="separate"/>
      </w:r>
      <w:r>
        <w:t>60</w:t>
      </w:r>
      <w:r>
        <w:fldChar w:fldCharType="end"/>
      </w:r>
    </w:p>
    <w:p w14:paraId="0ED92135" w14:textId="3BE3CFF6" w:rsidR="0091034D" w:rsidRDefault="0091034D">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_Toc169708647 \h </w:instrText>
      </w:r>
      <w:r>
        <w:fldChar w:fldCharType="separate"/>
      </w:r>
      <w:r>
        <w:t>60</w:t>
      </w:r>
      <w:r>
        <w:fldChar w:fldCharType="end"/>
      </w:r>
    </w:p>
    <w:p w14:paraId="3ADB9764" w14:textId="5208E09D" w:rsidR="0091034D" w:rsidRDefault="0091034D">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_Toc169708648 \h </w:instrText>
      </w:r>
      <w:r>
        <w:fldChar w:fldCharType="separate"/>
      </w:r>
      <w:r>
        <w:t>60</w:t>
      </w:r>
      <w:r>
        <w:fldChar w:fldCharType="end"/>
      </w:r>
    </w:p>
    <w:p w14:paraId="154BA675" w14:textId="4794CB53" w:rsidR="0091034D" w:rsidRDefault="0091034D">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_Toc169708649 \h </w:instrText>
      </w:r>
      <w:r>
        <w:fldChar w:fldCharType="separate"/>
      </w:r>
      <w:r>
        <w:t>60</w:t>
      </w:r>
      <w:r>
        <w:fldChar w:fldCharType="end"/>
      </w:r>
    </w:p>
    <w:p w14:paraId="123D82CA" w14:textId="5CE8C9EB" w:rsidR="0091034D" w:rsidRDefault="0091034D">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_Toc169708650 \h </w:instrText>
      </w:r>
      <w:r>
        <w:fldChar w:fldCharType="separate"/>
      </w:r>
      <w:r>
        <w:t>60</w:t>
      </w:r>
      <w:r>
        <w:fldChar w:fldCharType="end"/>
      </w:r>
    </w:p>
    <w:p w14:paraId="5CCF4045" w14:textId="11EF5C5D" w:rsidR="0091034D" w:rsidRDefault="0091034D">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_Toc169708651 \h </w:instrText>
      </w:r>
      <w:r>
        <w:fldChar w:fldCharType="separate"/>
      </w:r>
      <w:r>
        <w:t>60</w:t>
      </w:r>
      <w:r>
        <w:fldChar w:fldCharType="end"/>
      </w:r>
    </w:p>
    <w:p w14:paraId="15E17C73" w14:textId="017BD7D7" w:rsidR="0091034D" w:rsidRDefault="0091034D">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_Toc169708652 \h </w:instrText>
      </w:r>
      <w:r>
        <w:fldChar w:fldCharType="separate"/>
      </w:r>
      <w:r>
        <w:t>61</w:t>
      </w:r>
      <w:r>
        <w:fldChar w:fldCharType="end"/>
      </w:r>
    </w:p>
    <w:p w14:paraId="066FF20A" w14:textId="38CD8909" w:rsidR="0091034D" w:rsidRDefault="0091034D">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_Toc169708653 \h </w:instrText>
      </w:r>
      <w:r>
        <w:fldChar w:fldCharType="separate"/>
      </w:r>
      <w:r>
        <w:t>61</w:t>
      </w:r>
      <w:r>
        <w:fldChar w:fldCharType="end"/>
      </w:r>
    </w:p>
    <w:p w14:paraId="0FA52E32" w14:textId="67E70EB6" w:rsidR="0091034D" w:rsidRDefault="0091034D">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_Toc169708654 \h </w:instrText>
      </w:r>
      <w:r>
        <w:fldChar w:fldCharType="separate"/>
      </w:r>
      <w:r>
        <w:t>61</w:t>
      </w:r>
      <w:r>
        <w:fldChar w:fldCharType="end"/>
      </w:r>
    </w:p>
    <w:p w14:paraId="4EE9EF5B" w14:textId="1E1C81DC" w:rsidR="0091034D" w:rsidRDefault="0091034D">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_Toc169708655 \h </w:instrText>
      </w:r>
      <w:r>
        <w:fldChar w:fldCharType="separate"/>
      </w:r>
      <w:r>
        <w:t>61</w:t>
      </w:r>
      <w:r>
        <w:fldChar w:fldCharType="end"/>
      </w:r>
    </w:p>
    <w:p w14:paraId="7F9062ED" w14:textId="3814D6F8" w:rsidR="0091034D" w:rsidRDefault="0091034D">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1-H</w:t>
      </w:r>
      <w:r>
        <w:t xml:space="preserve"> and </w:t>
      </w:r>
      <w:r w:rsidRPr="00150683">
        <w:rPr>
          <w:rFonts w:eastAsia="SimSun"/>
          <w:i/>
          <w:lang w:eastAsia="zh-CN"/>
        </w:rPr>
        <w:t>SAN type 1-O</w:t>
      </w:r>
      <w:r>
        <w:tab/>
      </w:r>
      <w:r>
        <w:fldChar w:fldCharType="begin"/>
      </w:r>
      <w:r>
        <w:instrText xml:space="preserve"> PAGEREF _Toc169708656 \h </w:instrText>
      </w:r>
      <w:r>
        <w:fldChar w:fldCharType="separate"/>
      </w:r>
      <w:r>
        <w:t>62</w:t>
      </w:r>
      <w:r>
        <w:fldChar w:fldCharType="end"/>
      </w:r>
    </w:p>
    <w:p w14:paraId="61301B60" w14:textId="7AB20B7B" w:rsidR="0091034D" w:rsidRDefault="0091034D">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_Toc169708657 \h </w:instrText>
      </w:r>
      <w:r>
        <w:fldChar w:fldCharType="separate"/>
      </w:r>
      <w:r>
        <w:t>62</w:t>
      </w:r>
      <w:r>
        <w:fldChar w:fldCharType="end"/>
      </w:r>
    </w:p>
    <w:p w14:paraId="0D9726B1" w14:textId="23D01C79" w:rsidR="0091034D" w:rsidRDefault="0091034D">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_Toc169708658 \h </w:instrText>
      </w:r>
      <w:r>
        <w:fldChar w:fldCharType="separate"/>
      </w:r>
      <w:r>
        <w:t>62</w:t>
      </w:r>
      <w:r>
        <w:fldChar w:fldCharType="end"/>
      </w:r>
    </w:p>
    <w:p w14:paraId="7AB40E97" w14:textId="32386A80" w:rsidR="0091034D" w:rsidRDefault="0091034D">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1-O</w:t>
      </w:r>
      <w:r>
        <w:tab/>
      </w:r>
      <w:r>
        <w:fldChar w:fldCharType="begin"/>
      </w:r>
      <w:r>
        <w:instrText xml:space="preserve"> PAGEREF _Toc169708659 \h </w:instrText>
      </w:r>
      <w:r>
        <w:fldChar w:fldCharType="separate"/>
      </w:r>
      <w:r>
        <w:t>62</w:t>
      </w:r>
      <w:r>
        <w:fldChar w:fldCharType="end"/>
      </w:r>
    </w:p>
    <w:p w14:paraId="68A0C332" w14:textId="343271E4" w:rsidR="0091034D" w:rsidRDefault="0091034D">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_Toc169708660 \h </w:instrText>
      </w:r>
      <w:r>
        <w:fldChar w:fldCharType="separate"/>
      </w:r>
      <w:r>
        <w:t>62</w:t>
      </w:r>
      <w:r>
        <w:fldChar w:fldCharType="end"/>
      </w:r>
    </w:p>
    <w:p w14:paraId="7A6D373E" w14:textId="0E1020AF" w:rsidR="0091034D" w:rsidRDefault="0091034D">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_Toc169708661 \h </w:instrText>
      </w:r>
      <w:r>
        <w:fldChar w:fldCharType="separate"/>
      </w:r>
      <w:r>
        <w:t>62</w:t>
      </w:r>
      <w:r>
        <w:fldChar w:fldCharType="end"/>
      </w:r>
    </w:p>
    <w:p w14:paraId="4AED3CCF" w14:textId="6CB7DBC4" w:rsidR="0091034D" w:rsidRDefault="0091034D">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_Toc169708662 \h </w:instrText>
      </w:r>
      <w:r>
        <w:fldChar w:fldCharType="separate"/>
      </w:r>
      <w:r>
        <w:t>62</w:t>
      </w:r>
      <w:r>
        <w:fldChar w:fldCharType="end"/>
      </w:r>
    </w:p>
    <w:p w14:paraId="0A42B1A3" w14:textId="00AF38EC" w:rsidR="0091034D" w:rsidRDefault="0091034D">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_Toc169708663 \h </w:instrText>
      </w:r>
      <w:r>
        <w:fldChar w:fldCharType="separate"/>
      </w:r>
      <w:r>
        <w:t>62</w:t>
      </w:r>
      <w:r>
        <w:fldChar w:fldCharType="end"/>
      </w:r>
    </w:p>
    <w:p w14:paraId="3BA564ED" w14:textId="4B4842A3" w:rsidR="0091034D" w:rsidRDefault="0091034D">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150683">
        <w:rPr>
          <w:rFonts w:eastAsia="SimSun"/>
          <w:i/>
          <w:lang w:eastAsia="zh-CN"/>
        </w:rPr>
        <w:t>SAN</w:t>
      </w:r>
      <w:r w:rsidRPr="00150683">
        <w:rPr>
          <w:i/>
        </w:rPr>
        <w:t xml:space="preserve"> type 1-O</w:t>
      </w:r>
      <w:r>
        <w:tab/>
      </w:r>
      <w:r>
        <w:fldChar w:fldCharType="begin"/>
      </w:r>
      <w:r>
        <w:instrText xml:space="preserve"> PAGEREF _Toc169708664 \h </w:instrText>
      </w:r>
      <w:r>
        <w:fldChar w:fldCharType="separate"/>
      </w:r>
      <w:r>
        <w:t>62</w:t>
      </w:r>
      <w:r>
        <w:fldChar w:fldCharType="end"/>
      </w:r>
    </w:p>
    <w:p w14:paraId="531DA01A" w14:textId="5E491C0F" w:rsidR="0091034D" w:rsidRDefault="0091034D">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_Toc169708665 \h </w:instrText>
      </w:r>
      <w:r>
        <w:fldChar w:fldCharType="separate"/>
      </w:r>
      <w:r>
        <w:t>63</w:t>
      </w:r>
      <w:r>
        <w:fldChar w:fldCharType="end"/>
      </w:r>
    </w:p>
    <w:p w14:paraId="3293F4A4" w14:textId="36F46AE0" w:rsidR="0091034D" w:rsidRDefault="0091034D">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_Toc169708666 \h </w:instrText>
      </w:r>
      <w:r>
        <w:fldChar w:fldCharType="separate"/>
      </w:r>
      <w:r>
        <w:t>63</w:t>
      </w:r>
      <w:r>
        <w:fldChar w:fldCharType="end"/>
      </w:r>
    </w:p>
    <w:p w14:paraId="711D0055" w14:textId="3830E375" w:rsidR="0091034D" w:rsidRDefault="0091034D">
      <w:pPr>
        <w:pStyle w:val="TOC4"/>
        <w:rPr>
          <w:rFonts w:asciiTheme="minorHAnsi" w:hAnsiTheme="minorHAnsi" w:cstheme="minorBidi"/>
          <w:kern w:val="2"/>
          <w:sz w:val="24"/>
          <w:szCs w:val="24"/>
          <w:lang w:eastAsia="en-GB"/>
          <w14:ligatures w14:val="standardContextual"/>
        </w:rPr>
      </w:pPr>
      <w:r>
        <w:lastRenderedPageBreak/>
        <w:t>9.4.3.2</w:t>
      </w:r>
      <w:r>
        <w:rPr>
          <w:rFonts w:asciiTheme="minorHAnsi" w:hAnsiTheme="minorHAnsi" w:cstheme="minorBidi"/>
          <w:kern w:val="2"/>
          <w:sz w:val="24"/>
          <w:szCs w:val="24"/>
          <w:lang w:eastAsia="en-GB"/>
          <w14:ligatures w14:val="standardContextual"/>
        </w:rPr>
        <w:tab/>
      </w:r>
      <w:r>
        <w:t xml:space="preserve">Minimum requirement for </w:t>
      </w:r>
      <w:r w:rsidRPr="00150683">
        <w:rPr>
          <w:rFonts w:eastAsia="SimSun"/>
          <w:i/>
          <w:lang w:eastAsia="zh-CN"/>
        </w:rPr>
        <w:t>SAN</w:t>
      </w:r>
      <w:r w:rsidRPr="00150683">
        <w:rPr>
          <w:i/>
        </w:rPr>
        <w:t xml:space="preserve"> type 1-O</w:t>
      </w:r>
      <w:r>
        <w:tab/>
      </w:r>
      <w:r>
        <w:fldChar w:fldCharType="begin"/>
      </w:r>
      <w:r>
        <w:instrText xml:space="preserve"> PAGEREF _Toc169708667 \h </w:instrText>
      </w:r>
      <w:r>
        <w:fldChar w:fldCharType="separate"/>
      </w:r>
      <w:r>
        <w:t>63</w:t>
      </w:r>
      <w:r>
        <w:fldChar w:fldCharType="end"/>
      </w:r>
    </w:p>
    <w:p w14:paraId="00A2A509" w14:textId="74F606F1" w:rsidR="0091034D" w:rsidRDefault="0091034D">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_Toc169708668 \h </w:instrText>
      </w:r>
      <w:r>
        <w:fldChar w:fldCharType="separate"/>
      </w:r>
      <w:r>
        <w:t>63</w:t>
      </w:r>
      <w:r>
        <w:fldChar w:fldCharType="end"/>
      </w:r>
    </w:p>
    <w:p w14:paraId="7AA1E9F6" w14:textId="44742326" w:rsidR="0091034D" w:rsidRDefault="0091034D">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_Toc169708669 \h </w:instrText>
      </w:r>
      <w:r>
        <w:fldChar w:fldCharType="separate"/>
      </w:r>
      <w:r>
        <w:t>63</w:t>
      </w:r>
      <w:r>
        <w:fldChar w:fldCharType="end"/>
      </w:r>
    </w:p>
    <w:p w14:paraId="30997C34" w14:textId="55101EC6" w:rsidR="0091034D" w:rsidRDefault="0091034D">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_Toc169708670 \h </w:instrText>
      </w:r>
      <w:r>
        <w:fldChar w:fldCharType="separate"/>
      </w:r>
      <w:r>
        <w:t>63</w:t>
      </w:r>
      <w:r>
        <w:fldChar w:fldCharType="end"/>
      </w:r>
    </w:p>
    <w:p w14:paraId="0B3EA33F" w14:textId="7B88D938" w:rsidR="0091034D" w:rsidRDefault="0091034D">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_Toc169708671 \h </w:instrText>
      </w:r>
      <w:r>
        <w:fldChar w:fldCharType="separate"/>
      </w:r>
      <w:r>
        <w:t>63</w:t>
      </w:r>
      <w:r>
        <w:fldChar w:fldCharType="end"/>
      </w:r>
    </w:p>
    <w:p w14:paraId="7D095EE1" w14:textId="05050EFA" w:rsidR="0091034D" w:rsidRDefault="0091034D">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150683">
        <w:rPr>
          <w:i/>
          <w:lang w:eastAsia="zh-CN"/>
        </w:rPr>
        <w:t>SAN type 1-O</w:t>
      </w:r>
      <w:r>
        <w:tab/>
      </w:r>
      <w:r>
        <w:fldChar w:fldCharType="begin"/>
      </w:r>
      <w:r>
        <w:instrText xml:space="preserve"> PAGEREF _Toc169708672 \h </w:instrText>
      </w:r>
      <w:r>
        <w:fldChar w:fldCharType="separate"/>
      </w:r>
      <w:r>
        <w:t>63</w:t>
      </w:r>
      <w:r>
        <w:fldChar w:fldCharType="end"/>
      </w:r>
    </w:p>
    <w:p w14:paraId="6B89EA60" w14:textId="758A4C14" w:rsidR="0091034D" w:rsidRDefault="0091034D">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_Toc169708673 \h </w:instrText>
      </w:r>
      <w:r>
        <w:fldChar w:fldCharType="separate"/>
      </w:r>
      <w:r>
        <w:t>63</w:t>
      </w:r>
      <w:r>
        <w:fldChar w:fldCharType="end"/>
      </w:r>
    </w:p>
    <w:p w14:paraId="24F162D5" w14:textId="09F2D671" w:rsidR="0091034D" w:rsidRDefault="0091034D">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_Toc169708674 \h </w:instrText>
      </w:r>
      <w:r>
        <w:fldChar w:fldCharType="separate"/>
      </w:r>
      <w:r>
        <w:t>63</w:t>
      </w:r>
      <w:r>
        <w:fldChar w:fldCharType="end"/>
      </w:r>
    </w:p>
    <w:p w14:paraId="5B6945E4" w14:textId="391B57EA" w:rsidR="0091034D" w:rsidRDefault="0091034D">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150683">
        <w:rPr>
          <w:i/>
          <w:lang w:eastAsia="zh-CN"/>
        </w:rPr>
        <w:t xml:space="preserve">SAN </w:t>
      </w:r>
      <w:r w:rsidRPr="00150683">
        <w:rPr>
          <w:i/>
        </w:rPr>
        <w:t>type 1-O</w:t>
      </w:r>
      <w:r>
        <w:tab/>
      </w:r>
      <w:r>
        <w:fldChar w:fldCharType="begin"/>
      </w:r>
      <w:r>
        <w:instrText xml:space="preserve"> PAGEREF _Toc169708675 \h </w:instrText>
      </w:r>
      <w:r>
        <w:fldChar w:fldCharType="separate"/>
      </w:r>
      <w:r>
        <w:t>64</w:t>
      </w:r>
      <w:r>
        <w:fldChar w:fldCharType="end"/>
      </w:r>
    </w:p>
    <w:p w14:paraId="70AB24BA" w14:textId="6BF31259" w:rsidR="0091034D" w:rsidRDefault="0091034D">
      <w:pPr>
        <w:pStyle w:val="TOC3"/>
        <w:rPr>
          <w:rFonts w:asciiTheme="minorHAnsi" w:hAnsiTheme="minorHAnsi" w:cstheme="minorBidi"/>
          <w:kern w:val="2"/>
          <w:sz w:val="24"/>
          <w:szCs w:val="24"/>
          <w:lang w:eastAsia="en-GB"/>
          <w14:ligatures w14:val="standardContextual"/>
        </w:rPr>
      </w:pPr>
      <w:r w:rsidRPr="00150683">
        <w:rPr>
          <w:lang w:val="en-US"/>
        </w:rPr>
        <w:t>9.6.3</w:t>
      </w:r>
      <w:r>
        <w:rPr>
          <w:rFonts w:asciiTheme="minorHAnsi" w:hAnsiTheme="minorHAnsi" w:cstheme="minorBidi"/>
          <w:kern w:val="2"/>
          <w:sz w:val="24"/>
          <w:szCs w:val="24"/>
          <w:lang w:eastAsia="en-GB"/>
          <w14:ligatures w14:val="standardContextual"/>
        </w:rPr>
        <w:tab/>
      </w:r>
      <w:r w:rsidRPr="00150683">
        <w:rPr>
          <w:lang w:val="en-US"/>
        </w:rPr>
        <w:t>OTA time alignment error</w:t>
      </w:r>
      <w:r>
        <w:tab/>
      </w:r>
      <w:r>
        <w:fldChar w:fldCharType="begin"/>
      </w:r>
      <w:r>
        <w:instrText xml:space="preserve"> PAGEREF _Toc169708676 \h </w:instrText>
      </w:r>
      <w:r>
        <w:fldChar w:fldCharType="separate"/>
      </w:r>
      <w:r>
        <w:t>64</w:t>
      </w:r>
      <w:r>
        <w:fldChar w:fldCharType="end"/>
      </w:r>
    </w:p>
    <w:p w14:paraId="70ACD8CC" w14:textId="26D235CE" w:rsidR="0091034D" w:rsidRDefault="0091034D">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_Toc169708677 \h </w:instrText>
      </w:r>
      <w:r>
        <w:fldChar w:fldCharType="separate"/>
      </w:r>
      <w:r>
        <w:t>64</w:t>
      </w:r>
      <w:r>
        <w:fldChar w:fldCharType="end"/>
      </w:r>
    </w:p>
    <w:p w14:paraId="3205F33C" w14:textId="53788FF2" w:rsidR="0091034D" w:rsidRDefault="0091034D">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_Toc169708678 \h </w:instrText>
      </w:r>
      <w:r>
        <w:fldChar w:fldCharType="separate"/>
      </w:r>
      <w:r>
        <w:t>64</w:t>
      </w:r>
      <w:r>
        <w:fldChar w:fldCharType="end"/>
      </w:r>
    </w:p>
    <w:p w14:paraId="295118A5" w14:textId="3832B29C" w:rsidR="0091034D" w:rsidRDefault="0091034D">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_Toc169708679 \h </w:instrText>
      </w:r>
      <w:r>
        <w:fldChar w:fldCharType="separate"/>
      </w:r>
      <w:r>
        <w:t>64</w:t>
      </w:r>
      <w:r>
        <w:fldChar w:fldCharType="end"/>
      </w:r>
    </w:p>
    <w:p w14:paraId="272B2F3C" w14:textId="6E03ABE5" w:rsidR="0091034D" w:rsidRDefault="0091034D">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_Toc169708680 \h </w:instrText>
      </w:r>
      <w:r>
        <w:fldChar w:fldCharType="separate"/>
      </w:r>
      <w:r>
        <w:t>64</w:t>
      </w:r>
      <w:r>
        <w:fldChar w:fldCharType="end"/>
      </w:r>
    </w:p>
    <w:p w14:paraId="3EBFDA9A" w14:textId="279AF73C" w:rsidR="0091034D" w:rsidRDefault="0091034D">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1-O</w:t>
      </w:r>
      <w:r>
        <w:tab/>
      </w:r>
      <w:r>
        <w:fldChar w:fldCharType="begin"/>
      </w:r>
      <w:r>
        <w:instrText xml:space="preserve"> PAGEREF _Toc169708681 \h </w:instrText>
      </w:r>
      <w:r>
        <w:fldChar w:fldCharType="separate"/>
      </w:r>
      <w:r>
        <w:t>64</w:t>
      </w:r>
      <w:r>
        <w:fldChar w:fldCharType="end"/>
      </w:r>
    </w:p>
    <w:p w14:paraId="61321C90" w14:textId="2E85CBC0" w:rsidR="0091034D" w:rsidRDefault="0091034D">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_Toc169708682 \h </w:instrText>
      </w:r>
      <w:r>
        <w:fldChar w:fldCharType="separate"/>
      </w:r>
      <w:r>
        <w:t>64</w:t>
      </w:r>
      <w:r>
        <w:fldChar w:fldCharType="end"/>
      </w:r>
    </w:p>
    <w:p w14:paraId="5A7E9940" w14:textId="4AFDCECD" w:rsidR="0091034D" w:rsidRDefault="0091034D">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_Toc169708683 \h </w:instrText>
      </w:r>
      <w:r>
        <w:fldChar w:fldCharType="separate"/>
      </w:r>
      <w:r>
        <w:t>64</w:t>
      </w:r>
      <w:r>
        <w:fldChar w:fldCharType="end"/>
      </w:r>
    </w:p>
    <w:p w14:paraId="45CA1D64" w14:textId="179E8285" w:rsidR="0091034D" w:rsidRDefault="0091034D">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1-O</w:t>
      </w:r>
      <w:r>
        <w:tab/>
      </w:r>
      <w:r>
        <w:fldChar w:fldCharType="begin"/>
      </w:r>
      <w:r>
        <w:instrText xml:space="preserve"> PAGEREF _Toc169708684 \h </w:instrText>
      </w:r>
      <w:r>
        <w:fldChar w:fldCharType="separate"/>
      </w:r>
      <w:r>
        <w:t>65</w:t>
      </w:r>
      <w:r>
        <w:fldChar w:fldCharType="end"/>
      </w:r>
    </w:p>
    <w:p w14:paraId="75D669CE" w14:textId="0A43DB5C" w:rsidR="0091034D" w:rsidRDefault="0091034D">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_Toc169708685 \h </w:instrText>
      </w:r>
      <w:r>
        <w:fldChar w:fldCharType="separate"/>
      </w:r>
      <w:r>
        <w:t>65</w:t>
      </w:r>
      <w:r>
        <w:fldChar w:fldCharType="end"/>
      </w:r>
    </w:p>
    <w:p w14:paraId="3DA5F3EE" w14:textId="4278E6E0" w:rsidR="0091034D" w:rsidRDefault="0091034D">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_Toc169708686 \h </w:instrText>
      </w:r>
      <w:r>
        <w:fldChar w:fldCharType="separate"/>
      </w:r>
      <w:r>
        <w:t>65</w:t>
      </w:r>
      <w:r>
        <w:fldChar w:fldCharType="end"/>
      </w:r>
    </w:p>
    <w:p w14:paraId="228BC11D" w14:textId="229B4D1E" w:rsidR="0091034D" w:rsidRDefault="0091034D">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1-O</w:t>
      </w:r>
      <w:r>
        <w:tab/>
      </w:r>
      <w:r>
        <w:fldChar w:fldCharType="begin"/>
      </w:r>
      <w:r>
        <w:instrText xml:space="preserve"> PAGEREF _Toc169708687 \h </w:instrText>
      </w:r>
      <w:r>
        <w:fldChar w:fldCharType="separate"/>
      </w:r>
      <w:r>
        <w:t>65</w:t>
      </w:r>
      <w:r>
        <w:fldChar w:fldCharType="end"/>
      </w:r>
    </w:p>
    <w:p w14:paraId="667C2C3B" w14:textId="0CD14B85" w:rsidR="0091034D" w:rsidRDefault="0091034D">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_Toc169708688 \h </w:instrText>
      </w:r>
      <w:r>
        <w:fldChar w:fldCharType="separate"/>
      </w:r>
      <w:r>
        <w:t>65</w:t>
      </w:r>
      <w:r>
        <w:fldChar w:fldCharType="end"/>
      </w:r>
    </w:p>
    <w:p w14:paraId="44B9C433" w14:textId="66CDDF8D" w:rsidR="0091034D" w:rsidRDefault="0091034D">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_Toc169708689 \h </w:instrText>
      </w:r>
      <w:r>
        <w:fldChar w:fldCharType="separate"/>
      </w:r>
      <w:r>
        <w:t>65</w:t>
      </w:r>
      <w:r>
        <w:fldChar w:fldCharType="end"/>
      </w:r>
    </w:p>
    <w:p w14:paraId="25A8C088" w14:textId="3C94EFCF" w:rsidR="0091034D" w:rsidRDefault="0091034D">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150683">
        <w:rPr>
          <w:i/>
        </w:rPr>
        <w:t xml:space="preserve"> SAN type 1-O</w:t>
      </w:r>
      <w:r>
        <w:tab/>
      </w:r>
      <w:r>
        <w:fldChar w:fldCharType="begin"/>
      </w:r>
      <w:r>
        <w:instrText xml:space="preserve"> PAGEREF _Toc169708690 \h </w:instrText>
      </w:r>
      <w:r>
        <w:fldChar w:fldCharType="separate"/>
      </w:r>
      <w:r>
        <w:t>65</w:t>
      </w:r>
      <w:r>
        <w:fldChar w:fldCharType="end"/>
      </w:r>
    </w:p>
    <w:p w14:paraId="55EED960" w14:textId="320DB9E6" w:rsidR="0091034D" w:rsidRDefault="0091034D">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_Toc169708691 \h </w:instrText>
      </w:r>
      <w:r>
        <w:fldChar w:fldCharType="separate"/>
      </w:r>
      <w:r>
        <w:t>65</w:t>
      </w:r>
      <w:r>
        <w:fldChar w:fldCharType="end"/>
      </w:r>
    </w:p>
    <w:p w14:paraId="47162C04" w14:textId="43B68BFA" w:rsidR="0091034D" w:rsidRDefault="0091034D">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_Toc169708692 \h </w:instrText>
      </w:r>
      <w:r>
        <w:fldChar w:fldCharType="separate"/>
      </w:r>
      <w:r>
        <w:t>66</w:t>
      </w:r>
      <w:r>
        <w:fldChar w:fldCharType="end"/>
      </w:r>
    </w:p>
    <w:p w14:paraId="38A35DC2" w14:textId="7CAD8E77" w:rsidR="0091034D" w:rsidRDefault="0091034D">
      <w:pPr>
        <w:pStyle w:val="TOC5"/>
        <w:rPr>
          <w:rFonts w:asciiTheme="minorHAnsi" w:hAnsiTheme="minorHAnsi" w:cstheme="minorBidi"/>
          <w:kern w:val="2"/>
          <w:sz w:val="24"/>
          <w:szCs w:val="24"/>
          <w:lang w:eastAsia="en-GB"/>
          <w14:ligatures w14:val="standardContextual"/>
        </w:rPr>
      </w:pPr>
      <w:r w:rsidRPr="00150683">
        <w:rPr>
          <w:rFonts w:cs="Arial"/>
          <w:color w:val="000000" w:themeColor="text1"/>
        </w:rPr>
        <w:t>9</w:t>
      </w:r>
      <w:r w:rsidRPr="00150683">
        <w:rPr>
          <w:rFonts w:cs="Arial"/>
          <w:iCs/>
          <w:color w:val="000000" w:themeColor="text1"/>
        </w:rPr>
        <w:t>.7.5.2.3</w:t>
      </w:r>
      <w:r>
        <w:rPr>
          <w:rFonts w:asciiTheme="minorHAnsi" w:hAnsiTheme="minorHAnsi" w:cstheme="minorBidi"/>
          <w:kern w:val="2"/>
          <w:sz w:val="24"/>
          <w:szCs w:val="24"/>
          <w:lang w:eastAsia="en-GB"/>
          <w14:ligatures w14:val="standardContextual"/>
        </w:rPr>
        <w:tab/>
      </w:r>
      <w:r w:rsidRPr="00150683">
        <w:rPr>
          <w:rFonts w:cs="Arial"/>
          <w:iCs/>
          <w:color w:val="000000" w:themeColor="text1"/>
        </w:rPr>
        <w:t>Protection of the SAN receiver</w:t>
      </w:r>
      <w:r>
        <w:tab/>
      </w:r>
      <w:r>
        <w:fldChar w:fldCharType="begin"/>
      </w:r>
      <w:r>
        <w:instrText xml:space="preserve"> PAGEREF _Toc169708693 \h </w:instrText>
      </w:r>
      <w:r>
        <w:fldChar w:fldCharType="separate"/>
      </w:r>
      <w:r>
        <w:t>66</w:t>
      </w:r>
      <w:r>
        <w:fldChar w:fldCharType="end"/>
      </w:r>
    </w:p>
    <w:p w14:paraId="6E50C02D" w14:textId="7FB1393D" w:rsidR="0091034D" w:rsidRDefault="0091034D">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_Toc169708694 \h </w:instrText>
      </w:r>
      <w:r>
        <w:fldChar w:fldCharType="separate"/>
      </w:r>
      <w:r>
        <w:t>66</w:t>
      </w:r>
      <w:r>
        <w:fldChar w:fldCharType="end"/>
      </w:r>
    </w:p>
    <w:p w14:paraId="2AE98359" w14:textId="59286BF4" w:rsidR="0091034D" w:rsidRDefault="0091034D">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_Toc169708695 \h </w:instrText>
      </w:r>
      <w:r>
        <w:fldChar w:fldCharType="separate"/>
      </w:r>
      <w:r>
        <w:t>66</w:t>
      </w:r>
      <w:r>
        <w:fldChar w:fldCharType="end"/>
      </w:r>
    </w:p>
    <w:p w14:paraId="5B60B0B1" w14:textId="2D298D5E" w:rsidR="0091034D" w:rsidRDefault="0091034D">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_Toc169708696 \h </w:instrText>
      </w:r>
      <w:r>
        <w:fldChar w:fldCharType="separate"/>
      </w:r>
      <w:r>
        <w:t>66</w:t>
      </w:r>
      <w:r>
        <w:fldChar w:fldCharType="end"/>
      </w:r>
    </w:p>
    <w:p w14:paraId="27675B75" w14:textId="690F074C" w:rsidR="0091034D" w:rsidRDefault="0091034D">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_Toc169708697 \h </w:instrText>
      </w:r>
      <w:r>
        <w:fldChar w:fldCharType="separate"/>
      </w:r>
      <w:r>
        <w:t>66</w:t>
      </w:r>
      <w:r>
        <w:fldChar w:fldCharType="end"/>
      </w:r>
    </w:p>
    <w:p w14:paraId="432C5339" w14:textId="5FA04258" w:rsidR="0091034D" w:rsidRDefault="0091034D">
      <w:pPr>
        <w:pStyle w:val="TOC2"/>
        <w:rPr>
          <w:rFonts w:asciiTheme="minorHAnsi" w:hAnsiTheme="minorHAnsi" w:cstheme="minorBidi"/>
          <w:kern w:val="2"/>
          <w:sz w:val="24"/>
          <w:szCs w:val="24"/>
          <w:lang w:eastAsia="en-GB"/>
          <w14:ligatures w14:val="standardContextual"/>
        </w:rPr>
      </w:pPr>
      <w:r w:rsidRPr="00150683">
        <w:rPr>
          <w:lang w:val="en-US"/>
        </w:rPr>
        <w:t>10.2</w:t>
      </w:r>
      <w:r>
        <w:rPr>
          <w:rFonts w:asciiTheme="minorHAnsi" w:hAnsiTheme="minorHAnsi" w:cstheme="minorBidi"/>
          <w:kern w:val="2"/>
          <w:sz w:val="24"/>
          <w:szCs w:val="24"/>
          <w:lang w:eastAsia="en-GB"/>
          <w14:ligatures w14:val="standardContextual"/>
        </w:rPr>
        <w:tab/>
      </w:r>
      <w:r w:rsidRPr="00150683">
        <w:rPr>
          <w:lang w:val="en-US"/>
        </w:rPr>
        <w:t>OTA sensitivity</w:t>
      </w:r>
      <w:r>
        <w:tab/>
      </w:r>
      <w:r>
        <w:fldChar w:fldCharType="begin"/>
      </w:r>
      <w:r>
        <w:instrText xml:space="preserve"> PAGEREF _Toc169708698 \h </w:instrText>
      </w:r>
      <w:r>
        <w:fldChar w:fldCharType="separate"/>
      </w:r>
      <w:r>
        <w:t>67</w:t>
      </w:r>
      <w:r>
        <w:fldChar w:fldCharType="end"/>
      </w:r>
    </w:p>
    <w:p w14:paraId="168182A2" w14:textId="5370DE7D" w:rsidR="0091034D" w:rsidRDefault="0091034D">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_Toc169708699 \h </w:instrText>
      </w:r>
      <w:r>
        <w:fldChar w:fldCharType="separate"/>
      </w:r>
      <w:r>
        <w:t>67</w:t>
      </w:r>
      <w:r>
        <w:fldChar w:fldCharType="end"/>
      </w:r>
    </w:p>
    <w:p w14:paraId="017D3AED" w14:textId="206CFE43" w:rsidR="0091034D" w:rsidRDefault="0091034D">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150683">
        <w:rPr>
          <w:i/>
          <w:iCs/>
        </w:rPr>
        <w:t>SAN type 1-O</w:t>
      </w:r>
      <w:r>
        <w:tab/>
      </w:r>
      <w:r>
        <w:fldChar w:fldCharType="begin"/>
      </w:r>
      <w:r>
        <w:instrText xml:space="preserve"> PAGEREF _Toc169708700 \h </w:instrText>
      </w:r>
      <w:r>
        <w:fldChar w:fldCharType="separate"/>
      </w:r>
      <w:r>
        <w:t>68</w:t>
      </w:r>
      <w:r>
        <w:fldChar w:fldCharType="end"/>
      </w:r>
    </w:p>
    <w:p w14:paraId="3C4A40CF" w14:textId="501F8891" w:rsidR="0091034D" w:rsidRDefault="0091034D">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_Toc169708701 \h </w:instrText>
      </w:r>
      <w:r>
        <w:fldChar w:fldCharType="separate"/>
      </w:r>
      <w:r>
        <w:t>68</w:t>
      </w:r>
      <w:r>
        <w:fldChar w:fldCharType="end"/>
      </w:r>
    </w:p>
    <w:p w14:paraId="07A50D36" w14:textId="4908755D" w:rsidR="0091034D" w:rsidRDefault="0091034D">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_Toc169708702 \h </w:instrText>
      </w:r>
      <w:r>
        <w:fldChar w:fldCharType="separate"/>
      </w:r>
      <w:r>
        <w:t>68</w:t>
      </w:r>
      <w:r>
        <w:fldChar w:fldCharType="end"/>
      </w:r>
    </w:p>
    <w:p w14:paraId="61F87E8C" w14:textId="497B53AA" w:rsidR="0091034D" w:rsidRDefault="0091034D">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150683">
        <w:rPr>
          <w:i/>
          <w:lang w:val="en-US" w:eastAsia="zh-CN"/>
        </w:rPr>
        <w:t>SAN</w:t>
      </w:r>
      <w:r w:rsidRPr="00150683">
        <w:rPr>
          <w:i/>
        </w:rPr>
        <w:t xml:space="preserve"> type 1-O</w:t>
      </w:r>
      <w:r>
        <w:tab/>
      </w:r>
      <w:r>
        <w:fldChar w:fldCharType="begin"/>
      </w:r>
      <w:r>
        <w:instrText xml:space="preserve"> PAGEREF _Toc169708703 \h </w:instrText>
      </w:r>
      <w:r>
        <w:fldChar w:fldCharType="separate"/>
      </w:r>
      <w:r>
        <w:t>68</w:t>
      </w:r>
      <w:r>
        <w:fldChar w:fldCharType="end"/>
      </w:r>
    </w:p>
    <w:p w14:paraId="151BA7F7" w14:textId="2F2682D2" w:rsidR="0091034D" w:rsidRDefault="0091034D">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_Toc169708704 \h </w:instrText>
      </w:r>
      <w:r>
        <w:fldChar w:fldCharType="separate"/>
      </w:r>
      <w:r>
        <w:t>69</w:t>
      </w:r>
      <w:r>
        <w:fldChar w:fldCharType="end"/>
      </w:r>
    </w:p>
    <w:p w14:paraId="61075FCF" w14:textId="1142C4DE" w:rsidR="0091034D" w:rsidRDefault="0091034D">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_Toc169708705 \h </w:instrText>
      </w:r>
      <w:r>
        <w:fldChar w:fldCharType="separate"/>
      </w:r>
      <w:r>
        <w:t>69</w:t>
      </w:r>
      <w:r>
        <w:fldChar w:fldCharType="end"/>
      </w:r>
    </w:p>
    <w:p w14:paraId="72F36110" w14:textId="4A6D17C2" w:rsidR="0091034D" w:rsidRDefault="0091034D">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150683">
        <w:rPr>
          <w:i/>
          <w:iCs/>
          <w:lang w:val="en-US" w:eastAsia="zh-CN"/>
        </w:rPr>
        <w:t>SAN</w:t>
      </w:r>
      <w:r w:rsidRPr="00150683">
        <w:rPr>
          <w:i/>
        </w:rPr>
        <w:t xml:space="preserve"> type 1-O</w:t>
      </w:r>
      <w:r>
        <w:tab/>
      </w:r>
      <w:r>
        <w:fldChar w:fldCharType="begin"/>
      </w:r>
      <w:r>
        <w:instrText xml:space="preserve"> PAGEREF _Toc169708706 \h </w:instrText>
      </w:r>
      <w:r>
        <w:fldChar w:fldCharType="separate"/>
      </w:r>
      <w:r>
        <w:t>69</w:t>
      </w:r>
      <w:r>
        <w:fldChar w:fldCharType="end"/>
      </w:r>
    </w:p>
    <w:p w14:paraId="7DDF8CFC" w14:textId="3186082D" w:rsidR="0091034D" w:rsidRDefault="0091034D">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_Toc169708707 \h </w:instrText>
      </w:r>
      <w:r>
        <w:fldChar w:fldCharType="separate"/>
      </w:r>
      <w:r>
        <w:t>70</w:t>
      </w:r>
      <w:r>
        <w:fldChar w:fldCharType="end"/>
      </w:r>
    </w:p>
    <w:p w14:paraId="0430883A" w14:textId="477FF407" w:rsidR="0091034D" w:rsidRDefault="0091034D">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_Toc169708708 \h </w:instrText>
      </w:r>
      <w:r>
        <w:fldChar w:fldCharType="separate"/>
      </w:r>
      <w:r>
        <w:t>70</w:t>
      </w:r>
      <w:r>
        <w:fldChar w:fldCharType="end"/>
      </w:r>
    </w:p>
    <w:p w14:paraId="54E6C31B" w14:textId="3380D01F" w:rsidR="0091034D" w:rsidRDefault="0091034D">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_Toc169708709 \h </w:instrText>
      </w:r>
      <w:r>
        <w:fldChar w:fldCharType="separate"/>
      </w:r>
      <w:r>
        <w:t>70</w:t>
      </w:r>
      <w:r>
        <w:fldChar w:fldCharType="end"/>
      </w:r>
    </w:p>
    <w:p w14:paraId="33D7B8D4" w14:textId="0F8300E0" w:rsidR="0091034D" w:rsidRDefault="0091034D">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150683">
        <w:rPr>
          <w:i/>
        </w:rPr>
        <w:t>SAN type 1-O</w:t>
      </w:r>
      <w:r>
        <w:tab/>
      </w:r>
      <w:r>
        <w:fldChar w:fldCharType="begin"/>
      </w:r>
      <w:r>
        <w:instrText xml:space="preserve"> PAGEREF _Toc169708710 \h </w:instrText>
      </w:r>
      <w:r>
        <w:fldChar w:fldCharType="separate"/>
      </w:r>
      <w:r>
        <w:t>70</w:t>
      </w:r>
      <w:r>
        <w:fldChar w:fldCharType="end"/>
      </w:r>
    </w:p>
    <w:p w14:paraId="75DA6492" w14:textId="360428D5" w:rsidR="0091034D" w:rsidRDefault="0091034D">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_Toc169708711 \h </w:instrText>
      </w:r>
      <w:r>
        <w:fldChar w:fldCharType="separate"/>
      </w:r>
      <w:r>
        <w:t>71</w:t>
      </w:r>
      <w:r>
        <w:fldChar w:fldCharType="end"/>
      </w:r>
    </w:p>
    <w:p w14:paraId="565120C9" w14:textId="04FC36C6" w:rsidR="0091034D" w:rsidRDefault="0091034D">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_Toc169708712 \h </w:instrText>
      </w:r>
      <w:r>
        <w:fldChar w:fldCharType="separate"/>
      </w:r>
      <w:r>
        <w:t>71</w:t>
      </w:r>
      <w:r>
        <w:fldChar w:fldCharType="end"/>
      </w:r>
    </w:p>
    <w:p w14:paraId="0163A0A8" w14:textId="0CCE6513" w:rsidR="0091034D" w:rsidRDefault="0091034D">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_Toc169708713 \h </w:instrText>
      </w:r>
      <w:r>
        <w:fldChar w:fldCharType="separate"/>
      </w:r>
      <w:r>
        <w:t>71</w:t>
      </w:r>
      <w:r>
        <w:fldChar w:fldCharType="end"/>
      </w:r>
    </w:p>
    <w:p w14:paraId="6616F424" w14:textId="49832DA5" w:rsidR="0091034D" w:rsidRDefault="0091034D">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150683">
        <w:rPr>
          <w:i/>
          <w:lang w:val="en-US" w:eastAsia="zh-CN"/>
        </w:rPr>
        <w:t>SAN</w:t>
      </w:r>
      <w:r w:rsidRPr="00150683">
        <w:rPr>
          <w:i/>
        </w:rPr>
        <w:t xml:space="preserve"> type 1-O</w:t>
      </w:r>
      <w:r>
        <w:tab/>
      </w:r>
      <w:r>
        <w:fldChar w:fldCharType="begin"/>
      </w:r>
      <w:r>
        <w:instrText xml:space="preserve"> PAGEREF _Toc169708714 \h </w:instrText>
      </w:r>
      <w:r>
        <w:fldChar w:fldCharType="separate"/>
      </w:r>
      <w:r>
        <w:t>71</w:t>
      </w:r>
      <w:r>
        <w:fldChar w:fldCharType="end"/>
      </w:r>
    </w:p>
    <w:p w14:paraId="19A1023E" w14:textId="10601DE9" w:rsidR="0091034D" w:rsidRDefault="0091034D">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_Toc169708715 \h </w:instrText>
      </w:r>
      <w:r>
        <w:fldChar w:fldCharType="separate"/>
      </w:r>
      <w:r>
        <w:t>71</w:t>
      </w:r>
      <w:r>
        <w:fldChar w:fldCharType="end"/>
      </w:r>
    </w:p>
    <w:p w14:paraId="50DFB873" w14:textId="74FC0A28" w:rsidR="0091034D" w:rsidRDefault="0091034D">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_Toc169708716 \h </w:instrText>
      </w:r>
      <w:r>
        <w:fldChar w:fldCharType="separate"/>
      </w:r>
      <w:r>
        <w:t>72</w:t>
      </w:r>
      <w:r>
        <w:fldChar w:fldCharType="end"/>
      </w:r>
    </w:p>
    <w:p w14:paraId="31B3E8E6" w14:textId="213A21DC" w:rsidR="0091034D" w:rsidRDefault="0091034D">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_Toc169708717 \h </w:instrText>
      </w:r>
      <w:r>
        <w:fldChar w:fldCharType="separate"/>
      </w:r>
      <w:r>
        <w:t>72</w:t>
      </w:r>
      <w:r>
        <w:fldChar w:fldCharType="end"/>
      </w:r>
    </w:p>
    <w:p w14:paraId="5DFA8037" w14:textId="5482C170" w:rsidR="0091034D" w:rsidRDefault="0091034D">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_Toc169708718 \h </w:instrText>
      </w:r>
      <w:r>
        <w:fldChar w:fldCharType="separate"/>
      </w:r>
      <w:r>
        <w:t>72</w:t>
      </w:r>
      <w:r>
        <w:fldChar w:fldCharType="end"/>
      </w:r>
    </w:p>
    <w:p w14:paraId="6E15B4D0" w14:textId="702E542C" w:rsidR="0091034D" w:rsidRDefault="0091034D">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_Toc169708719 \h </w:instrText>
      </w:r>
      <w:r>
        <w:fldChar w:fldCharType="separate"/>
      </w:r>
      <w:r>
        <w:t>72</w:t>
      </w:r>
      <w:r>
        <w:fldChar w:fldCharType="end"/>
      </w:r>
    </w:p>
    <w:p w14:paraId="51C692E9" w14:textId="18CEF9DC" w:rsidR="0091034D" w:rsidRDefault="0091034D">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_Toc169708720 \h </w:instrText>
      </w:r>
      <w:r>
        <w:fldChar w:fldCharType="separate"/>
      </w:r>
      <w:r>
        <w:t>72</w:t>
      </w:r>
      <w:r>
        <w:fldChar w:fldCharType="end"/>
      </w:r>
    </w:p>
    <w:p w14:paraId="49FEDE85" w14:textId="14DD7721" w:rsidR="0091034D" w:rsidRDefault="0091034D">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_Toc169708721 \h </w:instrText>
      </w:r>
      <w:r>
        <w:fldChar w:fldCharType="separate"/>
      </w:r>
      <w:r>
        <w:t>72</w:t>
      </w:r>
      <w:r>
        <w:fldChar w:fldCharType="end"/>
      </w:r>
    </w:p>
    <w:p w14:paraId="51AB610B" w14:textId="1071D50B" w:rsidR="0091034D" w:rsidRDefault="0091034D">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150683">
        <w:rPr>
          <w:i/>
          <w:lang w:val="en-US" w:eastAsia="zh-CN"/>
        </w:rPr>
        <w:t>SAN</w:t>
      </w:r>
      <w:r w:rsidRPr="00150683">
        <w:rPr>
          <w:i/>
          <w:lang w:eastAsia="zh-CN"/>
        </w:rPr>
        <w:t xml:space="preserve"> type 1-O</w:t>
      </w:r>
      <w:r>
        <w:tab/>
      </w:r>
      <w:r>
        <w:fldChar w:fldCharType="begin"/>
      </w:r>
      <w:r>
        <w:instrText xml:space="preserve"> PAGEREF _Toc169708722 \h </w:instrText>
      </w:r>
      <w:r>
        <w:fldChar w:fldCharType="separate"/>
      </w:r>
      <w:r>
        <w:t>72</w:t>
      </w:r>
      <w:r>
        <w:fldChar w:fldCharType="end"/>
      </w:r>
    </w:p>
    <w:p w14:paraId="36B6BCD6" w14:textId="31DAE4A7" w:rsidR="0091034D" w:rsidRDefault="0091034D">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_Toc169708723 \h </w:instrText>
      </w:r>
      <w:r>
        <w:fldChar w:fldCharType="separate"/>
      </w:r>
      <w:r>
        <w:t>73</w:t>
      </w:r>
      <w:r>
        <w:fldChar w:fldCharType="end"/>
      </w:r>
    </w:p>
    <w:p w14:paraId="1B772F6B" w14:textId="4F7D7D8E" w:rsidR="0091034D" w:rsidRDefault="0091034D">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_Toc169708724 \h </w:instrText>
      </w:r>
      <w:r>
        <w:fldChar w:fldCharType="separate"/>
      </w:r>
      <w:r>
        <w:t>73</w:t>
      </w:r>
      <w:r>
        <w:fldChar w:fldCharType="end"/>
      </w:r>
    </w:p>
    <w:p w14:paraId="4662CEE6" w14:textId="2194516C" w:rsidR="0091034D" w:rsidRDefault="0091034D">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_Toc169708725 \h </w:instrText>
      </w:r>
      <w:r>
        <w:fldChar w:fldCharType="separate"/>
      </w:r>
      <w:r>
        <w:t>73</w:t>
      </w:r>
      <w:r>
        <w:fldChar w:fldCharType="end"/>
      </w:r>
    </w:p>
    <w:p w14:paraId="57A81BC7" w14:textId="5115FF93" w:rsidR="0091034D" w:rsidRDefault="0091034D">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_Toc169708726 \h </w:instrText>
      </w:r>
      <w:r>
        <w:fldChar w:fldCharType="separate"/>
      </w:r>
      <w:r>
        <w:t>74</w:t>
      </w:r>
      <w:r>
        <w:fldChar w:fldCharType="end"/>
      </w:r>
    </w:p>
    <w:p w14:paraId="673E9368" w14:textId="291DBC7E" w:rsidR="0091034D" w:rsidRDefault="0091034D">
      <w:pPr>
        <w:pStyle w:val="TOC2"/>
        <w:rPr>
          <w:rFonts w:asciiTheme="minorHAnsi" w:hAnsiTheme="minorHAnsi" w:cstheme="minorBidi"/>
          <w:kern w:val="2"/>
          <w:sz w:val="24"/>
          <w:szCs w:val="24"/>
          <w:lang w:eastAsia="en-GB"/>
          <w14:ligatures w14:val="standardContextual"/>
        </w:rPr>
      </w:pPr>
      <w:r>
        <w:lastRenderedPageBreak/>
        <w:t>11.</w:t>
      </w:r>
      <w:r w:rsidRPr="00150683">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_Toc169708727 \h </w:instrText>
      </w:r>
      <w:r>
        <w:fldChar w:fldCharType="separate"/>
      </w:r>
      <w:r>
        <w:t>74</w:t>
      </w:r>
      <w:r>
        <w:fldChar w:fldCharType="end"/>
      </w:r>
    </w:p>
    <w:p w14:paraId="66A9EF1F" w14:textId="20B93BDC" w:rsidR="0091034D" w:rsidRDefault="0091034D">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_Toc169708728 \h </w:instrText>
      </w:r>
      <w:r>
        <w:fldChar w:fldCharType="separate"/>
      </w:r>
      <w:r>
        <w:t>74</w:t>
      </w:r>
      <w:r>
        <w:fldChar w:fldCharType="end"/>
      </w:r>
    </w:p>
    <w:p w14:paraId="20475925" w14:textId="472FB209" w:rsidR="0091034D" w:rsidRDefault="0091034D">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_Toc169708729 \h </w:instrText>
      </w:r>
      <w:r>
        <w:fldChar w:fldCharType="separate"/>
      </w:r>
      <w:r>
        <w:t>74</w:t>
      </w:r>
      <w:r>
        <w:fldChar w:fldCharType="end"/>
      </w:r>
    </w:p>
    <w:p w14:paraId="6C33B4F5" w14:textId="5FF59F8D" w:rsidR="0091034D" w:rsidRDefault="0091034D">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_Toc169708730 \h </w:instrText>
      </w:r>
      <w:r>
        <w:fldChar w:fldCharType="separate"/>
      </w:r>
      <w:r>
        <w:t>75</w:t>
      </w:r>
      <w:r>
        <w:fldChar w:fldCharType="end"/>
      </w:r>
    </w:p>
    <w:p w14:paraId="16B21703" w14:textId="4507A0D8" w:rsidR="0091034D" w:rsidRDefault="0091034D">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_Toc169708731 \h </w:instrText>
      </w:r>
      <w:r>
        <w:fldChar w:fldCharType="separate"/>
      </w:r>
      <w:r>
        <w:t>75</w:t>
      </w:r>
      <w:r>
        <w:fldChar w:fldCharType="end"/>
      </w:r>
    </w:p>
    <w:p w14:paraId="4929993E" w14:textId="09ECA6C4" w:rsidR="0091034D" w:rsidRDefault="0091034D">
      <w:pPr>
        <w:pStyle w:val="TOC2"/>
        <w:rPr>
          <w:rFonts w:asciiTheme="minorHAnsi" w:hAnsiTheme="minorHAnsi" w:cstheme="minorBidi"/>
          <w:kern w:val="2"/>
          <w:sz w:val="24"/>
          <w:szCs w:val="24"/>
          <w:lang w:eastAsia="en-GB"/>
          <w14:ligatures w14:val="standardContextual"/>
        </w:rPr>
      </w:pPr>
      <w:r>
        <w:t>11.</w:t>
      </w:r>
      <w:r w:rsidRPr="00150683">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_Toc169708732 \h </w:instrText>
      </w:r>
      <w:r>
        <w:fldChar w:fldCharType="separate"/>
      </w:r>
      <w:r>
        <w:t>75</w:t>
      </w:r>
      <w:r>
        <w:fldChar w:fldCharType="end"/>
      </w:r>
    </w:p>
    <w:p w14:paraId="5BE8C07B" w14:textId="6ACA02BE" w:rsidR="0091034D" w:rsidRDefault="0091034D">
      <w:pPr>
        <w:pStyle w:val="TOC3"/>
        <w:rPr>
          <w:rFonts w:asciiTheme="minorHAnsi" w:hAnsiTheme="minorHAnsi" w:cstheme="minorBidi"/>
          <w:kern w:val="2"/>
          <w:sz w:val="24"/>
          <w:szCs w:val="24"/>
          <w:lang w:eastAsia="en-GB"/>
          <w14:ligatures w14:val="standardContextual"/>
        </w:rPr>
      </w:pPr>
      <w:r>
        <w:t>11.</w:t>
      </w:r>
      <w:r w:rsidRPr="00150683">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150683">
        <w:rPr>
          <w:i/>
        </w:rPr>
        <w:t>SAN type 1-O</w:t>
      </w:r>
      <w:r>
        <w:tab/>
      </w:r>
      <w:r>
        <w:fldChar w:fldCharType="begin"/>
      </w:r>
      <w:r>
        <w:instrText xml:space="preserve"> PAGEREF _Toc169708733 \h </w:instrText>
      </w:r>
      <w:r>
        <w:fldChar w:fldCharType="separate"/>
      </w:r>
      <w:r>
        <w:t>75</w:t>
      </w:r>
      <w:r>
        <w:fldChar w:fldCharType="end"/>
      </w:r>
    </w:p>
    <w:p w14:paraId="0B2D0A2D" w14:textId="663C269B" w:rsidR="0091034D" w:rsidRDefault="0091034D">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_Toc169708734 \h </w:instrText>
      </w:r>
      <w:r>
        <w:fldChar w:fldCharType="separate"/>
      </w:r>
      <w:r>
        <w:t>75</w:t>
      </w:r>
      <w:r>
        <w:fldChar w:fldCharType="end"/>
      </w:r>
    </w:p>
    <w:p w14:paraId="59EC0B81" w14:textId="2DE631AF" w:rsidR="0091034D" w:rsidRDefault="0091034D">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_Toc169708735 \h </w:instrText>
      </w:r>
      <w:r>
        <w:fldChar w:fldCharType="separate"/>
      </w:r>
      <w:r>
        <w:t>75</w:t>
      </w:r>
      <w:r>
        <w:fldChar w:fldCharType="end"/>
      </w:r>
    </w:p>
    <w:p w14:paraId="4F8245AE" w14:textId="6F823FF4" w:rsidR="0091034D" w:rsidRDefault="0091034D">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_Toc169708736 \h </w:instrText>
      </w:r>
      <w:r>
        <w:fldChar w:fldCharType="separate"/>
      </w:r>
      <w:r>
        <w:t>75</w:t>
      </w:r>
      <w:r>
        <w:fldChar w:fldCharType="end"/>
      </w:r>
    </w:p>
    <w:p w14:paraId="53B7FAAD" w14:textId="33DDA94D" w:rsidR="0091034D" w:rsidRDefault="0091034D">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_Toc169708737 \h </w:instrText>
      </w:r>
      <w:r>
        <w:fldChar w:fldCharType="separate"/>
      </w:r>
      <w:r>
        <w:t>75</w:t>
      </w:r>
      <w:r>
        <w:fldChar w:fldCharType="end"/>
      </w:r>
    </w:p>
    <w:p w14:paraId="5418B037" w14:textId="692421CB" w:rsidR="0091034D" w:rsidRDefault="0091034D">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_Toc169708738 \h </w:instrText>
      </w:r>
      <w:r>
        <w:fldChar w:fldCharType="separate"/>
      </w:r>
      <w:r>
        <w:t>75</w:t>
      </w:r>
      <w:r>
        <w:fldChar w:fldCharType="end"/>
      </w:r>
    </w:p>
    <w:p w14:paraId="522D0100" w14:textId="2563FDA8" w:rsidR="0091034D" w:rsidRDefault="0091034D">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_Toc169708739 \h </w:instrText>
      </w:r>
      <w:r>
        <w:fldChar w:fldCharType="separate"/>
      </w:r>
      <w:r>
        <w:t>75</w:t>
      </w:r>
      <w:r>
        <w:fldChar w:fldCharType="end"/>
      </w:r>
    </w:p>
    <w:p w14:paraId="238C40BB" w14:textId="3E82EFE9" w:rsidR="0091034D" w:rsidRDefault="0091034D">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_Toc169708740 \h </w:instrText>
      </w:r>
      <w:r>
        <w:fldChar w:fldCharType="separate"/>
      </w:r>
      <w:r>
        <w:t>75</w:t>
      </w:r>
      <w:r>
        <w:fldChar w:fldCharType="end"/>
      </w:r>
    </w:p>
    <w:p w14:paraId="569C16B5" w14:textId="1D068DF2" w:rsidR="0091034D" w:rsidRDefault="0091034D">
      <w:pPr>
        <w:pStyle w:val="TOC2"/>
        <w:rPr>
          <w:rFonts w:asciiTheme="minorHAnsi" w:hAnsiTheme="minorHAnsi" w:cstheme="minorBidi"/>
          <w:kern w:val="2"/>
          <w:sz w:val="24"/>
          <w:szCs w:val="24"/>
          <w:lang w:eastAsia="en-GB"/>
          <w14:ligatures w14:val="standardContextual"/>
        </w:rPr>
      </w:pPr>
      <w:r>
        <w:t>11.</w:t>
      </w:r>
      <w:r w:rsidRPr="00150683">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_Toc169708741 \h </w:instrText>
      </w:r>
      <w:r>
        <w:fldChar w:fldCharType="separate"/>
      </w:r>
      <w:r>
        <w:t>75</w:t>
      </w:r>
      <w:r>
        <w:fldChar w:fldCharType="end"/>
      </w:r>
    </w:p>
    <w:p w14:paraId="3D1FF040" w14:textId="62DA31F2" w:rsidR="0091034D" w:rsidRDefault="0091034D">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_Toc169708742 \h </w:instrText>
      </w:r>
      <w:r>
        <w:fldChar w:fldCharType="separate"/>
      </w:r>
      <w:r>
        <w:t>75</w:t>
      </w:r>
      <w:r>
        <w:fldChar w:fldCharType="end"/>
      </w:r>
    </w:p>
    <w:p w14:paraId="0D50A091" w14:textId="6ECDCB19" w:rsidR="0091034D" w:rsidRDefault="0091034D">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_Toc169708743 \h </w:instrText>
      </w:r>
      <w:r>
        <w:fldChar w:fldCharType="separate"/>
      </w:r>
      <w:r>
        <w:t>75</w:t>
      </w:r>
      <w:r>
        <w:fldChar w:fldCharType="end"/>
      </w:r>
    </w:p>
    <w:p w14:paraId="692CA1EE" w14:textId="3856E292" w:rsidR="0091034D" w:rsidRDefault="0091034D">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_Toc169708744 \h </w:instrText>
      </w:r>
      <w:r>
        <w:fldChar w:fldCharType="separate"/>
      </w:r>
      <w:r>
        <w:t>76</w:t>
      </w:r>
      <w:r>
        <w:fldChar w:fldCharType="end"/>
      </w:r>
    </w:p>
    <w:p w14:paraId="704D1DB2" w14:textId="18587871" w:rsidR="0091034D" w:rsidRDefault="0091034D">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 (QPSK, R=1/3)</w:t>
      </w:r>
      <w:r>
        <w:tab/>
      </w:r>
      <w:r>
        <w:fldChar w:fldCharType="begin"/>
      </w:r>
      <w:r>
        <w:instrText xml:space="preserve"> PAGEREF _Toc169708745 \h </w:instrText>
      </w:r>
      <w:r>
        <w:fldChar w:fldCharType="separate"/>
      </w:r>
      <w:r>
        <w:t>76</w:t>
      </w:r>
      <w:r>
        <w:fldChar w:fldCharType="end"/>
      </w:r>
    </w:p>
    <w:p w14:paraId="597927A1" w14:textId="6038285B" w:rsidR="0091034D" w:rsidRDefault="0091034D">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_Toc169708746 \h </w:instrText>
      </w:r>
      <w:r>
        <w:fldChar w:fldCharType="separate"/>
      </w:r>
      <w:r>
        <w:t>76</w:t>
      </w:r>
      <w:r>
        <w:fldChar w:fldCharType="end"/>
      </w:r>
    </w:p>
    <w:p w14:paraId="17F22FF8" w14:textId="2ECD04D9" w:rsidR="0091034D" w:rsidRDefault="0091034D">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150683">
        <w:rPr>
          <w:rFonts w:eastAsia="DengXian"/>
        </w:rPr>
        <w:t>Fixed Reference Channels for performance requirements (QPSK, R=308/1024)</w:t>
      </w:r>
      <w:r>
        <w:tab/>
      </w:r>
      <w:r>
        <w:fldChar w:fldCharType="begin"/>
      </w:r>
      <w:r>
        <w:instrText xml:space="preserve"> PAGEREF _Toc169708747 \h </w:instrText>
      </w:r>
      <w:r>
        <w:fldChar w:fldCharType="separate"/>
      </w:r>
      <w:r>
        <w:t>77</w:t>
      </w:r>
      <w:r>
        <w:fldChar w:fldCharType="end"/>
      </w:r>
    </w:p>
    <w:p w14:paraId="412706D3" w14:textId="30C393BD" w:rsidR="0091034D" w:rsidRDefault="0091034D">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_Toc169708748 \h </w:instrText>
      </w:r>
      <w:r>
        <w:fldChar w:fldCharType="separate"/>
      </w:r>
      <w:r>
        <w:t>78</w:t>
      </w:r>
      <w:r>
        <w:fldChar w:fldCharType="end"/>
      </w:r>
    </w:p>
    <w:p w14:paraId="113D9C4E" w14:textId="49D24077" w:rsidR="0091034D" w:rsidRDefault="0091034D">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_Toc169708749 \h </w:instrText>
      </w:r>
      <w:r>
        <w:fldChar w:fldCharType="separate"/>
      </w:r>
      <w:r>
        <w:t>79</w:t>
      </w:r>
      <w:r>
        <w:fldChar w:fldCharType="end"/>
      </w:r>
    </w:p>
    <w:p w14:paraId="03A2130A" w14:textId="08689553" w:rsidR="0091034D" w:rsidRDefault="0091034D">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_Toc169708750 \h </w:instrText>
      </w:r>
      <w:r>
        <w:fldChar w:fldCharType="separate"/>
      </w:r>
      <w:r>
        <w:t>79</w:t>
      </w:r>
      <w:r>
        <w:fldChar w:fldCharType="end"/>
      </w:r>
    </w:p>
    <w:p w14:paraId="7BC10AAC" w14:textId="6494C7AE" w:rsidR="0091034D" w:rsidRDefault="0091034D">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_Toc169708751 \h </w:instrText>
      </w:r>
      <w:r>
        <w:fldChar w:fldCharType="separate"/>
      </w:r>
      <w:r>
        <w:t>79</w:t>
      </w:r>
      <w:r>
        <w:fldChar w:fldCharType="end"/>
      </w:r>
    </w:p>
    <w:p w14:paraId="37C3507C" w14:textId="3104CC14" w:rsidR="0091034D" w:rsidRDefault="0091034D">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_Toc169708752 \h </w:instrText>
      </w:r>
      <w:r>
        <w:fldChar w:fldCharType="separate"/>
      </w:r>
      <w:r>
        <w:t>80</w:t>
      </w:r>
      <w:r>
        <w:fldChar w:fldCharType="end"/>
      </w:r>
    </w:p>
    <w:p w14:paraId="5AF38361" w14:textId="0DC3ACF2" w:rsidR="0091034D" w:rsidRDefault="0091034D">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_Toc169708753 \h </w:instrText>
      </w:r>
      <w:r>
        <w:fldChar w:fldCharType="separate"/>
      </w:r>
      <w:r>
        <w:t>80</w:t>
      </w:r>
      <w:r>
        <w:fldChar w:fldCharType="end"/>
      </w:r>
    </w:p>
    <w:p w14:paraId="4B041460" w14:textId="2EB627BA" w:rsidR="0091034D" w:rsidRDefault="0091034D">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_Toc169708754 \h </w:instrText>
      </w:r>
      <w:r>
        <w:fldChar w:fldCharType="separate"/>
      </w:r>
      <w:r>
        <w:t>81</w:t>
      </w:r>
      <w:r>
        <w:fldChar w:fldCharType="end"/>
      </w:r>
    </w:p>
    <w:p w14:paraId="768E958B" w14:textId="2CB19DE7" w:rsidR="0091034D" w:rsidRDefault="0091034D">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_Toc169708755 \h </w:instrText>
      </w:r>
      <w:r>
        <w:fldChar w:fldCharType="separate"/>
      </w:r>
      <w:r>
        <w:t>81</w:t>
      </w:r>
      <w:r>
        <w:fldChar w:fldCharType="end"/>
      </w:r>
    </w:p>
    <w:p w14:paraId="570BDA33" w14:textId="3D975E1B" w:rsidR="0091034D" w:rsidRDefault="0091034D">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_Toc169708756 \h </w:instrText>
      </w:r>
      <w:r>
        <w:fldChar w:fldCharType="separate"/>
      </w:r>
      <w:r>
        <w:t>81</w:t>
      </w:r>
      <w:r>
        <w:fldChar w:fldCharType="end"/>
      </w:r>
    </w:p>
    <w:p w14:paraId="7CBEB529" w14:textId="29C7F5EB" w:rsidR="0091034D" w:rsidRDefault="0091034D">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_Toc169708757 \h </w:instrText>
      </w:r>
      <w:r>
        <w:fldChar w:fldCharType="separate"/>
      </w:r>
      <w:r>
        <w:t>81</w:t>
      </w:r>
      <w:r>
        <w:fldChar w:fldCharType="end"/>
      </w:r>
    </w:p>
    <w:p w14:paraId="3B38CF8B" w14:textId="5CB2DDC4" w:rsidR="0091034D" w:rsidRDefault="0091034D">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_Toc169708758 \h </w:instrText>
      </w:r>
      <w:r>
        <w:fldChar w:fldCharType="separate"/>
      </w:r>
      <w:r>
        <w:t>82</w:t>
      </w:r>
      <w:r>
        <w:fldChar w:fldCharType="end"/>
      </w:r>
    </w:p>
    <w:p w14:paraId="0D7EE5D6" w14:textId="4F54A967" w:rsidR="0091034D" w:rsidRDefault="0091034D">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_Toc169708759 \h </w:instrText>
      </w:r>
      <w:r>
        <w:fldChar w:fldCharType="separate"/>
      </w:r>
      <w:r>
        <w:t>84</w:t>
      </w:r>
      <w:r>
        <w:fldChar w:fldCharType="end"/>
      </w:r>
    </w:p>
    <w:p w14:paraId="5843EA27" w14:textId="065C3E0B" w:rsidR="0091034D" w:rsidRDefault="0091034D">
      <w:pPr>
        <w:pStyle w:val="TOC8"/>
        <w:rPr>
          <w:rFonts w:asciiTheme="minorHAnsi" w:hAnsiTheme="minorHAnsi" w:cstheme="minorBidi"/>
          <w:b w:val="0"/>
          <w:kern w:val="2"/>
          <w:sz w:val="24"/>
          <w:szCs w:val="24"/>
          <w:lang w:eastAsia="en-GB"/>
          <w14:ligatures w14:val="standardContextual"/>
        </w:rPr>
      </w:pPr>
      <w:r w:rsidRPr="00150683">
        <w:rPr>
          <w:rFonts w:eastAsia="DengXian"/>
        </w:rPr>
        <w:t xml:space="preserve">Annex C (normative): </w:t>
      </w:r>
      <w:r>
        <w:t>Characteristics of the interfering signals</w:t>
      </w:r>
      <w:r>
        <w:tab/>
      </w:r>
      <w:r>
        <w:fldChar w:fldCharType="begin"/>
      </w:r>
      <w:r>
        <w:instrText xml:space="preserve"> PAGEREF _Toc169708760 \h </w:instrText>
      </w:r>
      <w:r>
        <w:fldChar w:fldCharType="separate"/>
      </w:r>
      <w:r>
        <w:t>85</w:t>
      </w:r>
      <w:r>
        <w:fldChar w:fldCharType="end"/>
      </w:r>
    </w:p>
    <w:p w14:paraId="407AC8D6" w14:textId="4A16546B" w:rsidR="0091034D" w:rsidRDefault="0091034D">
      <w:pPr>
        <w:pStyle w:val="TOC8"/>
        <w:rPr>
          <w:rFonts w:asciiTheme="minorHAnsi" w:hAnsiTheme="minorHAnsi" w:cstheme="minorBidi"/>
          <w:b w:val="0"/>
          <w:kern w:val="2"/>
          <w:sz w:val="24"/>
          <w:szCs w:val="24"/>
          <w:lang w:eastAsia="en-GB"/>
          <w14:ligatures w14:val="standardContextual"/>
        </w:rPr>
      </w:pPr>
      <w:r w:rsidRPr="00150683">
        <w:rPr>
          <w:lang w:val="fr-FR"/>
        </w:rPr>
        <w:t>Annex D (Normative): Propagation conditions</w:t>
      </w:r>
      <w:r>
        <w:tab/>
      </w:r>
      <w:r>
        <w:fldChar w:fldCharType="begin"/>
      </w:r>
      <w:r>
        <w:instrText xml:space="preserve"> PAGEREF _Toc169708761 \h </w:instrText>
      </w:r>
      <w:r>
        <w:fldChar w:fldCharType="separate"/>
      </w:r>
      <w:r>
        <w:t>85</w:t>
      </w:r>
      <w:r>
        <w:fldChar w:fldCharType="end"/>
      </w:r>
    </w:p>
    <w:p w14:paraId="41779E72" w14:textId="26D8F178" w:rsidR="0091034D" w:rsidRDefault="0091034D">
      <w:pPr>
        <w:pStyle w:val="TOC1"/>
        <w:rPr>
          <w:rFonts w:asciiTheme="minorHAnsi" w:hAnsiTheme="minorHAnsi" w:cstheme="minorBidi"/>
          <w:kern w:val="2"/>
          <w:sz w:val="24"/>
          <w:szCs w:val="24"/>
          <w:lang w:eastAsia="en-GB"/>
          <w14:ligatures w14:val="standardContextual"/>
        </w:rPr>
      </w:pPr>
      <w:r w:rsidRPr="00150683">
        <w:rPr>
          <w:lang w:val="fr-FR"/>
        </w:rPr>
        <w:t>D.1</w:t>
      </w:r>
      <w:r>
        <w:rPr>
          <w:rFonts w:asciiTheme="minorHAnsi" w:hAnsiTheme="minorHAnsi" w:cstheme="minorBidi"/>
          <w:kern w:val="2"/>
          <w:sz w:val="24"/>
          <w:szCs w:val="24"/>
          <w:lang w:eastAsia="en-GB"/>
          <w14:ligatures w14:val="standardContextual"/>
        </w:rPr>
        <w:tab/>
      </w:r>
      <w:r w:rsidRPr="00150683">
        <w:rPr>
          <w:lang w:val="fr-FR"/>
        </w:rPr>
        <w:t>Static propagation condition</w:t>
      </w:r>
      <w:r>
        <w:tab/>
      </w:r>
      <w:r>
        <w:fldChar w:fldCharType="begin"/>
      </w:r>
      <w:r>
        <w:instrText xml:space="preserve"> PAGEREF _Toc169708762 \h </w:instrText>
      </w:r>
      <w:r>
        <w:fldChar w:fldCharType="separate"/>
      </w:r>
      <w:r>
        <w:t>85</w:t>
      </w:r>
      <w:r>
        <w:fldChar w:fldCharType="end"/>
      </w:r>
    </w:p>
    <w:p w14:paraId="25065A0D" w14:textId="3137047D" w:rsidR="0091034D" w:rsidRDefault="0091034D">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_Toc169708763 \h </w:instrText>
      </w:r>
      <w:r>
        <w:fldChar w:fldCharType="separate"/>
      </w:r>
      <w:r>
        <w:t>85</w:t>
      </w:r>
      <w:r>
        <w:fldChar w:fldCharType="end"/>
      </w:r>
    </w:p>
    <w:p w14:paraId="7FB96801" w14:textId="30074304" w:rsidR="0091034D" w:rsidRDefault="0091034D">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_Toc169708764 \h </w:instrText>
      </w:r>
      <w:r>
        <w:fldChar w:fldCharType="separate"/>
      </w:r>
      <w:r>
        <w:t>85</w:t>
      </w:r>
      <w:r>
        <w:fldChar w:fldCharType="end"/>
      </w:r>
    </w:p>
    <w:p w14:paraId="06D7F2EA" w14:textId="5924E161" w:rsidR="0091034D" w:rsidRDefault="0091034D">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w:t>
      </w:r>
      <w:r>
        <w:tab/>
      </w:r>
      <w:r>
        <w:fldChar w:fldCharType="begin"/>
      </w:r>
      <w:r>
        <w:instrText xml:space="preserve"> PAGEREF _Toc169708765 \h </w:instrText>
      </w:r>
      <w:r>
        <w:fldChar w:fldCharType="separate"/>
      </w:r>
      <w:r>
        <w:t>86</w:t>
      </w:r>
      <w:r>
        <w:fldChar w:fldCharType="end"/>
      </w:r>
    </w:p>
    <w:p w14:paraId="258EBAEC" w14:textId="0929008E" w:rsidR="0091034D" w:rsidRDefault="0091034D">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_Toc169708766 \h </w:instrText>
      </w:r>
      <w:r>
        <w:fldChar w:fldCharType="separate"/>
      </w:r>
      <w:r>
        <w:t>86</w:t>
      </w:r>
      <w:r>
        <w:fldChar w:fldCharType="end"/>
      </w:r>
    </w:p>
    <w:p w14:paraId="6FA5C73F" w14:textId="2A6C173B" w:rsidR="0091034D" w:rsidRDefault="0091034D">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_Toc169708767 \h </w:instrText>
      </w:r>
      <w:r>
        <w:fldChar w:fldCharType="separate"/>
      </w:r>
      <w:r>
        <w:t>87</w:t>
      </w:r>
      <w:r>
        <w:fldChar w:fldCharType="end"/>
      </w:r>
    </w:p>
    <w:p w14:paraId="45D9C215" w14:textId="43558EC4" w:rsidR="0091034D" w:rsidRDefault="0091034D">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_Toc169708768 \h </w:instrText>
      </w:r>
      <w:r>
        <w:fldChar w:fldCharType="separate"/>
      </w:r>
      <w:r>
        <w:t>87</w:t>
      </w:r>
      <w:r>
        <w:fldChar w:fldCharType="end"/>
      </w:r>
    </w:p>
    <w:p w14:paraId="4DF785C1" w14:textId="7FA58D07" w:rsidR="0091034D" w:rsidRDefault="0091034D">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_Toc169708769 \h </w:instrText>
      </w:r>
      <w:r>
        <w:fldChar w:fldCharType="separate"/>
      </w:r>
      <w:r>
        <w:t>87</w:t>
      </w:r>
      <w:r>
        <w:fldChar w:fldCharType="end"/>
      </w:r>
    </w:p>
    <w:p w14:paraId="2BD32D0F" w14:textId="16B6E532" w:rsidR="0091034D" w:rsidRDefault="0091034D">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_Toc169708770 \h </w:instrText>
      </w:r>
      <w:r>
        <w:fldChar w:fldCharType="separate"/>
      </w:r>
      <w:r>
        <w:t>87</w:t>
      </w:r>
      <w:r>
        <w:fldChar w:fldCharType="end"/>
      </w:r>
    </w:p>
    <w:p w14:paraId="5F745A29" w14:textId="6FEA93AA" w:rsidR="0091034D" w:rsidRDefault="0091034D">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_Toc169708771 \h </w:instrText>
      </w:r>
      <w:r>
        <w:fldChar w:fldCharType="separate"/>
      </w:r>
      <w:r>
        <w:t>90</w:t>
      </w:r>
      <w:r>
        <w:fldChar w:fldCharType="end"/>
      </w:r>
    </w:p>
    <w:p w14:paraId="1DE032E5" w14:textId="363C0747" w:rsidR="00A54DD9" w:rsidRDefault="0091034D">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90EC30D" w14:textId="77777777" w:rsidR="00080512" w:rsidRPr="004D3578" w:rsidRDefault="00080512">
      <w:r w:rsidRPr="004D3578">
        <w:t xml:space="preserve">This </w:t>
      </w:r>
      <w:r w:rsidRPr="00470974">
        <w:t xml:space="preserve">Technical </w:t>
      </w:r>
      <w:bookmarkStart w:id="30" w:name="spectype3"/>
      <w:r w:rsidRPr="00470974">
        <w:t>Specification</w:t>
      </w:r>
      <w:bookmarkEnd w:id="30"/>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1" w:name="introduction"/>
      <w:bookmarkEnd w:id="31"/>
      <w:r w:rsidRPr="004D3578">
        <w:br w:type="page"/>
      </w:r>
      <w:bookmarkStart w:id="32" w:name="scope"/>
      <w:bookmarkEnd w:id="32"/>
    </w:p>
    <w:p w14:paraId="0D256B1C" w14:textId="747BAF3B" w:rsidR="00080512" w:rsidRPr="004D3578" w:rsidRDefault="00080512" w:rsidP="00FD0493">
      <w:pPr>
        <w:pStyle w:val="Heading1"/>
      </w:pPr>
      <w:bookmarkStart w:id="33" w:name="_Toc104310947"/>
      <w:bookmarkStart w:id="34" w:name="_Toc106126647"/>
      <w:bookmarkStart w:id="35" w:name="_Toc106176960"/>
      <w:bookmarkStart w:id="36" w:name="_Toc114242128"/>
      <w:bookmarkStart w:id="37" w:name="_Toc123044072"/>
      <w:bookmarkStart w:id="38" w:name="_Toc124157711"/>
      <w:bookmarkStart w:id="39" w:name="_Toc124259634"/>
      <w:bookmarkStart w:id="40" w:name="_Toc130584705"/>
      <w:bookmarkStart w:id="41" w:name="_Toc137464361"/>
      <w:bookmarkStart w:id="42" w:name="_Toc138884030"/>
      <w:bookmarkStart w:id="43" w:name="_Toc145643231"/>
      <w:bookmarkStart w:id="44" w:name="_Toc155469332"/>
      <w:bookmarkStart w:id="45" w:name="_Toc161667678"/>
      <w:bookmarkStart w:id="46" w:name="_Toc169708493"/>
      <w:r w:rsidRPr="004D3578">
        <w:lastRenderedPageBreak/>
        <w:t>1</w:t>
      </w:r>
      <w:r w:rsidRPr="004D3578">
        <w:tab/>
        <w:t>Scope</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7" w:name="references"/>
      <w:bookmarkStart w:id="48" w:name="_Toc104310948"/>
      <w:bookmarkStart w:id="49" w:name="_Toc106126648"/>
      <w:bookmarkStart w:id="50" w:name="_Toc106176961"/>
      <w:bookmarkStart w:id="51" w:name="_Toc114242129"/>
      <w:bookmarkStart w:id="52" w:name="_Toc123044073"/>
      <w:bookmarkStart w:id="53" w:name="_Toc124157712"/>
      <w:bookmarkStart w:id="54" w:name="_Toc124259635"/>
      <w:bookmarkStart w:id="55" w:name="_Toc130584706"/>
      <w:bookmarkStart w:id="56" w:name="_Toc137464362"/>
      <w:bookmarkStart w:id="57" w:name="_Toc138884031"/>
      <w:bookmarkStart w:id="58" w:name="_Toc145643232"/>
      <w:bookmarkStart w:id="59" w:name="_Toc155469333"/>
      <w:bookmarkStart w:id="60" w:name="_Toc161667679"/>
      <w:bookmarkStart w:id="61" w:name="_Toc169708494"/>
      <w:bookmarkEnd w:id="47"/>
      <w:r w:rsidRPr="004D3578">
        <w:t>2</w:t>
      </w:r>
      <w:r w:rsidRPr="004D3578">
        <w:tab/>
        <w:t>References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2" w:name="definitions"/>
      <w:bookmarkStart w:id="63" w:name="_Toc104310949"/>
      <w:bookmarkStart w:id="64" w:name="_Toc106126649"/>
      <w:bookmarkStart w:id="65" w:name="_Toc106176962"/>
      <w:bookmarkStart w:id="66" w:name="_Toc114242130"/>
      <w:bookmarkStart w:id="67" w:name="_Toc123044074"/>
      <w:bookmarkStart w:id="68" w:name="_Toc124157713"/>
      <w:bookmarkStart w:id="69" w:name="_Toc124259636"/>
      <w:bookmarkStart w:id="70" w:name="_Toc130584707"/>
      <w:bookmarkStart w:id="71" w:name="_Toc137464363"/>
      <w:bookmarkStart w:id="72" w:name="_Toc138884032"/>
      <w:bookmarkStart w:id="73" w:name="_Toc145643233"/>
      <w:bookmarkStart w:id="74" w:name="_Toc155469334"/>
      <w:bookmarkStart w:id="75" w:name="_Toc161667680"/>
      <w:bookmarkStart w:id="76" w:name="_Toc169708495"/>
      <w:bookmarkEnd w:id="62"/>
      <w:r w:rsidRPr="004D3578">
        <w:t>3</w:t>
      </w:r>
      <w:r w:rsidRPr="004D3578">
        <w:tab/>
        <w:t>Definition</w:t>
      </w:r>
      <w:r w:rsidR="00A80688">
        <w:t>s</w:t>
      </w:r>
      <w:r w:rsidR="00602AEA">
        <w:t>, symbols and abbreviations</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7D7E834" w14:textId="0CF87CA4" w:rsidR="00080512" w:rsidRPr="004D3578" w:rsidRDefault="00080512">
      <w:pPr>
        <w:pStyle w:val="Heading2"/>
      </w:pPr>
      <w:bookmarkStart w:id="77" w:name="_Toc104310950"/>
      <w:bookmarkStart w:id="78" w:name="_Toc106126650"/>
      <w:bookmarkStart w:id="79" w:name="_Toc106176963"/>
      <w:bookmarkStart w:id="80" w:name="_Toc114242131"/>
      <w:bookmarkStart w:id="81" w:name="_Toc123044075"/>
      <w:bookmarkStart w:id="82" w:name="_Toc124157714"/>
      <w:bookmarkStart w:id="83" w:name="_Toc124259637"/>
      <w:bookmarkStart w:id="84" w:name="_Toc130584708"/>
      <w:bookmarkStart w:id="85" w:name="_Toc137464364"/>
      <w:bookmarkStart w:id="86" w:name="_Toc138884033"/>
      <w:bookmarkStart w:id="87" w:name="_Toc145643234"/>
      <w:bookmarkStart w:id="88" w:name="_Toc155469335"/>
      <w:bookmarkStart w:id="89" w:name="_Toc161667681"/>
      <w:bookmarkStart w:id="90" w:name="_Toc169708496"/>
      <w:r w:rsidRPr="004D3578">
        <w:t>3.1</w:t>
      </w:r>
      <w:r w:rsidR="00A80688">
        <w:tab/>
      </w:r>
      <w:r w:rsidR="00624CE1">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9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92" w:name="_Hlk490252228"/>
      <w:bookmarkStart w:id="93" w:name="_Hlk494631435"/>
      <w:bookmarkEnd w:id="9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2"/>
    <w:bookmarkEnd w:id="9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9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9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95" w:name="_Hlk166103054"/>
      <w:bookmarkStart w:id="96" w:name="_Hlk167379653"/>
      <w:r w:rsidRPr="00CC7BAA">
        <w:rPr>
          <w:rFonts w:eastAsia="SimSun"/>
        </w:rPr>
        <w:t>transparent</w:t>
      </w:r>
      <w:bookmarkEnd w:id="95"/>
      <w:r w:rsidRPr="00CC7BAA">
        <w:rPr>
          <w:rFonts w:eastAsia="SimSun"/>
        </w:rPr>
        <w:t xml:space="preserve"> </w:t>
      </w:r>
      <w:bookmarkEnd w:id="96"/>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97"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97"/>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98" w:name="_Toc104310951"/>
      <w:bookmarkStart w:id="99" w:name="_Toc106126651"/>
      <w:bookmarkStart w:id="100" w:name="_Toc106176964"/>
      <w:bookmarkStart w:id="101" w:name="_Toc114242132"/>
      <w:bookmarkStart w:id="102" w:name="_Toc123044076"/>
      <w:bookmarkStart w:id="103" w:name="_Toc124157715"/>
      <w:bookmarkStart w:id="104" w:name="_Toc124259638"/>
      <w:bookmarkStart w:id="105" w:name="_Toc130584709"/>
      <w:bookmarkStart w:id="106" w:name="_Toc137464365"/>
      <w:bookmarkStart w:id="107" w:name="_Toc138884034"/>
      <w:bookmarkStart w:id="108" w:name="_Toc145643235"/>
      <w:bookmarkStart w:id="109" w:name="_Toc155469336"/>
      <w:bookmarkStart w:id="110" w:name="_Toc161667682"/>
      <w:bookmarkStart w:id="111" w:name="_Toc169708497"/>
      <w:r w:rsidRPr="004D3578">
        <w:t>3.2</w:t>
      </w:r>
      <w:r w:rsidRPr="004D3578">
        <w:tab/>
        <w:t>Symbols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1" o:title=""/>
          </v:shape>
          <o:OLEObject Type="Embed" ProgID="Equation.3" ShapeID="_x0000_i1025" DrawAspect="Content" ObjectID="_1782162760"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12" w:name="_Hlk500709692"/>
      <w:r w:rsidRPr="000455B4">
        <w:t>P</w:t>
      </w:r>
      <w:r w:rsidRPr="000455B4">
        <w:rPr>
          <w:vertAlign w:val="subscript"/>
        </w:rPr>
        <w:t>max,c,TABC</w:t>
      </w:r>
      <w:bookmarkEnd w:id="112"/>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13" w:name="_Toc104310952"/>
      <w:bookmarkStart w:id="114" w:name="_Toc106126652"/>
      <w:bookmarkStart w:id="115" w:name="_Toc106176965"/>
      <w:bookmarkStart w:id="116" w:name="_Toc114242133"/>
      <w:bookmarkStart w:id="117" w:name="_Toc123044077"/>
      <w:bookmarkStart w:id="118" w:name="_Toc124157716"/>
      <w:bookmarkStart w:id="119" w:name="_Toc124259639"/>
      <w:bookmarkStart w:id="120" w:name="_Toc130584710"/>
      <w:bookmarkStart w:id="121" w:name="_Toc137464366"/>
      <w:bookmarkStart w:id="122" w:name="_Toc138884035"/>
      <w:bookmarkStart w:id="123" w:name="_Toc145643236"/>
      <w:bookmarkStart w:id="124" w:name="_Toc155469337"/>
      <w:bookmarkStart w:id="125" w:name="_Toc161667683"/>
      <w:bookmarkStart w:id="126" w:name="_Toc169708498"/>
      <w:r w:rsidRPr="004D3578">
        <w:t>3.3</w:t>
      </w:r>
      <w:r w:rsidRPr="004D3578">
        <w:tab/>
        <w:t>Abbreviations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27"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28" w:name="OLE_LINK17"/>
      <w:r w:rsidRPr="00C6596C">
        <w:rPr>
          <w:lang w:val="fr-FR"/>
        </w:rPr>
        <w:t>RB</w:t>
      </w:r>
      <w:r w:rsidRPr="00C6596C">
        <w:rPr>
          <w:lang w:val="fr-FR"/>
        </w:rPr>
        <w:tab/>
        <w:t>Resource Bloc</w:t>
      </w:r>
      <w:bookmarkEnd w:id="128"/>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27"/>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29" w:name="clause4"/>
      <w:bookmarkStart w:id="130" w:name="_Toc104310953"/>
      <w:bookmarkStart w:id="131" w:name="_Toc106126653"/>
      <w:bookmarkStart w:id="132" w:name="_Toc106176966"/>
      <w:bookmarkStart w:id="133" w:name="_Toc114242134"/>
      <w:bookmarkStart w:id="134" w:name="_Toc123044078"/>
      <w:bookmarkStart w:id="135" w:name="_Toc124157717"/>
      <w:bookmarkStart w:id="136" w:name="_Toc124259640"/>
      <w:bookmarkStart w:id="137" w:name="_Toc130584711"/>
      <w:bookmarkStart w:id="138" w:name="_Toc137464367"/>
      <w:bookmarkStart w:id="139" w:name="_Toc138884036"/>
      <w:bookmarkStart w:id="140" w:name="_Toc145643237"/>
      <w:bookmarkStart w:id="141" w:name="_Toc155469338"/>
      <w:bookmarkStart w:id="142" w:name="_Toc161667684"/>
      <w:bookmarkStart w:id="143" w:name="_Toc169708499"/>
      <w:bookmarkEnd w:id="129"/>
      <w:r w:rsidRPr="004D3578">
        <w:lastRenderedPageBreak/>
        <w:t>4</w:t>
      </w:r>
      <w:r w:rsidRPr="004D3578">
        <w:tab/>
      </w:r>
      <w:r w:rsidR="001F6D06">
        <w:rPr>
          <w:rFonts w:hint="eastAsia"/>
          <w:lang w:eastAsia="zh-CN"/>
        </w:rPr>
        <w:t>General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1EA1EB7" w14:textId="6ED433CE" w:rsidR="006A011B" w:rsidRDefault="006A011B" w:rsidP="006A011B">
      <w:pPr>
        <w:pStyle w:val="Heading2"/>
        <w:rPr>
          <w:lang w:eastAsia="zh-CN"/>
        </w:rPr>
      </w:pPr>
      <w:bookmarkStart w:id="144" w:name="_Toc104310954"/>
      <w:bookmarkStart w:id="145" w:name="_Toc106126654"/>
      <w:bookmarkStart w:id="146" w:name="_Toc106176967"/>
      <w:bookmarkStart w:id="147" w:name="_Toc114242135"/>
      <w:bookmarkStart w:id="148" w:name="_Toc123044079"/>
      <w:bookmarkStart w:id="149" w:name="_Toc124157718"/>
      <w:bookmarkStart w:id="150" w:name="_Toc124259641"/>
      <w:bookmarkStart w:id="151" w:name="_Toc130584712"/>
      <w:bookmarkStart w:id="152" w:name="_Toc137464368"/>
      <w:bookmarkStart w:id="153" w:name="_Toc138884037"/>
      <w:bookmarkStart w:id="154" w:name="_Toc145643238"/>
      <w:bookmarkStart w:id="155" w:name="_Toc155469339"/>
      <w:bookmarkStart w:id="156" w:name="_Toc161667685"/>
      <w:bookmarkStart w:id="157" w:name="_Toc169708500"/>
      <w:bookmarkStart w:id="158"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59" w:name="_Toc104310955"/>
      <w:bookmarkStart w:id="160" w:name="_Toc106126655"/>
      <w:bookmarkStart w:id="161" w:name="_Toc106176968"/>
      <w:bookmarkStart w:id="162" w:name="_Toc114242136"/>
      <w:bookmarkStart w:id="163" w:name="_Toc123044080"/>
      <w:bookmarkStart w:id="164" w:name="_Toc124157719"/>
      <w:bookmarkStart w:id="165" w:name="_Toc124259642"/>
      <w:bookmarkStart w:id="166" w:name="_Toc130584713"/>
      <w:bookmarkStart w:id="167" w:name="_Toc137464369"/>
      <w:bookmarkStart w:id="168" w:name="_Toc138884038"/>
      <w:bookmarkStart w:id="169" w:name="_Toc145643239"/>
      <w:bookmarkStart w:id="170" w:name="_Toc155469340"/>
      <w:bookmarkStart w:id="171" w:name="_Toc161667686"/>
      <w:bookmarkStart w:id="172" w:name="_Toc169708501"/>
      <w:r>
        <w:t>4.2</w:t>
      </w:r>
      <w:r w:rsidR="00080512" w:rsidRPr="004D3578">
        <w:tab/>
      </w:r>
      <w:r w:rsidR="0047389E" w:rsidRPr="0047389E">
        <w:t>Relationship between minimum requirements and test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73" w:name="_Toc104310956"/>
      <w:bookmarkStart w:id="174" w:name="_Toc106126656"/>
      <w:bookmarkStart w:id="175" w:name="_Toc106176969"/>
      <w:bookmarkStart w:id="176" w:name="_Toc114242137"/>
      <w:bookmarkStart w:id="177" w:name="_Toc123044081"/>
      <w:bookmarkStart w:id="178" w:name="_Toc124157720"/>
      <w:bookmarkStart w:id="179" w:name="_Toc124259643"/>
      <w:bookmarkStart w:id="180" w:name="_Toc130584714"/>
      <w:bookmarkStart w:id="181" w:name="_Toc137464370"/>
      <w:bookmarkStart w:id="182" w:name="_Toc138884039"/>
      <w:bookmarkStart w:id="183" w:name="_Toc145643240"/>
      <w:bookmarkStart w:id="184" w:name="_Toc155469341"/>
      <w:bookmarkStart w:id="185" w:name="_Toc161667687"/>
      <w:bookmarkStart w:id="186" w:name="_Toc169708502"/>
      <w:r>
        <w:t>4.3</w:t>
      </w:r>
      <w:r w:rsidRPr="004D3578">
        <w:tab/>
      </w:r>
      <w:r>
        <w:rPr>
          <w:lang w:eastAsia="zh-CN"/>
        </w:rPr>
        <w:t>Requirement reference points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573EBA6" w14:textId="66F6AB08" w:rsidR="00681075" w:rsidRPr="00782800" w:rsidRDefault="00681075" w:rsidP="00681075">
      <w:pPr>
        <w:pStyle w:val="Heading3"/>
        <w:rPr>
          <w:lang w:eastAsia="zh-CN"/>
        </w:rPr>
      </w:pPr>
      <w:bookmarkStart w:id="187" w:name="_Toc104310957"/>
      <w:bookmarkStart w:id="188" w:name="_Toc106126657"/>
      <w:bookmarkStart w:id="189" w:name="_Toc106176970"/>
      <w:bookmarkStart w:id="190" w:name="_Toc114242138"/>
      <w:bookmarkStart w:id="191" w:name="_Toc123044082"/>
      <w:bookmarkStart w:id="192" w:name="_Toc124157721"/>
      <w:bookmarkStart w:id="193" w:name="_Toc124259644"/>
      <w:bookmarkStart w:id="194" w:name="_Toc130584715"/>
      <w:bookmarkStart w:id="195" w:name="_Toc137464371"/>
      <w:bookmarkStart w:id="196" w:name="_Toc138884040"/>
      <w:bookmarkStart w:id="197" w:name="_Toc145643241"/>
      <w:bookmarkStart w:id="198" w:name="_Toc155469342"/>
      <w:bookmarkStart w:id="199" w:name="_Toc161667688"/>
      <w:bookmarkStart w:id="200" w:name="_Toc169708503"/>
      <w:r w:rsidRPr="00F35390">
        <w:rPr>
          <w:rFonts w:hint="eastAsia"/>
        </w:rPr>
        <w:t>4.3.1</w:t>
      </w:r>
      <w:r w:rsidR="00F35390">
        <w:tab/>
      </w:r>
      <w:r w:rsidRPr="000C7AAD">
        <w:t>SAN type 1-H</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28EC6440" w:rsidR="00681075" w:rsidRPr="00F95B02" w:rsidRDefault="009D3333" w:rsidP="00681075">
      <w:pPr>
        <w:pStyle w:val="TH"/>
      </w:pPr>
      <w:r>
        <w:rPr>
          <w:noProof/>
        </w:rPr>
        <w:drawing>
          <wp:inline distT="0" distB="0" distL="0" distR="0" wp14:anchorId="0FCEB462" wp14:editId="07EAD1DF">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lastRenderedPageBreak/>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01" w:name="_Toc104310958"/>
      <w:bookmarkStart w:id="202" w:name="_Toc106126658"/>
      <w:bookmarkStart w:id="203" w:name="_Toc106176971"/>
      <w:bookmarkStart w:id="204" w:name="_Toc114242139"/>
      <w:bookmarkStart w:id="205" w:name="_Toc123044083"/>
      <w:bookmarkStart w:id="206" w:name="_Toc124157722"/>
      <w:bookmarkStart w:id="207" w:name="_Toc124259645"/>
      <w:bookmarkStart w:id="208" w:name="_Toc130584716"/>
      <w:bookmarkStart w:id="209" w:name="_Toc137464372"/>
      <w:bookmarkStart w:id="210" w:name="_Toc138884041"/>
      <w:bookmarkStart w:id="211" w:name="_Toc145643242"/>
      <w:bookmarkStart w:id="212" w:name="_Toc155469343"/>
      <w:bookmarkStart w:id="213" w:name="_Toc161667689"/>
      <w:bookmarkStart w:id="214" w:name="_Toc169708504"/>
      <w:r>
        <w:rPr>
          <w:rFonts w:hint="eastAsia"/>
        </w:rPr>
        <w:t>4.3.</w:t>
      </w:r>
      <w:r>
        <w:t>2</w:t>
      </w:r>
      <w:r w:rsidR="00F35390">
        <w:tab/>
      </w:r>
      <w:r w:rsidRPr="00FD0493">
        <w:t>SAN type 1-O</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363B7AEA" w:rsidR="00681075" w:rsidRDefault="009D3333" w:rsidP="001657C6">
      <w:pPr>
        <w:pStyle w:val="TH"/>
        <w:rPr>
          <w:lang w:eastAsia="zh-CN"/>
        </w:rPr>
      </w:pPr>
      <w:bookmarkStart w:id="215" w:name="_Hlk500328328"/>
      <w:r>
        <w:rPr>
          <w:noProof/>
          <w:lang w:eastAsia="zh-CN"/>
        </w:rPr>
        <w:drawing>
          <wp:inline distT="0" distB="0" distL="0" distR="0" wp14:anchorId="22E72133" wp14:editId="17F1723A">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15"/>
    <w:p w14:paraId="24ED76F3" w14:textId="77777777" w:rsidR="00BB1A0F" w:rsidRDefault="00BB1A0F" w:rsidP="00276BEE"/>
    <w:p w14:paraId="1BD13E3A" w14:textId="700827F3" w:rsidR="006A011B" w:rsidRDefault="006A011B" w:rsidP="006A011B">
      <w:pPr>
        <w:pStyle w:val="Heading2"/>
        <w:rPr>
          <w:lang w:eastAsia="zh-CN"/>
        </w:rPr>
      </w:pPr>
      <w:bookmarkStart w:id="216" w:name="_Toc104310959"/>
      <w:bookmarkStart w:id="217" w:name="_Toc106126659"/>
      <w:bookmarkStart w:id="218" w:name="_Toc106176972"/>
      <w:bookmarkStart w:id="219" w:name="_Toc114242140"/>
      <w:bookmarkStart w:id="220" w:name="_Toc123044084"/>
      <w:bookmarkStart w:id="221" w:name="_Toc124157723"/>
      <w:bookmarkStart w:id="222" w:name="_Toc124259646"/>
      <w:bookmarkStart w:id="223" w:name="_Toc130584717"/>
      <w:bookmarkStart w:id="224" w:name="_Toc137464373"/>
      <w:bookmarkStart w:id="225" w:name="_Toc138884042"/>
      <w:bookmarkStart w:id="226" w:name="_Toc145643243"/>
      <w:bookmarkStart w:id="227" w:name="_Toc155469344"/>
      <w:bookmarkStart w:id="228" w:name="_Toc161667690"/>
      <w:bookmarkStart w:id="229" w:name="_Toc169708505"/>
      <w:r>
        <w:t>4.4</w:t>
      </w:r>
      <w:r w:rsidRPr="004D3578">
        <w:tab/>
      </w:r>
      <w:r>
        <w:rPr>
          <w:lang w:eastAsia="zh-CN"/>
        </w:rPr>
        <w:t>Satellite Access Node classes</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05EC7309" w14:textId="1631330E" w:rsidR="00681075" w:rsidRDefault="00681075" w:rsidP="00681075">
      <w:bookmarkStart w:id="230"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lastRenderedPageBreak/>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30"/>
    </w:tbl>
    <w:p w14:paraId="349A0893" w14:textId="77777777" w:rsidR="00C90C60" w:rsidRDefault="00C90C60" w:rsidP="008F0723"/>
    <w:p w14:paraId="341158E8" w14:textId="0EDB52CA" w:rsidR="006A011B" w:rsidRDefault="006A011B" w:rsidP="006A011B">
      <w:pPr>
        <w:pStyle w:val="Heading2"/>
        <w:rPr>
          <w:lang w:eastAsia="zh-CN"/>
        </w:rPr>
      </w:pPr>
      <w:bookmarkStart w:id="231" w:name="_Toc104310960"/>
      <w:bookmarkStart w:id="232" w:name="_Toc106126660"/>
      <w:bookmarkStart w:id="233" w:name="_Toc106176973"/>
      <w:bookmarkStart w:id="234" w:name="_Toc114242141"/>
      <w:bookmarkStart w:id="235" w:name="_Toc123044085"/>
      <w:bookmarkStart w:id="236" w:name="_Toc124157724"/>
      <w:bookmarkStart w:id="237" w:name="_Toc124259647"/>
      <w:bookmarkStart w:id="238" w:name="_Toc130584718"/>
      <w:bookmarkStart w:id="239" w:name="_Toc137464374"/>
      <w:bookmarkStart w:id="240" w:name="_Toc138884043"/>
      <w:bookmarkStart w:id="241" w:name="_Toc145643244"/>
      <w:bookmarkStart w:id="242" w:name="_Toc155469345"/>
      <w:bookmarkStart w:id="243" w:name="_Toc161667691"/>
      <w:bookmarkStart w:id="244" w:name="_Toc169708506"/>
      <w:r>
        <w:rPr>
          <w:lang w:eastAsia="zh-CN"/>
        </w:rPr>
        <w:t>4.5</w:t>
      </w:r>
      <w:r>
        <w:rPr>
          <w:lang w:eastAsia="zh-CN"/>
        </w:rPr>
        <w:tab/>
      </w:r>
      <w:r w:rsidR="007C7BC1">
        <w:rPr>
          <w:lang w:eastAsia="zh-CN"/>
        </w:rPr>
        <w:t xml:space="preserve">Regional </w:t>
      </w:r>
      <w:r>
        <w:rPr>
          <w:lang w:eastAsia="zh-CN"/>
        </w:rPr>
        <w:t>requirements</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704940F2" w14:textId="77777777" w:rsidR="00F35390" w:rsidRPr="00F95B02" w:rsidRDefault="00F35390" w:rsidP="00F35390">
      <w:pPr>
        <w:keepNext/>
        <w:keepLines/>
        <w:rPr>
          <w:rFonts w:cs="v5.0.0"/>
        </w:rPr>
      </w:pPr>
      <w:bookmarkStart w:id="245"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45"/>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46" w:name="_Toc104310961"/>
      <w:bookmarkStart w:id="247" w:name="_Toc106126661"/>
      <w:bookmarkStart w:id="248" w:name="_Toc106176974"/>
      <w:bookmarkStart w:id="249" w:name="_Toc114242142"/>
      <w:bookmarkStart w:id="250" w:name="_Toc123044086"/>
      <w:bookmarkStart w:id="251" w:name="_Toc124157725"/>
      <w:bookmarkStart w:id="252" w:name="_Toc124259648"/>
      <w:bookmarkStart w:id="253" w:name="_Toc130584719"/>
      <w:bookmarkStart w:id="254" w:name="_Toc137464375"/>
      <w:bookmarkStart w:id="255" w:name="_Toc138884044"/>
      <w:bookmarkStart w:id="256" w:name="_Toc145643245"/>
      <w:bookmarkStart w:id="257" w:name="_Toc155469346"/>
      <w:bookmarkStart w:id="258" w:name="_Toc161667692"/>
      <w:bookmarkStart w:id="259" w:name="_Toc169708507"/>
      <w:r>
        <w:t>4.6</w:t>
      </w:r>
      <w:r w:rsidR="00080512" w:rsidRPr="004D3578">
        <w:tab/>
      </w:r>
      <w:r w:rsidR="0047389E">
        <w:rPr>
          <w:lang w:eastAsia="zh-CN"/>
        </w:rPr>
        <w:t>Applicability of minimum requirements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58"/>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60" w:name="_Toc104310962"/>
      <w:bookmarkStart w:id="261" w:name="_Toc106126662"/>
      <w:bookmarkStart w:id="262" w:name="_Toc106176975"/>
      <w:bookmarkStart w:id="263" w:name="_Toc114242143"/>
      <w:bookmarkStart w:id="264" w:name="_Toc123044087"/>
      <w:bookmarkStart w:id="265" w:name="_Toc124157726"/>
      <w:bookmarkStart w:id="266" w:name="_Toc124259649"/>
      <w:bookmarkStart w:id="267" w:name="_Toc130584720"/>
      <w:bookmarkStart w:id="268" w:name="_Toc137464376"/>
      <w:bookmarkStart w:id="269" w:name="_Toc138884045"/>
      <w:bookmarkStart w:id="270" w:name="_Toc145643246"/>
      <w:bookmarkStart w:id="271" w:name="_Toc155469347"/>
      <w:bookmarkStart w:id="272" w:name="_Toc161667693"/>
      <w:bookmarkStart w:id="273" w:name="_Toc169708508"/>
      <w:r>
        <w:rPr>
          <w:rFonts w:hint="eastAsia"/>
          <w:lang w:eastAsia="zh-CN"/>
        </w:rPr>
        <w:t>5</w:t>
      </w:r>
      <w:r>
        <w:rPr>
          <w:lang w:eastAsia="zh-CN"/>
        </w:rPr>
        <w:tab/>
        <w:t xml:space="preserve">Operating bands and channel </w:t>
      </w:r>
      <w:r w:rsidR="00CE4C56">
        <w:rPr>
          <w:lang w:eastAsia="zh-CN"/>
        </w:rPr>
        <w:t>arrangement</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44B75F00" w14:textId="77777777" w:rsidR="00F61E29" w:rsidRDefault="001F6D06" w:rsidP="001F6D06">
      <w:pPr>
        <w:pStyle w:val="Heading2"/>
        <w:rPr>
          <w:lang w:eastAsia="zh-CN"/>
        </w:rPr>
      </w:pPr>
      <w:bookmarkStart w:id="274" w:name="_Toc104310963"/>
      <w:bookmarkStart w:id="275" w:name="_Toc106126663"/>
      <w:bookmarkStart w:id="276" w:name="_Toc106176976"/>
      <w:bookmarkStart w:id="277" w:name="_Toc114242144"/>
      <w:bookmarkStart w:id="278" w:name="_Toc123044088"/>
      <w:bookmarkStart w:id="279" w:name="_Toc124157727"/>
      <w:bookmarkStart w:id="280" w:name="_Toc124259650"/>
      <w:bookmarkStart w:id="281" w:name="_Toc130584721"/>
      <w:bookmarkStart w:id="282" w:name="_Toc137464377"/>
      <w:bookmarkStart w:id="283" w:name="_Toc138884046"/>
      <w:bookmarkStart w:id="284" w:name="_Toc145643247"/>
      <w:bookmarkStart w:id="285" w:name="_Toc155469348"/>
      <w:bookmarkStart w:id="286" w:name="_Toc161667694"/>
      <w:bookmarkStart w:id="287" w:name="_Toc169708509"/>
      <w:r>
        <w:rPr>
          <w:lang w:eastAsia="zh-CN"/>
        </w:rPr>
        <w:t>5.1</w:t>
      </w:r>
      <w:r>
        <w:rPr>
          <w:lang w:eastAsia="zh-CN"/>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46F2EA9F" w14:textId="77777777" w:rsidR="009524F5" w:rsidRDefault="009524F5" w:rsidP="009524F5">
      <w:bookmarkStart w:id="288"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289" w:name="_Toc104310964"/>
      <w:bookmarkStart w:id="290" w:name="_Toc106126664"/>
      <w:bookmarkStart w:id="291" w:name="_Toc106176977"/>
      <w:bookmarkStart w:id="292" w:name="_Toc114242145"/>
      <w:bookmarkStart w:id="293" w:name="_Toc123044089"/>
      <w:bookmarkStart w:id="294" w:name="_Toc124157728"/>
      <w:bookmarkStart w:id="295" w:name="_Toc124259651"/>
      <w:bookmarkStart w:id="296" w:name="_Toc130584722"/>
      <w:bookmarkStart w:id="297" w:name="_Toc137464378"/>
      <w:bookmarkStart w:id="298" w:name="_Toc138884047"/>
      <w:bookmarkStart w:id="299" w:name="_Toc145643248"/>
      <w:bookmarkStart w:id="300" w:name="_Toc155469349"/>
      <w:bookmarkEnd w:id="288"/>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01" w:name="_Toc161667695"/>
      <w:bookmarkStart w:id="302" w:name="_Toc169708510"/>
      <w:r>
        <w:rPr>
          <w:lang w:eastAsia="zh-CN"/>
        </w:rPr>
        <w:t>5.2</w:t>
      </w:r>
      <w:r>
        <w:rPr>
          <w:lang w:eastAsia="zh-CN"/>
        </w:rPr>
        <w:tab/>
        <w:t>Operating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03" w:name="_Toc104310965"/>
      <w:bookmarkStart w:id="304" w:name="_Toc106126665"/>
      <w:bookmarkStart w:id="305" w:name="_Toc106176978"/>
      <w:bookmarkStart w:id="306" w:name="_Toc114242146"/>
      <w:bookmarkStart w:id="307" w:name="_Toc123044090"/>
      <w:bookmarkStart w:id="308" w:name="_Toc124157729"/>
      <w:bookmarkStart w:id="309" w:name="_Toc124259652"/>
      <w:bookmarkStart w:id="310" w:name="_Toc130584723"/>
      <w:bookmarkStart w:id="311" w:name="_Toc137464379"/>
      <w:bookmarkStart w:id="312" w:name="_Toc138884048"/>
      <w:bookmarkStart w:id="313" w:name="_Toc145643249"/>
      <w:bookmarkStart w:id="314" w:name="_Toc155469350"/>
      <w:bookmarkStart w:id="315" w:name="_Toc161667696"/>
      <w:bookmarkStart w:id="316" w:name="_Toc169708511"/>
      <w:r>
        <w:rPr>
          <w:lang w:eastAsia="zh-CN"/>
        </w:rPr>
        <w:t>5.3</w:t>
      </w:r>
      <w:r>
        <w:rPr>
          <w:lang w:eastAsia="zh-CN"/>
        </w:rPr>
        <w:tab/>
        <w:t>Satellite Access Node</w:t>
      </w:r>
      <w:r w:rsidR="001F6D06">
        <w:rPr>
          <w:lang w:eastAsia="zh-CN"/>
        </w:rPr>
        <w:t xml:space="preserve"> channel bandwidth</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F8E5AB5" w14:textId="77777777" w:rsidR="009F6D15" w:rsidRPr="00F95B02" w:rsidRDefault="009F6D15" w:rsidP="009F6D15">
      <w:pPr>
        <w:pStyle w:val="Heading3"/>
      </w:pPr>
      <w:bookmarkStart w:id="317" w:name="_Toc21127427"/>
      <w:bookmarkStart w:id="318" w:name="_Toc29811633"/>
      <w:bookmarkStart w:id="319" w:name="_Toc36817185"/>
      <w:bookmarkStart w:id="320" w:name="_Toc37260101"/>
      <w:bookmarkStart w:id="321" w:name="_Toc37267489"/>
      <w:bookmarkStart w:id="322" w:name="_Toc44712091"/>
      <w:bookmarkStart w:id="323" w:name="_Toc45893404"/>
      <w:bookmarkStart w:id="324" w:name="_Toc53178131"/>
      <w:bookmarkStart w:id="325" w:name="_Toc53178582"/>
      <w:bookmarkStart w:id="326" w:name="_Toc61178808"/>
      <w:bookmarkStart w:id="327" w:name="_Toc61179278"/>
      <w:bookmarkStart w:id="328" w:name="_Toc67916574"/>
      <w:bookmarkStart w:id="329" w:name="_Toc74663172"/>
      <w:bookmarkStart w:id="330" w:name="_Toc82621712"/>
      <w:bookmarkStart w:id="331" w:name="_Toc90422559"/>
      <w:bookmarkStart w:id="332" w:name="_Toc104310966"/>
      <w:bookmarkStart w:id="333" w:name="_Toc106126666"/>
      <w:bookmarkStart w:id="334" w:name="_Toc106176979"/>
      <w:bookmarkStart w:id="335" w:name="_Toc114242147"/>
      <w:bookmarkStart w:id="336" w:name="_Toc123044091"/>
      <w:bookmarkStart w:id="337" w:name="_Toc124157730"/>
      <w:bookmarkStart w:id="338" w:name="_Toc124259653"/>
      <w:bookmarkStart w:id="339" w:name="_Toc130584724"/>
      <w:bookmarkStart w:id="340" w:name="_Toc137464380"/>
      <w:bookmarkStart w:id="341" w:name="_Toc138884049"/>
      <w:bookmarkStart w:id="342" w:name="_Toc145643250"/>
      <w:bookmarkStart w:id="343" w:name="_Toc155469351"/>
      <w:bookmarkStart w:id="344" w:name="_Toc161667697"/>
      <w:bookmarkStart w:id="345" w:name="_Toc169708512"/>
      <w:r w:rsidRPr="00F95B02">
        <w:t>5.3.1</w:t>
      </w:r>
      <w:r w:rsidRPr="00F95B02">
        <w:tab/>
        <w:t>General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82162761" r:id="rId16"/>
        </w:object>
      </w:r>
      <w:r w:rsidRPr="00F95B02">
        <w:rPr>
          <w:rFonts w:eastAsia="Yu Mincho"/>
        </w:rPr>
        <w:t>.</w:t>
      </w:r>
    </w:p>
    <w:p w14:paraId="5D7814C2" w14:textId="77777777" w:rsidR="009F6D15" w:rsidRPr="00F95B02" w:rsidRDefault="009F6D15" w:rsidP="009F6D15">
      <w:pPr>
        <w:pStyle w:val="TF"/>
      </w:pPr>
      <w:bookmarkStart w:id="346"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47" w:name="_Toc13080138"/>
      <w:bookmarkStart w:id="348" w:name="_Toc29811634"/>
      <w:bookmarkStart w:id="349" w:name="_Toc36817186"/>
      <w:bookmarkStart w:id="350" w:name="_Toc37260102"/>
      <w:bookmarkStart w:id="351" w:name="_Toc37267490"/>
      <w:bookmarkStart w:id="352" w:name="_Toc44712092"/>
      <w:bookmarkStart w:id="353" w:name="_Toc45893405"/>
      <w:bookmarkStart w:id="354" w:name="_Toc53178132"/>
      <w:bookmarkStart w:id="355" w:name="_Toc53178583"/>
      <w:bookmarkStart w:id="356" w:name="_Toc61178809"/>
      <w:bookmarkStart w:id="357" w:name="_Toc61179279"/>
      <w:bookmarkStart w:id="358" w:name="_Toc67916575"/>
      <w:bookmarkStart w:id="359" w:name="_Toc74663173"/>
      <w:bookmarkStart w:id="360" w:name="_Toc82621713"/>
      <w:bookmarkStart w:id="361" w:name="_Toc90422560"/>
      <w:bookmarkStart w:id="362" w:name="_Toc104310967"/>
      <w:bookmarkStart w:id="363" w:name="_Toc106126667"/>
      <w:bookmarkStart w:id="364" w:name="_Toc106176980"/>
      <w:bookmarkStart w:id="365" w:name="_Toc114242148"/>
      <w:bookmarkStart w:id="366" w:name="_Toc123044092"/>
      <w:bookmarkStart w:id="367" w:name="_Toc124157731"/>
      <w:bookmarkStart w:id="368" w:name="_Toc124259654"/>
      <w:bookmarkStart w:id="369" w:name="_Toc130584725"/>
      <w:bookmarkStart w:id="370" w:name="_Toc137464381"/>
      <w:bookmarkStart w:id="371" w:name="_Toc138884050"/>
      <w:bookmarkStart w:id="372" w:name="_Toc145643251"/>
      <w:bookmarkStart w:id="373" w:name="_Toc155469352"/>
      <w:bookmarkStart w:id="374" w:name="_Toc161667698"/>
      <w:bookmarkStart w:id="375" w:name="_Toc169708513"/>
      <w:bookmarkStart w:id="376" w:name="_Toc21127429"/>
      <w:bookmarkEnd w:id="346"/>
      <w:r w:rsidRPr="00F95B02">
        <w:rPr>
          <w:rFonts w:eastAsia="Yu Mincho"/>
        </w:rPr>
        <w:t>5.3.2</w:t>
      </w:r>
      <w:r w:rsidRPr="00F95B02">
        <w:rPr>
          <w:rFonts w:eastAsia="Yu Mincho"/>
        </w:rPr>
        <w:tab/>
      </w:r>
      <w:r w:rsidRPr="00FD0493">
        <w:rPr>
          <w:rFonts w:eastAsia="Yu Mincho"/>
        </w:rPr>
        <w:t>Transmission bandwidth configuration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377" w:name="_Hlk497144372"/>
      <w:r w:rsidRPr="00F95B02">
        <w:rPr>
          <w:rFonts w:eastAsia="Yu Mincho"/>
        </w:rPr>
        <w:t xml:space="preserve">Table 5.3.2-1: </w:t>
      </w:r>
      <w:bookmarkEnd w:id="377"/>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378" w:name="_Toc13080139"/>
      <w:bookmarkStart w:id="379" w:name="_Toc29811635"/>
      <w:bookmarkStart w:id="380" w:name="_Toc36817187"/>
      <w:bookmarkStart w:id="381" w:name="_Toc37260103"/>
      <w:bookmarkStart w:id="382" w:name="_Toc37267491"/>
      <w:bookmarkStart w:id="383" w:name="_Toc44712093"/>
      <w:bookmarkStart w:id="384" w:name="_Toc45893406"/>
      <w:bookmarkStart w:id="385" w:name="_Toc53178133"/>
      <w:bookmarkStart w:id="386" w:name="_Toc53178584"/>
      <w:bookmarkStart w:id="387" w:name="_Toc61178810"/>
      <w:bookmarkStart w:id="388" w:name="_Toc61179280"/>
      <w:bookmarkStart w:id="389" w:name="_Toc67916576"/>
      <w:bookmarkStart w:id="390" w:name="_Toc74663174"/>
      <w:bookmarkStart w:id="391" w:name="_Toc82621714"/>
      <w:bookmarkStart w:id="392" w:name="_Toc90422561"/>
      <w:bookmarkStart w:id="393" w:name="_Toc104310968"/>
      <w:bookmarkStart w:id="394" w:name="_Toc106126668"/>
      <w:bookmarkStart w:id="395" w:name="_Toc106176981"/>
      <w:bookmarkStart w:id="396" w:name="_Toc114242149"/>
      <w:bookmarkStart w:id="397" w:name="_Toc123044093"/>
      <w:bookmarkStart w:id="398" w:name="_Toc124157732"/>
      <w:bookmarkStart w:id="399" w:name="_Toc124259655"/>
      <w:bookmarkStart w:id="400" w:name="_Toc130584726"/>
      <w:bookmarkStart w:id="401" w:name="_Toc137464382"/>
      <w:bookmarkStart w:id="402" w:name="_Toc138884051"/>
      <w:bookmarkStart w:id="403" w:name="_Toc145643252"/>
      <w:bookmarkStart w:id="404" w:name="_Toc155469353"/>
      <w:bookmarkStart w:id="405" w:name="_Toc161667699"/>
      <w:bookmarkStart w:id="406" w:name="_Toc169708514"/>
      <w:bookmarkEnd w:id="376"/>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07"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07"/>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08" w:name="_Toc21127430"/>
      <w:bookmarkStart w:id="409" w:name="_Toc29811636"/>
      <w:bookmarkStart w:id="410" w:name="_Toc36817188"/>
      <w:bookmarkStart w:id="411" w:name="_Toc37260104"/>
      <w:bookmarkStart w:id="412" w:name="_Toc37267492"/>
      <w:bookmarkStart w:id="413" w:name="_Toc44712094"/>
      <w:bookmarkStart w:id="414" w:name="_Toc45893407"/>
      <w:bookmarkStart w:id="415" w:name="_Toc53178134"/>
      <w:bookmarkStart w:id="416" w:name="_Toc53178585"/>
      <w:bookmarkStart w:id="417" w:name="_Toc61178811"/>
      <w:bookmarkStart w:id="418" w:name="_Toc61179281"/>
      <w:bookmarkStart w:id="419" w:name="_Toc67916577"/>
      <w:bookmarkStart w:id="420" w:name="_Toc74663175"/>
      <w:bookmarkStart w:id="421" w:name="_Toc82621715"/>
      <w:bookmarkStart w:id="422" w:name="_Toc90422562"/>
      <w:bookmarkStart w:id="423" w:name="_Toc104310969"/>
      <w:bookmarkStart w:id="424" w:name="_Toc106126669"/>
      <w:bookmarkStart w:id="425" w:name="_Toc106176982"/>
      <w:bookmarkStart w:id="426" w:name="_Toc114242150"/>
      <w:bookmarkStart w:id="427" w:name="_Toc123044094"/>
      <w:bookmarkStart w:id="428" w:name="_Toc124157733"/>
      <w:bookmarkStart w:id="429" w:name="_Toc124259656"/>
      <w:bookmarkStart w:id="430" w:name="_Toc130584727"/>
      <w:bookmarkStart w:id="431" w:name="_Toc137464383"/>
      <w:bookmarkStart w:id="432" w:name="_Toc138884052"/>
      <w:bookmarkStart w:id="433" w:name="_Toc145643253"/>
      <w:bookmarkStart w:id="434" w:name="_Toc155469354"/>
      <w:bookmarkStart w:id="435" w:name="_Toc161667700"/>
      <w:bookmarkStart w:id="436" w:name="_Toc169708515"/>
      <w:r w:rsidRPr="00F95B02">
        <w:rPr>
          <w:rFonts w:eastAsia="Yu Mincho"/>
        </w:rPr>
        <w:t>5.3.4</w:t>
      </w:r>
      <w:r w:rsidRPr="00F95B02">
        <w:rPr>
          <w:rFonts w:eastAsia="Yu Mincho"/>
        </w:rPr>
        <w:tab/>
        <w:t>RB alignment</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52BB12B4" w14:textId="77777777" w:rsidR="009F6D15" w:rsidRPr="00F95B02" w:rsidRDefault="009F6D15" w:rsidP="009F6D15">
      <w:bookmarkStart w:id="437"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37"/>
    </w:p>
    <w:p w14:paraId="1FFB12D9" w14:textId="77777777" w:rsidR="009F6D15" w:rsidRPr="00F95B02" w:rsidRDefault="009F6D15" w:rsidP="009F6D15">
      <w:pPr>
        <w:pStyle w:val="Heading3"/>
        <w:rPr>
          <w:rFonts w:eastAsia="Yu Mincho"/>
        </w:rPr>
      </w:pPr>
      <w:bookmarkStart w:id="438" w:name="_Toc21127431"/>
      <w:bookmarkStart w:id="439" w:name="_Toc29811637"/>
      <w:bookmarkStart w:id="440" w:name="_Toc36817189"/>
      <w:bookmarkStart w:id="441" w:name="_Toc37260105"/>
      <w:bookmarkStart w:id="442" w:name="_Toc37267493"/>
      <w:bookmarkStart w:id="443" w:name="_Toc44712095"/>
      <w:bookmarkStart w:id="444" w:name="_Toc45893408"/>
      <w:bookmarkStart w:id="445" w:name="_Toc53178135"/>
      <w:bookmarkStart w:id="446" w:name="_Toc53178586"/>
      <w:bookmarkStart w:id="447" w:name="_Toc61178812"/>
      <w:bookmarkStart w:id="448" w:name="_Toc61179282"/>
      <w:bookmarkStart w:id="449" w:name="_Toc67916578"/>
      <w:bookmarkStart w:id="450" w:name="_Toc74663176"/>
      <w:bookmarkStart w:id="451" w:name="_Toc82621716"/>
      <w:bookmarkStart w:id="452" w:name="_Toc90422563"/>
      <w:bookmarkStart w:id="453" w:name="_Toc104310970"/>
      <w:bookmarkStart w:id="454" w:name="_Toc106126670"/>
      <w:bookmarkStart w:id="455" w:name="_Toc106176983"/>
      <w:bookmarkStart w:id="456" w:name="_Toc114242151"/>
      <w:bookmarkStart w:id="457" w:name="_Toc123044095"/>
      <w:bookmarkStart w:id="458" w:name="_Toc124157734"/>
      <w:bookmarkStart w:id="459" w:name="_Toc124259657"/>
      <w:bookmarkStart w:id="460" w:name="_Toc130584728"/>
      <w:bookmarkStart w:id="461" w:name="_Toc137464384"/>
      <w:bookmarkStart w:id="462" w:name="_Toc138884053"/>
      <w:bookmarkStart w:id="463" w:name="_Toc145643254"/>
      <w:bookmarkStart w:id="464" w:name="_Toc155469355"/>
      <w:bookmarkStart w:id="465" w:name="_Toc161667701"/>
      <w:bookmarkStart w:id="466" w:name="_Toc169708516"/>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7E0EDF00" w14:textId="6D50FDFD" w:rsidR="009F6D15" w:rsidRPr="00F95B02" w:rsidRDefault="00996CBC" w:rsidP="009F6D15">
      <w:pPr>
        <w:rPr>
          <w:rFonts w:eastAsia="Yu Mincho"/>
        </w:rPr>
      </w:pPr>
      <w:bookmarkStart w:id="467"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67"/>
    <w:p w14:paraId="1B8E10D8" w14:textId="08C208A5" w:rsidR="009F6D15" w:rsidRDefault="00996CBC"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468" w:name="_Toc104310971"/>
      <w:bookmarkStart w:id="469" w:name="_Toc106126671"/>
      <w:bookmarkStart w:id="470" w:name="_Toc106176984"/>
      <w:bookmarkStart w:id="471" w:name="_Toc114242152"/>
      <w:bookmarkStart w:id="472" w:name="_Toc123044096"/>
      <w:bookmarkStart w:id="473" w:name="_Toc124157735"/>
      <w:bookmarkStart w:id="474" w:name="_Toc124259658"/>
      <w:bookmarkStart w:id="475" w:name="_Toc130584729"/>
      <w:bookmarkStart w:id="476" w:name="_Toc137464385"/>
      <w:bookmarkStart w:id="477" w:name="_Toc138884054"/>
      <w:bookmarkStart w:id="478" w:name="_Toc145643255"/>
      <w:bookmarkStart w:id="479" w:name="_Toc155469356"/>
      <w:bookmarkStart w:id="480" w:name="_Toc161667702"/>
      <w:bookmarkStart w:id="481" w:name="_Toc169708517"/>
      <w:r>
        <w:rPr>
          <w:lang w:eastAsia="zh-CN"/>
        </w:rPr>
        <w:t>5.4</w:t>
      </w:r>
      <w:r>
        <w:rPr>
          <w:lang w:eastAsia="zh-CN"/>
        </w:rPr>
        <w:tab/>
        <w:t>Channel arrangement</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6B568C8D" w14:textId="3E8DA318" w:rsidR="00E91954" w:rsidRDefault="00E91954" w:rsidP="00684293">
      <w:pPr>
        <w:pStyle w:val="Heading3"/>
        <w:rPr>
          <w:lang w:eastAsia="zh-CN"/>
        </w:rPr>
      </w:pPr>
      <w:bookmarkStart w:id="482" w:name="_Toc104310972"/>
      <w:bookmarkStart w:id="483" w:name="_Toc106126672"/>
      <w:bookmarkStart w:id="484" w:name="_Toc106176985"/>
      <w:bookmarkStart w:id="485" w:name="_Toc114242153"/>
      <w:bookmarkStart w:id="486" w:name="_Toc123044097"/>
      <w:bookmarkStart w:id="487" w:name="_Toc124157736"/>
      <w:bookmarkStart w:id="488" w:name="_Toc124259659"/>
      <w:bookmarkStart w:id="489" w:name="_Toc130584730"/>
      <w:bookmarkStart w:id="490" w:name="_Toc137464386"/>
      <w:bookmarkStart w:id="491" w:name="_Toc138884055"/>
      <w:bookmarkStart w:id="492" w:name="_Toc145643256"/>
      <w:bookmarkStart w:id="493" w:name="_Toc155469357"/>
      <w:bookmarkStart w:id="494" w:name="_Toc161667703"/>
      <w:bookmarkStart w:id="495" w:name="_Toc169708518"/>
      <w:r>
        <w:rPr>
          <w:lang w:eastAsia="zh-CN"/>
        </w:rPr>
        <w:t>5.4.1</w:t>
      </w:r>
      <w:r>
        <w:rPr>
          <w:lang w:eastAsia="zh-CN"/>
        </w:rPr>
        <w:tab/>
        <w:t>Channel spacing</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55815248" w14:textId="77777777" w:rsidR="009F6D15" w:rsidRPr="00FD0493" w:rsidRDefault="009F6D15" w:rsidP="008F0723">
      <w:pPr>
        <w:pStyle w:val="Heading4"/>
      </w:pPr>
      <w:bookmarkStart w:id="496" w:name="_Toc21127437"/>
      <w:bookmarkStart w:id="497" w:name="_Toc29811643"/>
      <w:bookmarkStart w:id="498" w:name="_Toc36817195"/>
      <w:bookmarkStart w:id="499" w:name="_Toc37260111"/>
      <w:bookmarkStart w:id="500" w:name="_Toc37267499"/>
      <w:bookmarkStart w:id="501" w:name="_Toc44712101"/>
      <w:bookmarkStart w:id="502" w:name="_Toc45893414"/>
      <w:bookmarkStart w:id="503" w:name="_Toc53178141"/>
      <w:bookmarkStart w:id="504" w:name="_Toc53178592"/>
      <w:bookmarkStart w:id="505" w:name="_Toc61178818"/>
      <w:bookmarkStart w:id="506" w:name="_Toc61179288"/>
      <w:bookmarkStart w:id="507" w:name="_Toc67916584"/>
      <w:bookmarkStart w:id="508" w:name="_Toc74663182"/>
      <w:bookmarkStart w:id="509" w:name="_Toc82621722"/>
      <w:bookmarkStart w:id="510" w:name="_Toc90422569"/>
      <w:bookmarkStart w:id="511" w:name="_Toc104310973"/>
      <w:bookmarkStart w:id="512" w:name="_Toc106126673"/>
      <w:bookmarkStart w:id="513" w:name="_Toc106176986"/>
      <w:bookmarkStart w:id="514" w:name="_Toc114242154"/>
      <w:bookmarkStart w:id="515" w:name="_Toc123044098"/>
      <w:bookmarkStart w:id="516" w:name="_Toc124157737"/>
      <w:bookmarkStart w:id="517" w:name="_Toc124259660"/>
      <w:bookmarkStart w:id="518" w:name="_Toc130584731"/>
      <w:bookmarkStart w:id="519" w:name="_Toc137464387"/>
      <w:bookmarkStart w:id="520" w:name="_Toc138884056"/>
      <w:bookmarkStart w:id="521" w:name="_Toc145643257"/>
      <w:bookmarkStart w:id="522" w:name="_Toc155469358"/>
      <w:bookmarkStart w:id="523" w:name="_Toc161667704"/>
      <w:bookmarkStart w:id="524" w:name="_Toc169708519"/>
      <w:r w:rsidRPr="00FD0493">
        <w:t>5.4.1.1</w:t>
      </w:r>
      <w:r w:rsidRPr="00FD0493">
        <w:tab/>
        <w:t>Channel spacing for adjacent carriers</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25" w:name="_Toc104310974"/>
      <w:bookmarkStart w:id="526" w:name="_Toc106126674"/>
      <w:bookmarkStart w:id="527" w:name="_Toc106176987"/>
      <w:bookmarkStart w:id="528" w:name="_Toc114242155"/>
      <w:bookmarkStart w:id="529" w:name="_Toc123044099"/>
      <w:bookmarkStart w:id="530" w:name="_Toc124157738"/>
      <w:bookmarkStart w:id="531" w:name="_Toc124259661"/>
      <w:bookmarkStart w:id="532" w:name="_Toc130584732"/>
      <w:bookmarkStart w:id="533" w:name="_Toc137464388"/>
      <w:bookmarkStart w:id="534" w:name="_Toc138884057"/>
      <w:bookmarkStart w:id="535" w:name="_Toc145643258"/>
      <w:bookmarkStart w:id="536" w:name="_Toc155469359"/>
      <w:bookmarkStart w:id="537" w:name="_Toc161667705"/>
      <w:bookmarkStart w:id="538" w:name="_Toc169708520"/>
      <w:r>
        <w:rPr>
          <w:lang w:eastAsia="zh-CN"/>
        </w:rPr>
        <w:t>5.4.2</w:t>
      </w:r>
      <w:r>
        <w:rPr>
          <w:lang w:eastAsia="zh-CN"/>
        </w:rPr>
        <w:tab/>
        <w:t>Channel raster</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48AB9E55" w14:textId="77777777" w:rsidR="009F6D15" w:rsidRPr="00FD0493" w:rsidRDefault="009F6D15" w:rsidP="008F0723">
      <w:pPr>
        <w:pStyle w:val="Heading4"/>
      </w:pPr>
      <w:bookmarkStart w:id="539" w:name="_Toc21127440"/>
      <w:bookmarkStart w:id="540" w:name="_Toc29811646"/>
      <w:bookmarkStart w:id="541" w:name="_Toc36817198"/>
      <w:bookmarkStart w:id="542" w:name="_Toc37260114"/>
      <w:bookmarkStart w:id="543" w:name="_Toc37267502"/>
      <w:bookmarkStart w:id="544" w:name="_Toc44712104"/>
      <w:bookmarkStart w:id="545" w:name="_Toc45893417"/>
      <w:bookmarkStart w:id="546" w:name="_Toc53178144"/>
      <w:bookmarkStart w:id="547" w:name="_Toc53178595"/>
      <w:bookmarkStart w:id="548" w:name="_Toc61178821"/>
      <w:bookmarkStart w:id="549" w:name="_Toc61179291"/>
      <w:bookmarkStart w:id="550" w:name="_Toc67916587"/>
      <w:bookmarkStart w:id="551" w:name="_Toc74663185"/>
      <w:bookmarkStart w:id="552" w:name="_Toc82621725"/>
      <w:bookmarkStart w:id="553" w:name="_Toc90422572"/>
      <w:bookmarkStart w:id="554" w:name="_Toc104310975"/>
      <w:bookmarkStart w:id="555" w:name="_Toc106126675"/>
      <w:bookmarkStart w:id="556" w:name="_Toc106176988"/>
      <w:bookmarkStart w:id="557" w:name="_Toc114242156"/>
      <w:bookmarkStart w:id="558" w:name="_Toc123044100"/>
      <w:bookmarkStart w:id="559" w:name="_Toc124157739"/>
      <w:bookmarkStart w:id="560" w:name="_Toc124259662"/>
      <w:bookmarkStart w:id="561" w:name="_Toc130584733"/>
      <w:bookmarkStart w:id="562" w:name="_Toc137464389"/>
      <w:bookmarkStart w:id="563" w:name="_Toc138884058"/>
      <w:bookmarkStart w:id="564" w:name="_Toc145643259"/>
      <w:bookmarkStart w:id="565" w:name="_Toc155469360"/>
      <w:bookmarkStart w:id="566" w:name="_Toc161667706"/>
      <w:bookmarkStart w:id="567" w:name="_Toc169708521"/>
      <w:r w:rsidRPr="00FD0493">
        <w:t>5.4.2.1</w:t>
      </w:r>
      <w:r w:rsidRPr="00FD0493">
        <w:tab/>
        <w:t>NR-ARFCN and channel raster</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7AE601E2" w14:textId="77777777" w:rsidR="009F6D15" w:rsidRPr="00F95B02" w:rsidRDefault="009F6D15" w:rsidP="009F6D15">
      <w:pPr>
        <w:rPr>
          <w:rFonts w:eastAsia="Yu Mincho"/>
        </w:rPr>
      </w:pPr>
      <w:r w:rsidRPr="00F95B02">
        <w:rPr>
          <w:rFonts w:eastAsia="Yu Mincho"/>
        </w:rPr>
        <w:t xml:space="preserve">The </w:t>
      </w:r>
      <w:bookmarkStart w:id="568" w:name="_Hlk515622859"/>
      <w:bookmarkStart w:id="569" w:name="_Hlk514074796"/>
      <w:r w:rsidRPr="00F95B02">
        <w:rPr>
          <w:rFonts w:eastAsia="Yu Mincho"/>
        </w:rPr>
        <w:t>global frequency</w:t>
      </w:r>
      <w:bookmarkEnd w:id="568"/>
      <w:bookmarkEnd w:id="56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570" w:name="_Hlk514074832"/>
      <w:r w:rsidRPr="00F95B02">
        <w:t>F</w:t>
      </w:r>
      <w:r w:rsidRPr="00F95B02">
        <w:rPr>
          <w:vertAlign w:val="subscript"/>
        </w:rPr>
        <w:t>REF</w:t>
      </w:r>
      <w:bookmarkEnd w:id="570"/>
      <w:r w:rsidRPr="00F95B02">
        <w:rPr>
          <w:rFonts w:eastAsia="Yu Mincho"/>
        </w:rPr>
        <w:t xml:space="preserve">. The </w:t>
      </w:r>
      <w:r w:rsidRPr="00F95B02">
        <w:rPr>
          <w:rFonts w:eastAsia="Yu Mincho"/>
          <w:i/>
        </w:rPr>
        <w:t>RF reference frequency</w:t>
      </w:r>
      <w:bookmarkStart w:id="571" w:name="_Hlk514074872"/>
      <w:bookmarkStart w:id="572" w:name="_Hlk515622922"/>
      <w:bookmarkStart w:id="573" w:name="_Hlk514075221"/>
      <w:r w:rsidRPr="00F95B02">
        <w:rPr>
          <w:rFonts w:eastAsia="Yu Mincho"/>
        </w:rPr>
        <w:t xml:space="preserve"> is used in signalling to identify the position of RF channels, SS blocks and other elements</w:t>
      </w:r>
      <w:bookmarkEnd w:id="571"/>
      <w:bookmarkEnd w:id="572"/>
      <w:bookmarkEnd w:id="57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57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574"/>
    <w:p w14:paraId="5063228E" w14:textId="77777777" w:rsidR="009F6D15" w:rsidRPr="00F95B02" w:rsidRDefault="009F6D15" w:rsidP="009F6D15">
      <w:pPr>
        <w:rPr>
          <w:rFonts w:eastAsia="Yu Mincho"/>
        </w:rPr>
      </w:pPr>
      <w:r w:rsidRPr="00F95B02">
        <w:rPr>
          <w:rFonts w:eastAsia="Yu Mincho"/>
        </w:rPr>
        <w:lastRenderedPageBreak/>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575" w:name="_Toc21127441"/>
      <w:bookmarkStart w:id="576" w:name="_Toc29811648"/>
      <w:bookmarkStart w:id="577" w:name="_Toc36817200"/>
      <w:bookmarkStart w:id="578" w:name="_Toc37260116"/>
      <w:bookmarkStart w:id="579" w:name="_Toc37267504"/>
      <w:bookmarkStart w:id="580" w:name="_Toc44712106"/>
      <w:bookmarkStart w:id="581" w:name="_Toc45893419"/>
      <w:bookmarkStart w:id="582" w:name="_Toc53178146"/>
      <w:bookmarkStart w:id="583" w:name="_Toc53178597"/>
      <w:bookmarkStart w:id="584" w:name="_Toc61178823"/>
      <w:bookmarkStart w:id="585" w:name="_Toc61179293"/>
      <w:bookmarkStart w:id="586" w:name="_Toc67916589"/>
      <w:bookmarkStart w:id="587" w:name="_Toc74663187"/>
      <w:bookmarkStart w:id="588" w:name="_Toc82621727"/>
      <w:bookmarkStart w:id="589" w:name="_Toc90422574"/>
      <w:bookmarkStart w:id="590" w:name="_Toc104310976"/>
      <w:bookmarkStart w:id="591" w:name="_Toc106126676"/>
      <w:bookmarkStart w:id="592" w:name="_Toc106176989"/>
      <w:bookmarkStart w:id="593" w:name="_Toc114242157"/>
      <w:bookmarkStart w:id="594" w:name="_Toc123044101"/>
      <w:bookmarkStart w:id="595" w:name="_Toc124157740"/>
      <w:bookmarkStart w:id="596" w:name="_Toc124259663"/>
      <w:bookmarkStart w:id="597" w:name="_Toc130584734"/>
      <w:bookmarkStart w:id="598" w:name="_Toc137464390"/>
      <w:bookmarkStart w:id="599" w:name="_Toc138884059"/>
      <w:bookmarkStart w:id="600" w:name="_Toc145643260"/>
      <w:bookmarkStart w:id="601" w:name="_Toc155469361"/>
      <w:bookmarkStart w:id="602" w:name="_Toc161667707"/>
      <w:bookmarkStart w:id="603" w:name="_Toc169708522"/>
      <w:r w:rsidRPr="00681075">
        <w:rPr>
          <w:rFonts w:eastAsia="Yu Mincho"/>
        </w:rPr>
        <w:t>5.4.2.2</w:t>
      </w:r>
      <w:r w:rsidRPr="00681075">
        <w:rPr>
          <w:rFonts w:eastAsia="Yu Mincho"/>
        </w:rPr>
        <w:tab/>
        <w:t>Channel raster to resource element mapping</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04" w:name="_Hlk514075049"/>
      <w:r w:rsidRPr="00F95B02">
        <w:rPr>
          <w:rFonts w:eastAsia="Yu Mincho"/>
        </w:rPr>
        <w:t>and can be used to identify the RF channel position</w:t>
      </w:r>
      <w:bookmarkEnd w:id="604"/>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782162762"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5pt;height:15pt" o:ole="">
                  <v:imagedata r:id="rId11" o:title=""/>
                </v:shape>
                <o:OLEObject Type="Embed" ProgID="Equation.3" ShapeID="_x0000_i1028" DrawAspect="Content" ObjectID="_1782162763"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2" o:title=""/>
                </v:shape>
                <o:OLEObject Type="Embed" ProgID="Equation.3" ShapeID="_x0000_i1029" DrawAspect="Content" ObjectID="_1782162764"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24" o:title=""/>
                </v:shape>
                <o:OLEObject Type="Embed" ProgID="Equation.3" ShapeID="_x0000_i1030" DrawAspect="Content" ObjectID="_1782162765"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5pt;height:16pt" o:ole="">
            <v:imagedata r:id="rId19" o:title=""/>
          </v:shape>
          <o:OLEObject Type="Embed" ProgID="Equation.3" ShapeID="_x0000_i1031" DrawAspect="Content" ObjectID="_1782162766"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05" w:name="_Toc21127442"/>
      <w:bookmarkStart w:id="606" w:name="_Toc29811649"/>
      <w:bookmarkStart w:id="607" w:name="_Toc36817201"/>
      <w:bookmarkStart w:id="608" w:name="_Toc37260117"/>
      <w:bookmarkStart w:id="609" w:name="_Toc37267505"/>
      <w:bookmarkStart w:id="610" w:name="_Toc44712107"/>
      <w:bookmarkStart w:id="611" w:name="_Toc45893420"/>
      <w:bookmarkStart w:id="612" w:name="_Toc53178147"/>
      <w:bookmarkStart w:id="613" w:name="_Toc53178598"/>
      <w:bookmarkStart w:id="614" w:name="_Toc61178824"/>
      <w:bookmarkStart w:id="615" w:name="_Toc61179294"/>
      <w:bookmarkStart w:id="616" w:name="_Toc67916590"/>
      <w:bookmarkStart w:id="617" w:name="_Toc74663188"/>
      <w:bookmarkStart w:id="618" w:name="_Toc82621728"/>
      <w:bookmarkStart w:id="619" w:name="_Toc90422575"/>
      <w:bookmarkStart w:id="620" w:name="_Toc104310977"/>
      <w:bookmarkStart w:id="621" w:name="_Toc106126677"/>
      <w:bookmarkStart w:id="622" w:name="_Toc106176990"/>
      <w:bookmarkStart w:id="623" w:name="_Toc114242158"/>
      <w:bookmarkStart w:id="624" w:name="_Toc123044102"/>
      <w:bookmarkStart w:id="625" w:name="_Toc124157741"/>
      <w:bookmarkStart w:id="626" w:name="_Toc124259664"/>
      <w:bookmarkStart w:id="627" w:name="_Toc130584735"/>
      <w:bookmarkStart w:id="628" w:name="_Toc137464391"/>
      <w:bookmarkStart w:id="629" w:name="_Toc138884060"/>
      <w:bookmarkStart w:id="630" w:name="_Toc145643261"/>
      <w:bookmarkStart w:id="631" w:name="_Toc155469362"/>
      <w:bookmarkStart w:id="632" w:name="_Toc161667708"/>
      <w:bookmarkStart w:id="633" w:name="_Toc169708523"/>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311FD57" w14:textId="7E6F2D24" w:rsidR="009F6D15" w:rsidRPr="00F95B02" w:rsidRDefault="00996CBC" w:rsidP="009F6D15">
      <w:r w:rsidRPr="00F95B02">
        <w:t xml:space="preserve">The </w:t>
      </w:r>
      <w:bookmarkStart w:id="634" w:name="_Hlk514075080"/>
      <w:r w:rsidRPr="00F95B02">
        <w:t>RF channel positions on the channel raster</w:t>
      </w:r>
      <w:bookmarkEnd w:id="634"/>
      <w:r w:rsidRPr="00F95B02">
        <w:t xml:space="preserve"> in each </w:t>
      </w:r>
      <w:r>
        <w:t>SAN</w:t>
      </w:r>
      <w:r w:rsidRPr="00F95B02">
        <w:t xml:space="preserve"> </w:t>
      </w:r>
      <w:r w:rsidRPr="00F95B02">
        <w:rPr>
          <w:i/>
        </w:rPr>
        <w:t>operating band</w:t>
      </w:r>
      <w:r w:rsidRPr="00F95B02">
        <w:t xml:space="preserve"> are given </w:t>
      </w:r>
      <w:bookmarkStart w:id="635" w:name="_Hlk514075096"/>
      <w:r w:rsidRPr="00F95B02">
        <w:t>through the applicable NR-ARFCN</w:t>
      </w:r>
      <w:bookmarkEnd w:id="635"/>
      <w:r w:rsidRPr="00F95B02">
        <w:t xml:space="preserve"> in table 5.4.2.3-1 for FR1</w:t>
      </w:r>
      <w:bookmarkStart w:id="636" w:name="_Hlk514075107"/>
      <w:r>
        <w:t>-NTN</w:t>
      </w:r>
      <w:r w:rsidRPr="00F95B02">
        <w:t>, using the channel raster to resource element mapping in clause 5.4.2.2</w:t>
      </w:r>
      <w:bookmarkEnd w:id="636"/>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637" w:name="_Toc104310978"/>
      <w:bookmarkStart w:id="638" w:name="_Toc106126678"/>
      <w:bookmarkStart w:id="639" w:name="_Toc106176991"/>
      <w:bookmarkStart w:id="640" w:name="_Toc114242159"/>
      <w:bookmarkStart w:id="641" w:name="_Toc123044103"/>
      <w:bookmarkStart w:id="642" w:name="_Toc124157742"/>
      <w:bookmarkStart w:id="643" w:name="_Toc124259665"/>
      <w:bookmarkStart w:id="644" w:name="_Toc130584736"/>
      <w:bookmarkStart w:id="645" w:name="_Toc137464392"/>
      <w:bookmarkStart w:id="646" w:name="_Toc138884061"/>
      <w:bookmarkStart w:id="647" w:name="_Toc145643262"/>
      <w:bookmarkStart w:id="648" w:name="_Toc155469363"/>
      <w:bookmarkStart w:id="649" w:name="_Toc161667709"/>
      <w:bookmarkStart w:id="650" w:name="_Toc169708524"/>
      <w:r>
        <w:rPr>
          <w:lang w:eastAsia="zh-CN"/>
        </w:rPr>
        <w:t>5.4.3</w:t>
      </w:r>
      <w:r>
        <w:rPr>
          <w:lang w:eastAsia="zh-CN"/>
        </w:rPr>
        <w:tab/>
        <w:t>Synchronization raster</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39270A37" w14:textId="77777777" w:rsidR="009F6D15" w:rsidRPr="00F95B02" w:rsidRDefault="009F6D15" w:rsidP="00E17859">
      <w:pPr>
        <w:pStyle w:val="Heading4"/>
        <w:rPr>
          <w:rFonts w:eastAsia="Yu Mincho"/>
        </w:rPr>
      </w:pPr>
      <w:bookmarkStart w:id="651" w:name="_Toc21127444"/>
      <w:bookmarkStart w:id="652" w:name="_Toc29811651"/>
      <w:bookmarkStart w:id="653" w:name="_Toc36817203"/>
      <w:bookmarkStart w:id="654" w:name="_Toc37260119"/>
      <w:bookmarkStart w:id="655" w:name="_Toc37267507"/>
      <w:bookmarkStart w:id="656" w:name="_Toc44712109"/>
      <w:bookmarkStart w:id="657" w:name="_Toc45893422"/>
      <w:bookmarkStart w:id="658" w:name="_Toc53178149"/>
      <w:bookmarkStart w:id="659" w:name="_Toc53178600"/>
      <w:bookmarkStart w:id="660" w:name="_Toc61178826"/>
      <w:bookmarkStart w:id="661" w:name="_Toc61179296"/>
      <w:bookmarkStart w:id="662" w:name="_Toc67916592"/>
      <w:bookmarkStart w:id="663" w:name="_Toc74663190"/>
      <w:bookmarkStart w:id="664" w:name="_Toc82621730"/>
      <w:bookmarkStart w:id="665" w:name="_Toc90422577"/>
      <w:bookmarkStart w:id="666" w:name="_Toc104310979"/>
      <w:bookmarkStart w:id="667" w:name="_Toc106126679"/>
      <w:bookmarkStart w:id="668" w:name="_Toc106176992"/>
      <w:bookmarkStart w:id="669" w:name="_Toc114242160"/>
      <w:bookmarkStart w:id="670" w:name="_Toc123044104"/>
      <w:bookmarkStart w:id="671" w:name="_Toc124157743"/>
      <w:bookmarkStart w:id="672" w:name="_Toc124259666"/>
      <w:bookmarkStart w:id="673" w:name="_Toc130584737"/>
      <w:bookmarkStart w:id="674" w:name="_Toc137464393"/>
      <w:bookmarkStart w:id="675" w:name="_Toc138884062"/>
      <w:bookmarkStart w:id="676" w:name="_Toc145643263"/>
      <w:bookmarkStart w:id="677" w:name="_Toc155469364"/>
      <w:bookmarkStart w:id="678" w:name="_Toc161667710"/>
      <w:bookmarkStart w:id="679" w:name="_Toc169708525"/>
      <w:r w:rsidRPr="00F95B02">
        <w:rPr>
          <w:rFonts w:eastAsia="Yu Mincho"/>
        </w:rPr>
        <w:t>5.4.3.1</w:t>
      </w:r>
      <w:r w:rsidRPr="00F95B02">
        <w:rPr>
          <w:rFonts w:eastAsia="Yu Mincho"/>
        </w:rPr>
        <w:tab/>
        <w:t>Synchronization raster and numbering</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680" w:name="_Toc13080155"/>
      <w:bookmarkStart w:id="681" w:name="_Toc106126680"/>
      <w:bookmarkStart w:id="682" w:name="_Toc106176993"/>
      <w:bookmarkStart w:id="683" w:name="_Toc114242161"/>
      <w:bookmarkStart w:id="684" w:name="_Toc123044105"/>
      <w:bookmarkStart w:id="685" w:name="_Toc124157744"/>
      <w:bookmarkStart w:id="686" w:name="_Toc124259667"/>
      <w:bookmarkStart w:id="687" w:name="_Toc130584738"/>
      <w:bookmarkStart w:id="688" w:name="_Toc137464394"/>
      <w:bookmarkStart w:id="689" w:name="_Toc138884063"/>
      <w:bookmarkStart w:id="690" w:name="_Toc145643264"/>
      <w:bookmarkStart w:id="691" w:name="_Toc155469365"/>
      <w:bookmarkStart w:id="692" w:name="_Toc161667711"/>
      <w:bookmarkStart w:id="693" w:name="_Toc169708526"/>
      <w:bookmarkStart w:id="694" w:name="_Toc21127446"/>
      <w:r w:rsidRPr="00F95B02">
        <w:t>5.4.3.2</w:t>
      </w:r>
      <w:r w:rsidRPr="00F95B02">
        <w:tab/>
        <w:t>Synchronization raster to synchronization block resource element mapping</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695" w:name="_Toc29811652"/>
      <w:bookmarkStart w:id="696" w:name="_Toc36817204"/>
      <w:bookmarkStart w:id="697" w:name="_Toc37260120"/>
      <w:bookmarkStart w:id="698" w:name="_Toc37267508"/>
      <w:bookmarkStart w:id="699" w:name="_Toc44712110"/>
      <w:bookmarkStart w:id="700" w:name="_Toc45893423"/>
      <w:bookmarkStart w:id="701" w:name="_Toc53178150"/>
      <w:bookmarkStart w:id="702" w:name="_Toc53178601"/>
      <w:bookmarkStart w:id="703" w:name="_Toc61178827"/>
      <w:bookmarkStart w:id="704" w:name="_Toc61179297"/>
      <w:bookmarkStart w:id="705" w:name="_Toc67916593"/>
      <w:bookmarkStart w:id="706" w:name="_Toc74663191"/>
      <w:bookmarkStart w:id="707" w:name="_Toc82621731"/>
      <w:bookmarkStart w:id="708" w:name="_Toc90422578"/>
      <w:bookmarkStart w:id="709" w:name="_Toc104310980"/>
      <w:bookmarkStart w:id="710" w:name="_Toc106126681"/>
      <w:bookmarkStart w:id="711" w:name="_Toc106176994"/>
      <w:bookmarkStart w:id="712" w:name="_Toc114242162"/>
      <w:bookmarkStart w:id="713" w:name="_Toc123044106"/>
      <w:bookmarkStart w:id="714" w:name="_Toc124157745"/>
      <w:bookmarkStart w:id="715" w:name="_Toc124259668"/>
      <w:bookmarkStart w:id="716" w:name="_Toc130584739"/>
      <w:bookmarkStart w:id="717" w:name="_Toc137464395"/>
      <w:bookmarkStart w:id="718" w:name="_Toc138884064"/>
      <w:bookmarkStart w:id="719" w:name="_Toc145643265"/>
      <w:bookmarkStart w:id="720" w:name="_Toc155469366"/>
      <w:bookmarkStart w:id="721" w:name="_Toc161667712"/>
      <w:bookmarkStart w:id="722" w:name="_Toc169708527"/>
      <w:r w:rsidRPr="00F95B02">
        <w:rPr>
          <w:rFonts w:eastAsia="Yu Mincho"/>
        </w:rPr>
        <w:t>5.4.3.3</w:t>
      </w:r>
      <w:r w:rsidRPr="00F95B02">
        <w:rPr>
          <w:rFonts w:eastAsia="Yu Mincho"/>
        </w:rPr>
        <w:tab/>
        <w:t>Synchronization raster entries for each operating band</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723" w:name="_Toc104310981"/>
      <w:bookmarkStart w:id="724" w:name="_Toc106126682"/>
      <w:bookmarkStart w:id="725" w:name="_Toc106176995"/>
      <w:bookmarkStart w:id="726" w:name="_Toc114242163"/>
      <w:bookmarkStart w:id="727" w:name="_Toc123044107"/>
      <w:bookmarkStart w:id="728" w:name="_Toc124157746"/>
      <w:bookmarkStart w:id="729" w:name="_Toc124259669"/>
      <w:bookmarkStart w:id="730" w:name="_Toc130584740"/>
      <w:bookmarkStart w:id="731" w:name="_Toc137464396"/>
      <w:bookmarkStart w:id="732" w:name="_Toc138884065"/>
      <w:bookmarkStart w:id="733" w:name="_Toc145643266"/>
      <w:bookmarkStart w:id="734" w:name="_Toc155469367"/>
      <w:bookmarkStart w:id="735" w:name="_Toc161667713"/>
      <w:bookmarkStart w:id="736" w:name="_Toc169708528"/>
      <w:r>
        <w:rPr>
          <w:lang w:eastAsia="zh-CN"/>
        </w:rPr>
        <w:t>6</w:t>
      </w:r>
      <w:r>
        <w:rPr>
          <w:lang w:eastAsia="zh-CN"/>
        </w:rPr>
        <w:tab/>
        <w:t>Conducted transmitter characteristics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02FCC086" w14:textId="34D4D0CB" w:rsidR="001F6D06" w:rsidRDefault="001F6D06" w:rsidP="001F6D06">
      <w:pPr>
        <w:pStyle w:val="Heading2"/>
        <w:rPr>
          <w:lang w:eastAsia="zh-CN"/>
        </w:rPr>
      </w:pPr>
      <w:bookmarkStart w:id="737" w:name="_Toc104310982"/>
      <w:bookmarkStart w:id="738" w:name="_Toc106126683"/>
      <w:bookmarkStart w:id="739" w:name="_Toc106176996"/>
      <w:bookmarkStart w:id="740" w:name="_Toc114242164"/>
      <w:bookmarkStart w:id="741" w:name="_Toc123044108"/>
      <w:bookmarkStart w:id="742" w:name="_Toc124157747"/>
      <w:bookmarkStart w:id="743" w:name="_Toc124259670"/>
      <w:bookmarkStart w:id="744" w:name="_Toc130584741"/>
      <w:bookmarkStart w:id="745" w:name="_Toc137464397"/>
      <w:bookmarkStart w:id="746" w:name="_Toc138884066"/>
      <w:bookmarkStart w:id="747" w:name="_Toc145643267"/>
      <w:bookmarkStart w:id="748" w:name="_Toc155469368"/>
      <w:bookmarkStart w:id="749" w:name="_Toc161667714"/>
      <w:bookmarkStart w:id="750" w:name="_Toc169708529"/>
      <w:r>
        <w:rPr>
          <w:lang w:eastAsia="zh-CN"/>
        </w:rPr>
        <w:t>6.1</w:t>
      </w:r>
      <w:r>
        <w:rPr>
          <w:lang w:eastAsia="zh-CN"/>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51" w:name="_Toc104310983"/>
      <w:bookmarkStart w:id="752" w:name="_Toc106126684"/>
      <w:bookmarkStart w:id="753" w:name="_Toc106176997"/>
      <w:bookmarkStart w:id="754" w:name="_Toc114242165"/>
      <w:bookmarkStart w:id="755" w:name="_Toc123044109"/>
      <w:bookmarkStart w:id="756" w:name="_Toc124157748"/>
      <w:bookmarkStart w:id="757" w:name="_Toc124259671"/>
      <w:bookmarkStart w:id="758" w:name="_Toc130584742"/>
      <w:bookmarkStart w:id="759" w:name="_Toc137464398"/>
      <w:bookmarkStart w:id="760" w:name="_Toc138884067"/>
      <w:bookmarkStart w:id="761" w:name="_Toc145643268"/>
      <w:bookmarkStart w:id="762" w:name="_Toc155469369"/>
      <w:bookmarkStart w:id="763" w:name="_Toc161667715"/>
      <w:bookmarkStart w:id="764" w:name="_Toc169708530"/>
      <w:r>
        <w:rPr>
          <w:lang w:eastAsia="zh-CN"/>
        </w:rPr>
        <w:t>6.2</w:t>
      </w:r>
      <w:r>
        <w:rPr>
          <w:lang w:eastAsia="zh-CN"/>
        </w:rPr>
        <w:tab/>
      </w:r>
      <w:r w:rsidR="00E91954">
        <w:rPr>
          <w:lang w:eastAsia="zh-CN"/>
        </w:rPr>
        <w:t>Satellite Access Node output power</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r w:rsidR="00E91954">
        <w:rPr>
          <w:lang w:eastAsia="zh-CN"/>
        </w:rPr>
        <w:t xml:space="preserve"> </w:t>
      </w:r>
    </w:p>
    <w:p w14:paraId="455C497F" w14:textId="77777777" w:rsidR="0021325A" w:rsidRDefault="0021325A" w:rsidP="0021325A">
      <w:pPr>
        <w:pStyle w:val="Heading3"/>
      </w:pPr>
      <w:bookmarkStart w:id="765" w:name="_Toc104310984"/>
      <w:bookmarkStart w:id="766" w:name="_Toc106126685"/>
      <w:bookmarkStart w:id="767" w:name="_Toc106176998"/>
      <w:bookmarkStart w:id="768" w:name="_Toc114242166"/>
      <w:bookmarkStart w:id="769" w:name="_Toc123044110"/>
      <w:bookmarkStart w:id="770" w:name="_Toc124157749"/>
      <w:bookmarkStart w:id="771" w:name="_Toc124259672"/>
      <w:bookmarkStart w:id="772" w:name="_Toc130584743"/>
      <w:bookmarkStart w:id="773" w:name="_Toc137464399"/>
      <w:bookmarkStart w:id="774" w:name="_Toc138884068"/>
      <w:bookmarkStart w:id="775" w:name="_Toc145643269"/>
      <w:bookmarkStart w:id="776" w:name="_Toc155469370"/>
      <w:bookmarkStart w:id="777" w:name="_Toc161667716"/>
      <w:bookmarkStart w:id="778" w:name="_Toc169708531"/>
      <w:r w:rsidRPr="00F95B02">
        <w:t>6.2.1</w:t>
      </w:r>
      <w:r w:rsidRPr="00F95B02">
        <w:tab/>
        <w:t>General</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779" w:name="_Toc104310985"/>
      <w:bookmarkStart w:id="780" w:name="_Toc106126686"/>
      <w:bookmarkStart w:id="781" w:name="_Toc106176999"/>
      <w:bookmarkStart w:id="782" w:name="_Toc114242167"/>
      <w:bookmarkStart w:id="783" w:name="_Toc123044111"/>
      <w:bookmarkStart w:id="784" w:name="_Toc124157750"/>
      <w:bookmarkStart w:id="785" w:name="_Toc124259673"/>
      <w:bookmarkStart w:id="786" w:name="_Toc130584744"/>
      <w:bookmarkStart w:id="787" w:name="_Toc137464400"/>
      <w:bookmarkStart w:id="788" w:name="_Toc138884069"/>
      <w:bookmarkStart w:id="789" w:name="_Toc145643270"/>
      <w:bookmarkStart w:id="790" w:name="_Toc155469371"/>
      <w:bookmarkStart w:id="791" w:name="_Toc161667717"/>
      <w:bookmarkStart w:id="792" w:name="_Toc169708532"/>
      <w:r w:rsidRPr="00F95B02">
        <w:t>6.2.</w:t>
      </w:r>
      <w:r>
        <w:rPr>
          <w:rFonts w:hint="eastAsia"/>
          <w:lang w:eastAsia="zh-CN"/>
        </w:rPr>
        <w:t>2</w:t>
      </w:r>
      <w:r w:rsidRPr="00F95B02">
        <w:tab/>
        <w:t xml:space="preserve">Minimum requirement for </w:t>
      </w:r>
      <w:r>
        <w:rPr>
          <w:i/>
        </w:rPr>
        <w:t>SAN</w:t>
      </w:r>
      <w:r w:rsidRPr="00F95B02">
        <w:rPr>
          <w:i/>
        </w:rPr>
        <w:t xml:space="preserve"> type 1-H</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793" w:name="_Toc104310986"/>
      <w:bookmarkStart w:id="794" w:name="_Toc106126687"/>
      <w:bookmarkStart w:id="795" w:name="_Toc106177000"/>
      <w:bookmarkStart w:id="796" w:name="_Toc114242168"/>
      <w:bookmarkStart w:id="797" w:name="_Toc123044112"/>
      <w:bookmarkStart w:id="798" w:name="_Toc124157751"/>
      <w:bookmarkStart w:id="799" w:name="_Toc124259674"/>
      <w:bookmarkStart w:id="800" w:name="_Toc130584745"/>
      <w:bookmarkStart w:id="801" w:name="_Toc137464401"/>
      <w:bookmarkStart w:id="802" w:name="_Toc138884070"/>
      <w:bookmarkStart w:id="803" w:name="_Toc145643271"/>
      <w:bookmarkStart w:id="804" w:name="_Toc155469372"/>
      <w:bookmarkStart w:id="805" w:name="_Toc161667718"/>
      <w:bookmarkStart w:id="806" w:name="_Toc169708533"/>
      <w:r>
        <w:rPr>
          <w:lang w:eastAsia="zh-CN"/>
        </w:rPr>
        <w:t>6.3</w:t>
      </w:r>
      <w:r>
        <w:rPr>
          <w:lang w:eastAsia="zh-CN"/>
        </w:rPr>
        <w:tab/>
        <w:t>Output power dynamics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2F1D1115" w14:textId="76F51A83" w:rsidR="00D144AE" w:rsidRDefault="00D144AE" w:rsidP="00684293">
      <w:pPr>
        <w:pStyle w:val="Heading3"/>
        <w:rPr>
          <w:lang w:eastAsia="zh-CN"/>
        </w:rPr>
      </w:pPr>
      <w:bookmarkStart w:id="807" w:name="_Toc104310987"/>
      <w:bookmarkStart w:id="808" w:name="_Toc106126688"/>
      <w:bookmarkStart w:id="809" w:name="_Toc106177001"/>
      <w:bookmarkStart w:id="810" w:name="_Toc114242169"/>
      <w:bookmarkStart w:id="811" w:name="_Toc123044113"/>
      <w:bookmarkStart w:id="812" w:name="_Toc124157752"/>
      <w:bookmarkStart w:id="813" w:name="_Toc124259675"/>
      <w:bookmarkStart w:id="814" w:name="_Toc130584746"/>
      <w:bookmarkStart w:id="815" w:name="_Toc137464402"/>
      <w:bookmarkStart w:id="816" w:name="_Toc138884071"/>
      <w:bookmarkStart w:id="817" w:name="_Toc145643272"/>
      <w:bookmarkStart w:id="818" w:name="_Toc155469373"/>
      <w:bookmarkStart w:id="819" w:name="_Toc161667719"/>
      <w:bookmarkStart w:id="820" w:name="_Toc169708534"/>
      <w:r>
        <w:rPr>
          <w:lang w:eastAsia="zh-CN"/>
        </w:rPr>
        <w:t>6.3.1</w:t>
      </w:r>
      <w:r>
        <w:rPr>
          <w:lang w:eastAsia="zh-CN"/>
        </w:rPr>
        <w:tab/>
        <w:t>General</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821" w:name="_Toc104310988"/>
      <w:bookmarkStart w:id="822" w:name="_Toc106126689"/>
      <w:bookmarkStart w:id="823" w:name="_Toc106177002"/>
      <w:bookmarkStart w:id="824" w:name="_Toc114242170"/>
      <w:bookmarkStart w:id="825" w:name="_Toc123044114"/>
      <w:bookmarkStart w:id="826" w:name="_Toc124157753"/>
      <w:bookmarkStart w:id="827" w:name="_Toc124259676"/>
      <w:bookmarkStart w:id="828" w:name="_Toc130584747"/>
      <w:bookmarkStart w:id="829" w:name="_Toc137464403"/>
      <w:bookmarkStart w:id="830" w:name="_Toc138884072"/>
      <w:bookmarkStart w:id="831" w:name="_Toc145643273"/>
      <w:bookmarkStart w:id="832" w:name="_Toc155469374"/>
      <w:bookmarkStart w:id="833" w:name="_Toc161667720"/>
      <w:bookmarkStart w:id="834" w:name="_Toc169708535"/>
      <w:r>
        <w:rPr>
          <w:lang w:eastAsia="zh-CN"/>
        </w:rPr>
        <w:t>6.3.2</w:t>
      </w:r>
      <w:r>
        <w:rPr>
          <w:lang w:eastAsia="zh-CN"/>
        </w:rPr>
        <w:tab/>
        <w:t>RE power control dynamic range</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01049586" w14:textId="3DF4F0D8" w:rsidR="0021325A" w:rsidRDefault="0021325A" w:rsidP="008F0723">
      <w:pPr>
        <w:pStyle w:val="Heading4"/>
      </w:pPr>
      <w:bookmarkStart w:id="835" w:name="_Toc61178838"/>
      <w:bookmarkStart w:id="836" w:name="_Toc82621742"/>
      <w:bookmarkStart w:id="837" w:name="_Toc21127457"/>
      <w:bookmarkStart w:id="838" w:name="_Toc36817215"/>
      <w:bookmarkStart w:id="839" w:name="_Toc29811663"/>
      <w:bookmarkStart w:id="840" w:name="_Toc53178161"/>
      <w:bookmarkStart w:id="841" w:name="_Toc74663202"/>
      <w:bookmarkStart w:id="842" w:name="_Toc44712121"/>
      <w:bookmarkStart w:id="843" w:name="_Toc61179308"/>
      <w:bookmarkStart w:id="844" w:name="_Toc45893434"/>
      <w:bookmarkStart w:id="845" w:name="_Toc37260131"/>
      <w:bookmarkStart w:id="846" w:name="_Toc37267519"/>
      <w:bookmarkStart w:id="847" w:name="_Toc53178612"/>
      <w:bookmarkStart w:id="848" w:name="_Toc67916604"/>
      <w:bookmarkStart w:id="849" w:name="_Toc90422589"/>
      <w:bookmarkStart w:id="850" w:name="_Toc104310989"/>
      <w:bookmarkStart w:id="851" w:name="_Toc106126690"/>
      <w:bookmarkStart w:id="852" w:name="_Toc106177003"/>
      <w:bookmarkStart w:id="853" w:name="_Toc114242171"/>
      <w:bookmarkStart w:id="854" w:name="_Toc123044115"/>
      <w:bookmarkStart w:id="855" w:name="_Toc124157754"/>
      <w:bookmarkStart w:id="856" w:name="_Toc124259677"/>
      <w:bookmarkStart w:id="857" w:name="_Toc130584748"/>
      <w:bookmarkStart w:id="858" w:name="_Toc137464404"/>
      <w:bookmarkStart w:id="859" w:name="_Toc138884073"/>
      <w:bookmarkStart w:id="860" w:name="_Toc145643274"/>
      <w:bookmarkStart w:id="861" w:name="_Toc155469375"/>
      <w:bookmarkStart w:id="862" w:name="_Toc161667721"/>
      <w:bookmarkStart w:id="863" w:name="_Toc169708536"/>
      <w:bookmarkStart w:id="864" w:name="_Hlk503810786"/>
      <w:r>
        <w:t>6.3.2.1</w:t>
      </w:r>
      <w:r>
        <w:tab/>
        <w:t>General</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bookmarkEnd w:id="864"/>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865" w:name="_Toc74663203"/>
      <w:bookmarkStart w:id="866" w:name="_Toc37260132"/>
      <w:bookmarkStart w:id="867" w:name="_Toc53178162"/>
      <w:bookmarkStart w:id="868" w:name="_Toc45893435"/>
      <w:bookmarkStart w:id="869" w:name="_Toc90422590"/>
      <w:bookmarkStart w:id="870" w:name="_Toc37267520"/>
      <w:bookmarkStart w:id="871" w:name="_Toc82621743"/>
      <w:bookmarkStart w:id="872" w:name="_Toc53178613"/>
      <w:bookmarkStart w:id="873" w:name="_Toc29811664"/>
      <w:bookmarkStart w:id="874" w:name="_Toc61179309"/>
      <w:bookmarkStart w:id="875" w:name="_Toc67916605"/>
      <w:bookmarkStart w:id="876" w:name="_Toc36817216"/>
      <w:bookmarkStart w:id="877" w:name="_Toc44712122"/>
      <w:bookmarkStart w:id="878" w:name="_Toc61178839"/>
      <w:bookmarkStart w:id="879" w:name="_Toc21127458"/>
      <w:bookmarkStart w:id="880" w:name="_Toc104310990"/>
      <w:bookmarkStart w:id="881" w:name="_Toc106126691"/>
      <w:bookmarkStart w:id="882" w:name="_Toc106177004"/>
      <w:bookmarkStart w:id="883" w:name="_Toc114242172"/>
      <w:bookmarkStart w:id="884" w:name="_Toc123044116"/>
      <w:bookmarkStart w:id="885" w:name="_Toc124157755"/>
      <w:bookmarkStart w:id="886" w:name="_Toc124259678"/>
      <w:bookmarkStart w:id="887" w:name="_Toc130584749"/>
      <w:bookmarkStart w:id="888" w:name="_Toc137464405"/>
      <w:bookmarkStart w:id="889" w:name="_Toc138884074"/>
      <w:bookmarkStart w:id="890" w:name="_Toc145643275"/>
      <w:bookmarkStart w:id="891" w:name="_Toc155469376"/>
      <w:bookmarkStart w:id="892" w:name="_Toc161667722"/>
      <w:bookmarkStart w:id="893" w:name="_Toc169708537"/>
      <w:r>
        <w:t>6.3.2.2</w:t>
      </w:r>
      <w:r>
        <w:tab/>
        <w:t xml:space="preserve">Minimum requirement for </w:t>
      </w:r>
      <w:r>
        <w:rPr>
          <w:rFonts w:hint="eastAsia"/>
          <w:i/>
          <w:iCs/>
          <w:lang w:val="en-US" w:eastAsia="zh-CN"/>
        </w:rPr>
        <w:t>SAN</w:t>
      </w:r>
      <w:r>
        <w:rPr>
          <w:i/>
        </w:rPr>
        <w:t xml:space="preserve"> type 1-H</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894" w:name="_Toc104310991"/>
      <w:bookmarkStart w:id="895" w:name="_Toc106126692"/>
      <w:bookmarkStart w:id="896" w:name="_Toc106177005"/>
      <w:bookmarkStart w:id="897" w:name="_Toc114242173"/>
      <w:bookmarkStart w:id="898" w:name="_Toc123044117"/>
      <w:bookmarkStart w:id="899" w:name="_Toc124157756"/>
      <w:bookmarkStart w:id="900" w:name="_Toc124259679"/>
      <w:bookmarkStart w:id="901" w:name="_Toc130584750"/>
      <w:bookmarkStart w:id="902" w:name="_Toc137464406"/>
      <w:bookmarkStart w:id="903" w:name="_Toc138884075"/>
      <w:bookmarkStart w:id="904" w:name="_Toc145643276"/>
      <w:bookmarkStart w:id="905" w:name="_Toc155469377"/>
      <w:bookmarkStart w:id="906" w:name="_Toc161667723"/>
      <w:bookmarkStart w:id="907" w:name="_Toc169708538"/>
      <w:r>
        <w:rPr>
          <w:lang w:eastAsia="zh-CN"/>
        </w:rPr>
        <w:t>6.3.3</w:t>
      </w:r>
      <w:r>
        <w:rPr>
          <w:lang w:eastAsia="zh-CN"/>
        </w:rPr>
        <w:tab/>
        <w:t>Total power dynamic range</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024DBA5" w14:textId="1E404BC8" w:rsidR="0021325A" w:rsidRDefault="0021325A" w:rsidP="008F0723">
      <w:pPr>
        <w:pStyle w:val="Heading4"/>
      </w:pPr>
      <w:bookmarkStart w:id="908" w:name="_Toc37267522"/>
      <w:bookmarkStart w:id="909" w:name="_Toc61179311"/>
      <w:bookmarkStart w:id="910" w:name="_Toc21127460"/>
      <w:bookmarkStart w:id="911" w:name="_Toc82621745"/>
      <w:bookmarkStart w:id="912" w:name="_Toc67916607"/>
      <w:bookmarkStart w:id="913" w:name="_Toc90422592"/>
      <w:bookmarkStart w:id="914" w:name="_Toc37260134"/>
      <w:bookmarkStart w:id="915" w:name="_Toc53178164"/>
      <w:bookmarkStart w:id="916" w:name="_Toc44712124"/>
      <w:bookmarkStart w:id="917" w:name="_Toc53178615"/>
      <w:bookmarkStart w:id="918" w:name="_Toc74663205"/>
      <w:bookmarkStart w:id="919" w:name="_Toc29811666"/>
      <w:bookmarkStart w:id="920" w:name="_Toc61178841"/>
      <w:bookmarkStart w:id="921" w:name="_Toc36817218"/>
      <w:bookmarkStart w:id="922" w:name="_Toc45893437"/>
      <w:bookmarkStart w:id="923" w:name="_Toc104310992"/>
      <w:bookmarkStart w:id="924" w:name="_Toc106126693"/>
      <w:bookmarkStart w:id="925" w:name="_Toc106177006"/>
      <w:bookmarkStart w:id="926" w:name="_Toc114242174"/>
      <w:bookmarkStart w:id="927" w:name="_Toc123044118"/>
      <w:bookmarkStart w:id="928" w:name="_Toc124157757"/>
      <w:bookmarkStart w:id="929" w:name="_Toc124259680"/>
      <w:bookmarkStart w:id="930" w:name="_Toc130584751"/>
      <w:bookmarkStart w:id="931" w:name="_Toc137464407"/>
      <w:bookmarkStart w:id="932" w:name="_Toc138884076"/>
      <w:bookmarkStart w:id="933" w:name="_Toc145643277"/>
      <w:bookmarkStart w:id="934" w:name="_Toc155469378"/>
      <w:bookmarkStart w:id="935" w:name="_Toc161667724"/>
      <w:bookmarkStart w:id="936" w:name="_Toc169708539"/>
      <w:r>
        <w:t>6.3.3.1</w:t>
      </w:r>
      <w:r>
        <w:tab/>
        <w:t>General</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lastRenderedPageBreak/>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937" w:name="_Toc36817219"/>
      <w:bookmarkStart w:id="938" w:name="_Toc53178616"/>
      <w:bookmarkStart w:id="939" w:name="_Toc29811667"/>
      <w:bookmarkStart w:id="940" w:name="_Toc45893438"/>
      <w:bookmarkStart w:id="941" w:name="_Toc61178842"/>
      <w:bookmarkStart w:id="942" w:name="_Toc37260135"/>
      <w:bookmarkStart w:id="943" w:name="_Toc53178165"/>
      <w:bookmarkStart w:id="944" w:name="_Toc67916608"/>
      <w:bookmarkStart w:id="945" w:name="_Toc44712125"/>
      <w:bookmarkStart w:id="946" w:name="_Toc21127461"/>
      <w:bookmarkStart w:id="947" w:name="_Toc74663206"/>
      <w:bookmarkStart w:id="948" w:name="_Toc61179312"/>
      <w:bookmarkStart w:id="949" w:name="_Toc90422593"/>
      <w:bookmarkStart w:id="950" w:name="_Toc37267523"/>
      <w:bookmarkStart w:id="951" w:name="_Toc82621746"/>
      <w:bookmarkStart w:id="952" w:name="_Toc104310993"/>
      <w:bookmarkStart w:id="953" w:name="_Toc106126694"/>
      <w:bookmarkStart w:id="954" w:name="_Toc106177007"/>
      <w:bookmarkStart w:id="955" w:name="_Toc114242175"/>
      <w:bookmarkStart w:id="956" w:name="_Toc123044119"/>
      <w:bookmarkStart w:id="957" w:name="_Toc124157758"/>
      <w:bookmarkStart w:id="958" w:name="_Toc124259681"/>
      <w:bookmarkStart w:id="959" w:name="_Toc130584752"/>
      <w:bookmarkStart w:id="960" w:name="_Toc137464408"/>
      <w:bookmarkStart w:id="961" w:name="_Toc138884077"/>
      <w:bookmarkStart w:id="962" w:name="_Toc145643278"/>
      <w:bookmarkStart w:id="963" w:name="_Toc155469379"/>
      <w:bookmarkStart w:id="964" w:name="_Toc161667725"/>
      <w:bookmarkStart w:id="965" w:name="_Toc169708540"/>
      <w:r>
        <w:t>6.3.3.2</w:t>
      </w:r>
      <w:r>
        <w:tab/>
        <w:t xml:space="preserve">Minimum requirement for </w:t>
      </w:r>
      <w:r>
        <w:rPr>
          <w:rFonts w:hint="eastAsia"/>
          <w:i/>
          <w:lang w:val="en-US" w:eastAsia="zh-CN"/>
        </w:rPr>
        <w:t>SAN</w:t>
      </w:r>
      <w:r>
        <w:rPr>
          <w:i/>
        </w:rPr>
        <w:t xml:space="preserve"> type 1-H</w:t>
      </w:r>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966" w:name="_Toc104310994"/>
      <w:bookmarkStart w:id="967" w:name="_Toc106126695"/>
      <w:bookmarkStart w:id="968" w:name="_Toc106177008"/>
      <w:bookmarkStart w:id="969" w:name="_Toc114242176"/>
      <w:bookmarkStart w:id="970" w:name="_Toc123044120"/>
      <w:bookmarkStart w:id="971" w:name="_Toc124157759"/>
      <w:bookmarkStart w:id="972" w:name="_Toc124259682"/>
      <w:bookmarkStart w:id="973" w:name="_Toc130584753"/>
      <w:bookmarkStart w:id="974" w:name="_Toc137464409"/>
      <w:bookmarkStart w:id="975" w:name="_Toc138884078"/>
      <w:bookmarkStart w:id="976" w:name="_Toc145643279"/>
      <w:bookmarkStart w:id="977" w:name="_Toc155469380"/>
      <w:bookmarkStart w:id="978" w:name="_Toc161667726"/>
      <w:bookmarkStart w:id="979" w:name="_Toc169708541"/>
      <w:r w:rsidRPr="00E80AD8">
        <w:rPr>
          <w:lang w:eastAsia="zh-CN"/>
        </w:rPr>
        <w:t>6.4</w:t>
      </w:r>
      <w:r w:rsidRPr="00E80AD8">
        <w:rPr>
          <w:lang w:eastAsia="zh-CN"/>
        </w:rPr>
        <w:tab/>
        <w:t>Transmit ON/OFF power</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980" w:name="_Toc104310995"/>
      <w:bookmarkStart w:id="981" w:name="_Toc106126696"/>
      <w:bookmarkStart w:id="982" w:name="_Toc106177009"/>
      <w:bookmarkStart w:id="983" w:name="_Toc114242177"/>
      <w:bookmarkStart w:id="984" w:name="_Toc123044121"/>
      <w:bookmarkStart w:id="985" w:name="_Toc124157760"/>
      <w:bookmarkStart w:id="986" w:name="_Toc124259683"/>
      <w:bookmarkStart w:id="987" w:name="_Toc130584754"/>
      <w:bookmarkStart w:id="988" w:name="_Toc137464410"/>
      <w:bookmarkStart w:id="989" w:name="_Toc138884079"/>
      <w:bookmarkStart w:id="990" w:name="_Toc145643280"/>
      <w:bookmarkStart w:id="991" w:name="_Toc155469381"/>
      <w:bookmarkStart w:id="992" w:name="_Toc161667727"/>
      <w:bookmarkStart w:id="993" w:name="_Toc169708542"/>
      <w:r>
        <w:rPr>
          <w:lang w:eastAsia="zh-CN"/>
        </w:rPr>
        <w:t>6.5</w:t>
      </w:r>
      <w:r>
        <w:rPr>
          <w:lang w:eastAsia="zh-CN"/>
        </w:rPr>
        <w:tab/>
        <w:t>Transmitted signal quality</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0112E387" w14:textId="413CFCDE" w:rsidR="00E91954" w:rsidRDefault="00E91954" w:rsidP="00E91954">
      <w:pPr>
        <w:pStyle w:val="Heading3"/>
        <w:rPr>
          <w:lang w:eastAsia="zh-CN"/>
        </w:rPr>
      </w:pPr>
      <w:bookmarkStart w:id="994" w:name="_Toc104310996"/>
      <w:bookmarkStart w:id="995" w:name="_Toc106126697"/>
      <w:bookmarkStart w:id="996" w:name="_Toc106177010"/>
      <w:bookmarkStart w:id="997" w:name="_Toc114242178"/>
      <w:bookmarkStart w:id="998" w:name="_Toc123044122"/>
      <w:bookmarkStart w:id="999" w:name="_Toc124157761"/>
      <w:bookmarkStart w:id="1000" w:name="_Toc124259684"/>
      <w:bookmarkStart w:id="1001" w:name="_Toc130584755"/>
      <w:bookmarkStart w:id="1002" w:name="_Toc137464411"/>
      <w:bookmarkStart w:id="1003" w:name="_Toc138884080"/>
      <w:bookmarkStart w:id="1004" w:name="_Toc145643281"/>
      <w:bookmarkStart w:id="1005" w:name="_Toc155469382"/>
      <w:bookmarkStart w:id="1006" w:name="_Toc161667728"/>
      <w:bookmarkStart w:id="1007" w:name="_Toc169708543"/>
      <w:r>
        <w:rPr>
          <w:lang w:eastAsia="zh-CN"/>
        </w:rPr>
        <w:t>6.5.1</w:t>
      </w:r>
      <w:r>
        <w:rPr>
          <w:lang w:eastAsia="zh-CN"/>
        </w:rPr>
        <w:tab/>
        <w:t>Frequency error</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467A9EA2" w14:textId="23F63AE1" w:rsidR="00F510F5" w:rsidRPr="00C75B91" w:rsidRDefault="00F510F5" w:rsidP="00F510F5">
      <w:pPr>
        <w:pStyle w:val="Heading4"/>
        <w:rPr>
          <w:lang w:eastAsia="zh-CN"/>
        </w:rPr>
      </w:pPr>
      <w:bookmarkStart w:id="1008" w:name="_Toc21127473"/>
      <w:bookmarkStart w:id="1009" w:name="_Toc29811682"/>
      <w:bookmarkStart w:id="1010" w:name="_Toc36817234"/>
      <w:bookmarkStart w:id="1011" w:name="_Toc37260150"/>
      <w:bookmarkStart w:id="1012" w:name="_Toc37267538"/>
      <w:bookmarkStart w:id="1013" w:name="_Toc44712140"/>
      <w:bookmarkStart w:id="1014" w:name="_Toc45893453"/>
      <w:bookmarkStart w:id="1015" w:name="_Toc53178180"/>
      <w:bookmarkStart w:id="1016" w:name="_Toc53178631"/>
      <w:bookmarkStart w:id="1017" w:name="_Toc61178857"/>
      <w:bookmarkStart w:id="1018" w:name="_Toc61179327"/>
      <w:bookmarkStart w:id="1019" w:name="_Toc67916623"/>
      <w:bookmarkStart w:id="1020" w:name="_Toc74663221"/>
      <w:bookmarkStart w:id="1021" w:name="_Toc82621761"/>
      <w:bookmarkStart w:id="1022" w:name="_Toc90422608"/>
      <w:bookmarkStart w:id="1023" w:name="_Toc104310997"/>
      <w:bookmarkStart w:id="1024" w:name="_Toc106126698"/>
      <w:bookmarkStart w:id="1025" w:name="_Toc106177011"/>
      <w:bookmarkStart w:id="1026" w:name="_Toc114242179"/>
      <w:bookmarkStart w:id="1027" w:name="_Toc123044123"/>
      <w:bookmarkStart w:id="1028" w:name="_Toc124157762"/>
      <w:bookmarkStart w:id="1029" w:name="_Toc124259685"/>
      <w:bookmarkStart w:id="1030" w:name="_Toc130584756"/>
      <w:bookmarkStart w:id="1031" w:name="_Toc137464412"/>
      <w:bookmarkStart w:id="1032" w:name="_Toc138884081"/>
      <w:bookmarkStart w:id="1033" w:name="_Toc145643282"/>
      <w:bookmarkStart w:id="1034" w:name="_Toc155469383"/>
      <w:bookmarkStart w:id="1035" w:name="_Toc161667729"/>
      <w:bookmarkStart w:id="1036" w:name="_Toc169708544"/>
      <w:r w:rsidRPr="00C75B91">
        <w:t>6.5.1.1</w:t>
      </w:r>
      <w:r w:rsidRPr="00C75B91">
        <w:tab/>
      </w:r>
      <w:r w:rsidRPr="00C75B91">
        <w:rPr>
          <w:lang w:eastAsia="zh-CN"/>
        </w:rPr>
        <w:t>General</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037" w:name="_Toc21127474"/>
      <w:bookmarkStart w:id="1038" w:name="_Toc29811683"/>
      <w:bookmarkStart w:id="1039" w:name="_Toc36817235"/>
      <w:bookmarkStart w:id="1040" w:name="_Toc37260151"/>
      <w:bookmarkStart w:id="1041" w:name="_Toc37267539"/>
      <w:bookmarkStart w:id="1042" w:name="_Toc44712141"/>
      <w:bookmarkStart w:id="1043" w:name="_Toc45893454"/>
      <w:bookmarkStart w:id="1044" w:name="_Toc53178181"/>
      <w:bookmarkStart w:id="1045" w:name="_Toc53178632"/>
      <w:bookmarkStart w:id="1046" w:name="_Toc61178858"/>
      <w:bookmarkStart w:id="1047" w:name="_Toc61179328"/>
      <w:bookmarkStart w:id="1048" w:name="_Toc67916624"/>
      <w:bookmarkStart w:id="1049" w:name="_Toc74663222"/>
      <w:bookmarkStart w:id="1050" w:name="_Toc82621762"/>
      <w:bookmarkStart w:id="1051" w:name="_Toc90422609"/>
      <w:bookmarkStart w:id="1052" w:name="_Toc104310998"/>
      <w:bookmarkStart w:id="1053" w:name="_Toc106126699"/>
      <w:bookmarkStart w:id="1054" w:name="_Toc106177012"/>
      <w:bookmarkStart w:id="1055" w:name="_Toc114242180"/>
      <w:bookmarkStart w:id="1056" w:name="_Toc123044124"/>
      <w:bookmarkStart w:id="1057" w:name="_Toc124157763"/>
      <w:bookmarkStart w:id="1058" w:name="_Toc124259686"/>
      <w:bookmarkStart w:id="1059" w:name="_Toc130584757"/>
      <w:bookmarkStart w:id="1060" w:name="_Toc137464413"/>
      <w:bookmarkStart w:id="1061" w:name="_Toc138884082"/>
      <w:bookmarkStart w:id="1062" w:name="_Toc145643283"/>
      <w:bookmarkStart w:id="1063" w:name="_Toc155469384"/>
      <w:bookmarkStart w:id="1064" w:name="_Toc161667730"/>
      <w:bookmarkStart w:id="1065" w:name="_Toc169708545"/>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066" w:name="_Toc104310999"/>
      <w:bookmarkStart w:id="1067" w:name="_Toc106126700"/>
      <w:bookmarkStart w:id="1068" w:name="_Toc106177013"/>
      <w:bookmarkStart w:id="1069" w:name="_Toc114242181"/>
      <w:bookmarkStart w:id="1070" w:name="_Toc123044125"/>
      <w:bookmarkStart w:id="1071" w:name="_Toc124157764"/>
      <w:bookmarkStart w:id="1072" w:name="_Toc124259687"/>
      <w:bookmarkStart w:id="1073" w:name="_Toc130584758"/>
      <w:bookmarkStart w:id="1074" w:name="_Toc137464414"/>
      <w:bookmarkStart w:id="1075" w:name="_Toc138884083"/>
      <w:bookmarkStart w:id="1076" w:name="_Toc145643284"/>
      <w:bookmarkStart w:id="1077" w:name="_Toc155469385"/>
      <w:bookmarkStart w:id="1078" w:name="_Toc161667731"/>
      <w:bookmarkStart w:id="1079" w:name="_Toc169708546"/>
      <w:r>
        <w:rPr>
          <w:lang w:eastAsia="zh-CN"/>
        </w:rPr>
        <w:t>6.5.2</w:t>
      </w:r>
      <w:r>
        <w:rPr>
          <w:lang w:eastAsia="zh-CN"/>
        </w:rPr>
        <w:tab/>
        <w:t>Modulation quality</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2B17193D" w14:textId="77777777" w:rsidR="00F510F5" w:rsidRPr="00C75B91" w:rsidRDefault="00F510F5" w:rsidP="008F0723">
      <w:pPr>
        <w:pStyle w:val="Heading4"/>
      </w:pPr>
      <w:bookmarkStart w:id="1080" w:name="_Toc21127476"/>
      <w:bookmarkStart w:id="1081" w:name="_Toc29811685"/>
      <w:bookmarkStart w:id="1082" w:name="_Toc36817237"/>
      <w:bookmarkStart w:id="1083" w:name="_Toc37260153"/>
      <w:bookmarkStart w:id="1084" w:name="_Toc37267541"/>
      <w:bookmarkStart w:id="1085" w:name="_Toc44712143"/>
      <w:bookmarkStart w:id="1086" w:name="_Toc45893456"/>
      <w:bookmarkStart w:id="1087" w:name="_Toc53178183"/>
      <w:bookmarkStart w:id="1088" w:name="_Toc53178634"/>
      <w:bookmarkStart w:id="1089" w:name="_Toc61178860"/>
      <w:bookmarkStart w:id="1090" w:name="_Toc61179330"/>
      <w:bookmarkStart w:id="1091" w:name="_Toc67916626"/>
      <w:bookmarkStart w:id="1092" w:name="_Toc74663224"/>
      <w:bookmarkStart w:id="1093" w:name="_Toc82621764"/>
      <w:bookmarkStart w:id="1094" w:name="_Toc90422611"/>
      <w:bookmarkStart w:id="1095" w:name="_Toc104311000"/>
      <w:bookmarkStart w:id="1096" w:name="_Toc106126701"/>
      <w:bookmarkStart w:id="1097" w:name="_Toc106177014"/>
      <w:bookmarkStart w:id="1098" w:name="_Toc114242182"/>
      <w:bookmarkStart w:id="1099" w:name="_Toc123044126"/>
      <w:bookmarkStart w:id="1100" w:name="_Toc124157765"/>
      <w:bookmarkStart w:id="1101" w:name="_Toc124259688"/>
      <w:bookmarkStart w:id="1102" w:name="_Toc130584759"/>
      <w:bookmarkStart w:id="1103" w:name="_Toc137464415"/>
      <w:bookmarkStart w:id="1104" w:name="_Toc138884084"/>
      <w:bookmarkStart w:id="1105" w:name="_Toc145643285"/>
      <w:bookmarkStart w:id="1106" w:name="_Toc155469386"/>
      <w:bookmarkStart w:id="1107" w:name="_Toc161667732"/>
      <w:bookmarkStart w:id="1108" w:name="_Toc169708547"/>
      <w:r w:rsidRPr="00C75B91">
        <w:t>6.5.2.1</w:t>
      </w:r>
      <w:r w:rsidRPr="00C75B91">
        <w:tab/>
        <w:t>General</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109" w:name="_Toc21127477"/>
      <w:bookmarkStart w:id="1110" w:name="_Toc29811686"/>
      <w:bookmarkStart w:id="1111" w:name="_Toc36817238"/>
      <w:bookmarkStart w:id="1112" w:name="_Toc37260154"/>
      <w:bookmarkStart w:id="1113" w:name="_Toc37267542"/>
      <w:bookmarkStart w:id="1114" w:name="_Toc44712144"/>
      <w:bookmarkStart w:id="1115" w:name="_Toc45893457"/>
      <w:bookmarkStart w:id="1116" w:name="_Toc53178184"/>
      <w:bookmarkStart w:id="1117" w:name="_Toc53178635"/>
      <w:bookmarkStart w:id="1118" w:name="_Toc61178861"/>
      <w:bookmarkStart w:id="1119" w:name="_Toc61179331"/>
      <w:bookmarkStart w:id="1120" w:name="_Toc67916627"/>
      <w:bookmarkStart w:id="1121" w:name="_Toc74663225"/>
      <w:bookmarkStart w:id="1122" w:name="_Toc82621765"/>
      <w:bookmarkStart w:id="1123" w:name="_Toc90422612"/>
      <w:bookmarkStart w:id="1124" w:name="_Toc104311001"/>
      <w:bookmarkStart w:id="1125" w:name="_Toc106126702"/>
      <w:bookmarkStart w:id="1126" w:name="_Toc106177015"/>
      <w:bookmarkStart w:id="1127" w:name="_Toc114242183"/>
      <w:bookmarkStart w:id="1128" w:name="_Toc123044127"/>
      <w:bookmarkStart w:id="1129" w:name="_Toc124157766"/>
      <w:bookmarkStart w:id="1130" w:name="_Toc124259689"/>
      <w:bookmarkStart w:id="1131" w:name="_Toc130584760"/>
      <w:bookmarkStart w:id="1132" w:name="_Toc137464416"/>
      <w:bookmarkStart w:id="1133" w:name="_Toc138884085"/>
      <w:bookmarkStart w:id="1134" w:name="_Toc145643286"/>
      <w:bookmarkStart w:id="1135" w:name="_Toc155469387"/>
      <w:bookmarkStart w:id="1136" w:name="_Toc161667733"/>
      <w:bookmarkStart w:id="1137" w:name="_Toc169708548"/>
      <w:r w:rsidRPr="00C75B91">
        <w:t>6.5.2.2</w:t>
      </w:r>
      <w:r w:rsidRPr="00C75B91">
        <w:tab/>
        <w:t xml:space="preserve">Minimum Requirement for </w:t>
      </w:r>
      <w:r w:rsidRPr="00C75B91">
        <w:rPr>
          <w:i/>
        </w:rPr>
        <w:t>SAN type 1-H</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138" w:name="_Toc21127478"/>
      <w:bookmarkStart w:id="1139" w:name="_Toc29811687"/>
      <w:bookmarkStart w:id="1140" w:name="_Toc36817239"/>
      <w:bookmarkStart w:id="1141" w:name="_Toc37260155"/>
      <w:bookmarkStart w:id="1142" w:name="_Toc37267543"/>
      <w:bookmarkStart w:id="1143" w:name="_Toc44712145"/>
      <w:bookmarkStart w:id="1144" w:name="_Toc45893458"/>
      <w:bookmarkStart w:id="1145" w:name="_Toc53178185"/>
      <w:bookmarkStart w:id="1146" w:name="_Toc53178636"/>
      <w:bookmarkStart w:id="1147" w:name="_Toc61178862"/>
      <w:bookmarkStart w:id="1148" w:name="_Toc61179332"/>
      <w:bookmarkStart w:id="1149" w:name="_Toc67916628"/>
      <w:bookmarkStart w:id="1150" w:name="_Toc74663226"/>
      <w:bookmarkStart w:id="1151" w:name="_Toc82621766"/>
      <w:bookmarkStart w:id="1152" w:name="_Toc90422613"/>
    </w:p>
    <w:p w14:paraId="687DE492" w14:textId="77777777" w:rsidR="00F510F5" w:rsidRPr="00B30A2A" w:rsidRDefault="00F510F5" w:rsidP="00F510F5">
      <w:pPr>
        <w:pStyle w:val="Heading4"/>
      </w:pPr>
      <w:bookmarkStart w:id="1153" w:name="_Toc104311002"/>
      <w:bookmarkStart w:id="1154" w:name="_Toc106126703"/>
      <w:bookmarkStart w:id="1155" w:name="_Toc106177016"/>
      <w:bookmarkStart w:id="1156" w:name="_Toc114242184"/>
      <w:bookmarkStart w:id="1157" w:name="_Toc123044128"/>
      <w:bookmarkStart w:id="1158" w:name="_Toc124157767"/>
      <w:bookmarkStart w:id="1159" w:name="_Toc124259690"/>
      <w:bookmarkStart w:id="1160" w:name="_Toc130584761"/>
      <w:bookmarkStart w:id="1161" w:name="_Toc137464417"/>
      <w:bookmarkStart w:id="1162" w:name="_Toc138884086"/>
      <w:bookmarkStart w:id="1163" w:name="_Toc145643287"/>
      <w:bookmarkStart w:id="1164" w:name="_Toc155469388"/>
      <w:bookmarkStart w:id="1165" w:name="_Toc161667734"/>
      <w:bookmarkStart w:id="1166" w:name="_Toc169708549"/>
      <w:r w:rsidRPr="00B30A2A">
        <w:t>6.5.2.3</w:t>
      </w:r>
      <w:r w:rsidRPr="00B30A2A">
        <w:tab/>
        <w:t>EVM frame structure for measurement</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167" w:name="_Toc104311003"/>
      <w:bookmarkStart w:id="1168" w:name="_Toc106126704"/>
      <w:bookmarkStart w:id="1169" w:name="_Toc106177017"/>
      <w:bookmarkStart w:id="1170" w:name="_Toc114242185"/>
      <w:bookmarkStart w:id="1171" w:name="_Toc123044129"/>
      <w:bookmarkStart w:id="1172" w:name="_Toc124157768"/>
      <w:bookmarkStart w:id="1173" w:name="_Toc124259691"/>
      <w:bookmarkStart w:id="1174" w:name="_Toc130584762"/>
      <w:bookmarkStart w:id="1175" w:name="_Toc137464418"/>
      <w:bookmarkStart w:id="1176" w:name="_Toc138884087"/>
      <w:bookmarkStart w:id="1177" w:name="_Toc145643288"/>
      <w:bookmarkStart w:id="1178" w:name="_Toc155469389"/>
      <w:bookmarkStart w:id="1179" w:name="_Toc161667735"/>
      <w:bookmarkStart w:id="1180" w:name="_Toc169708550"/>
      <w:r>
        <w:rPr>
          <w:lang w:eastAsia="zh-CN"/>
        </w:rPr>
        <w:t>6.5.3</w:t>
      </w:r>
      <w:r>
        <w:rPr>
          <w:lang w:eastAsia="zh-CN"/>
        </w:rPr>
        <w:tab/>
        <w:t>Time alignment error</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181" w:name="_Toc104311004"/>
      <w:bookmarkStart w:id="1182" w:name="_Toc106126705"/>
      <w:bookmarkStart w:id="1183" w:name="_Toc106177018"/>
      <w:bookmarkStart w:id="1184" w:name="_Toc114242186"/>
      <w:bookmarkStart w:id="1185" w:name="_Toc123044130"/>
      <w:bookmarkStart w:id="1186" w:name="_Toc124157769"/>
      <w:bookmarkStart w:id="1187" w:name="_Toc124259692"/>
      <w:bookmarkStart w:id="1188" w:name="_Toc130584763"/>
      <w:bookmarkStart w:id="1189" w:name="_Toc137464419"/>
      <w:bookmarkStart w:id="1190" w:name="_Toc138884088"/>
      <w:bookmarkStart w:id="1191" w:name="_Toc145643289"/>
      <w:bookmarkStart w:id="1192" w:name="_Toc155469390"/>
      <w:bookmarkStart w:id="1193" w:name="_Toc161667736"/>
      <w:bookmarkStart w:id="1194" w:name="_Toc169708551"/>
      <w:r>
        <w:rPr>
          <w:lang w:eastAsia="zh-CN"/>
        </w:rPr>
        <w:t>6.6</w:t>
      </w:r>
      <w:r>
        <w:rPr>
          <w:lang w:eastAsia="zh-CN"/>
        </w:rPr>
        <w:tab/>
        <w:t>Unwanted emissions</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5AFCA72C" w14:textId="6AC2659A" w:rsidR="008C5D68" w:rsidRDefault="008C5D68" w:rsidP="00FA1729">
      <w:pPr>
        <w:pStyle w:val="Heading3"/>
        <w:rPr>
          <w:lang w:eastAsia="zh-CN"/>
        </w:rPr>
      </w:pPr>
      <w:bookmarkStart w:id="1195" w:name="_Toc104311005"/>
      <w:bookmarkStart w:id="1196" w:name="_Toc106126706"/>
      <w:bookmarkStart w:id="1197" w:name="_Toc106177019"/>
      <w:bookmarkStart w:id="1198" w:name="_Toc114242187"/>
      <w:bookmarkStart w:id="1199" w:name="_Toc123044131"/>
      <w:bookmarkStart w:id="1200" w:name="_Toc124157770"/>
      <w:bookmarkStart w:id="1201" w:name="_Toc124259693"/>
      <w:bookmarkStart w:id="1202" w:name="_Toc130584764"/>
      <w:bookmarkStart w:id="1203" w:name="_Toc137464420"/>
      <w:bookmarkStart w:id="1204" w:name="_Toc138884089"/>
      <w:bookmarkStart w:id="1205" w:name="_Toc145643290"/>
      <w:bookmarkStart w:id="1206" w:name="_Toc155469391"/>
      <w:bookmarkStart w:id="1207" w:name="_Toc161667737"/>
      <w:bookmarkStart w:id="1208" w:name="_Toc169708552"/>
      <w:r>
        <w:rPr>
          <w:lang w:eastAsia="zh-CN"/>
        </w:rPr>
        <w:t>6.6.1</w:t>
      </w:r>
      <w:r>
        <w:rPr>
          <w:lang w:eastAsia="zh-CN"/>
        </w:rPr>
        <w:tab/>
        <w:t>General</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09" w:name="_Hlk497217795"/>
      <w:r>
        <w:rPr>
          <w:rFonts w:cs="v5.0.0"/>
        </w:rPr>
        <w:t xml:space="preserve">Adjacent Channel Leakage power Ratio </w:t>
      </w:r>
      <w:bookmarkEnd w:id="1209"/>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210" w:name="_Toc104311006"/>
      <w:bookmarkStart w:id="1211" w:name="_Toc106126707"/>
      <w:bookmarkStart w:id="1212" w:name="_Toc106177020"/>
      <w:bookmarkStart w:id="1213" w:name="_Toc114242188"/>
      <w:bookmarkStart w:id="1214" w:name="_Toc123044132"/>
      <w:bookmarkStart w:id="1215" w:name="_Toc124157771"/>
      <w:bookmarkStart w:id="1216" w:name="_Toc124259694"/>
      <w:bookmarkStart w:id="1217" w:name="_Toc130584765"/>
      <w:bookmarkStart w:id="1218" w:name="_Toc137464421"/>
      <w:bookmarkStart w:id="1219" w:name="_Toc138884090"/>
      <w:bookmarkStart w:id="1220" w:name="_Toc145643291"/>
      <w:bookmarkStart w:id="1221" w:name="_Toc155469392"/>
      <w:bookmarkStart w:id="1222" w:name="_Toc161667738"/>
      <w:bookmarkStart w:id="1223" w:name="_Toc169708553"/>
      <w:r>
        <w:rPr>
          <w:lang w:eastAsia="zh-CN"/>
        </w:rPr>
        <w:t>6.6.2</w:t>
      </w:r>
      <w:r>
        <w:rPr>
          <w:lang w:eastAsia="zh-CN"/>
        </w:rPr>
        <w:tab/>
        <w:t>Occupied bandwidth</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17103AA8" w14:textId="469C3036" w:rsidR="008C5D68" w:rsidRDefault="008C5D68" w:rsidP="00E203D6">
      <w:pPr>
        <w:pStyle w:val="Heading4"/>
        <w:rPr>
          <w:lang w:eastAsia="zh-CN"/>
        </w:rPr>
      </w:pPr>
      <w:bookmarkStart w:id="1224" w:name="_Toc104311007"/>
      <w:bookmarkStart w:id="1225" w:name="_Toc106126708"/>
      <w:bookmarkStart w:id="1226" w:name="_Toc106177021"/>
      <w:bookmarkStart w:id="1227" w:name="_Toc114242189"/>
      <w:bookmarkStart w:id="1228" w:name="_Toc123044133"/>
      <w:bookmarkStart w:id="1229" w:name="_Toc124157772"/>
      <w:bookmarkStart w:id="1230" w:name="_Toc124259695"/>
      <w:bookmarkStart w:id="1231" w:name="_Toc130584766"/>
      <w:bookmarkStart w:id="1232" w:name="_Toc137464422"/>
      <w:bookmarkStart w:id="1233" w:name="_Toc138884091"/>
      <w:bookmarkStart w:id="1234" w:name="_Toc145643292"/>
      <w:bookmarkStart w:id="1235" w:name="_Toc155469393"/>
      <w:bookmarkStart w:id="1236" w:name="_Toc161667739"/>
      <w:bookmarkStart w:id="1237" w:name="_Toc169708554"/>
      <w:r w:rsidRPr="00FA1729">
        <w:rPr>
          <w:lang w:eastAsia="zh-CN"/>
        </w:rPr>
        <w:t>6.6.2</w:t>
      </w:r>
      <w:r w:rsidR="00E203D6">
        <w:rPr>
          <w:lang w:eastAsia="zh-CN"/>
        </w:rPr>
        <w:t>.1</w:t>
      </w:r>
      <w:r w:rsidR="00FA1729" w:rsidRPr="00FA1729">
        <w:rPr>
          <w:lang w:eastAsia="zh-CN"/>
        </w:rPr>
        <w:tab/>
      </w:r>
      <w:r w:rsidRPr="00FA1729">
        <w:rPr>
          <w:lang w:eastAsia="zh-CN"/>
        </w:rPr>
        <w:t>General</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238" w:name="_Toc104311008"/>
      <w:bookmarkStart w:id="1239" w:name="_Toc106126709"/>
      <w:bookmarkStart w:id="1240" w:name="_Toc106177022"/>
      <w:bookmarkStart w:id="1241" w:name="_Toc114242190"/>
      <w:bookmarkStart w:id="1242" w:name="_Toc123044134"/>
      <w:bookmarkStart w:id="1243" w:name="_Toc124157773"/>
      <w:bookmarkStart w:id="1244" w:name="_Toc124259696"/>
      <w:bookmarkStart w:id="1245" w:name="_Toc130584767"/>
      <w:bookmarkStart w:id="1246" w:name="_Toc137464423"/>
      <w:bookmarkStart w:id="1247" w:name="_Toc138884092"/>
      <w:bookmarkStart w:id="1248" w:name="_Toc145643293"/>
      <w:bookmarkStart w:id="1249" w:name="_Toc155469394"/>
      <w:bookmarkStart w:id="1250" w:name="_Toc161667740"/>
      <w:bookmarkStart w:id="1251" w:name="_Toc169708555"/>
      <w:r>
        <w:rPr>
          <w:lang w:eastAsia="zh-CN"/>
        </w:rPr>
        <w:lastRenderedPageBreak/>
        <w:t>6.6.2.2</w:t>
      </w:r>
      <w:r w:rsidRPr="00FA1729">
        <w:rPr>
          <w:lang w:eastAsia="zh-CN"/>
        </w:rPr>
        <w:tab/>
        <w:t>Minimum requirement</w:t>
      </w:r>
      <w:bookmarkEnd w:id="1238"/>
      <w:bookmarkEnd w:id="1239"/>
      <w:bookmarkEnd w:id="1240"/>
      <w:r>
        <w:rPr>
          <w:lang w:eastAsia="zh-CN"/>
        </w:rPr>
        <w:t xml:space="preserve"> </w:t>
      </w:r>
      <w:r>
        <w:t xml:space="preserve">for </w:t>
      </w:r>
      <w:r>
        <w:rPr>
          <w:i/>
        </w:rPr>
        <w:t>SAN type 1-H</w:t>
      </w:r>
      <w:bookmarkEnd w:id="1241"/>
      <w:bookmarkEnd w:id="1242"/>
      <w:bookmarkEnd w:id="1243"/>
      <w:bookmarkEnd w:id="1244"/>
      <w:bookmarkEnd w:id="1245"/>
      <w:bookmarkEnd w:id="1246"/>
      <w:bookmarkEnd w:id="1247"/>
      <w:bookmarkEnd w:id="1248"/>
      <w:bookmarkEnd w:id="1249"/>
      <w:bookmarkEnd w:id="1250"/>
      <w:bookmarkEnd w:id="1251"/>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252" w:name="_Toc104311009"/>
      <w:bookmarkStart w:id="1253" w:name="_Toc106126710"/>
      <w:bookmarkStart w:id="1254" w:name="_Toc106177023"/>
      <w:bookmarkStart w:id="1255" w:name="_Toc114242191"/>
      <w:bookmarkStart w:id="1256" w:name="_Toc123044135"/>
      <w:bookmarkStart w:id="1257" w:name="_Toc124157774"/>
      <w:bookmarkStart w:id="1258" w:name="_Toc124259697"/>
      <w:bookmarkStart w:id="1259" w:name="_Toc130584768"/>
      <w:bookmarkStart w:id="1260" w:name="_Toc137464424"/>
      <w:bookmarkStart w:id="1261" w:name="_Toc138884093"/>
      <w:bookmarkStart w:id="1262" w:name="_Toc145643294"/>
      <w:bookmarkStart w:id="1263" w:name="_Toc155469395"/>
      <w:bookmarkStart w:id="1264" w:name="_Toc161667741"/>
      <w:bookmarkStart w:id="1265" w:name="_Toc169708556"/>
      <w:r>
        <w:rPr>
          <w:lang w:eastAsia="zh-CN"/>
        </w:rPr>
        <w:t>6.6.3</w:t>
      </w:r>
      <w:r>
        <w:rPr>
          <w:lang w:eastAsia="zh-CN"/>
        </w:rPr>
        <w:tab/>
      </w:r>
      <w:r w:rsidR="00736494">
        <w:rPr>
          <w:lang w:eastAsia="zh-CN"/>
        </w:rPr>
        <w:t>Adjacent Channel Leakage Power Ratio</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0B995395" w14:textId="57E14AB8" w:rsidR="00736494" w:rsidRPr="00FA1729" w:rsidRDefault="00E203D6" w:rsidP="00E203D6">
      <w:pPr>
        <w:pStyle w:val="Heading4"/>
        <w:rPr>
          <w:lang w:eastAsia="zh-CN"/>
        </w:rPr>
      </w:pPr>
      <w:bookmarkStart w:id="1266" w:name="_Toc104311010"/>
      <w:bookmarkStart w:id="1267" w:name="_Toc106126711"/>
      <w:bookmarkStart w:id="1268" w:name="_Toc106177024"/>
      <w:bookmarkStart w:id="1269" w:name="_Toc114242192"/>
      <w:bookmarkStart w:id="1270" w:name="_Toc123044136"/>
      <w:bookmarkStart w:id="1271" w:name="_Toc124157775"/>
      <w:bookmarkStart w:id="1272" w:name="_Toc124259698"/>
      <w:bookmarkStart w:id="1273" w:name="_Toc130584769"/>
      <w:bookmarkStart w:id="1274" w:name="_Toc137464425"/>
      <w:bookmarkStart w:id="1275" w:name="_Toc138884094"/>
      <w:bookmarkStart w:id="1276" w:name="_Toc145643295"/>
      <w:bookmarkStart w:id="1277" w:name="_Toc155469396"/>
      <w:bookmarkStart w:id="1278" w:name="_Toc161667742"/>
      <w:bookmarkStart w:id="1279" w:name="_Toc169708557"/>
      <w:r>
        <w:rPr>
          <w:lang w:eastAsia="zh-CN"/>
        </w:rPr>
        <w:t>6.6.3.1</w:t>
      </w:r>
      <w:r w:rsidR="00FA1729" w:rsidRPr="00FA1729">
        <w:rPr>
          <w:lang w:eastAsia="zh-CN"/>
        </w:rPr>
        <w:tab/>
      </w:r>
      <w:r w:rsidR="00736494" w:rsidRPr="00FA1729">
        <w:rPr>
          <w:lang w:eastAsia="zh-CN"/>
        </w:rPr>
        <w:t>General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280" w:name="_Toc90422624"/>
      <w:bookmarkStart w:id="1281" w:name="_Toc82621777"/>
      <w:bookmarkStart w:id="1282" w:name="_Toc74663237"/>
      <w:bookmarkStart w:id="1283" w:name="_Toc67916639"/>
      <w:bookmarkStart w:id="1284" w:name="_Toc61179343"/>
      <w:bookmarkStart w:id="1285" w:name="_Toc61178873"/>
      <w:bookmarkStart w:id="1286" w:name="_Toc53178647"/>
      <w:bookmarkStart w:id="1287" w:name="_Toc53178196"/>
      <w:bookmarkStart w:id="1288" w:name="_Toc45893469"/>
      <w:bookmarkStart w:id="1289" w:name="_Toc44712156"/>
      <w:bookmarkStart w:id="1290" w:name="_Toc37267554"/>
      <w:bookmarkStart w:id="1291" w:name="_Toc37260166"/>
      <w:bookmarkStart w:id="1292" w:name="_Toc36817250"/>
      <w:bookmarkStart w:id="1293" w:name="_Toc29811698"/>
      <w:bookmarkStart w:id="1294" w:name="_Toc13080199"/>
      <w:bookmarkStart w:id="1295" w:name="_Toc104311011"/>
      <w:bookmarkStart w:id="1296" w:name="_Toc106126712"/>
      <w:bookmarkStart w:id="1297" w:name="_Toc106177025"/>
      <w:bookmarkStart w:id="1298" w:name="_Toc114242193"/>
      <w:bookmarkStart w:id="1299" w:name="_Toc123044137"/>
      <w:bookmarkStart w:id="1300" w:name="_Toc124157776"/>
      <w:bookmarkStart w:id="1301" w:name="_Toc124259699"/>
      <w:bookmarkStart w:id="1302" w:name="_Toc130584770"/>
      <w:bookmarkStart w:id="1303" w:name="_Toc137464426"/>
      <w:bookmarkStart w:id="1304" w:name="_Toc138884095"/>
      <w:bookmarkStart w:id="1305" w:name="_Toc145643296"/>
      <w:bookmarkStart w:id="1306" w:name="_Toc155469397"/>
      <w:bookmarkStart w:id="1307" w:name="_Toc161667743"/>
      <w:bookmarkStart w:id="1308" w:name="_Toc169708558"/>
      <w:r>
        <w:t>6.6.3.2</w:t>
      </w:r>
      <w:r>
        <w:tab/>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r>
        <w:rPr>
          <w:rFonts w:hint="eastAsia"/>
          <w:lang w:val="en-US"/>
        </w:rPr>
        <w:t>Minimum requirement</w:t>
      </w:r>
      <w:bookmarkEnd w:id="1295"/>
      <w:bookmarkEnd w:id="1296"/>
      <w:bookmarkEnd w:id="1297"/>
      <w:r>
        <w:rPr>
          <w:lang w:eastAsia="zh-CN"/>
        </w:rPr>
        <w:t xml:space="preserve"> </w:t>
      </w:r>
      <w:r>
        <w:t xml:space="preserve">for </w:t>
      </w:r>
      <w:r>
        <w:rPr>
          <w:i/>
        </w:rPr>
        <w:t>SAN type 1-H</w:t>
      </w:r>
      <w:bookmarkEnd w:id="1298"/>
      <w:bookmarkEnd w:id="1299"/>
      <w:bookmarkEnd w:id="1300"/>
      <w:bookmarkEnd w:id="1301"/>
      <w:bookmarkEnd w:id="1302"/>
      <w:bookmarkEnd w:id="1303"/>
      <w:bookmarkEnd w:id="1304"/>
      <w:bookmarkEnd w:id="1305"/>
      <w:bookmarkEnd w:id="1306"/>
      <w:bookmarkEnd w:id="1307"/>
      <w:bookmarkEnd w:id="1308"/>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309" w:name="_Toc104311012"/>
      <w:bookmarkStart w:id="1310" w:name="_Toc106126713"/>
      <w:bookmarkStart w:id="1311" w:name="_Toc106177026"/>
      <w:bookmarkStart w:id="1312" w:name="_Toc114242194"/>
      <w:bookmarkStart w:id="1313" w:name="_Toc123044138"/>
      <w:bookmarkStart w:id="1314" w:name="_Toc124157777"/>
      <w:bookmarkStart w:id="1315" w:name="_Toc124259700"/>
      <w:bookmarkStart w:id="1316" w:name="_Toc130584771"/>
      <w:bookmarkStart w:id="1317" w:name="_Toc137464427"/>
      <w:bookmarkStart w:id="1318" w:name="_Toc138884096"/>
      <w:bookmarkStart w:id="1319" w:name="_Toc145643297"/>
      <w:bookmarkStart w:id="1320" w:name="_Toc155469398"/>
      <w:bookmarkStart w:id="1321" w:name="_Toc161667744"/>
      <w:bookmarkStart w:id="1322" w:name="_Toc169708559"/>
      <w:r>
        <w:rPr>
          <w:lang w:eastAsia="zh-CN"/>
        </w:rPr>
        <w:lastRenderedPageBreak/>
        <w:t>6.6.4</w:t>
      </w:r>
      <w:r>
        <w:rPr>
          <w:lang w:eastAsia="zh-CN"/>
        </w:rPr>
        <w:tab/>
      </w:r>
      <w:bookmarkEnd w:id="1309"/>
      <w:bookmarkEnd w:id="1310"/>
      <w:bookmarkEnd w:id="1311"/>
      <w:bookmarkEnd w:id="1312"/>
      <w:bookmarkEnd w:id="1313"/>
      <w:bookmarkEnd w:id="1314"/>
      <w:bookmarkEnd w:id="1315"/>
      <w:r w:rsidR="00991DDB">
        <w:rPr>
          <w:lang w:eastAsia="zh-CN"/>
        </w:rPr>
        <w:t>Out-of-band emissions</w:t>
      </w:r>
      <w:bookmarkEnd w:id="1316"/>
      <w:bookmarkEnd w:id="1317"/>
      <w:bookmarkEnd w:id="1318"/>
      <w:bookmarkEnd w:id="1319"/>
      <w:bookmarkEnd w:id="1320"/>
      <w:bookmarkEnd w:id="1321"/>
      <w:bookmarkEnd w:id="1322"/>
    </w:p>
    <w:p w14:paraId="5A71AA04" w14:textId="5D37F10B" w:rsidR="000A4698" w:rsidRPr="00FA1729" w:rsidRDefault="00E203D6" w:rsidP="00E203D6">
      <w:pPr>
        <w:pStyle w:val="Heading4"/>
        <w:rPr>
          <w:lang w:eastAsia="zh-CN"/>
        </w:rPr>
      </w:pPr>
      <w:bookmarkStart w:id="1323" w:name="_Toc104311013"/>
      <w:bookmarkStart w:id="1324" w:name="_Toc106126714"/>
      <w:bookmarkStart w:id="1325" w:name="_Toc106177027"/>
      <w:bookmarkStart w:id="1326" w:name="_Toc114242195"/>
      <w:bookmarkStart w:id="1327" w:name="_Toc123044139"/>
      <w:bookmarkStart w:id="1328" w:name="_Toc124157778"/>
      <w:bookmarkStart w:id="1329" w:name="_Toc124259701"/>
      <w:bookmarkStart w:id="1330" w:name="_Toc130584772"/>
      <w:bookmarkStart w:id="1331" w:name="_Toc137464428"/>
      <w:bookmarkStart w:id="1332" w:name="_Toc138884097"/>
      <w:bookmarkStart w:id="1333" w:name="_Toc145643298"/>
      <w:bookmarkStart w:id="1334" w:name="_Toc155469399"/>
      <w:bookmarkStart w:id="1335" w:name="_Toc161667745"/>
      <w:bookmarkStart w:id="1336" w:name="_Toc169708560"/>
      <w:r>
        <w:rPr>
          <w:lang w:eastAsia="zh-CN"/>
        </w:rPr>
        <w:t>6.6.4.1</w:t>
      </w:r>
      <w:r w:rsidR="00FA1729" w:rsidRPr="00FA1729">
        <w:rPr>
          <w:lang w:eastAsia="zh-CN"/>
        </w:rPr>
        <w:tab/>
      </w:r>
      <w:r w:rsidR="000A4698" w:rsidRPr="00FA1729">
        <w:rPr>
          <w:lang w:eastAsia="zh-CN"/>
        </w:rPr>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337" w:name="_Hlk497218315"/>
      <w:r w:rsidRPr="00347785">
        <w:sym w:font="Symbol" w:char="F044"/>
      </w:r>
      <w:r w:rsidRPr="00347785">
        <w:t>f</w:t>
      </w:r>
      <w:bookmarkEnd w:id="1337"/>
      <w:r w:rsidRPr="00347785">
        <w:t xml:space="preserve"> is the </w:t>
      </w:r>
      <w:bookmarkStart w:id="1338"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338"/>
      <w:r w:rsidRPr="00347785">
        <w:t>.</w:t>
      </w:r>
    </w:p>
    <w:p w14:paraId="77B4FA81" w14:textId="77777777" w:rsidR="00D418F8" w:rsidRPr="002D095A" w:rsidRDefault="00D418F8" w:rsidP="00D418F8">
      <w:pPr>
        <w:pStyle w:val="B1"/>
      </w:pPr>
      <w:r w:rsidRPr="00347785">
        <w:t>-</w:t>
      </w:r>
      <w:r w:rsidRPr="00347785">
        <w:tab/>
      </w:r>
      <w:bookmarkStart w:id="1339" w:name="_Hlk497218343"/>
      <w:r w:rsidRPr="002D095A">
        <w:t xml:space="preserve">f_offset </w:t>
      </w:r>
      <w:bookmarkEnd w:id="1339"/>
      <w:r w:rsidRPr="002D095A">
        <w:t xml:space="preserve">is the </w:t>
      </w:r>
      <w:bookmarkStart w:id="1340" w:name="_Hlk497218356"/>
      <w:r w:rsidRPr="002D095A">
        <w:t xml:space="preserve">separation between the </w:t>
      </w:r>
      <w:r w:rsidRPr="002D095A">
        <w:rPr>
          <w:i/>
        </w:rPr>
        <w:t>channel edge</w:t>
      </w:r>
      <w:r w:rsidRPr="002D095A">
        <w:t xml:space="preserve"> frequency and the centre of the measuring filter</w:t>
      </w:r>
      <w:bookmarkEnd w:id="1340"/>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341" w:name="_Toc13080204"/>
      <w:bookmarkStart w:id="1342" w:name="_Toc29811703"/>
      <w:bookmarkStart w:id="1343" w:name="_Toc36817255"/>
      <w:bookmarkStart w:id="1344" w:name="_Toc37260171"/>
      <w:bookmarkStart w:id="1345" w:name="_Toc37267559"/>
      <w:bookmarkStart w:id="1346" w:name="_Toc44712161"/>
      <w:bookmarkStart w:id="1347" w:name="_Toc45893474"/>
      <w:bookmarkStart w:id="1348" w:name="_Toc53178201"/>
      <w:bookmarkStart w:id="1349" w:name="_Toc53178652"/>
      <w:bookmarkStart w:id="1350" w:name="_Toc61178878"/>
      <w:bookmarkStart w:id="1351" w:name="_Toc61179348"/>
      <w:bookmarkStart w:id="1352" w:name="_Toc67916644"/>
      <w:bookmarkStart w:id="1353" w:name="_Toc74663242"/>
      <w:bookmarkStart w:id="1354" w:name="_Toc82621782"/>
      <w:bookmarkStart w:id="1355" w:name="_Toc90422629"/>
      <w:bookmarkStart w:id="1356" w:name="_Toc169708561"/>
      <w:r w:rsidRPr="00347785">
        <w:rPr>
          <w:rFonts w:eastAsia="Times New Roman"/>
        </w:rPr>
        <w:t>6.6.4.2</w:t>
      </w:r>
      <w:r w:rsidRPr="00347785">
        <w:rPr>
          <w:rFonts w:eastAsia="Times New Roman"/>
        </w:rPr>
        <w:tab/>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r w:rsidR="00CC4BA2" w:rsidRPr="00CC4BA2">
        <w:t>Basic limits</w:t>
      </w:r>
      <w:bookmarkEnd w:id="135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357" w:name="_Toc104311014"/>
      <w:bookmarkStart w:id="1358" w:name="_Toc106126715"/>
      <w:bookmarkStart w:id="135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360" w:name="_Toc169708562"/>
      <w:r w:rsidRPr="00347785">
        <w:t>6.6.4.</w:t>
      </w:r>
      <w:r>
        <w:t>3</w:t>
      </w:r>
      <w:r w:rsidRPr="00347785">
        <w:tab/>
      </w:r>
      <w:r w:rsidRPr="00276BEE">
        <w:t xml:space="preserve">Minimum requirements for </w:t>
      </w:r>
      <w:r w:rsidRPr="00276BEE">
        <w:rPr>
          <w:i/>
        </w:rPr>
        <w:t>SAN type 1-H</w:t>
      </w:r>
      <w:bookmarkEnd w:id="1360"/>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361" w:name="_Toc114242196"/>
      <w:bookmarkStart w:id="1362" w:name="_Toc123044140"/>
      <w:bookmarkStart w:id="1363" w:name="_Toc124157779"/>
      <w:bookmarkStart w:id="1364" w:name="_Toc124259702"/>
      <w:bookmarkStart w:id="1365" w:name="_Toc130584773"/>
      <w:bookmarkStart w:id="1366" w:name="_Toc137464429"/>
      <w:bookmarkStart w:id="1367" w:name="_Toc138884098"/>
      <w:bookmarkStart w:id="1368" w:name="_Toc145643299"/>
      <w:bookmarkStart w:id="1369" w:name="_Toc155469400"/>
      <w:bookmarkStart w:id="1370" w:name="_Toc161667746"/>
      <w:bookmarkStart w:id="1371" w:name="_Toc169708563"/>
      <w:r>
        <w:rPr>
          <w:lang w:eastAsia="zh-CN"/>
        </w:rPr>
        <w:t>6.6.</w:t>
      </w:r>
      <w:r w:rsidR="000A4698">
        <w:rPr>
          <w:lang w:eastAsia="zh-CN"/>
        </w:rPr>
        <w:t>5</w:t>
      </w:r>
      <w:r>
        <w:rPr>
          <w:lang w:eastAsia="zh-CN"/>
        </w:rPr>
        <w:tab/>
        <w:t>Transmitter spurious emissions</w:t>
      </w:r>
      <w:bookmarkEnd w:id="1357"/>
      <w:bookmarkEnd w:id="1358"/>
      <w:bookmarkEnd w:id="1359"/>
      <w:bookmarkEnd w:id="1361"/>
      <w:bookmarkEnd w:id="1362"/>
      <w:bookmarkEnd w:id="1363"/>
      <w:bookmarkEnd w:id="1364"/>
      <w:bookmarkEnd w:id="1365"/>
      <w:bookmarkEnd w:id="1366"/>
      <w:bookmarkEnd w:id="1367"/>
      <w:bookmarkEnd w:id="1368"/>
      <w:bookmarkEnd w:id="1369"/>
      <w:bookmarkEnd w:id="1370"/>
      <w:bookmarkEnd w:id="1371"/>
    </w:p>
    <w:p w14:paraId="0BF97827" w14:textId="006B83E9" w:rsidR="000A4698" w:rsidRDefault="00736494" w:rsidP="00E203D6">
      <w:pPr>
        <w:pStyle w:val="Heading4"/>
        <w:rPr>
          <w:lang w:eastAsia="zh-CN"/>
        </w:rPr>
      </w:pPr>
      <w:bookmarkStart w:id="1372" w:name="_Toc104311015"/>
      <w:bookmarkStart w:id="1373" w:name="_Toc106126716"/>
      <w:bookmarkStart w:id="1374" w:name="_Toc106177029"/>
      <w:bookmarkStart w:id="1375" w:name="_Toc114242197"/>
      <w:bookmarkStart w:id="1376" w:name="_Toc123044141"/>
      <w:bookmarkStart w:id="1377" w:name="_Toc124157780"/>
      <w:bookmarkStart w:id="1378" w:name="_Toc124259703"/>
      <w:bookmarkStart w:id="1379" w:name="_Toc130584774"/>
      <w:bookmarkStart w:id="1380" w:name="_Toc137464430"/>
      <w:bookmarkStart w:id="1381" w:name="_Toc138884099"/>
      <w:bookmarkStart w:id="1382" w:name="_Toc145643300"/>
      <w:bookmarkStart w:id="1383" w:name="_Toc155469401"/>
      <w:bookmarkStart w:id="1384" w:name="_Toc161667747"/>
      <w:bookmarkStart w:id="1385" w:name="_Toc169708564"/>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lastRenderedPageBreak/>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386" w:name="_Toc104311016"/>
      <w:bookmarkStart w:id="1387" w:name="_Toc106126717"/>
      <w:bookmarkStart w:id="1388" w:name="_Toc106177030"/>
      <w:bookmarkStart w:id="1389" w:name="_Toc114242198"/>
      <w:bookmarkStart w:id="1390" w:name="_Toc123044142"/>
      <w:bookmarkStart w:id="1391" w:name="_Toc124157781"/>
      <w:bookmarkStart w:id="1392" w:name="_Toc124259704"/>
      <w:bookmarkStart w:id="1393" w:name="_Toc130584775"/>
      <w:bookmarkStart w:id="1394" w:name="_Toc137464431"/>
      <w:bookmarkStart w:id="1395" w:name="_Toc138884100"/>
      <w:bookmarkStart w:id="1396" w:name="_Toc145643301"/>
      <w:bookmarkStart w:id="1397" w:name="_Toc155469402"/>
      <w:bookmarkStart w:id="1398" w:name="_Toc161667748"/>
      <w:bookmarkStart w:id="1399" w:name="_Toc169708565"/>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386"/>
      <w:bookmarkEnd w:id="1387"/>
      <w:bookmarkEnd w:id="1388"/>
      <w:bookmarkEnd w:id="1389"/>
      <w:bookmarkEnd w:id="1390"/>
      <w:bookmarkEnd w:id="1391"/>
      <w:bookmarkEnd w:id="1392"/>
      <w:bookmarkEnd w:id="1393"/>
      <w:bookmarkEnd w:id="1394"/>
      <w:bookmarkEnd w:id="1395"/>
      <w:bookmarkEnd w:id="1396"/>
      <w:bookmarkEnd w:id="1397"/>
      <w:bookmarkEnd w:id="1398"/>
      <w:r w:rsidR="00923BE7" w:rsidRPr="0069449D">
        <w:rPr>
          <w:i/>
          <w:iCs/>
          <w:lang w:eastAsia="zh-CN"/>
        </w:rPr>
        <w:t>Basic limits</w:t>
      </w:r>
      <w:bookmarkEnd w:id="1399"/>
    </w:p>
    <w:p w14:paraId="56586BE3" w14:textId="1BB5980F" w:rsidR="00736494" w:rsidRDefault="00FA1729" w:rsidP="00E203D6">
      <w:pPr>
        <w:pStyle w:val="Heading5"/>
        <w:rPr>
          <w:lang w:eastAsia="zh-CN"/>
        </w:rPr>
      </w:pPr>
      <w:bookmarkStart w:id="1400" w:name="_Toc104311017"/>
      <w:bookmarkStart w:id="1401" w:name="_Toc106126718"/>
      <w:bookmarkStart w:id="1402" w:name="_Toc106177031"/>
      <w:bookmarkStart w:id="1403" w:name="_Toc114242199"/>
      <w:bookmarkStart w:id="1404" w:name="_Toc123044143"/>
      <w:bookmarkStart w:id="1405" w:name="_Toc124157782"/>
      <w:bookmarkStart w:id="1406" w:name="_Toc124259705"/>
      <w:bookmarkStart w:id="1407" w:name="_Toc130584776"/>
      <w:bookmarkStart w:id="1408" w:name="_Toc137464432"/>
      <w:bookmarkStart w:id="1409" w:name="_Toc138884101"/>
      <w:bookmarkStart w:id="1410" w:name="_Toc145643302"/>
      <w:bookmarkStart w:id="1411" w:name="_Toc155469403"/>
      <w:bookmarkStart w:id="1412" w:name="_Toc161667749"/>
      <w:bookmarkStart w:id="1413" w:name="_Toc169708566"/>
      <w:r w:rsidRPr="00FA1729">
        <w:rPr>
          <w:lang w:eastAsia="zh-CN"/>
        </w:rPr>
        <w:t>6.6.5.2.1</w:t>
      </w:r>
      <w:r w:rsidRPr="00FA1729">
        <w:rPr>
          <w:lang w:eastAsia="zh-CN"/>
        </w:rPr>
        <w:tab/>
      </w:r>
      <w:r w:rsidR="005B4244" w:rsidRPr="00FA1729">
        <w:rPr>
          <w:lang w:eastAsia="zh-CN"/>
        </w:rPr>
        <w:t>General transmitter spurious emissions requirements</w:t>
      </w:r>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414" w:name="_Toc106126719"/>
      <w:bookmarkStart w:id="1415" w:name="_Toc106177032"/>
      <w:bookmarkStart w:id="1416" w:name="_Toc114242200"/>
      <w:bookmarkStart w:id="1417" w:name="_Toc123044144"/>
      <w:bookmarkStart w:id="1418" w:name="_Toc124157783"/>
      <w:bookmarkStart w:id="1419" w:name="_Toc124259706"/>
      <w:bookmarkStart w:id="1420" w:name="_Toc130584777"/>
      <w:bookmarkStart w:id="1421" w:name="_Toc137464433"/>
      <w:bookmarkStart w:id="1422" w:name="_Toc138884102"/>
      <w:bookmarkStart w:id="1423" w:name="_Toc145643303"/>
      <w:bookmarkStart w:id="1424" w:name="_Toc155469404"/>
      <w:bookmarkStart w:id="1425" w:name="_Toc161667750"/>
      <w:bookmarkStart w:id="1426" w:name="_Toc169708567"/>
      <w:bookmarkStart w:id="1427"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rsidR="005B4244" w:rsidRPr="00FA1729">
        <w:rPr>
          <w:lang w:eastAsia="zh-CN"/>
        </w:rPr>
        <w:t xml:space="preserve"> </w:t>
      </w:r>
      <w:bookmarkEnd w:id="1427"/>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428" w:name="_Toc104311019"/>
      <w:bookmarkStart w:id="1429" w:name="_Toc106126720"/>
      <w:bookmarkStart w:id="1430" w:name="_Toc106177033"/>
      <w:bookmarkStart w:id="1431" w:name="_Toc114242201"/>
      <w:bookmarkStart w:id="1432" w:name="_Toc123044145"/>
      <w:bookmarkStart w:id="1433" w:name="_Toc124157784"/>
      <w:bookmarkStart w:id="1434" w:name="_Toc124259707"/>
      <w:bookmarkStart w:id="1435" w:name="_Toc130584778"/>
      <w:bookmarkStart w:id="1436" w:name="_Toc137464434"/>
      <w:bookmarkStart w:id="1437" w:name="_Toc138884103"/>
      <w:bookmarkStart w:id="1438" w:name="_Toc145643304"/>
      <w:bookmarkStart w:id="1439" w:name="_Toc155469405"/>
      <w:bookmarkStart w:id="1440" w:name="_Toc161667751"/>
      <w:bookmarkStart w:id="1441" w:name="_Toc169708568"/>
      <w:r w:rsidRPr="00FA1729">
        <w:rPr>
          <w:lang w:eastAsia="zh-CN"/>
        </w:rPr>
        <w:t>6.6.5.2.</w:t>
      </w:r>
      <w:r>
        <w:rPr>
          <w:lang w:eastAsia="zh-CN"/>
        </w:rPr>
        <w:t>3</w:t>
      </w:r>
      <w:r w:rsidRPr="00FA1729">
        <w:rPr>
          <w:lang w:eastAsia="zh-CN"/>
        </w:rPr>
        <w:tab/>
      </w:r>
      <w:r w:rsidRPr="00F95B02">
        <w:t>Additional spurious emissions requirements</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442" w:name="_Toc104311020"/>
      <w:bookmarkStart w:id="1443" w:name="_Toc106126721"/>
      <w:bookmarkStart w:id="1444" w:name="_Toc106177034"/>
      <w:bookmarkStart w:id="1445" w:name="_Toc114242202"/>
      <w:bookmarkStart w:id="1446" w:name="_Toc123044146"/>
      <w:bookmarkStart w:id="1447" w:name="_Toc124157785"/>
      <w:bookmarkStart w:id="1448" w:name="_Toc124259708"/>
      <w:bookmarkStart w:id="1449" w:name="_Toc130584779"/>
      <w:bookmarkStart w:id="1450" w:name="_Toc137464435"/>
      <w:bookmarkStart w:id="1451" w:name="_Toc138884104"/>
      <w:bookmarkStart w:id="1452" w:name="_Toc145643305"/>
      <w:bookmarkStart w:id="1453" w:name="_Toc155469406"/>
      <w:bookmarkStart w:id="1454" w:name="_Toc161667752"/>
      <w:bookmarkStart w:id="1455" w:name="_Toc169708569"/>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456" w:name="_Toc169708570"/>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456"/>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457" w:name="_Toc104311021"/>
      <w:bookmarkStart w:id="1458" w:name="_Toc106126722"/>
      <w:bookmarkStart w:id="1459" w:name="_Toc106177035"/>
      <w:bookmarkStart w:id="1460" w:name="_Toc114242203"/>
      <w:bookmarkStart w:id="1461" w:name="_Toc123044147"/>
      <w:bookmarkStart w:id="1462" w:name="_Toc124157786"/>
      <w:bookmarkStart w:id="1463" w:name="_Toc124259709"/>
      <w:bookmarkStart w:id="1464" w:name="_Toc130584780"/>
      <w:bookmarkStart w:id="1465" w:name="_Toc137464436"/>
      <w:bookmarkStart w:id="1466" w:name="_Toc138884105"/>
      <w:bookmarkStart w:id="1467" w:name="_Toc145643306"/>
      <w:bookmarkStart w:id="1468" w:name="_Toc155469407"/>
      <w:bookmarkStart w:id="1469" w:name="_Toc161667753"/>
      <w:bookmarkStart w:id="1470" w:name="_Toc169708571"/>
      <w:r w:rsidRPr="00E80AD8">
        <w:rPr>
          <w:lang w:eastAsia="zh-CN"/>
        </w:rPr>
        <w:lastRenderedPageBreak/>
        <w:t>6.7</w:t>
      </w:r>
      <w:r w:rsidRPr="00E80AD8">
        <w:rPr>
          <w:lang w:eastAsia="zh-CN"/>
        </w:rPr>
        <w:tab/>
        <w:t>Transmitter intermodulation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471" w:name="_Toc104311022"/>
      <w:bookmarkStart w:id="1472" w:name="_Toc106126723"/>
      <w:bookmarkStart w:id="1473" w:name="_Toc106177036"/>
      <w:bookmarkStart w:id="1474" w:name="_Toc114242204"/>
      <w:bookmarkStart w:id="1475" w:name="_Toc123044148"/>
      <w:bookmarkStart w:id="1476" w:name="_Toc124157787"/>
      <w:bookmarkStart w:id="1477" w:name="_Toc124259710"/>
      <w:bookmarkStart w:id="1478" w:name="_Toc130584781"/>
      <w:bookmarkStart w:id="1479" w:name="_Toc137464437"/>
      <w:bookmarkStart w:id="1480" w:name="_Toc138884106"/>
      <w:bookmarkStart w:id="1481" w:name="_Toc145643307"/>
      <w:bookmarkStart w:id="1482" w:name="_Toc155469408"/>
      <w:bookmarkStart w:id="1483" w:name="_Toc161667754"/>
      <w:bookmarkStart w:id="1484" w:name="_Toc169708572"/>
      <w:r>
        <w:rPr>
          <w:lang w:eastAsia="zh-CN"/>
        </w:rPr>
        <w:t>7</w:t>
      </w:r>
      <w:r>
        <w:rPr>
          <w:lang w:eastAsia="zh-CN"/>
        </w:rPr>
        <w:tab/>
        <w:t>Conducted receiver characteristics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1DE189DF" w14:textId="70721F50" w:rsidR="001F6D06" w:rsidRDefault="001F6D06" w:rsidP="001F6D06">
      <w:pPr>
        <w:pStyle w:val="Heading2"/>
        <w:rPr>
          <w:lang w:eastAsia="zh-CN"/>
        </w:rPr>
      </w:pPr>
      <w:bookmarkStart w:id="1485" w:name="_Toc104311023"/>
      <w:bookmarkStart w:id="1486" w:name="_Toc106126724"/>
      <w:bookmarkStart w:id="1487" w:name="_Toc106177037"/>
      <w:bookmarkStart w:id="1488" w:name="_Toc114242205"/>
      <w:bookmarkStart w:id="1489" w:name="_Toc123044149"/>
      <w:bookmarkStart w:id="1490" w:name="_Toc124157788"/>
      <w:bookmarkStart w:id="1491" w:name="_Toc124259711"/>
      <w:bookmarkStart w:id="1492" w:name="_Toc130584782"/>
      <w:bookmarkStart w:id="1493" w:name="_Toc137464438"/>
      <w:bookmarkStart w:id="1494" w:name="_Toc138884107"/>
      <w:bookmarkStart w:id="1495" w:name="_Toc145643308"/>
      <w:bookmarkStart w:id="1496" w:name="_Toc155469409"/>
      <w:bookmarkStart w:id="1497" w:name="_Toc161667755"/>
      <w:bookmarkStart w:id="1498" w:name="_Toc169708573"/>
      <w:r>
        <w:rPr>
          <w:lang w:eastAsia="zh-CN"/>
        </w:rPr>
        <w:t>7.1</w:t>
      </w:r>
      <w:r>
        <w:rPr>
          <w:lang w:eastAsia="zh-CN"/>
        </w:rPr>
        <w:tab/>
        <w:t>General</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499" w:name="_Toc104311024"/>
      <w:bookmarkStart w:id="1500" w:name="_Toc106126725"/>
      <w:bookmarkStart w:id="1501" w:name="_Toc106177038"/>
      <w:bookmarkStart w:id="1502" w:name="_Toc114242206"/>
      <w:bookmarkStart w:id="1503" w:name="_Toc123044150"/>
      <w:bookmarkStart w:id="1504" w:name="_Toc124157789"/>
      <w:bookmarkStart w:id="1505" w:name="_Toc124259712"/>
      <w:bookmarkStart w:id="1506" w:name="_Toc130584783"/>
      <w:bookmarkStart w:id="1507" w:name="_Toc137464439"/>
      <w:bookmarkStart w:id="1508" w:name="_Toc138884108"/>
      <w:bookmarkStart w:id="1509" w:name="_Toc145643309"/>
      <w:bookmarkStart w:id="1510" w:name="_Toc155469410"/>
      <w:bookmarkStart w:id="1511" w:name="_Toc161667756"/>
      <w:bookmarkStart w:id="1512" w:name="_Toc169708574"/>
      <w:r>
        <w:rPr>
          <w:lang w:eastAsia="zh-CN"/>
        </w:rPr>
        <w:t>7.2</w:t>
      </w:r>
      <w:r>
        <w:rPr>
          <w:lang w:eastAsia="zh-CN"/>
        </w:rPr>
        <w:tab/>
      </w:r>
      <w:r w:rsidR="000A4698">
        <w:rPr>
          <w:lang w:eastAsia="zh-CN"/>
        </w:rPr>
        <w:t>Reference sensitivity level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r>
        <w:rPr>
          <w:lang w:eastAsia="zh-CN"/>
        </w:rPr>
        <w:t xml:space="preserve"> </w:t>
      </w:r>
    </w:p>
    <w:p w14:paraId="117FDC4A" w14:textId="48D22DA3" w:rsidR="000A4698" w:rsidRDefault="000A4698" w:rsidP="000A4698">
      <w:pPr>
        <w:pStyle w:val="Heading3"/>
        <w:rPr>
          <w:lang w:eastAsia="zh-CN"/>
        </w:rPr>
      </w:pPr>
      <w:bookmarkStart w:id="1513" w:name="_Toc104311025"/>
      <w:bookmarkStart w:id="1514" w:name="_Toc106126726"/>
      <w:bookmarkStart w:id="1515" w:name="_Toc106177039"/>
      <w:bookmarkStart w:id="1516" w:name="_Toc114242207"/>
      <w:bookmarkStart w:id="1517" w:name="_Toc123044151"/>
      <w:bookmarkStart w:id="1518" w:name="_Toc124157790"/>
      <w:bookmarkStart w:id="1519" w:name="_Toc124259713"/>
      <w:bookmarkStart w:id="1520" w:name="_Toc130584784"/>
      <w:bookmarkStart w:id="1521" w:name="_Toc137464440"/>
      <w:bookmarkStart w:id="1522" w:name="_Toc138884109"/>
      <w:bookmarkStart w:id="1523" w:name="_Toc145643310"/>
      <w:bookmarkStart w:id="1524" w:name="_Toc155469411"/>
      <w:bookmarkStart w:id="1525" w:name="_Toc161667757"/>
      <w:bookmarkStart w:id="1526" w:name="_Toc169708575"/>
      <w:r>
        <w:rPr>
          <w:lang w:eastAsia="zh-CN"/>
        </w:rPr>
        <w:t>7.2.1</w:t>
      </w:r>
      <w:r>
        <w:rPr>
          <w:lang w:eastAsia="zh-CN"/>
        </w:rPr>
        <w:tab/>
        <w:t>General</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527"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527"/>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528" w:name="_Toc114242208"/>
      <w:bookmarkStart w:id="1529" w:name="_Toc123044152"/>
      <w:bookmarkStart w:id="1530" w:name="_Toc124157791"/>
      <w:bookmarkStart w:id="1531" w:name="_Toc124259714"/>
      <w:bookmarkStart w:id="1532" w:name="_Toc130584785"/>
      <w:bookmarkStart w:id="1533" w:name="_Toc137464441"/>
      <w:bookmarkStart w:id="1534" w:name="_Toc138884110"/>
      <w:bookmarkStart w:id="1535" w:name="_Toc145643311"/>
      <w:bookmarkStart w:id="1536" w:name="_Toc155469412"/>
      <w:bookmarkStart w:id="1537" w:name="_Toc161667758"/>
      <w:bookmarkStart w:id="1538" w:name="_Toc169708576"/>
      <w:r>
        <w:rPr>
          <w:lang w:eastAsia="zh-CN"/>
        </w:rPr>
        <w:t>7.2.2</w:t>
      </w:r>
      <w:r>
        <w:rPr>
          <w:lang w:eastAsia="zh-CN"/>
        </w:rPr>
        <w:tab/>
        <w:t xml:space="preserve">Minimum requirements for </w:t>
      </w:r>
      <w:r>
        <w:rPr>
          <w:i/>
        </w:rPr>
        <w:t>SAN type 1-H</w:t>
      </w:r>
      <w:bookmarkEnd w:id="1528"/>
      <w:bookmarkEnd w:id="1529"/>
      <w:bookmarkEnd w:id="1530"/>
      <w:bookmarkEnd w:id="1531"/>
      <w:bookmarkEnd w:id="1532"/>
      <w:bookmarkEnd w:id="1533"/>
      <w:bookmarkEnd w:id="1534"/>
      <w:bookmarkEnd w:id="1535"/>
      <w:bookmarkEnd w:id="1536"/>
      <w:bookmarkEnd w:id="1537"/>
      <w:bookmarkEnd w:id="1538"/>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539" w:name="_Toc104311027"/>
      <w:bookmarkStart w:id="1540" w:name="_Toc106126728"/>
      <w:bookmarkStart w:id="1541" w:name="_Toc106177041"/>
      <w:bookmarkStart w:id="1542" w:name="_Toc114242209"/>
      <w:bookmarkStart w:id="1543" w:name="_Toc123044153"/>
      <w:bookmarkStart w:id="1544" w:name="_Toc124157792"/>
      <w:bookmarkStart w:id="1545" w:name="_Toc124259715"/>
      <w:bookmarkStart w:id="1546" w:name="_Toc130584786"/>
      <w:bookmarkStart w:id="1547" w:name="_Toc137464442"/>
      <w:bookmarkStart w:id="1548" w:name="_Toc138884111"/>
      <w:bookmarkStart w:id="1549" w:name="_Toc145643312"/>
      <w:bookmarkStart w:id="1550" w:name="_Toc155469413"/>
      <w:bookmarkStart w:id="1551" w:name="_Toc161667759"/>
      <w:bookmarkStart w:id="1552" w:name="_Toc169708577"/>
      <w:r>
        <w:rPr>
          <w:lang w:eastAsia="zh-CN"/>
        </w:rPr>
        <w:t>7.3</w:t>
      </w:r>
      <w:r>
        <w:rPr>
          <w:lang w:eastAsia="zh-CN"/>
        </w:rPr>
        <w:tab/>
      </w:r>
      <w:r w:rsidR="000A4698">
        <w:rPr>
          <w:lang w:eastAsia="zh-CN"/>
        </w:rPr>
        <w:t>Dynamic range</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02D1FE37" w14:textId="0908C67C" w:rsidR="000A4698" w:rsidRDefault="000A4698" w:rsidP="000A4698">
      <w:pPr>
        <w:pStyle w:val="Heading3"/>
        <w:rPr>
          <w:lang w:eastAsia="zh-CN"/>
        </w:rPr>
      </w:pPr>
      <w:bookmarkStart w:id="1553" w:name="_Toc104311028"/>
      <w:bookmarkStart w:id="1554" w:name="_Toc106126729"/>
      <w:bookmarkStart w:id="1555" w:name="_Toc106177042"/>
      <w:bookmarkStart w:id="1556" w:name="_Toc114242210"/>
      <w:bookmarkStart w:id="1557" w:name="_Toc123044154"/>
      <w:bookmarkStart w:id="1558" w:name="_Toc124157793"/>
      <w:bookmarkStart w:id="1559" w:name="_Toc124259716"/>
      <w:bookmarkStart w:id="1560" w:name="_Toc130584787"/>
      <w:bookmarkStart w:id="1561" w:name="_Toc137464443"/>
      <w:bookmarkStart w:id="1562" w:name="_Toc138884112"/>
      <w:bookmarkStart w:id="1563" w:name="_Toc145643313"/>
      <w:bookmarkStart w:id="1564" w:name="_Toc155469414"/>
      <w:bookmarkStart w:id="1565" w:name="_Toc161667760"/>
      <w:bookmarkStart w:id="1566" w:name="_Toc169708578"/>
      <w:r>
        <w:rPr>
          <w:lang w:eastAsia="zh-CN"/>
        </w:rPr>
        <w:t>7.3.1</w:t>
      </w:r>
      <w:r>
        <w:rPr>
          <w:lang w:eastAsia="zh-CN"/>
        </w:rPr>
        <w:tab/>
        <w:t>General</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567"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567"/>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568" w:name="_Toc104311029"/>
      <w:bookmarkStart w:id="1569" w:name="_Toc106126730"/>
      <w:bookmarkStart w:id="1570" w:name="_Toc106177043"/>
      <w:bookmarkStart w:id="1571" w:name="_Toc114242211"/>
      <w:bookmarkStart w:id="1572" w:name="_Toc123044155"/>
      <w:bookmarkStart w:id="1573" w:name="_Toc124157794"/>
      <w:bookmarkStart w:id="1574" w:name="_Toc124259717"/>
      <w:bookmarkStart w:id="1575" w:name="_Toc130584788"/>
      <w:bookmarkStart w:id="1576" w:name="_Toc137464444"/>
      <w:bookmarkStart w:id="1577" w:name="_Toc138884113"/>
      <w:bookmarkStart w:id="1578" w:name="_Toc145643314"/>
      <w:bookmarkStart w:id="1579" w:name="_Toc155469415"/>
      <w:bookmarkStart w:id="1580" w:name="_Toc161667761"/>
      <w:bookmarkStart w:id="1581" w:name="_Toc169708579"/>
      <w:r>
        <w:rPr>
          <w:lang w:eastAsia="zh-CN"/>
        </w:rPr>
        <w:t>7.3.2</w:t>
      </w:r>
      <w:r>
        <w:rPr>
          <w:lang w:eastAsia="zh-CN"/>
        </w:rPr>
        <w:tab/>
        <w:t xml:space="preserve">Minimum requirements for </w:t>
      </w:r>
      <w:r>
        <w:rPr>
          <w:i/>
        </w:rPr>
        <w:t>SAN type 1-H</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582" w:name="_Toc104311030"/>
      <w:bookmarkStart w:id="1583" w:name="_Toc106126731"/>
      <w:bookmarkStart w:id="1584" w:name="_Toc106177044"/>
      <w:bookmarkStart w:id="1585" w:name="_Toc114242212"/>
      <w:bookmarkStart w:id="1586" w:name="_Toc123044156"/>
      <w:bookmarkStart w:id="1587" w:name="_Toc124157795"/>
      <w:bookmarkStart w:id="1588" w:name="_Toc124259718"/>
      <w:bookmarkStart w:id="1589" w:name="_Toc130584789"/>
      <w:bookmarkStart w:id="1590" w:name="_Toc137464445"/>
      <w:bookmarkStart w:id="1591" w:name="_Toc138884114"/>
      <w:bookmarkStart w:id="1592" w:name="_Toc145643315"/>
      <w:bookmarkStart w:id="1593" w:name="_Toc155469416"/>
      <w:bookmarkStart w:id="1594" w:name="_Toc161667762"/>
      <w:bookmarkStart w:id="1595" w:name="_Toc169708580"/>
      <w:r>
        <w:rPr>
          <w:lang w:eastAsia="zh-CN"/>
        </w:rPr>
        <w:t>7.4</w:t>
      </w:r>
      <w:r>
        <w:rPr>
          <w:lang w:eastAsia="zh-CN"/>
        </w:rPr>
        <w:tab/>
        <w:t>In-band selectivity and blocking</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636FB9E9" w14:textId="0B6EBB8D" w:rsidR="000A4698" w:rsidRDefault="000A4698" w:rsidP="000A4698">
      <w:pPr>
        <w:pStyle w:val="Heading3"/>
        <w:rPr>
          <w:lang w:eastAsia="zh-CN"/>
        </w:rPr>
      </w:pPr>
      <w:bookmarkStart w:id="1596" w:name="_Toc104311031"/>
      <w:bookmarkStart w:id="1597" w:name="_Toc106126732"/>
      <w:bookmarkStart w:id="1598" w:name="_Toc106177045"/>
      <w:bookmarkStart w:id="1599" w:name="_Toc114242213"/>
      <w:bookmarkStart w:id="1600" w:name="_Toc123044157"/>
      <w:bookmarkStart w:id="1601" w:name="_Toc124157796"/>
      <w:bookmarkStart w:id="1602" w:name="_Toc124259719"/>
      <w:bookmarkStart w:id="1603" w:name="_Toc130584790"/>
      <w:bookmarkStart w:id="1604" w:name="_Toc137464446"/>
      <w:bookmarkStart w:id="1605" w:name="_Toc138884115"/>
      <w:bookmarkStart w:id="1606" w:name="_Toc145643316"/>
      <w:bookmarkStart w:id="1607" w:name="_Toc155469417"/>
      <w:bookmarkStart w:id="1608" w:name="_Toc161667763"/>
      <w:bookmarkStart w:id="1609" w:name="_Toc169708581"/>
      <w:r>
        <w:rPr>
          <w:lang w:eastAsia="zh-CN"/>
        </w:rPr>
        <w:t>7.4.1</w:t>
      </w:r>
      <w:r>
        <w:rPr>
          <w:lang w:eastAsia="zh-CN"/>
        </w:rPr>
        <w:tab/>
        <w:t>Adjacent Channel Selectivity (ACS)</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580D2DEB" w14:textId="4BA0370A" w:rsidR="000A4698" w:rsidRDefault="00E203D6" w:rsidP="00E203D6">
      <w:pPr>
        <w:pStyle w:val="Heading4"/>
        <w:rPr>
          <w:lang w:eastAsia="zh-CN"/>
        </w:rPr>
      </w:pPr>
      <w:bookmarkStart w:id="1610" w:name="_Toc104311032"/>
      <w:bookmarkStart w:id="1611" w:name="_Toc106126733"/>
      <w:bookmarkStart w:id="1612" w:name="_Toc106177046"/>
      <w:bookmarkStart w:id="1613" w:name="_Toc114242214"/>
      <w:bookmarkStart w:id="1614" w:name="_Toc123044158"/>
      <w:bookmarkStart w:id="1615" w:name="_Toc124157797"/>
      <w:bookmarkStart w:id="1616" w:name="_Toc124259720"/>
      <w:bookmarkStart w:id="1617" w:name="_Toc130584791"/>
      <w:bookmarkStart w:id="1618" w:name="_Toc137464447"/>
      <w:bookmarkStart w:id="1619" w:name="_Toc138884116"/>
      <w:bookmarkStart w:id="1620" w:name="_Toc145643317"/>
      <w:bookmarkStart w:id="1621" w:name="_Toc155469418"/>
      <w:bookmarkStart w:id="1622" w:name="_Toc161667764"/>
      <w:bookmarkStart w:id="1623" w:name="_Toc169708582"/>
      <w:r>
        <w:rPr>
          <w:lang w:eastAsia="zh-CN"/>
        </w:rPr>
        <w:t>7.4.1.1</w:t>
      </w:r>
      <w:r w:rsidR="00FA1729" w:rsidRPr="00FA1729">
        <w:rPr>
          <w:lang w:eastAsia="zh-CN"/>
        </w:rPr>
        <w:tab/>
      </w:r>
      <w:r w:rsidR="000A4698" w:rsidRPr="00FA1729">
        <w:rPr>
          <w:lang w:eastAsia="zh-CN"/>
        </w:rPr>
        <w:t>General</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624" w:name="_Toc104311033"/>
      <w:bookmarkStart w:id="1625" w:name="_Toc106126734"/>
      <w:bookmarkStart w:id="1626" w:name="_Toc106177047"/>
      <w:bookmarkStart w:id="1627" w:name="_Toc114242215"/>
      <w:bookmarkStart w:id="1628" w:name="_Toc123044159"/>
      <w:bookmarkStart w:id="1629" w:name="_Toc124157798"/>
      <w:bookmarkStart w:id="1630" w:name="_Toc124259721"/>
      <w:bookmarkStart w:id="1631" w:name="_Toc130584792"/>
      <w:bookmarkStart w:id="1632" w:name="_Toc137464448"/>
      <w:bookmarkStart w:id="1633" w:name="_Toc138884117"/>
      <w:bookmarkStart w:id="1634" w:name="_Toc145643318"/>
      <w:bookmarkStart w:id="1635" w:name="_Toc155469419"/>
      <w:bookmarkStart w:id="1636" w:name="_Toc161667765"/>
      <w:bookmarkStart w:id="1637" w:name="_Toc169708583"/>
      <w:r>
        <w:rPr>
          <w:lang w:eastAsia="zh-CN"/>
        </w:rPr>
        <w:t>7.4.1.2</w:t>
      </w:r>
      <w:r w:rsidRPr="00FA1729">
        <w:rPr>
          <w:lang w:eastAsia="zh-CN"/>
        </w:rPr>
        <w:tab/>
        <w:t xml:space="preserve">Minimum requirements for </w:t>
      </w:r>
      <w:r>
        <w:rPr>
          <w:i/>
        </w:rPr>
        <w:t>SAN type 1-H</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638" w:name="_Toc104311034"/>
      <w:bookmarkStart w:id="1639" w:name="_Toc106126735"/>
      <w:bookmarkStart w:id="1640" w:name="_Toc106177048"/>
      <w:bookmarkStart w:id="1641" w:name="_Toc114242216"/>
      <w:bookmarkStart w:id="1642" w:name="_Toc123044160"/>
      <w:bookmarkStart w:id="1643" w:name="_Toc124157799"/>
      <w:bookmarkStart w:id="1644" w:name="_Toc124259722"/>
      <w:bookmarkStart w:id="1645" w:name="_Toc130584793"/>
      <w:bookmarkStart w:id="1646" w:name="_Toc137464449"/>
      <w:bookmarkStart w:id="1647" w:name="_Toc138884118"/>
      <w:bookmarkStart w:id="1648" w:name="_Toc145643319"/>
      <w:bookmarkStart w:id="1649" w:name="_Toc155469420"/>
      <w:bookmarkStart w:id="1650" w:name="_Toc161667766"/>
      <w:bookmarkStart w:id="1651" w:name="_Toc169708584"/>
      <w:r>
        <w:rPr>
          <w:lang w:eastAsia="zh-CN"/>
        </w:rPr>
        <w:t>7.4.2</w:t>
      </w:r>
      <w:r>
        <w:rPr>
          <w:lang w:eastAsia="zh-CN"/>
        </w:rPr>
        <w:tab/>
      </w:r>
      <w:r w:rsidR="000A4698">
        <w:rPr>
          <w:lang w:eastAsia="zh-CN"/>
        </w:rPr>
        <w:t>In-band blocking</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652" w:name="_Toc104311035"/>
      <w:bookmarkStart w:id="1653" w:name="_Toc106126736"/>
      <w:bookmarkStart w:id="1654" w:name="_Toc106177049"/>
      <w:bookmarkStart w:id="1655" w:name="_Toc114242217"/>
      <w:bookmarkStart w:id="1656" w:name="_Toc123044161"/>
      <w:bookmarkStart w:id="1657" w:name="_Toc124157800"/>
      <w:bookmarkStart w:id="1658" w:name="_Toc124259723"/>
      <w:bookmarkStart w:id="1659" w:name="_Toc130584794"/>
      <w:bookmarkStart w:id="1660" w:name="_Toc137464450"/>
      <w:bookmarkStart w:id="1661" w:name="_Toc138884119"/>
      <w:bookmarkStart w:id="1662" w:name="_Toc145643320"/>
      <w:bookmarkStart w:id="1663" w:name="_Toc155469421"/>
      <w:bookmarkStart w:id="1664" w:name="_Toc161667767"/>
      <w:bookmarkStart w:id="1665" w:name="_Toc169708585"/>
      <w:r>
        <w:rPr>
          <w:lang w:eastAsia="zh-CN"/>
        </w:rPr>
        <w:t>7.5</w:t>
      </w:r>
      <w:r>
        <w:rPr>
          <w:lang w:eastAsia="zh-CN"/>
        </w:rPr>
        <w:tab/>
        <w:t>Out-of-band blocking</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758F94D" w14:textId="7E7453F4" w:rsidR="000A4698" w:rsidRDefault="000A4698" w:rsidP="000A4698">
      <w:pPr>
        <w:pStyle w:val="Heading3"/>
        <w:rPr>
          <w:lang w:eastAsia="zh-CN"/>
        </w:rPr>
      </w:pPr>
      <w:bookmarkStart w:id="1666" w:name="_Toc104311036"/>
      <w:bookmarkStart w:id="1667" w:name="_Toc106126737"/>
      <w:bookmarkStart w:id="1668" w:name="_Toc106177050"/>
      <w:bookmarkStart w:id="1669" w:name="_Toc114242218"/>
      <w:bookmarkStart w:id="1670" w:name="_Toc123044162"/>
      <w:bookmarkStart w:id="1671" w:name="_Toc124157801"/>
      <w:bookmarkStart w:id="1672" w:name="_Toc124259724"/>
      <w:bookmarkStart w:id="1673" w:name="_Toc130584795"/>
      <w:bookmarkStart w:id="1674" w:name="_Toc137464451"/>
      <w:bookmarkStart w:id="1675" w:name="_Toc138884120"/>
      <w:bookmarkStart w:id="1676" w:name="_Toc145643321"/>
      <w:bookmarkStart w:id="1677" w:name="_Toc155469422"/>
      <w:bookmarkStart w:id="1678" w:name="_Toc161667768"/>
      <w:bookmarkStart w:id="1679" w:name="_Toc169708586"/>
      <w:r>
        <w:rPr>
          <w:lang w:eastAsia="zh-CN"/>
        </w:rPr>
        <w:t>7.5.1</w:t>
      </w:r>
      <w:r>
        <w:rPr>
          <w:lang w:eastAsia="zh-CN"/>
        </w:rPr>
        <w:tab/>
        <w:t>General</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680" w:name="_Toc104311037"/>
      <w:bookmarkStart w:id="1681" w:name="_Toc106126738"/>
      <w:bookmarkStart w:id="1682" w:name="_Toc106177051"/>
      <w:bookmarkStart w:id="1683" w:name="_Toc114242219"/>
      <w:bookmarkStart w:id="1684" w:name="_Toc123044163"/>
      <w:bookmarkStart w:id="1685" w:name="_Toc124157802"/>
      <w:bookmarkStart w:id="1686" w:name="_Toc124259725"/>
      <w:bookmarkStart w:id="1687" w:name="_Toc130584796"/>
      <w:bookmarkStart w:id="1688" w:name="_Toc137464452"/>
      <w:bookmarkStart w:id="1689" w:name="_Toc138884121"/>
      <w:bookmarkStart w:id="1690" w:name="_Toc145643322"/>
      <w:bookmarkStart w:id="1691" w:name="_Toc155469423"/>
      <w:bookmarkStart w:id="1692" w:name="_Toc161667769"/>
      <w:bookmarkStart w:id="1693" w:name="_Toc169708587"/>
      <w:r>
        <w:rPr>
          <w:lang w:eastAsia="zh-CN"/>
        </w:rPr>
        <w:t>7.5.2</w:t>
      </w:r>
      <w:r>
        <w:rPr>
          <w:lang w:eastAsia="zh-CN"/>
        </w:rPr>
        <w:tab/>
        <w:t xml:space="preserve">Minimum requirements for </w:t>
      </w:r>
      <w:r>
        <w:rPr>
          <w:i/>
        </w:rPr>
        <w:t>SAN type 1-H</w:t>
      </w:r>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694" w:name="_Toc104311038"/>
      <w:bookmarkStart w:id="1695" w:name="_Toc106126739"/>
      <w:bookmarkStart w:id="1696" w:name="_Toc106177052"/>
      <w:bookmarkStart w:id="1697" w:name="_Toc114242220"/>
      <w:bookmarkStart w:id="1698" w:name="_Toc123044164"/>
      <w:bookmarkStart w:id="1699" w:name="_Toc124157803"/>
      <w:bookmarkStart w:id="1700" w:name="_Toc124259726"/>
      <w:bookmarkStart w:id="1701" w:name="_Toc130584797"/>
      <w:bookmarkStart w:id="1702" w:name="_Toc137464453"/>
      <w:bookmarkStart w:id="1703" w:name="_Toc138884122"/>
      <w:bookmarkStart w:id="1704" w:name="_Toc145643323"/>
      <w:bookmarkStart w:id="1705" w:name="_Toc155469424"/>
      <w:bookmarkStart w:id="1706" w:name="_Toc161667770"/>
      <w:bookmarkStart w:id="1707" w:name="_Toc169708588"/>
      <w:r>
        <w:rPr>
          <w:lang w:eastAsia="zh-CN"/>
        </w:rPr>
        <w:t>7.6</w:t>
      </w:r>
      <w:r>
        <w:rPr>
          <w:lang w:eastAsia="zh-CN"/>
        </w:rPr>
        <w:tab/>
      </w:r>
      <w:r w:rsidR="000A4698">
        <w:rPr>
          <w:lang w:eastAsia="zh-CN"/>
        </w:rPr>
        <w:t>Receiver spurious emissions</w:t>
      </w:r>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708" w:name="_Toc104311039"/>
      <w:bookmarkStart w:id="1709" w:name="_Toc106126740"/>
      <w:bookmarkStart w:id="1710" w:name="_Toc106177053"/>
      <w:bookmarkStart w:id="1711" w:name="_Toc114242221"/>
      <w:bookmarkStart w:id="1712" w:name="_Toc123044165"/>
      <w:bookmarkStart w:id="1713" w:name="_Toc124157804"/>
      <w:bookmarkStart w:id="1714" w:name="_Toc124259727"/>
      <w:bookmarkStart w:id="1715" w:name="_Toc130584798"/>
      <w:bookmarkStart w:id="1716" w:name="_Toc137464454"/>
      <w:bookmarkStart w:id="1717" w:name="_Toc138884123"/>
      <w:bookmarkStart w:id="1718" w:name="_Toc145643324"/>
      <w:bookmarkStart w:id="1719" w:name="_Toc155469425"/>
      <w:bookmarkStart w:id="1720" w:name="_Toc161667771"/>
      <w:bookmarkStart w:id="1721" w:name="_Toc169708589"/>
      <w:r>
        <w:rPr>
          <w:lang w:eastAsia="zh-CN"/>
        </w:rPr>
        <w:t>7.6.1</w:t>
      </w:r>
      <w:r>
        <w:rPr>
          <w:lang w:eastAsia="zh-CN"/>
        </w:rPr>
        <w:tab/>
      </w:r>
      <w:bookmarkEnd w:id="1708"/>
      <w:bookmarkEnd w:id="1709"/>
      <w:bookmarkEnd w:id="1710"/>
      <w:r w:rsidR="009141E2">
        <w:rPr>
          <w:lang w:eastAsia="zh-CN"/>
        </w:rPr>
        <w:t>Void</w:t>
      </w:r>
      <w:bookmarkEnd w:id="1711"/>
      <w:bookmarkEnd w:id="1712"/>
      <w:bookmarkEnd w:id="1713"/>
      <w:bookmarkEnd w:id="1714"/>
      <w:bookmarkEnd w:id="1715"/>
      <w:bookmarkEnd w:id="1716"/>
      <w:bookmarkEnd w:id="1717"/>
      <w:bookmarkEnd w:id="1718"/>
      <w:bookmarkEnd w:id="1719"/>
      <w:bookmarkEnd w:id="1720"/>
      <w:bookmarkEnd w:id="1721"/>
    </w:p>
    <w:p w14:paraId="2F9A31DF" w14:textId="379388BC" w:rsidR="00BE7F01" w:rsidRPr="00755D7B" w:rsidRDefault="00BE7F01" w:rsidP="00BE7F01">
      <w:pPr>
        <w:pStyle w:val="Heading3"/>
      </w:pPr>
      <w:bookmarkStart w:id="1722" w:name="_Toc13080261"/>
      <w:bookmarkStart w:id="1723" w:name="_Toc29811760"/>
      <w:bookmarkStart w:id="1724" w:name="_Toc36817312"/>
      <w:bookmarkStart w:id="1725" w:name="_Toc37260229"/>
      <w:bookmarkStart w:id="1726" w:name="_Toc37267617"/>
      <w:bookmarkStart w:id="1727" w:name="_Toc44712219"/>
      <w:bookmarkStart w:id="1728" w:name="_Toc45893532"/>
      <w:bookmarkStart w:id="1729" w:name="_Toc53178254"/>
      <w:bookmarkStart w:id="1730" w:name="_Toc53178705"/>
      <w:bookmarkStart w:id="1731" w:name="_Toc61178931"/>
      <w:bookmarkStart w:id="1732" w:name="_Toc61179401"/>
      <w:bookmarkStart w:id="1733" w:name="_Toc67916697"/>
      <w:bookmarkStart w:id="1734" w:name="_Toc74663295"/>
      <w:bookmarkStart w:id="1735" w:name="_Toc82621835"/>
      <w:bookmarkStart w:id="1736" w:name="_Toc90422682"/>
      <w:bookmarkStart w:id="1737" w:name="_Toc104311040"/>
      <w:bookmarkStart w:id="1738" w:name="_Toc106126741"/>
      <w:bookmarkStart w:id="1739" w:name="_Toc106177054"/>
      <w:bookmarkStart w:id="1740" w:name="_Toc114242222"/>
      <w:bookmarkStart w:id="1741" w:name="_Toc123044166"/>
      <w:bookmarkStart w:id="1742" w:name="_Toc124157805"/>
      <w:bookmarkStart w:id="1743" w:name="_Toc124259728"/>
      <w:bookmarkStart w:id="1744" w:name="_Toc130584799"/>
      <w:bookmarkStart w:id="1745" w:name="_Toc137464455"/>
      <w:bookmarkStart w:id="1746" w:name="_Toc138884124"/>
      <w:bookmarkStart w:id="1747" w:name="_Toc145643325"/>
      <w:bookmarkStart w:id="1748" w:name="_Toc155469426"/>
      <w:bookmarkStart w:id="1749" w:name="_Toc161667772"/>
      <w:bookmarkStart w:id="1750" w:name="_Toc169708590"/>
      <w:r w:rsidRPr="00755D7B">
        <w:t>7.6.2</w:t>
      </w:r>
      <w:r w:rsidRPr="00755D7B">
        <w:tab/>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r w:rsidR="009141E2">
        <w:t>Void</w:t>
      </w:r>
      <w:bookmarkEnd w:id="1740"/>
      <w:bookmarkEnd w:id="1741"/>
      <w:bookmarkEnd w:id="1742"/>
      <w:bookmarkEnd w:id="1743"/>
      <w:bookmarkEnd w:id="1744"/>
      <w:bookmarkEnd w:id="1745"/>
      <w:bookmarkEnd w:id="1746"/>
      <w:bookmarkEnd w:id="1747"/>
      <w:bookmarkEnd w:id="1748"/>
      <w:bookmarkEnd w:id="1749"/>
      <w:bookmarkEnd w:id="1750"/>
    </w:p>
    <w:p w14:paraId="2DF0DB94" w14:textId="768C6B82" w:rsidR="000A4698" w:rsidRPr="00E80AD8" w:rsidRDefault="000A4698" w:rsidP="000A4698">
      <w:pPr>
        <w:pStyle w:val="Heading2"/>
        <w:rPr>
          <w:lang w:eastAsia="zh-CN"/>
        </w:rPr>
      </w:pPr>
      <w:bookmarkStart w:id="1751" w:name="_Toc104311041"/>
      <w:bookmarkStart w:id="1752" w:name="_Toc106126742"/>
      <w:bookmarkStart w:id="1753" w:name="_Toc106177055"/>
      <w:bookmarkStart w:id="1754" w:name="_Toc114242223"/>
      <w:bookmarkStart w:id="1755" w:name="_Toc123044167"/>
      <w:bookmarkStart w:id="1756" w:name="_Toc124157806"/>
      <w:bookmarkStart w:id="1757" w:name="_Toc124259729"/>
      <w:bookmarkStart w:id="1758" w:name="_Toc130584800"/>
      <w:bookmarkStart w:id="1759" w:name="_Toc137464456"/>
      <w:bookmarkStart w:id="1760" w:name="_Toc138884125"/>
      <w:bookmarkStart w:id="1761" w:name="_Toc145643326"/>
      <w:bookmarkStart w:id="1762" w:name="_Toc155469427"/>
      <w:bookmarkStart w:id="1763" w:name="_Toc161667773"/>
      <w:bookmarkStart w:id="1764" w:name="_Toc169708591"/>
      <w:r w:rsidRPr="00E80AD8">
        <w:rPr>
          <w:lang w:eastAsia="zh-CN"/>
        </w:rPr>
        <w:t>7.7</w:t>
      </w:r>
      <w:r w:rsidRPr="00E80AD8">
        <w:rPr>
          <w:lang w:eastAsia="zh-CN"/>
        </w:rPr>
        <w:tab/>
        <w:t>Receiver intermodulation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765" w:name="_Toc104311042"/>
      <w:bookmarkStart w:id="1766" w:name="_Toc106126743"/>
      <w:bookmarkStart w:id="1767" w:name="_Toc106177056"/>
      <w:bookmarkStart w:id="1768" w:name="_Toc114242224"/>
      <w:bookmarkStart w:id="1769" w:name="_Toc123044168"/>
      <w:bookmarkStart w:id="1770" w:name="_Toc124157807"/>
      <w:bookmarkStart w:id="1771" w:name="_Toc124259730"/>
      <w:bookmarkStart w:id="1772" w:name="_Toc130584801"/>
      <w:bookmarkStart w:id="1773" w:name="_Toc137464457"/>
      <w:bookmarkStart w:id="1774" w:name="_Toc138884126"/>
      <w:bookmarkStart w:id="1775" w:name="_Toc145643327"/>
      <w:bookmarkStart w:id="1776" w:name="_Toc155469428"/>
      <w:bookmarkStart w:id="1777" w:name="_Toc161667774"/>
      <w:bookmarkStart w:id="1778" w:name="_Toc169708592"/>
      <w:r>
        <w:rPr>
          <w:lang w:eastAsia="zh-CN"/>
        </w:rPr>
        <w:t>7.8</w:t>
      </w:r>
      <w:r>
        <w:rPr>
          <w:lang w:eastAsia="zh-CN"/>
        </w:rPr>
        <w:tab/>
        <w:t>In-channel selectivity</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2EC3C552" w14:textId="4C443862" w:rsidR="00E71843" w:rsidRDefault="00E71843" w:rsidP="00E71843">
      <w:pPr>
        <w:pStyle w:val="Heading3"/>
        <w:rPr>
          <w:lang w:eastAsia="zh-CN"/>
        </w:rPr>
      </w:pPr>
      <w:bookmarkStart w:id="1779" w:name="_Toc104311043"/>
      <w:bookmarkStart w:id="1780" w:name="_Toc106126744"/>
      <w:bookmarkStart w:id="1781" w:name="_Toc106177057"/>
      <w:bookmarkStart w:id="1782" w:name="_Toc114242225"/>
      <w:bookmarkStart w:id="1783" w:name="_Toc123044169"/>
      <w:bookmarkStart w:id="1784" w:name="_Toc124157808"/>
      <w:bookmarkStart w:id="1785" w:name="_Toc124259731"/>
      <w:bookmarkStart w:id="1786" w:name="_Toc130584802"/>
      <w:bookmarkStart w:id="1787" w:name="_Toc137464458"/>
      <w:bookmarkStart w:id="1788" w:name="_Toc138884127"/>
      <w:bookmarkStart w:id="1789" w:name="_Toc145643328"/>
      <w:bookmarkStart w:id="1790" w:name="_Toc155469429"/>
      <w:bookmarkStart w:id="1791" w:name="_Toc161667775"/>
      <w:bookmarkStart w:id="1792" w:name="_Toc169708593"/>
      <w:r>
        <w:rPr>
          <w:lang w:eastAsia="zh-CN"/>
        </w:rPr>
        <w:t>7.8.1</w:t>
      </w:r>
      <w:r>
        <w:rPr>
          <w:lang w:eastAsia="zh-CN"/>
        </w:rPr>
        <w:tab/>
        <w:t>General</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793" w:name="_Toc104311044"/>
      <w:bookmarkStart w:id="1794" w:name="_Toc106126745"/>
      <w:bookmarkStart w:id="1795" w:name="_Toc106177058"/>
      <w:bookmarkStart w:id="1796" w:name="_Toc114242226"/>
      <w:bookmarkStart w:id="1797" w:name="_Toc123044170"/>
      <w:bookmarkStart w:id="1798" w:name="_Toc124157809"/>
      <w:bookmarkStart w:id="1799" w:name="_Toc124259732"/>
      <w:bookmarkStart w:id="1800" w:name="_Toc130584803"/>
      <w:bookmarkStart w:id="1801" w:name="_Toc137464459"/>
      <w:bookmarkStart w:id="1802" w:name="_Toc138884128"/>
      <w:bookmarkStart w:id="1803" w:name="_Toc145643329"/>
      <w:bookmarkStart w:id="1804" w:name="_Toc155469430"/>
      <w:bookmarkStart w:id="1805" w:name="_Toc161667776"/>
      <w:bookmarkStart w:id="1806" w:name="_Toc169708594"/>
      <w:r>
        <w:rPr>
          <w:lang w:eastAsia="zh-CN"/>
        </w:rPr>
        <w:t>7.8.2</w:t>
      </w:r>
      <w:r>
        <w:rPr>
          <w:lang w:eastAsia="zh-CN"/>
        </w:rPr>
        <w:tab/>
        <w:t xml:space="preserve">Minimum requirements for </w:t>
      </w:r>
      <w:r>
        <w:rPr>
          <w:i/>
        </w:rPr>
        <w:t>SAN type 1-H</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807" w:name="_Toc104311045"/>
      <w:bookmarkStart w:id="1808" w:name="_Toc106126746"/>
      <w:bookmarkStart w:id="1809"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810" w:name="_Toc114242227"/>
      <w:bookmarkStart w:id="1811" w:name="_Toc123044171"/>
      <w:bookmarkStart w:id="1812" w:name="_Toc124157810"/>
      <w:bookmarkStart w:id="1813" w:name="_Toc124259733"/>
      <w:bookmarkStart w:id="1814" w:name="_Toc130584804"/>
      <w:bookmarkStart w:id="1815" w:name="_Toc137464460"/>
      <w:bookmarkStart w:id="1816" w:name="_Toc138884129"/>
      <w:bookmarkStart w:id="1817" w:name="_Toc145643330"/>
      <w:bookmarkStart w:id="1818" w:name="_Toc155469431"/>
      <w:bookmarkStart w:id="1819" w:name="_Toc161667777"/>
      <w:bookmarkStart w:id="1820" w:name="_Toc169708595"/>
      <w:r>
        <w:rPr>
          <w:lang w:eastAsia="zh-CN"/>
        </w:rPr>
        <w:t>8</w:t>
      </w:r>
      <w:r>
        <w:rPr>
          <w:lang w:eastAsia="zh-CN"/>
        </w:rPr>
        <w:tab/>
        <w:t>Conducted performance requirements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26255C4E" w14:textId="77777777" w:rsidR="001F6D06" w:rsidRDefault="001F6D06" w:rsidP="001F6D06">
      <w:pPr>
        <w:pStyle w:val="Heading2"/>
        <w:rPr>
          <w:lang w:eastAsia="zh-CN"/>
        </w:rPr>
      </w:pPr>
      <w:bookmarkStart w:id="1821" w:name="_Toc104311046"/>
      <w:bookmarkStart w:id="1822" w:name="_Toc106126747"/>
      <w:bookmarkStart w:id="1823" w:name="_Toc106177060"/>
      <w:bookmarkStart w:id="1824" w:name="_Toc114242228"/>
      <w:bookmarkStart w:id="1825" w:name="_Toc123044172"/>
      <w:bookmarkStart w:id="1826" w:name="_Toc124157811"/>
      <w:bookmarkStart w:id="1827" w:name="_Toc124259734"/>
      <w:bookmarkStart w:id="1828" w:name="_Toc130584805"/>
      <w:bookmarkStart w:id="1829" w:name="_Toc137464461"/>
      <w:bookmarkStart w:id="1830" w:name="_Toc138884130"/>
      <w:bookmarkStart w:id="1831" w:name="_Toc145643331"/>
      <w:bookmarkStart w:id="1832" w:name="_Toc155469432"/>
      <w:bookmarkStart w:id="1833" w:name="_Toc161667778"/>
      <w:bookmarkStart w:id="1834" w:name="_Toc169708596"/>
      <w:r>
        <w:rPr>
          <w:lang w:eastAsia="zh-CN"/>
        </w:rPr>
        <w:t>8.1</w:t>
      </w:r>
      <w:r>
        <w:rPr>
          <w:lang w:eastAsia="zh-CN"/>
        </w:rPr>
        <w:tab/>
        <w:t>General</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835" w:name="_Toc104311047"/>
      <w:bookmarkStart w:id="1836" w:name="_Toc106126748"/>
      <w:bookmarkStart w:id="1837" w:name="_Toc106177061"/>
      <w:bookmarkStart w:id="1838" w:name="_Toc114242229"/>
      <w:bookmarkStart w:id="1839" w:name="_Toc123044173"/>
      <w:bookmarkStart w:id="1840" w:name="_Toc124157812"/>
      <w:bookmarkStart w:id="1841" w:name="_Toc124259735"/>
      <w:bookmarkStart w:id="1842" w:name="_Toc130584806"/>
      <w:bookmarkStart w:id="1843" w:name="_Toc137464462"/>
      <w:bookmarkStart w:id="1844" w:name="_Toc138884131"/>
      <w:bookmarkStart w:id="1845" w:name="_Toc145643332"/>
      <w:bookmarkStart w:id="1846" w:name="_Toc155469433"/>
      <w:bookmarkStart w:id="1847" w:name="_Toc161667779"/>
      <w:bookmarkStart w:id="1848" w:name="_Toc169708597"/>
      <w:r>
        <w:rPr>
          <w:lang w:eastAsia="zh-CN"/>
        </w:rPr>
        <w:t>8.2</w:t>
      </w:r>
      <w:r>
        <w:rPr>
          <w:lang w:eastAsia="zh-CN"/>
        </w:rPr>
        <w:tab/>
      </w:r>
      <w:r w:rsidR="000A4698">
        <w:rPr>
          <w:lang w:eastAsia="zh-CN"/>
        </w:rPr>
        <w:t>Performance requirements for PUSCH</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72BAEB6B" w14:textId="77777777" w:rsidR="00F400A3" w:rsidRPr="007464A4" w:rsidRDefault="00F400A3" w:rsidP="00F400A3">
      <w:pPr>
        <w:pStyle w:val="Heading3"/>
      </w:pPr>
      <w:bookmarkStart w:id="1849" w:name="_Toc21127565"/>
      <w:bookmarkStart w:id="1850" w:name="_Toc29811774"/>
      <w:bookmarkStart w:id="1851" w:name="_Toc36817326"/>
      <w:bookmarkStart w:id="1852" w:name="_Toc37260243"/>
      <w:bookmarkStart w:id="1853" w:name="_Toc37267631"/>
      <w:bookmarkStart w:id="1854" w:name="_Toc44712233"/>
      <w:bookmarkStart w:id="1855" w:name="_Toc45893546"/>
      <w:bookmarkStart w:id="1856" w:name="_Toc53178268"/>
      <w:bookmarkStart w:id="1857" w:name="_Toc53178719"/>
      <w:bookmarkStart w:id="1858" w:name="_Toc61178945"/>
      <w:bookmarkStart w:id="1859" w:name="_Toc61179415"/>
      <w:bookmarkStart w:id="1860" w:name="_Toc67916711"/>
      <w:bookmarkStart w:id="1861" w:name="_Toc74663309"/>
      <w:bookmarkStart w:id="1862" w:name="_Toc82621849"/>
      <w:bookmarkStart w:id="1863" w:name="_Toc90422696"/>
      <w:bookmarkStart w:id="1864" w:name="_Toc106782892"/>
      <w:bookmarkStart w:id="1865" w:name="_Toc107311783"/>
      <w:bookmarkStart w:id="1866" w:name="_Toc107419367"/>
      <w:bookmarkStart w:id="1867" w:name="_Toc107474994"/>
      <w:bookmarkStart w:id="1868" w:name="_Toc114255587"/>
      <w:bookmarkStart w:id="1869" w:name="_Toc115186267"/>
      <w:bookmarkStart w:id="1870" w:name="_Toc123044174"/>
      <w:bookmarkStart w:id="1871" w:name="_Toc124157813"/>
      <w:bookmarkStart w:id="1872" w:name="_Toc124259736"/>
      <w:bookmarkStart w:id="1873" w:name="_Toc130584807"/>
      <w:bookmarkStart w:id="1874" w:name="_Toc137464463"/>
      <w:bookmarkStart w:id="1875" w:name="_Toc138884132"/>
      <w:bookmarkStart w:id="1876" w:name="_Toc145643333"/>
      <w:bookmarkStart w:id="1877" w:name="_Toc155469434"/>
      <w:bookmarkStart w:id="1878" w:name="_Toc161667780"/>
      <w:bookmarkStart w:id="1879" w:name="_Toc169708598"/>
      <w:r w:rsidRPr="007464A4">
        <w:t>8.2.1</w:t>
      </w:r>
      <w:r w:rsidRPr="007464A4">
        <w:tab/>
        <w:t>Requirements for PUSCH with transform precoding disabled</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7E66E4C" w14:textId="77777777" w:rsidR="00F400A3" w:rsidRPr="007464A4" w:rsidRDefault="00F400A3" w:rsidP="00F400A3">
      <w:pPr>
        <w:pStyle w:val="Heading4"/>
      </w:pPr>
      <w:bookmarkStart w:id="1880" w:name="_Toc21127566"/>
      <w:bookmarkStart w:id="1881" w:name="_Toc29811775"/>
      <w:bookmarkStart w:id="1882" w:name="_Toc36817327"/>
      <w:bookmarkStart w:id="1883" w:name="_Toc37260244"/>
      <w:bookmarkStart w:id="1884" w:name="_Toc37267632"/>
      <w:bookmarkStart w:id="1885" w:name="_Toc44712234"/>
      <w:bookmarkStart w:id="1886" w:name="_Toc45893547"/>
      <w:bookmarkStart w:id="1887" w:name="_Toc53178269"/>
      <w:bookmarkStart w:id="1888" w:name="_Toc53178720"/>
      <w:bookmarkStart w:id="1889" w:name="_Toc61178946"/>
      <w:bookmarkStart w:id="1890" w:name="_Toc61179416"/>
      <w:bookmarkStart w:id="1891" w:name="_Toc67916712"/>
      <w:bookmarkStart w:id="1892" w:name="_Toc74663310"/>
      <w:bookmarkStart w:id="1893" w:name="_Toc82621850"/>
      <w:bookmarkStart w:id="1894" w:name="_Toc90422697"/>
      <w:bookmarkStart w:id="1895" w:name="_Toc106782893"/>
      <w:bookmarkStart w:id="1896" w:name="_Toc107311784"/>
      <w:bookmarkStart w:id="1897" w:name="_Toc107419368"/>
      <w:bookmarkStart w:id="1898" w:name="_Toc107474995"/>
      <w:bookmarkStart w:id="1899" w:name="_Toc114255588"/>
      <w:bookmarkStart w:id="1900" w:name="_Toc115186268"/>
      <w:bookmarkStart w:id="1901" w:name="_Toc123044175"/>
      <w:bookmarkStart w:id="1902" w:name="_Toc124157814"/>
      <w:bookmarkStart w:id="1903" w:name="_Toc124259737"/>
      <w:bookmarkStart w:id="1904" w:name="_Toc130584808"/>
      <w:bookmarkStart w:id="1905" w:name="_Toc137464464"/>
      <w:bookmarkStart w:id="1906" w:name="_Toc138884133"/>
      <w:bookmarkStart w:id="1907" w:name="_Toc145643334"/>
      <w:bookmarkStart w:id="1908" w:name="_Toc155469435"/>
      <w:bookmarkStart w:id="1909" w:name="_Toc161667781"/>
      <w:bookmarkStart w:id="1910" w:name="_Toc169708599"/>
      <w:r w:rsidRPr="007464A4">
        <w:t>8.2.1.1</w:t>
      </w:r>
      <w:r w:rsidRPr="007464A4">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911" w:name="_Toc21127567"/>
      <w:bookmarkStart w:id="1912" w:name="_Toc29811776"/>
      <w:bookmarkStart w:id="1913" w:name="_Toc36817328"/>
      <w:bookmarkStart w:id="1914" w:name="_Toc37260245"/>
      <w:bookmarkStart w:id="1915" w:name="_Toc37267633"/>
      <w:bookmarkStart w:id="1916" w:name="_Toc44712235"/>
      <w:bookmarkStart w:id="1917" w:name="_Toc45893548"/>
      <w:bookmarkStart w:id="1918" w:name="_Toc53178270"/>
      <w:bookmarkStart w:id="1919" w:name="_Toc53178721"/>
      <w:bookmarkStart w:id="1920" w:name="_Toc61178947"/>
      <w:bookmarkStart w:id="1921" w:name="_Toc61179417"/>
      <w:bookmarkStart w:id="1922" w:name="_Toc67916713"/>
      <w:bookmarkStart w:id="1923" w:name="_Toc74663311"/>
      <w:bookmarkStart w:id="1924" w:name="_Toc82621851"/>
      <w:bookmarkStart w:id="1925" w:name="_Toc90422698"/>
      <w:bookmarkStart w:id="1926" w:name="_Toc106782894"/>
      <w:bookmarkStart w:id="1927" w:name="_Toc107311785"/>
      <w:bookmarkStart w:id="1928" w:name="_Toc107419369"/>
      <w:bookmarkStart w:id="1929" w:name="_Toc107474996"/>
      <w:bookmarkStart w:id="1930" w:name="_Toc114255589"/>
      <w:bookmarkStart w:id="1931" w:name="_Toc115186269"/>
      <w:bookmarkStart w:id="1932" w:name="_Toc123044176"/>
      <w:bookmarkStart w:id="1933" w:name="_Toc124157815"/>
      <w:bookmarkStart w:id="1934" w:name="_Toc124259738"/>
      <w:bookmarkStart w:id="1935" w:name="_Toc130584809"/>
      <w:bookmarkStart w:id="1936" w:name="_Toc137464465"/>
      <w:bookmarkStart w:id="1937" w:name="_Toc138884134"/>
      <w:bookmarkStart w:id="1938" w:name="_Toc145643335"/>
      <w:bookmarkStart w:id="1939" w:name="_Toc155469436"/>
      <w:bookmarkStart w:id="1940" w:name="_Toc161667782"/>
      <w:bookmarkStart w:id="1941" w:name="_Toc169708600"/>
      <w:r w:rsidRPr="007464A4">
        <w:lastRenderedPageBreak/>
        <w:t>8.2.1</w:t>
      </w:r>
      <w:r w:rsidRPr="007464A4">
        <w:rPr>
          <w:rFonts w:eastAsia="DengXian"/>
          <w:lang w:eastAsia="zh-CN"/>
        </w:rPr>
        <w:t>.2</w:t>
      </w:r>
      <w:r w:rsidRPr="007464A4">
        <w:tab/>
        <w:t>Minimum requirements</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942" w:name="_Toc21127568"/>
      <w:bookmarkStart w:id="1943" w:name="_Toc29811777"/>
      <w:bookmarkStart w:id="1944" w:name="_Toc36817329"/>
      <w:bookmarkStart w:id="1945" w:name="_Toc37260246"/>
      <w:bookmarkStart w:id="1946" w:name="_Toc37267634"/>
      <w:bookmarkStart w:id="1947" w:name="_Toc44712236"/>
      <w:bookmarkStart w:id="1948" w:name="_Toc45893549"/>
      <w:bookmarkStart w:id="1949" w:name="_Toc53178271"/>
      <w:bookmarkStart w:id="1950" w:name="_Toc53178722"/>
      <w:bookmarkStart w:id="1951" w:name="_Toc61178948"/>
      <w:bookmarkStart w:id="1952" w:name="_Toc61179418"/>
      <w:bookmarkStart w:id="1953" w:name="_Toc67916714"/>
      <w:bookmarkStart w:id="1954" w:name="_Toc74663312"/>
      <w:bookmarkStart w:id="1955" w:name="_Toc82621852"/>
      <w:bookmarkStart w:id="1956" w:name="_Toc90422699"/>
      <w:bookmarkStart w:id="1957" w:name="_Toc106782895"/>
      <w:bookmarkStart w:id="1958" w:name="_Toc107311786"/>
      <w:bookmarkStart w:id="1959" w:name="_Toc107419370"/>
      <w:bookmarkStart w:id="1960" w:name="_Toc107474997"/>
      <w:bookmarkStart w:id="1961" w:name="_Toc114255590"/>
      <w:bookmarkStart w:id="1962" w:name="_Toc115186270"/>
      <w:bookmarkStart w:id="1963" w:name="_Toc123044177"/>
      <w:bookmarkStart w:id="1964" w:name="_Toc124157816"/>
      <w:bookmarkStart w:id="1965" w:name="_Toc124259739"/>
      <w:bookmarkStart w:id="1966" w:name="_Toc130584810"/>
      <w:bookmarkStart w:id="1967" w:name="_Toc137464466"/>
      <w:bookmarkStart w:id="1968" w:name="_Toc138884135"/>
      <w:bookmarkStart w:id="1969" w:name="_Toc145643336"/>
      <w:bookmarkStart w:id="1970" w:name="_Toc155469437"/>
      <w:bookmarkStart w:id="1971" w:name="_Toc161667783"/>
      <w:bookmarkStart w:id="1972" w:name="_Toc169708601"/>
      <w:r w:rsidRPr="007464A4">
        <w:t>8.2.</w:t>
      </w:r>
      <w:r w:rsidRPr="007464A4">
        <w:rPr>
          <w:lang w:eastAsia="zh-CN"/>
        </w:rPr>
        <w:t>2</w:t>
      </w:r>
      <w:r w:rsidRPr="007464A4">
        <w:tab/>
        <w:t>Requirements for PUSCH with transform precoding enabled</w:t>
      </w:r>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3A378620" w14:textId="77777777" w:rsidR="00F400A3" w:rsidRPr="007464A4" w:rsidRDefault="00F400A3" w:rsidP="00F400A3">
      <w:pPr>
        <w:pStyle w:val="Heading4"/>
      </w:pPr>
      <w:bookmarkStart w:id="1973" w:name="_Toc21127569"/>
      <w:bookmarkStart w:id="1974" w:name="_Toc29811778"/>
      <w:bookmarkStart w:id="1975" w:name="_Toc36817330"/>
      <w:bookmarkStart w:id="1976" w:name="_Toc37260247"/>
      <w:bookmarkStart w:id="1977" w:name="_Toc37267635"/>
      <w:bookmarkStart w:id="1978" w:name="_Toc44712237"/>
      <w:bookmarkStart w:id="1979" w:name="_Toc45893550"/>
      <w:bookmarkStart w:id="1980" w:name="_Toc53178272"/>
      <w:bookmarkStart w:id="1981" w:name="_Toc53178723"/>
      <w:bookmarkStart w:id="1982" w:name="_Toc61178949"/>
      <w:bookmarkStart w:id="1983" w:name="_Toc61179419"/>
      <w:bookmarkStart w:id="1984" w:name="_Toc67916715"/>
      <w:bookmarkStart w:id="1985" w:name="_Toc74663313"/>
      <w:bookmarkStart w:id="1986" w:name="_Toc82621853"/>
      <w:bookmarkStart w:id="1987" w:name="_Toc90422700"/>
      <w:bookmarkStart w:id="1988" w:name="_Toc106782896"/>
      <w:bookmarkStart w:id="1989" w:name="_Toc107311787"/>
      <w:bookmarkStart w:id="1990" w:name="_Toc107419371"/>
      <w:bookmarkStart w:id="1991" w:name="_Toc107474998"/>
      <w:bookmarkStart w:id="1992" w:name="_Toc114255591"/>
      <w:bookmarkStart w:id="1993" w:name="_Toc115186271"/>
      <w:bookmarkStart w:id="1994" w:name="_Toc123044178"/>
      <w:bookmarkStart w:id="1995" w:name="_Toc124157817"/>
      <w:bookmarkStart w:id="1996" w:name="_Toc124259740"/>
      <w:bookmarkStart w:id="1997" w:name="_Toc130584811"/>
      <w:bookmarkStart w:id="1998" w:name="_Toc137464467"/>
      <w:bookmarkStart w:id="1999" w:name="_Toc138884136"/>
      <w:bookmarkStart w:id="2000" w:name="_Toc145643337"/>
      <w:bookmarkStart w:id="2001" w:name="_Toc155469438"/>
      <w:bookmarkStart w:id="2002" w:name="_Toc161667784"/>
      <w:bookmarkStart w:id="2003" w:name="_Toc169708602"/>
      <w:r w:rsidRPr="007464A4">
        <w:t>8.2.</w:t>
      </w:r>
      <w:r w:rsidRPr="007464A4">
        <w:rPr>
          <w:rFonts w:eastAsia="DengXian"/>
          <w:lang w:eastAsia="zh-CN"/>
        </w:rPr>
        <w:t>2</w:t>
      </w:r>
      <w:r w:rsidRPr="007464A4">
        <w:t>.1</w:t>
      </w:r>
      <w:r w:rsidRPr="007464A4">
        <w:tab/>
        <w:t>General</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004" w:name="_Toc21127570"/>
      <w:bookmarkStart w:id="2005" w:name="_Toc29811779"/>
      <w:bookmarkStart w:id="2006" w:name="_Toc36817331"/>
      <w:bookmarkStart w:id="2007" w:name="_Toc37260248"/>
      <w:bookmarkStart w:id="2008" w:name="_Toc37267636"/>
      <w:bookmarkStart w:id="2009" w:name="_Toc44712238"/>
      <w:bookmarkStart w:id="2010" w:name="_Toc45893551"/>
      <w:bookmarkStart w:id="2011" w:name="_Toc53178273"/>
      <w:bookmarkStart w:id="2012" w:name="_Toc53178724"/>
      <w:bookmarkStart w:id="2013" w:name="_Toc61178950"/>
      <w:bookmarkStart w:id="2014" w:name="_Toc61179420"/>
      <w:bookmarkStart w:id="2015" w:name="_Toc67916716"/>
      <w:bookmarkStart w:id="2016" w:name="_Toc74663314"/>
      <w:bookmarkStart w:id="2017" w:name="_Toc82621854"/>
      <w:bookmarkStart w:id="2018" w:name="_Toc90422701"/>
      <w:bookmarkStart w:id="2019" w:name="_Toc106782897"/>
      <w:bookmarkStart w:id="2020" w:name="_Toc107311788"/>
      <w:bookmarkStart w:id="2021" w:name="_Toc107419372"/>
      <w:bookmarkStart w:id="2022" w:name="_Toc107474999"/>
      <w:bookmarkStart w:id="2023" w:name="_Toc114255592"/>
      <w:bookmarkStart w:id="2024" w:name="_Toc115186272"/>
      <w:bookmarkStart w:id="2025" w:name="_Toc123044179"/>
      <w:bookmarkStart w:id="2026" w:name="_Toc124157818"/>
      <w:bookmarkStart w:id="2027" w:name="_Toc124259741"/>
      <w:bookmarkStart w:id="2028" w:name="_Toc130584812"/>
      <w:bookmarkStart w:id="2029" w:name="_Toc137464468"/>
      <w:bookmarkStart w:id="2030" w:name="_Toc138884137"/>
      <w:bookmarkStart w:id="2031" w:name="_Toc145643338"/>
      <w:bookmarkStart w:id="2032" w:name="_Toc155469439"/>
      <w:bookmarkStart w:id="2033" w:name="_Toc161667785"/>
      <w:bookmarkStart w:id="2034" w:name="_Toc169708603"/>
      <w:r w:rsidRPr="007464A4">
        <w:t>8.2.</w:t>
      </w:r>
      <w:r w:rsidRPr="007464A4">
        <w:rPr>
          <w:rFonts w:eastAsia="DengXian"/>
          <w:lang w:eastAsia="zh-CN"/>
        </w:rPr>
        <w:t>2.2</w:t>
      </w:r>
      <w:r w:rsidRPr="007464A4">
        <w:tab/>
        <w:t>Minimum requirements</w:t>
      </w:r>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7"/>
        <w:gridCol w:w="1232"/>
        <w:gridCol w:w="885"/>
        <w:gridCol w:w="1952"/>
        <w:gridCol w:w="1512"/>
        <w:gridCol w:w="878"/>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023DDD" w:rsidRPr="007464A4" w14:paraId="786C4A8A" w14:textId="77777777" w:rsidTr="005F7560">
        <w:trPr>
          <w:cantSplit/>
          <w:jc w:val="center"/>
        </w:trPr>
        <w:tc>
          <w:tcPr>
            <w:tcW w:w="0" w:type="auto"/>
            <w:vMerge w:val="restart"/>
            <w:shd w:val="clear" w:color="auto" w:fill="auto"/>
            <w:vAlign w:val="center"/>
          </w:tcPr>
          <w:p w14:paraId="2CDF89A4" w14:textId="77777777" w:rsidR="00023DDD" w:rsidRPr="007464A4" w:rsidRDefault="00023DDD" w:rsidP="00023DDD">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023DDD" w:rsidRPr="007464A4" w:rsidRDefault="00023DDD" w:rsidP="00023DDD">
            <w:pPr>
              <w:pStyle w:val="TAC"/>
              <w:rPr>
                <w:rFonts w:eastAsia="Times New Roman"/>
              </w:rPr>
            </w:pPr>
            <w:r w:rsidRPr="007464A4">
              <w:rPr>
                <w:rFonts w:eastAsia="Times New Roman"/>
              </w:rPr>
              <w:t>1</w:t>
            </w:r>
          </w:p>
        </w:tc>
        <w:tc>
          <w:tcPr>
            <w:tcW w:w="0" w:type="auto"/>
            <w:vAlign w:val="center"/>
          </w:tcPr>
          <w:p w14:paraId="7C637464" w14:textId="77777777" w:rsidR="00023DDD" w:rsidRPr="007464A4" w:rsidRDefault="00023DDD" w:rsidP="00023DDD">
            <w:pPr>
              <w:pStyle w:val="TAC"/>
              <w:rPr>
                <w:rFonts w:eastAsia="Times New Roman"/>
              </w:rPr>
            </w:pPr>
            <w:r w:rsidRPr="007464A4">
              <w:rPr>
                <w:rFonts w:eastAsia="Times New Roman" w:cs="Arial"/>
              </w:rPr>
              <w:t>Normal</w:t>
            </w:r>
          </w:p>
        </w:tc>
        <w:tc>
          <w:tcPr>
            <w:tcW w:w="0" w:type="auto"/>
            <w:vAlign w:val="center"/>
          </w:tcPr>
          <w:p w14:paraId="0E751658" w14:textId="77777777" w:rsidR="00023DDD" w:rsidRPr="007464A4" w:rsidRDefault="00023DDD" w:rsidP="00023DDD">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00E21E66" w14:textId="073AEEDE" w:rsidR="00023DDD" w:rsidRPr="007464A4" w:rsidRDefault="00023DDD" w:rsidP="00023DDD">
            <w:pPr>
              <w:pStyle w:val="TAC"/>
              <w:rPr>
                <w:rFonts w:eastAsia="Times New Roman"/>
              </w:rPr>
            </w:pPr>
            <w:r>
              <w:rPr>
                <w:rFonts w:eastAsia="MS Mincho" w:hint="eastAsia"/>
                <w:lang w:eastAsia="ja-JP"/>
              </w:rPr>
              <w:t xml:space="preserve"> G-FR1-A3-5</w:t>
            </w:r>
          </w:p>
        </w:tc>
        <w:tc>
          <w:tcPr>
            <w:tcW w:w="1242" w:type="dxa"/>
            <w:vAlign w:val="center"/>
          </w:tcPr>
          <w:p w14:paraId="7DB4EC91"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20E47BC0" w14:textId="7E62E4C5" w:rsidR="00023DDD" w:rsidRPr="007464A4" w:rsidRDefault="00023DDD" w:rsidP="00023DDD">
            <w:pPr>
              <w:pStyle w:val="TAC"/>
              <w:rPr>
                <w:lang w:eastAsia="zh-CN"/>
              </w:rPr>
            </w:pPr>
            <w:r w:rsidRPr="006C48B7">
              <w:rPr>
                <w:lang w:eastAsia="zh-CN"/>
              </w:rPr>
              <w:t>3.7</w:t>
            </w:r>
          </w:p>
        </w:tc>
      </w:tr>
      <w:tr w:rsidR="00023DDD" w:rsidRPr="007464A4" w14:paraId="3260A9A1" w14:textId="77777777" w:rsidTr="005F7560">
        <w:trPr>
          <w:cantSplit/>
          <w:jc w:val="center"/>
        </w:trPr>
        <w:tc>
          <w:tcPr>
            <w:tcW w:w="0" w:type="auto"/>
            <w:vMerge/>
            <w:shd w:val="clear" w:color="auto" w:fill="auto"/>
            <w:vAlign w:val="center"/>
          </w:tcPr>
          <w:p w14:paraId="6D748F82" w14:textId="77777777" w:rsidR="00023DDD" w:rsidRPr="007464A4" w:rsidRDefault="00023DDD" w:rsidP="00023DDD">
            <w:pPr>
              <w:pStyle w:val="TAC"/>
              <w:rPr>
                <w:rFonts w:eastAsia="Times New Roman"/>
              </w:rPr>
            </w:pPr>
          </w:p>
        </w:tc>
        <w:tc>
          <w:tcPr>
            <w:tcW w:w="0" w:type="auto"/>
            <w:vMerge/>
            <w:shd w:val="clear" w:color="auto" w:fill="auto"/>
            <w:vAlign w:val="center"/>
          </w:tcPr>
          <w:p w14:paraId="2BB26657" w14:textId="77777777" w:rsidR="00023DDD" w:rsidRPr="007464A4" w:rsidRDefault="00023DDD" w:rsidP="00023DDD">
            <w:pPr>
              <w:pStyle w:val="TAC"/>
              <w:rPr>
                <w:rFonts w:eastAsia="Times New Roman"/>
              </w:rPr>
            </w:pPr>
          </w:p>
        </w:tc>
        <w:tc>
          <w:tcPr>
            <w:tcW w:w="0" w:type="auto"/>
            <w:vAlign w:val="center"/>
          </w:tcPr>
          <w:p w14:paraId="760CD1AC"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64D4AAEB"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23A5EC99" w14:textId="0C704BBE" w:rsidR="00023DDD" w:rsidRPr="007464A4" w:rsidRDefault="00023DDD" w:rsidP="00023DDD">
            <w:pPr>
              <w:pStyle w:val="TAC"/>
              <w:rPr>
                <w:rFonts w:eastAsia="Times New Roman"/>
              </w:rPr>
            </w:pPr>
            <w:r>
              <w:rPr>
                <w:rFonts w:eastAsia="MS Mincho" w:hint="eastAsia"/>
                <w:lang w:eastAsia="ja-JP"/>
              </w:rPr>
              <w:t xml:space="preserve"> G-FR1-A3-5</w:t>
            </w:r>
          </w:p>
        </w:tc>
        <w:tc>
          <w:tcPr>
            <w:tcW w:w="1242" w:type="dxa"/>
            <w:vAlign w:val="center"/>
          </w:tcPr>
          <w:p w14:paraId="2F726A19"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535D039E" w14:textId="23426D17" w:rsidR="00023DDD" w:rsidRPr="007464A4" w:rsidRDefault="00023DDD" w:rsidP="00023DDD">
            <w:pPr>
              <w:pStyle w:val="TAC"/>
              <w:rPr>
                <w:rFonts w:eastAsia="Times New Roman"/>
              </w:rPr>
            </w:pPr>
            <w:r w:rsidRPr="006C48B7">
              <w:rPr>
                <w:lang w:eastAsia="zh-CN"/>
              </w:rPr>
              <w:t>1.6</w:t>
            </w:r>
          </w:p>
        </w:tc>
      </w:tr>
      <w:tr w:rsidR="00023DDD" w:rsidRPr="007464A4" w14:paraId="6D69827B" w14:textId="77777777" w:rsidTr="005F7560">
        <w:trPr>
          <w:cantSplit/>
          <w:jc w:val="center"/>
        </w:trPr>
        <w:tc>
          <w:tcPr>
            <w:tcW w:w="0" w:type="auto"/>
            <w:vMerge/>
            <w:shd w:val="clear" w:color="auto" w:fill="auto"/>
            <w:vAlign w:val="center"/>
          </w:tcPr>
          <w:p w14:paraId="4158482D" w14:textId="77777777" w:rsidR="00023DDD" w:rsidRPr="007464A4" w:rsidRDefault="00023DDD" w:rsidP="00023DDD">
            <w:pPr>
              <w:pStyle w:val="TAC"/>
              <w:rPr>
                <w:rFonts w:eastAsia="Times New Roman"/>
              </w:rPr>
            </w:pPr>
          </w:p>
        </w:tc>
        <w:tc>
          <w:tcPr>
            <w:tcW w:w="0" w:type="auto"/>
            <w:vMerge w:val="restart"/>
            <w:shd w:val="clear" w:color="auto" w:fill="auto"/>
            <w:vAlign w:val="center"/>
          </w:tcPr>
          <w:p w14:paraId="72D5B325" w14:textId="77777777" w:rsidR="00023DDD" w:rsidRPr="007464A4" w:rsidRDefault="00023DDD" w:rsidP="00023DDD">
            <w:pPr>
              <w:pStyle w:val="TAC"/>
              <w:rPr>
                <w:lang w:eastAsia="zh-CN"/>
              </w:rPr>
            </w:pPr>
            <w:r w:rsidRPr="007464A4">
              <w:rPr>
                <w:rFonts w:hint="eastAsia"/>
                <w:lang w:eastAsia="zh-CN"/>
              </w:rPr>
              <w:t>2</w:t>
            </w:r>
          </w:p>
        </w:tc>
        <w:tc>
          <w:tcPr>
            <w:tcW w:w="0" w:type="auto"/>
            <w:vAlign w:val="center"/>
          </w:tcPr>
          <w:p w14:paraId="0B46999E"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2E7FE996" w14:textId="77777777" w:rsidR="00023DDD" w:rsidRPr="007464A4" w:rsidRDefault="00023DDD" w:rsidP="00023DDD">
            <w:pPr>
              <w:pStyle w:val="TAC"/>
              <w:rPr>
                <w:rFonts w:eastAsia="Times New Roman"/>
              </w:rPr>
            </w:pPr>
            <w:r w:rsidRPr="007464A4">
              <w:rPr>
                <w:rFonts w:eastAsia="Times New Roman"/>
              </w:rPr>
              <w:t>NTN-TDLA100-200 Low</w:t>
            </w:r>
          </w:p>
        </w:tc>
        <w:tc>
          <w:tcPr>
            <w:tcW w:w="0" w:type="auto"/>
            <w:vAlign w:val="center"/>
          </w:tcPr>
          <w:p w14:paraId="7C30F941"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7DD723AD" w14:textId="37D60BC6" w:rsidR="00023DDD" w:rsidRPr="007464A4" w:rsidRDefault="00023DDD" w:rsidP="00023DDD">
            <w:pPr>
              <w:pStyle w:val="TAC"/>
              <w:rPr>
                <w:rFonts w:eastAsia="Times New Roman"/>
              </w:rPr>
            </w:pPr>
            <w:r>
              <w:rPr>
                <w:rFonts w:eastAsia="MS Mincho" w:hint="eastAsia"/>
                <w:lang w:eastAsia="ja-JP"/>
              </w:rPr>
              <w:t xml:space="preserve"> G-FR1-A3-5</w:t>
            </w:r>
          </w:p>
        </w:tc>
        <w:tc>
          <w:tcPr>
            <w:tcW w:w="1242" w:type="dxa"/>
            <w:vAlign w:val="center"/>
          </w:tcPr>
          <w:p w14:paraId="4180A7CC"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7FB21200" w14:textId="66D76D1F" w:rsidR="00023DDD" w:rsidRPr="007464A4" w:rsidRDefault="00023DDD" w:rsidP="00023DDD">
            <w:pPr>
              <w:pStyle w:val="TAC"/>
              <w:rPr>
                <w:rFonts w:eastAsia="Times New Roman"/>
              </w:rPr>
            </w:pPr>
            <w:r w:rsidRPr="006C48B7">
              <w:rPr>
                <w:lang w:eastAsia="zh-CN"/>
              </w:rPr>
              <w:t>-0.5</w:t>
            </w:r>
          </w:p>
        </w:tc>
      </w:tr>
      <w:tr w:rsidR="00023DDD" w:rsidRPr="007464A4" w14:paraId="684BC568" w14:textId="77777777" w:rsidTr="005F7560">
        <w:trPr>
          <w:cantSplit/>
          <w:jc w:val="center"/>
        </w:trPr>
        <w:tc>
          <w:tcPr>
            <w:tcW w:w="0" w:type="auto"/>
            <w:vMerge/>
            <w:shd w:val="clear" w:color="auto" w:fill="auto"/>
            <w:vAlign w:val="center"/>
          </w:tcPr>
          <w:p w14:paraId="03BFABE3" w14:textId="77777777" w:rsidR="00023DDD" w:rsidRPr="007464A4" w:rsidRDefault="00023DDD" w:rsidP="00023DDD">
            <w:pPr>
              <w:pStyle w:val="TAC"/>
              <w:rPr>
                <w:rFonts w:eastAsia="Times New Roman"/>
              </w:rPr>
            </w:pPr>
          </w:p>
        </w:tc>
        <w:tc>
          <w:tcPr>
            <w:tcW w:w="0" w:type="auto"/>
            <w:vMerge/>
            <w:shd w:val="clear" w:color="auto" w:fill="auto"/>
            <w:vAlign w:val="center"/>
          </w:tcPr>
          <w:p w14:paraId="6B31D909" w14:textId="77777777" w:rsidR="00023DDD" w:rsidRPr="007464A4" w:rsidRDefault="00023DDD" w:rsidP="00023DDD">
            <w:pPr>
              <w:pStyle w:val="TAC"/>
              <w:rPr>
                <w:rFonts w:eastAsia="Times New Roman"/>
              </w:rPr>
            </w:pPr>
          </w:p>
        </w:tc>
        <w:tc>
          <w:tcPr>
            <w:tcW w:w="0" w:type="auto"/>
            <w:vAlign w:val="center"/>
          </w:tcPr>
          <w:p w14:paraId="72602999" w14:textId="77777777" w:rsidR="00023DDD" w:rsidRPr="007464A4" w:rsidRDefault="00023DDD" w:rsidP="00023DDD">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023DDD" w:rsidRPr="007464A4" w:rsidRDefault="00023DDD" w:rsidP="00023DDD">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5AD05384" w:rsidR="00023DDD" w:rsidRPr="007464A4" w:rsidRDefault="00023DDD" w:rsidP="00023DDD">
            <w:pPr>
              <w:pStyle w:val="TAC"/>
              <w:rPr>
                <w:rFonts w:eastAsia="Times New Roman"/>
              </w:rPr>
            </w:pPr>
            <w:r>
              <w:rPr>
                <w:rFonts w:eastAsia="MS Mincho" w:hint="eastAsia"/>
                <w:lang w:eastAsia="ja-JP"/>
              </w:rPr>
              <w:t xml:space="preserve"> G-FR1-A3-5</w:t>
            </w:r>
          </w:p>
        </w:tc>
        <w:tc>
          <w:tcPr>
            <w:tcW w:w="1242" w:type="dxa"/>
            <w:vAlign w:val="center"/>
          </w:tcPr>
          <w:p w14:paraId="5D3829AA" w14:textId="77777777" w:rsidR="00023DDD" w:rsidRPr="007464A4" w:rsidRDefault="00023DDD" w:rsidP="00023DDD">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023DDD" w:rsidRPr="007464A4" w:rsidRDefault="00023DDD" w:rsidP="00023DDD">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9"/>
        <w:gridCol w:w="1232"/>
        <w:gridCol w:w="885"/>
        <w:gridCol w:w="1952"/>
        <w:gridCol w:w="1512"/>
        <w:gridCol w:w="878"/>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023DDD" w:rsidRPr="007464A4" w14:paraId="33F430A3" w14:textId="77777777" w:rsidTr="005F7560">
        <w:trPr>
          <w:cantSplit/>
          <w:jc w:val="center"/>
        </w:trPr>
        <w:tc>
          <w:tcPr>
            <w:tcW w:w="0" w:type="auto"/>
            <w:vMerge w:val="restart"/>
            <w:shd w:val="clear" w:color="auto" w:fill="auto"/>
            <w:vAlign w:val="center"/>
          </w:tcPr>
          <w:p w14:paraId="428EA801" w14:textId="77777777" w:rsidR="00023DDD" w:rsidRPr="007464A4" w:rsidRDefault="00023DDD" w:rsidP="00023DDD">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023DDD" w:rsidRPr="007464A4" w:rsidRDefault="00023DDD" w:rsidP="00023DDD">
            <w:pPr>
              <w:pStyle w:val="TAC"/>
              <w:rPr>
                <w:rFonts w:eastAsia="Times New Roman"/>
              </w:rPr>
            </w:pPr>
            <w:r w:rsidRPr="007464A4">
              <w:rPr>
                <w:rFonts w:eastAsia="Times New Roman"/>
              </w:rPr>
              <w:t>1</w:t>
            </w:r>
          </w:p>
        </w:tc>
        <w:tc>
          <w:tcPr>
            <w:tcW w:w="0" w:type="auto"/>
            <w:vAlign w:val="center"/>
          </w:tcPr>
          <w:p w14:paraId="4B0AEB37" w14:textId="77777777" w:rsidR="00023DDD" w:rsidRPr="007464A4" w:rsidRDefault="00023DDD" w:rsidP="00023DDD">
            <w:pPr>
              <w:pStyle w:val="TAC"/>
              <w:rPr>
                <w:rFonts w:eastAsia="Times New Roman"/>
              </w:rPr>
            </w:pPr>
            <w:r w:rsidRPr="007464A4">
              <w:rPr>
                <w:rFonts w:eastAsia="Times New Roman" w:cs="Arial"/>
              </w:rPr>
              <w:t>Normal</w:t>
            </w:r>
          </w:p>
        </w:tc>
        <w:tc>
          <w:tcPr>
            <w:tcW w:w="0" w:type="auto"/>
            <w:vAlign w:val="center"/>
          </w:tcPr>
          <w:p w14:paraId="7CEE746B" w14:textId="77777777" w:rsidR="00023DDD" w:rsidRPr="007464A4" w:rsidRDefault="00023DDD" w:rsidP="00023DDD">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72A9A567" w14:textId="54FAAE78"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713B56F4"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0C83B645" w14:textId="7B038D03" w:rsidR="00023DDD" w:rsidRPr="007464A4" w:rsidRDefault="00023DDD" w:rsidP="00023DDD">
            <w:pPr>
              <w:pStyle w:val="TAC"/>
              <w:rPr>
                <w:lang w:eastAsia="zh-CN"/>
              </w:rPr>
            </w:pPr>
            <w:r w:rsidRPr="006C48B7">
              <w:rPr>
                <w:lang w:eastAsia="zh-CN"/>
              </w:rPr>
              <w:t>3.5</w:t>
            </w:r>
          </w:p>
        </w:tc>
      </w:tr>
      <w:tr w:rsidR="00023DDD" w:rsidRPr="007464A4" w14:paraId="48491376" w14:textId="77777777" w:rsidTr="005F7560">
        <w:trPr>
          <w:cantSplit/>
          <w:jc w:val="center"/>
        </w:trPr>
        <w:tc>
          <w:tcPr>
            <w:tcW w:w="0" w:type="auto"/>
            <w:vMerge/>
            <w:shd w:val="clear" w:color="auto" w:fill="auto"/>
            <w:vAlign w:val="center"/>
          </w:tcPr>
          <w:p w14:paraId="39FAA034" w14:textId="77777777" w:rsidR="00023DDD" w:rsidRPr="007464A4" w:rsidRDefault="00023DDD" w:rsidP="00023DDD">
            <w:pPr>
              <w:pStyle w:val="TAC"/>
              <w:rPr>
                <w:rFonts w:eastAsia="Times New Roman"/>
              </w:rPr>
            </w:pPr>
          </w:p>
        </w:tc>
        <w:tc>
          <w:tcPr>
            <w:tcW w:w="0" w:type="auto"/>
            <w:vMerge/>
            <w:shd w:val="clear" w:color="auto" w:fill="auto"/>
            <w:vAlign w:val="center"/>
          </w:tcPr>
          <w:p w14:paraId="5EE0AD33" w14:textId="77777777" w:rsidR="00023DDD" w:rsidRPr="007464A4" w:rsidRDefault="00023DDD" w:rsidP="00023DDD">
            <w:pPr>
              <w:pStyle w:val="TAC"/>
              <w:rPr>
                <w:rFonts w:eastAsia="Times New Roman"/>
              </w:rPr>
            </w:pPr>
          </w:p>
        </w:tc>
        <w:tc>
          <w:tcPr>
            <w:tcW w:w="0" w:type="auto"/>
            <w:vAlign w:val="center"/>
          </w:tcPr>
          <w:p w14:paraId="6C617436"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71B43107"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6096DE72" w14:textId="2922D160"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16E0A344"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42E4381A" w14:textId="55824FE8" w:rsidR="00023DDD" w:rsidRPr="007464A4" w:rsidRDefault="00023DDD" w:rsidP="00023DDD">
            <w:pPr>
              <w:pStyle w:val="TAC"/>
              <w:rPr>
                <w:rFonts w:eastAsia="Times New Roman"/>
              </w:rPr>
            </w:pPr>
            <w:r w:rsidRPr="006C48B7">
              <w:rPr>
                <w:lang w:eastAsia="zh-CN"/>
              </w:rPr>
              <w:t>1.3</w:t>
            </w:r>
          </w:p>
        </w:tc>
      </w:tr>
      <w:tr w:rsidR="00023DDD" w:rsidRPr="007464A4" w14:paraId="72BB4F12" w14:textId="77777777" w:rsidTr="005F7560">
        <w:trPr>
          <w:cantSplit/>
          <w:jc w:val="center"/>
        </w:trPr>
        <w:tc>
          <w:tcPr>
            <w:tcW w:w="0" w:type="auto"/>
            <w:vMerge/>
            <w:shd w:val="clear" w:color="auto" w:fill="auto"/>
            <w:vAlign w:val="center"/>
          </w:tcPr>
          <w:p w14:paraId="367C83CA" w14:textId="77777777" w:rsidR="00023DDD" w:rsidRPr="007464A4" w:rsidRDefault="00023DDD" w:rsidP="00023DDD">
            <w:pPr>
              <w:pStyle w:val="TAC"/>
              <w:rPr>
                <w:rFonts w:eastAsia="Times New Roman"/>
              </w:rPr>
            </w:pPr>
          </w:p>
        </w:tc>
        <w:tc>
          <w:tcPr>
            <w:tcW w:w="0" w:type="auto"/>
            <w:vMerge w:val="restart"/>
            <w:shd w:val="clear" w:color="auto" w:fill="auto"/>
            <w:vAlign w:val="center"/>
          </w:tcPr>
          <w:p w14:paraId="61D8A1C4" w14:textId="77777777" w:rsidR="00023DDD" w:rsidRPr="007464A4" w:rsidRDefault="00023DDD" w:rsidP="00023DDD">
            <w:pPr>
              <w:pStyle w:val="TAC"/>
              <w:rPr>
                <w:lang w:eastAsia="zh-CN"/>
              </w:rPr>
            </w:pPr>
            <w:r w:rsidRPr="007464A4">
              <w:rPr>
                <w:rFonts w:hint="eastAsia"/>
                <w:lang w:eastAsia="zh-CN"/>
              </w:rPr>
              <w:t>2</w:t>
            </w:r>
          </w:p>
        </w:tc>
        <w:tc>
          <w:tcPr>
            <w:tcW w:w="0" w:type="auto"/>
            <w:vAlign w:val="center"/>
          </w:tcPr>
          <w:p w14:paraId="4EC2BDAF"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1FF3C87B" w14:textId="77777777" w:rsidR="00023DDD" w:rsidRPr="007464A4" w:rsidRDefault="00023DDD" w:rsidP="00023DDD">
            <w:pPr>
              <w:pStyle w:val="TAC"/>
              <w:rPr>
                <w:rFonts w:eastAsia="Times New Roman"/>
              </w:rPr>
            </w:pPr>
            <w:r w:rsidRPr="007464A4">
              <w:rPr>
                <w:rFonts w:eastAsia="Times New Roman"/>
              </w:rPr>
              <w:t>NTN-TDLA100-200 Low</w:t>
            </w:r>
          </w:p>
        </w:tc>
        <w:tc>
          <w:tcPr>
            <w:tcW w:w="0" w:type="auto"/>
            <w:vAlign w:val="center"/>
          </w:tcPr>
          <w:p w14:paraId="665ECB5B"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5DAC567F" w14:textId="692EA17C"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377F2A51"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248739A6" w14:textId="56E7B340" w:rsidR="00023DDD" w:rsidRPr="007464A4" w:rsidRDefault="00023DDD" w:rsidP="00023DDD">
            <w:pPr>
              <w:pStyle w:val="TAC"/>
              <w:rPr>
                <w:rFonts w:eastAsia="Times New Roman"/>
              </w:rPr>
            </w:pPr>
            <w:r w:rsidRPr="006C48B7">
              <w:rPr>
                <w:lang w:eastAsia="zh-CN"/>
              </w:rPr>
              <w:t>-0.7</w:t>
            </w:r>
          </w:p>
        </w:tc>
      </w:tr>
      <w:tr w:rsidR="00023DDD" w:rsidRPr="007464A4" w14:paraId="7F9E101C" w14:textId="77777777" w:rsidTr="005F7560">
        <w:trPr>
          <w:cantSplit/>
          <w:jc w:val="center"/>
        </w:trPr>
        <w:tc>
          <w:tcPr>
            <w:tcW w:w="0" w:type="auto"/>
            <w:vMerge/>
            <w:shd w:val="clear" w:color="auto" w:fill="auto"/>
            <w:vAlign w:val="center"/>
          </w:tcPr>
          <w:p w14:paraId="16D56778" w14:textId="77777777" w:rsidR="00023DDD" w:rsidRPr="007464A4" w:rsidRDefault="00023DDD" w:rsidP="00023DDD">
            <w:pPr>
              <w:pStyle w:val="TAC"/>
              <w:rPr>
                <w:rFonts w:eastAsia="Times New Roman"/>
              </w:rPr>
            </w:pPr>
          </w:p>
        </w:tc>
        <w:tc>
          <w:tcPr>
            <w:tcW w:w="0" w:type="auto"/>
            <w:vMerge/>
            <w:shd w:val="clear" w:color="auto" w:fill="auto"/>
            <w:vAlign w:val="center"/>
          </w:tcPr>
          <w:p w14:paraId="13EF18E0" w14:textId="77777777" w:rsidR="00023DDD" w:rsidRPr="007464A4" w:rsidRDefault="00023DDD" w:rsidP="00023DDD">
            <w:pPr>
              <w:pStyle w:val="TAC"/>
              <w:rPr>
                <w:rFonts w:eastAsia="Times New Roman"/>
              </w:rPr>
            </w:pPr>
          </w:p>
        </w:tc>
        <w:tc>
          <w:tcPr>
            <w:tcW w:w="0" w:type="auto"/>
            <w:vAlign w:val="center"/>
          </w:tcPr>
          <w:p w14:paraId="5699F847" w14:textId="77777777" w:rsidR="00023DDD" w:rsidRPr="007464A4" w:rsidRDefault="00023DDD" w:rsidP="00023DDD">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023DDD" w:rsidRPr="007464A4" w:rsidRDefault="00023DDD" w:rsidP="00023DDD">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45CE0271"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2CB4212B" w14:textId="77777777" w:rsidR="00023DDD" w:rsidRPr="007464A4" w:rsidRDefault="00023DDD" w:rsidP="00023DDD">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023DDD" w:rsidRPr="007464A4" w:rsidRDefault="00023DDD" w:rsidP="00023DDD">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2"/>
        <w:gridCol w:w="885"/>
        <w:gridCol w:w="1952"/>
        <w:gridCol w:w="1512"/>
        <w:gridCol w:w="878"/>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023DDD" w:rsidRPr="007464A4" w14:paraId="7A991772" w14:textId="77777777" w:rsidTr="005F7560">
        <w:trPr>
          <w:cantSplit/>
          <w:jc w:val="center"/>
        </w:trPr>
        <w:tc>
          <w:tcPr>
            <w:tcW w:w="0" w:type="auto"/>
            <w:vMerge w:val="restart"/>
            <w:shd w:val="clear" w:color="auto" w:fill="auto"/>
            <w:vAlign w:val="center"/>
          </w:tcPr>
          <w:p w14:paraId="7075AB6A" w14:textId="77777777" w:rsidR="00023DDD" w:rsidRPr="007464A4" w:rsidRDefault="00023DDD" w:rsidP="00023DDD">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023DDD" w:rsidRPr="007464A4" w:rsidRDefault="00023DDD" w:rsidP="00023DDD">
            <w:pPr>
              <w:pStyle w:val="TAC"/>
              <w:rPr>
                <w:rFonts w:eastAsia="Times New Roman"/>
              </w:rPr>
            </w:pPr>
            <w:r w:rsidRPr="007464A4">
              <w:rPr>
                <w:rFonts w:eastAsia="Times New Roman"/>
              </w:rPr>
              <w:t>1</w:t>
            </w:r>
          </w:p>
        </w:tc>
        <w:tc>
          <w:tcPr>
            <w:tcW w:w="0" w:type="auto"/>
            <w:vAlign w:val="center"/>
          </w:tcPr>
          <w:p w14:paraId="7F1691F6" w14:textId="77777777" w:rsidR="00023DDD" w:rsidRPr="007464A4" w:rsidRDefault="00023DDD" w:rsidP="00023DDD">
            <w:pPr>
              <w:pStyle w:val="TAC"/>
              <w:rPr>
                <w:rFonts w:eastAsia="Times New Roman"/>
              </w:rPr>
            </w:pPr>
            <w:r w:rsidRPr="007464A4">
              <w:rPr>
                <w:rFonts w:eastAsia="Times New Roman" w:cs="Arial"/>
              </w:rPr>
              <w:t>Normal</w:t>
            </w:r>
          </w:p>
        </w:tc>
        <w:tc>
          <w:tcPr>
            <w:tcW w:w="0" w:type="auto"/>
            <w:vAlign w:val="center"/>
          </w:tcPr>
          <w:p w14:paraId="1FEA8613" w14:textId="77777777" w:rsidR="00023DDD" w:rsidRPr="007464A4" w:rsidRDefault="00023DDD" w:rsidP="00023DDD">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71B931EF" w14:textId="4437FE85" w:rsidR="00023DDD" w:rsidRPr="007464A4" w:rsidRDefault="00023DDD" w:rsidP="00023DDD">
            <w:pPr>
              <w:pStyle w:val="TAC"/>
              <w:rPr>
                <w:rFonts w:eastAsia="Times New Roman"/>
              </w:rPr>
            </w:pPr>
            <w:r>
              <w:rPr>
                <w:rFonts w:eastAsia="MS Mincho" w:hint="eastAsia"/>
                <w:lang w:eastAsia="ja-JP"/>
              </w:rPr>
              <w:t xml:space="preserve"> G-FR1-A3-5</w:t>
            </w:r>
          </w:p>
        </w:tc>
        <w:tc>
          <w:tcPr>
            <w:tcW w:w="1240" w:type="dxa"/>
            <w:vAlign w:val="center"/>
          </w:tcPr>
          <w:p w14:paraId="68BD9E2D"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4D6A1AF5" w14:textId="4387CF50" w:rsidR="00023DDD" w:rsidRPr="007464A4" w:rsidRDefault="00023DDD" w:rsidP="00023DDD">
            <w:pPr>
              <w:pStyle w:val="TAC"/>
              <w:rPr>
                <w:lang w:eastAsia="zh-CN"/>
              </w:rPr>
            </w:pPr>
            <w:r w:rsidRPr="006C48B7">
              <w:rPr>
                <w:lang w:eastAsia="zh-CN"/>
              </w:rPr>
              <w:t>3.7</w:t>
            </w:r>
          </w:p>
        </w:tc>
      </w:tr>
      <w:tr w:rsidR="00023DDD" w:rsidRPr="007464A4" w14:paraId="0DF94BCF" w14:textId="77777777" w:rsidTr="005F7560">
        <w:trPr>
          <w:cantSplit/>
          <w:jc w:val="center"/>
        </w:trPr>
        <w:tc>
          <w:tcPr>
            <w:tcW w:w="0" w:type="auto"/>
            <w:vMerge/>
            <w:shd w:val="clear" w:color="auto" w:fill="auto"/>
            <w:vAlign w:val="center"/>
          </w:tcPr>
          <w:p w14:paraId="5E256693" w14:textId="77777777" w:rsidR="00023DDD" w:rsidRPr="007464A4" w:rsidRDefault="00023DDD" w:rsidP="00023DDD">
            <w:pPr>
              <w:pStyle w:val="TAC"/>
              <w:rPr>
                <w:rFonts w:eastAsia="Times New Roman"/>
              </w:rPr>
            </w:pPr>
          </w:p>
        </w:tc>
        <w:tc>
          <w:tcPr>
            <w:tcW w:w="0" w:type="auto"/>
            <w:vMerge/>
            <w:shd w:val="clear" w:color="auto" w:fill="auto"/>
            <w:vAlign w:val="center"/>
          </w:tcPr>
          <w:p w14:paraId="5BDD0079" w14:textId="77777777" w:rsidR="00023DDD" w:rsidRPr="007464A4" w:rsidRDefault="00023DDD" w:rsidP="00023DDD">
            <w:pPr>
              <w:pStyle w:val="TAC"/>
              <w:rPr>
                <w:rFonts w:eastAsia="Times New Roman"/>
              </w:rPr>
            </w:pPr>
          </w:p>
        </w:tc>
        <w:tc>
          <w:tcPr>
            <w:tcW w:w="0" w:type="auto"/>
            <w:vAlign w:val="center"/>
          </w:tcPr>
          <w:p w14:paraId="48681173"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5B724D68"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4F37112F" w14:textId="3A227D7C" w:rsidR="00023DDD" w:rsidRPr="007464A4" w:rsidRDefault="00023DDD" w:rsidP="00023DDD">
            <w:pPr>
              <w:pStyle w:val="TAC"/>
              <w:rPr>
                <w:rFonts w:eastAsia="Times New Roman"/>
              </w:rPr>
            </w:pPr>
            <w:r>
              <w:rPr>
                <w:rFonts w:eastAsia="MS Mincho" w:hint="eastAsia"/>
                <w:lang w:eastAsia="ja-JP"/>
              </w:rPr>
              <w:t xml:space="preserve"> G-FR1-A3-5</w:t>
            </w:r>
          </w:p>
        </w:tc>
        <w:tc>
          <w:tcPr>
            <w:tcW w:w="1240" w:type="dxa"/>
            <w:vAlign w:val="center"/>
          </w:tcPr>
          <w:p w14:paraId="0E9B15E3"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6EA368D3" w14:textId="5AE9D18F" w:rsidR="00023DDD" w:rsidRPr="007464A4" w:rsidRDefault="00023DDD" w:rsidP="00023DDD">
            <w:pPr>
              <w:pStyle w:val="TAC"/>
              <w:rPr>
                <w:rFonts w:eastAsia="Times New Roman"/>
              </w:rPr>
            </w:pPr>
            <w:r w:rsidRPr="006C48B7">
              <w:rPr>
                <w:lang w:eastAsia="zh-CN"/>
              </w:rPr>
              <w:t>1.6</w:t>
            </w:r>
          </w:p>
        </w:tc>
      </w:tr>
      <w:tr w:rsidR="00023DDD" w:rsidRPr="007464A4" w14:paraId="3F13B661" w14:textId="77777777" w:rsidTr="005F7560">
        <w:trPr>
          <w:cantSplit/>
          <w:jc w:val="center"/>
        </w:trPr>
        <w:tc>
          <w:tcPr>
            <w:tcW w:w="0" w:type="auto"/>
            <w:vMerge/>
            <w:shd w:val="clear" w:color="auto" w:fill="auto"/>
            <w:vAlign w:val="center"/>
          </w:tcPr>
          <w:p w14:paraId="2FDE0011" w14:textId="77777777" w:rsidR="00023DDD" w:rsidRPr="007464A4" w:rsidRDefault="00023DDD" w:rsidP="00023DDD">
            <w:pPr>
              <w:pStyle w:val="TAC"/>
              <w:rPr>
                <w:rFonts w:eastAsia="Times New Roman"/>
              </w:rPr>
            </w:pPr>
          </w:p>
        </w:tc>
        <w:tc>
          <w:tcPr>
            <w:tcW w:w="0" w:type="auto"/>
            <w:vMerge w:val="restart"/>
            <w:shd w:val="clear" w:color="auto" w:fill="auto"/>
            <w:vAlign w:val="center"/>
          </w:tcPr>
          <w:p w14:paraId="72B56B08" w14:textId="77777777" w:rsidR="00023DDD" w:rsidRPr="007464A4" w:rsidRDefault="00023DDD" w:rsidP="00023DDD">
            <w:pPr>
              <w:pStyle w:val="TAC"/>
              <w:rPr>
                <w:lang w:eastAsia="zh-CN"/>
              </w:rPr>
            </w:pPr>
            <w:r w:rsidRPr="007464A4">
              <w:rPr>
                <w:rFonts w:hint="eastAsia"/>
                <w:lang w:eastAsia="zh-CN"/>
              </w:rPr>
              <w:t>2</w:t>
            </w:r>
          </w:p>
        </w:tc>
        <w:tc>
          <w:tcPr>
            <w:tcW w:w="0" w:type="auto"/>
            <w:vAlign w:val="center"/>
          </w:tcPr>
          <w:p w14:paraId="34D81076"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5FFC50C3" w14:textId="77777777" w:rsidR="00023DDD" w:rsidRPr="007464A4" w:rsidRDefault="00023DDD" w:rsidP="00023DDD">
            <w:pPr>
              <w:pStyle w:val="TAC"/>
              <w:rPr>
                <w:rFonts w:eastAsia="Times New Roman"/>
              </w:rPr>
            </w:pPr>
            <w:r w:rsidRPr="007464A4">
              <w:rPr>
                <w:rFonts w:eastAsia="Times New Roman"/>
              </w:rPr>
              <w:t>NTN-TDLA100-200 Low</w:t>
            </w:r>
          </w:p>
        </w:tc>
        <w:tc>
          <w:tcPr>
            <w:tcW w:w="0" w:type="auto"/>
            <w:vAlign w:val="center"/>
          </w:tcPr>
          <w:p w14:paraId="6DB33722"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0F56FB95" w14:textId="7A685DE1" w:rsidR="00023DDD" w:rsidRPr="007464A4" w:rsidRDefault="00023DDD" w:rsidP="00023DDD">
            <w:pPr>
              <w:pStyle w:val="TAC"/>
              <w:rPr>
                <w:rFonts w:eastAsia="Times New Roman"/>
              </w:rPr>
            </w:pPr>
            <w:r>
              <w:rPr>
                <w:rFonts w:eastAsia="MS Mincho" w:hint="eastAsia"/>
                <w:lang w:eastAsia="ja-JP"/>
              </w:rPr>
              <w:t xml:space="preserve"> G-FR1-A3-5</w:t>
            </w:r>
          </w:p>
        </w:tc>
        <w:tc>
          <w:tcPr>
            <w:tcW w:w="1240" w:type="dxa"/>
            <w:vAlign w:val="center"/>
          </w:tcPr>
          <w:p w14:paraId="16FE29B8"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2F93403A" w14:textId="7D55B7B0" w:rsidR="00023DDD" w:rsidRPr="007464A4" w:rsidRDefault="00023DDD" w:rsidP="00023DDD">
            <w:pPr>
              <w:pStyle w:val="TAC"/>
              <w:rPr>
                <w:rFonts w:eastAsia="Times New Roman"/>
              </w:rPr>
            </w:pPr>
            <w:r w:rsidRPr="006C48B7">
              <w:rPr>
                <w:lang w:eastAsia="zh-CN"/>
              </w:rPr>
              <w:t>-0.5</w:t>
            </w:r>
          </w:p>
        </w:tc>
      </w:tr>
      <w:tr w:rsidR="00023DDD" w:rsidRPr="007464A4" w14:paraId="1CD9A657" w14:textId="77777777" w:rsidTr="005F7560">
        <w:trPr>
          <w:cantSplit/>
          <w:jc w:val="center"/>
        </w:trPr>
        <w:tc>
          <w:tcPr>
            <w:tcW w:w="0" w:type="auto"/>
            <w:vMerge/>
            <w:shd w:val="clear" w:color="auto" w:fill="auto"/>
            <w:vAlign w:val="center"/>
          </w:tcPr>
          <w:p w14:paraId="724881C0" w14:textId="77777777" w:rsidR="00023DDD" w:rsidRPr="007464A4" w:rsidRDefault="00023DDD" w:rsidP="00023DDD">
            <w:pPr>
              <w:pStyle w:val="TAC"/>
              <w:rPr>
                <w:rFonts w:eastAsia="Times New Roman"/>
              </w:rPr>
            </w:pPr>
          </w:p>
        </w:tc>
        <w:tc>
          <w:tcPr>
            <w:tcW w:w="0" w:type="auto"/>
            <w:vMerge/>
            <w:shd w:val="clear" w:color="auto" w:fill="auto"/>
            <w:vAlign w:val="center"/>
          </w:tcPr>
          <w:p w14:paraId="62A68CC6" w14:textId="77777777" w:rsidR="00023DDD" w:rsidRPr="007464A4" w:rsidRDefault="00023DDD" w:rsidP="00023DDD">
            <w:pPr>
              <w:pStyle w:val="TAC"/>
              <w:rPr>
                <w:rFonts w:eastAsia="Times New Roman"/>
              </w:rPr>
            </w:pPr>
          </w:p>
        </w:tc>
        <w:tc>
          <w:tcPr>
            <w:tcW w:w="0" w:type="auto"/>
            <w:vAlign w:val="center"/>
          </w:tcPr>
          <w:p w14:paraId="2A7362AB" w14:textId="77777777" w:rsidR="00023DDD" w:rsidRPr="007464A4" w:rsidRDefault="00023DDD" w:rsidP="00023DDD">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023DDD" w:rsidRPr="007464A4" w:rsidRDefault="00023DDD" w:rsidP="00023DDD">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6D364F3" w:rsidR="00023DDD" w:rsidRPr="007464A4" w:rsidRDefault="00023DDD" w:rsidP="00023DDD">
            <w:pPr>
              <w:pStyle w:val="TAC"/>
              <w:rPr>
                <w:rFonts w:eastAsia="Times New Roman"/>
              </w:rPr>
            </w:pPr>
            <w:r>
              <w:rPr>
                <w:rFonts w:eastAsia="MS Mincho" w:hint="eastAsia"/>
                <w:lang w:eastAsia="ja-JP"/>
              </w:rPr>
              <w:t xml:space="preserve"> G-FR1-A3-5</w:t>
            </w:r>
          </w:p>
        </w:tc>
        <w:tc>
          <w:tcPr>
            <w:tcW w:w="1240" w:type="dxa"/>
            <w:vAlign w:val="center"/>
          </w:tcPr>
          <w:p w14:paraId="17877BF6" w14:textId="77777777" w:rsidR="00023DDD" w:rsidRPr="007464A4" w:rsidRDefault="00023DDD" w:rsidP="00023DDD">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023DDD" w:rsidRPr="007464A4" w:rsidRDefault="00023DDD" w:rsidP="00023DDD">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29"/>
        <w:gridCol w:w="1232"/>
        <w:gridCol w:w="885"/>
        <w:gridCol w:w="1952"/>
        <w:gridCol w:w="1512"/>
        <w:gridCol w:w="878"/>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023DDD" w:rsidRPr="007464A4" w14:paraId="77B6615C" w14:textId="77777777" w:rsidTr="005F7560">
        <w:trPr>
          <w:cantSplit/>
          <w:jc w:val="center"/>
        </w:trPr>
        <w:tc>
          <w:tcPr>
            <w:tcW w:w="0" w:type="auto"/>
            <w:vMerge w:val="restart"/>
            <w:shd w:val="clear" w:color="auto" w:fill="auto"/>
            <w:vAlign w:val="center"/>
          </w:tcPr>
          <w:p w14:paraId="0DADD4BF" w14:textId="77777777" w:rsidR="00023DDD" w:rsidRPr="007464A4" w:rsidRDefault="00023DDD" w:rsidP="00023DDD">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023DDD" w:rsidRPr="007464A4" w:rsidRDefault="00023DDD" w:rsidP="00023DDD">
            <w:pPr>
              <w:pStyle w:val="TAC"/>
              <w:rPr>
                <w:rFonts w:eastAsia="Times New Roman"/>
              </w:rPr>
            </w:pPr>
            <w:r w:rsidRPr="007464A4">
              <w:rPr>
                <w:rFonts w:eastAsia="Times New Roman"/>
              </w:rPr>
              <w:t>1</w:t>
            </w:r>
          </w:p>
        </w:tc>
        <w:tc>
          <w:tcPr>
            <w:tcW w:w="0" w:type="auto"/>
            <w:vAlign w:val="center"/>
          </w:tcPr>
          <w:p w14:paraId="5DA0A852" w14:textId="77777777" w:rsidR="00023DDD" w:rsidRPr="007464A4" w:rsidRDefault="00023DDD" w:rsidP="00023DDD">
            <w:pPr>
              <w:pStyle w:val="TAC"/>
              <w:rPr>
                <w:rFonts w:eastAsia="Times New Roman"/>
              </w:rPr>
            </w:pPr>
            <w:r w:rsidRPr="007464A4">
              <w:rPr>
                <w:rFonts w:eastAsia="Times New Roman" w:cs="Arial"/>
              </w:rPr>
              <w:t>Normal</w:t>
            </w:r>
          </w:p>
        </w:tc>
        <w:tc>
          <w:tcPr>
            <w:tcW w:w="0" w:type="auto"/>
            <w:vAlign w:val="center"/>
          </w:tcPr>
          <w:p w14:paraId="77664793" w14:textId="77777777" w:rsidR="00023DDD" w:rsidRPr="007464A4" w:rsidRDefault="00023DDD" w:rsidP="00023DDD">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61F9F493" w14:textId="482C8292"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4D28993F"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298BEAAB" w14:textId="2B871F4B" w:rsidR="00023DDD" w:rsidRPr="007464A4" w:rsidRDefault="00023DDD" w:rsidP="00023DDD">
            <w:pPr>
              <w:pStyle w:val="TAC"/>
              <w:rPr>
                <w:lang w:eastAsia="zh-CN"/>
              </w:rPr>
            </w:pPr>
            <w:r w:rsidRPr="006C48B7">
              <w:rPr>
                <w:lang w:eastAsia="zh-CN"/>
              </w:rPr>
              <w:t>3.5</w:t>
            </w:r>
          </w:p>
        </w:tc>
      </w:tr>
      <w:tr w:rsidR="00023DDD" w:rsidRPr="007464A4" w14:paraId="2FF491C2" w14:textId="77777777" w:rsidTr="005F7560">
        <w:trPr>
          <w:cantSplit/>
          <w:jc w:val="center"/>
        </w:trPr>
        <w:tc>
          <w:tcPr>
            <w:tcW w:w="0" w:type="auto"/>
            <w:vMerge/>
            <w:shd w:val="clear" w:color="auto" w:fill="auto"/>
            <w:vAlign w:val="center"/>
          </w:tcPr>
          <w:p w14:paraId="2AC1EBF4" w14:textId="77777777" w:rsidR="00023DDD" w:rsidRPr="007464A4" w:rsidRDefault="00023DDD" w:rsidP="00023DDD">
            <w:pPr>
              <w:pStyle w:val="TAC"/>
              <w:rPr>
                <w:rFonts w:eastAsia="Times New Roman"/>
              </w:rPr>
            </w:pPr>
          </w:p>
        </w:tc>
        <w:tc>
          <w:tcPr>
            <w:tcW w:w="0" w:type="auto"/>
            <w:vMerge/>
            <w:shd w:val="clear" w:color="auto" w:fill="auto"/>
            <w:vAlign w:val="center"/>
          </w:tcPr>
          <w:p w14:paraId="6C85A7E9" w14:textId="77777777" w:rsidR="00023DDD" w:rsidRPr="007464A4" w:rsidRDefault="00023DDD" w:rsidP="00023DDD">
            <w:pPr>
              <w:pStyle w:val="TAC"/>
              <w:rPr>
                <w:rFonts w:eastAsia="Times New Roman"/>
              </w:rPr>
            </w:pPr>
          </w:p>
        </w:tc>
        <w:tc>
          <w:tcPr>
            <w:tcW w:w="0" w:type="auto"/>
            <w:vAlign w:val="center"/>
          </w:tcPr>
          <w:p w14:paraId="5E877F4B"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0F2B3E96"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45923796" w14:textId="2162E3C9"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156B5A33"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52700ECC" w14:textId="13ED49EC" w:rsidR="00023DDD" w:rsidRPr="007464A4" w:rsidRDefault="00023DDD" w:rsidP="00023DDD">
            <w:pPr>
              <w:pStyle w:val="TAC"/>
              <w:rPr>
                <w:rFonts w:eastAsia="Times New Roman"/>
              </w:rPr>
            </w:pPr>
            <w:r w:rsidRPr="006C48B7">
              <w:rPr>
                <w:lang w:eastAsia="zh-CN"/>
              </w:rPr>
              <w:t>1.3</w:t>
            </w:r>
          </w:p>
        </w:tc>
      </w:tr>
      <w:tr w:rsidR="00023DDD" w:rsidRPr="007464A4" w14:paraId="6F08C6E4" w14:textId="77777777" w:rsidTr="005F7560">
        <w:trPr>
          <w:cantSplit/>
          <w:jc w:val="center"/>
        </w:trPr>
        <w:tc>
          <w:tcPr>
            <w:tcW w:w="0" w:type="auto"/>
            <w:vMerge/>
            <w:shd w:val="clear" w:color="auto" w:fill="auto"/>
            <w:vAlign w:val="center"/>
          </w:tcPr>
          <w:p w14:paraId="54889DA9" w14:textId="77777777" w:rsidR="00023DDD" w:rsidRPr="007464A4" w:rsidRDefault="00023DDD" w:rsidP="00023DDD">
            <w:pPr>
              <w:pStyle w:val="TAC"/>
              <w:rPr>
                <w:rFonts w:eastAsia="Times New Roman"/>
              </w:rPr>
            </w:pPr>
          </w:p>
        </w:tc>
        <w:tc>
          <w:tcPr>
            <w:tcW w:w="0" w:type="auto"/>
            <w:vMerge w:val="restart"/>
            <w:shd w:val="clear" w:color="auto" w:fill="auto"/>
            <w:vAlign w:val="center"/>
          </w:tcPr>
          <w:p w14:paraId="18154299" w14:textId="77777777" w:rsidR="00023DDD" w:rsidRPr="007464A4" w:rsidRDefault="00023DDD" w:rsidP="00023DDD">
            <w:pPr>
              <w:pStyle w:val="TAC"/>
              <w:rPr>
                <w:lang w:eastAsia="zh-CN"/>
              </w:rPr>
            </w:pPr>
            <w:r w:rsidRPr="007464A4">
              <w:rPr>
                <w:rFonts w:hint="eastAsia"/>
                <w:lang w:eastAsia="zh-CN"/>
              </w:rPr>
              <w:t>2</w:t>
            </w:r>
          </w:p>
        </w:tc>
        <w:tc>
          <w:tcPr>
            <w:tcW w:w="0" w:type="auto"/>
            <w:vAlign w:val="center"/>
          </w:tcPr>
          <w:p w14:paraId="02A8B822" w14:textId="77777777" w:rsidR="00023DDD" w:rsidRPr="007464A4" w:rsidRDefault="00023DDD" w:rsidP="00023DDD">
            <w:pPr>
              <w:pStyle w:val="TAC"/>
              <w:rPr>
                <w:rFonts w:eastAsia="Times New Roman" w:cs="Arial"/>
              </w:rPr>
            </w:pPr>
            <w:r w:rsidRPr="007464A4">
              <w:rPr>
                <w:rFonts w:eastAsia="Times New Roman" w:cs="Arial"/>
              </w:rPr>
              <w:t>Normal</w:t>
            </w:r>
          </w:p>
        </w:tc>
        <w:tc>
          <w:tcPr>
            <w:tcW w:w="0" w:type="auto"/>
            <w:vAlign w:val="center"/>
          </w:tcPr>
          <w:p w14:paraId="1DACADF2" w14:textId="77777777" w:rsidR="00023DDD" w:rsidRPr="007464A4" w:rsidRDefault="00023DDD" w:rsidP="00023DDD">
            <w:pPr>
              <w:pStyle w:val="TAC"/>
              <w:rPr>
                <w:rFonts w:eastAsia="Times New Roman"/>
              </w:rPr>
            </w:pPr>
            <w:r w:rsidRPr="007464A4">
              <w:rPr>
                <w:rFonts w:eastAsia="Times New Roman"/>
              </w:rPr>
              <w:t>NTN-TDLA100-200 Low</w:t>
            </w:r>
          </w:p>
        </w:tc>
        <w:tc>
          <w:tcPr>
            <w:tcW w:w="0" w:type="auto"/>
            <w:vAlign w:val="center"/>
          </w:tcPr>
          <w:p w14:paraId="0499DC3C" w14:textId="77777777" w:rsidR="00023DDD" w:rsidRPr="007464A4" w:rsidRDefault="00023DDD" w:rsidP="00023DDD">
            <w:pPr>
              <w:pStyle w:val="TAC"/>
              <w:rPr>
                <w:rFonts w:eastAsia="Times New Roman"/>
              </w:rPr>
            </w:pPr>
            <w:r w:rsidRPr="007464A4">
              <w:rPr>
                <w:rFonts w:eastAsia="Times New Roman"/>
              </w:rPr>
              <w:t>70 %</w:t>
            </w:r>
          </w:p>
        </w:tc>
        <w:tc>
          <w:tcPr>
            <w:tcW w:w="0" w:type="auto"/>
            <w:vAlign w:val="center"/>
          </w:tcPr>
          <w:p w14:paraId="1DA2A092" w14:textId="6D6278C9"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02F6D26A" w14:textId="77777777" w:rsidR="00023DDD" w:rsidRPr="007464A4" w:rsidRDefault="00023DDD" w:rsidP="00023DDD">
            <w:pPr>
              <w:pStyle w:val="TAC"/>
              <w:rPr>
                <w:rFonts w:eastAsia="Times New Roman"/>
              </w:rPr>
            </w:pPr>
            <w:r w:rsidRPr="007464A4">
              <w:rPr>
                <w:rFonts w:eastAsia="Times New Roman"/>
              </w:rPr>
              <w:t>pos1</w:t>
            </w:r>
          </w:p>
        </w:tc>
        <w:tc>
          <w:tcPr>
            <w:tcW w:w="703" w:type="dxa"/>
            <w:vAlign w:val="center"/>
          </w:tcPr>
          <w:p w14:paraId="51F2EA06" w14:textId="681974BD" w:rsidR="00023DDD" w:rsidRPr="007464A4" w:rsidRDefault="00023DDD" w:rsidP="00023DDD">
            <w:pPr>
              <w:pStyle w:val="TAC"/>
              <w:rPr>
                <w:rFonts w:eastAsia="Times New Roman"/>
              </w:rPr>
            </w:pPr>
            <w:r w:rsidRPr="006C48B7">
              <w:rPr>
                <w:lang w:eastAsia="zh-CN"/>
              </w:rPr>
              <w:t>-0.7</w:t>
            </w:r>
          </w:p>
        </w:tc>
      </w:tr>
      <w:tr w:rsidR="00023DDD" w:rsidRPr="007464A4" w14:paraId="77E4E1CC" w14:textId="77777777" w:rsidTr="005F7560">
        <w:trPr>
          <w:cantSplit/>
          <w:jc w:val="center"/>
        </w:trPr>
        <w:tc>
          <w:tcPr>
            <w:tcW w:w="0" w:type="auto"/>
            <w:vMerge/>
            <w:shd w:val="clear" w:color="auto" w:fill="auto"/>
            <w:vAlign w:val="center"/>
          </w:tcPr>
          <w:p w14:paraId="3EC2FA16" w14:textId="77777777" w:rsidR="00023DDD" w:rsidRPr="007464A4" w:rsidRDefault="00023DDD" w:rsidP="00023DDD">
            <w:pPr>
              <w:pStyle w:val="TAC"/>
              <w:rPr>
                <w:rFonts w:eastAsia="Times New Roman"/>
              </w:rPr>
            </w:pPr>
          </w:p>
        </w:tc>
        <w:tc>
          <w:tcPr>
            <w:tcW w:w="0" w:type="auto"/>
            <w:vMerge/>
            <w:shd w:val="clear" w:color="auto" w:fill="auto"/>
            <w:vAlign w:val="center"/>
          </w:tcPr>
          <w:p w14:paraId="5900EF23" w14:textId="77777777" w:rsidR="00023DDD" w:rsidRPr="007464A4" w:rsidRDefault="00023DDD" w:rsidP="00023DDD">
            <w:pPr>
              <w:pStyle w:val="TAC"/>
              <w:rPr>
                <w:rFonts w:eastAsia="Times New Roman"/>
              </w:rPr>
            </w:pPr>
          </w:p>
        </w:tc>
        <w:tc>
          <w:tcPr>
            <w:tcW w:w="0" w:type="auto"/>
            <w:vAlign w:val="center"/>
          </w:tcPr>
          <w:p w14:paraId="13E3070E" w14:textId="77777777" w:rsidR="00023DDD" w:rsidRPr="007464A4" w:rsidRDefault="00023DDD" w:rsidP="00023DDD">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023DDD" w:rsidRPr="007464A4" w:rsidRDefault="00023DDD" w:rsidP="00023DDD">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023DDD" w:rsidRPr="007464A4" w:rsidRDefault="00023DDD" w:rsidP="00023DDD">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9D7FEC4" w:rsidR="00023DDD" w:rsidRPr="007464A4" w:rsidRDefault="00023DDD" w:rsidP="00023DDD">
            <w:pPr>
              <w:pStyle w:val="TAC"/>
              <w:rPr>
                <w:rFonts w:eastAsia="Times New Roman"/>
              </w:rPr>
            </w:pPr>
            <w:r>
              <w:rPr>
                <w:rFonts w:eastAsia="MS Mincho" w:hint="eastAsia"/>
                <w:lang w:eastAsia="ja-JP"/>
              </w:rPr>
              <w:t xml:space="preserve"> G-FR1-A3-6</w:t>
            </w:r>
          </w:p>
        </w:tc>
        <w:tc>
          <w:tcPr>
            <w:tcW w:w="1240" w:type="dxa"/>
            <w:vAlign w:val="center"/>
          </w:tcPr>
          <w:p w14:paraId="32B1800D" w14:textId="77777777" w:rsidR="00023DDD" w:rsidRPr="007464A4" w:rsidRDefault="00023DDD" w:rsidP="00023DDD">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023DDD" w:rsidRPr="007464A4" w:rsidRDefault="00023DDD" w:rsidP="00023DDD">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035" w:name="_Toc53178280"/>
      <w:bookmarkStart w:id="2036" w:name="_Toc53178731"/>
      <w:bookmarkStart w:id="2037" w:name="_Toc61178957"/>
      <w:bookmarkStart w:id="2038" w:name="_Toc61179427"/>
      <w:bookmarkStart w:id="2039" w:name="_Toc67916723"/>
      <w:bookmarkStart w:id="2040" w:name="_Toc74663321"/>
      <w:bookmarkStart w:id="2041" w:name="_Toc82621861"/>
      <w:bookmarkStart w:id="2042" w:name="_Toc90422708"/>
      <w:bookmarkStart w:id="2043" w:name="_Toc106782904"/>
      <w:bookmarkStart w:id="2044" w:name="_Toc107311795"/>
      <w:bookmarkStart w:id="2045" w:name="_Toc107419379"/>
      <w:bookmarkStart w:id="2046" w:name="_Toc107475006"/>
      <w:bookmarkStart w:id="2047" w:name="_Toc114255599"/>
      <w:bookmarkStart w:id="2048" w:name="_Toc115186279"/>
      <w:bookmarkStart w:id="2049" w:name="_Toc123044180"/>
      <w:bookmarkStart w:id="2050" w:name="_Toc124157819"/>
      <w:bookmarkStart w:id="2051" w:name="_Toc124259742"/>
      <w:bookmarkStart w:id="2052" w:name="_Toc130584813"/>
      <w:bookmarkStart w:id="2053" w:name="_Toc137464469"/>
      <w:bookmarkStart w:id="2054" w:name="_Toc138884138"/>
      <w:bookmarkStart w:id="2055" w:name="_Toc145643339"/>
      <w:bookmarkStart w:id="2056" w:name="_Toc155469440"/>
      <w:bookmarkStart w:id="2057" w:name="_Toc161667786"/>
      <w:bookmarkStart w:id="2058" w:name="_Toc169708604"/>
      <w:r w:rsidRPr="007464A4">
        <w:t>8.2.</w:t>
      </w:r>
      <w:r>
        <w:t>3</w:t>
      </w:r>
      <w:r w:rsidRPr="007464A4">
        <w:tab/>
        <w:t>Requirements for UL timing adjustment</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059" w:name="_Toc82621863"/>
      <w:bookmarkStart w:id="2060" w:name="_Toc90422710"/>
      <w:bookmarkStart w:id="2061" w:name="_Toc106782906"/>
      <w:bookmarkStart w:id="2062" w:name="_Toc107311797"/>
      <w:bookmarkStart w:id="2063" w:name="_Toc107419381"/>
      <w:bookmarkStart w:id="2064" w:name="_Toc107475008"/>
      <w:bookmarkStart w:id="2065" w:name="_Toc114255601"/>
      <w:bookmarkStart w:id="2066" w:name="_Toc115186281"/>
      <w:bookmarkStart w:id="2067" w:name="_Toc123044181"/>
      <w:bookmarkStart w:id="2068" w:name="_Toc124157820"/>
      <w:bookmarkStart w:id="2069" w:name="_Toc124259743"/>
      <w:bookmarkStart w:id="2070" w:name="_Toc130584814"/>
      <w:bookmarkStart w:id="2071" w:name="_Toc137464470"/>
      <w:bookmarkStart w:id="2072" w:name="_Toc138884139"/>
      <w:bookmarkStart w:id="2073" w:name="_Toc145643340"/>
      <w:bookmarkStart w:id="2074" w:name="_Toc155469441"/>
      <w:bookmarkStart w:id="2075" w:name="_Toc161667787"/>
      <w:bookmarkStart w:id="2076" w:name="_Toc169708605"/>
      <w:r w:rsidRPr="007464A4">
        <w:t>8.2.</w:t>
      </w:r>
      <w:r>
        <w:t>3</w:t>
      </w:r>
      <w:r w:rsidRPr="007464A4">
        <w:t>.2</w:t>
      </w:r>
      <w:r w:rsidRPr="007464A4">
        <w:tab/>
        <w:t>Minimum requirements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077" w:name="_Toc61178962"/>
      <w:bookmarkStart w:id="2078" w:name="_Toc61179432"/>
      <w:bookmarkStart w:id="2079" w:name="_Toc67916728"/>
      <w:bookmarkStart w:id="2080" w:name="_Toc74663326"/>
      <w:bookmarkStart w:id="2081" w:name="_Toc82621867"/>
      <w:bookmarkStart w:id="2082" w:name="_Toc90422714"/>
      <w:bookmarkStart w:id="2083" w:name="_Toc106782910"/>
      <w:bookmarkStart w:id="2084" w:name="_Toc107311801"/>
      <w:bookmarkStart w:id="2085" w:name="_Toc107419385"/>
      <w:bookmarkStart w:id="2086" w:name="_Toc107475012"/>
      <w:bookmarkStart w:id="2087" w:name="_Toc114255605"/>
      <w:bookmarkStart w:id="2088" w:name="_Toc115186285"/>
      <w:bookmarkStart w:id="2089" w:name="_Toc123044182"/>
      <w:bookmarkStart w:id="2090" w:name="_Toc124157821"/>
      <w:bookmarkStart w:id="2091" w:name="_Toc124259744"/>
      <w:bookmarkStart w:id="2092" w:name="_Toc130584815"/>
      <w:bookmarkStart w:id="2093" w:name="_Toc137464471"/>
      <w:bookmarkStart w:id="2094" w:name="_Toc138884140"/>
      <w:bookmarkStart w:id="2095" w:name="_Toc145643341"/>
      <w:bookmarkStart w:id="2096" w:name="_Toc155469442"/>
      <w:bookmarkStart w:id="2097" w:name="_Toc161667788"/>
      <w:bookmarkStart w:id="2098" w:name="_Toc169708606"/>
      <w:r>
        <w:t>8.2.4</w:t>
      </w:r>
      <w:r w:rsidRPr="007464A4">
        <w:tab/>
        <w:t>Requirements for PUSCH repetition Type A</w:t>
      </w:r>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2BF5A231" w14:textId="77777777" w:rsidR="00F400A3" w:rsidRPr="007464A4" w:rsidRDefault="00F400A3" w:rsidP="00F400A3">
      <w:pPr>
        <w:pStyle w:val="Heading4"/>
      </w:pPr>
      <w:bookmarkStart w:id="2099" w:name="_Toc61178963"/>
      <w:bookmarkStart w:id="2100" w:name="_Toc61179433"/>
      <w:bookmarkStart w:id="2101" w:name="_Toc67916729"/>
      <w:bookmarkStart w:id="2102" w:name="_Toc74663327"/>
      <w:bookmarkStart w:id="2103" w:name="_Toc82621868"/>
      <w:bookmarkStart w:id="2104" w:name="_Toc90422715"/>
      <w:bookmarkStart w:id="2105" w:name="_Toc106782911"/>
      <w:bookmarkStart w:id="2106" w:name="_Toc107311802"/>
      <w:bookmarkStart w:id="2107" w:name="_Toc107419386"/>
      <w:bookmarkStart w:id="2108" w:name="_Toc107475013"/>
      <w:bookmarkStart w:id="2109" w:name="_Toc114255606"/>
      <w:bookmarkStart w:id="2110" w:name="_Toc115186286"/>
      <w:bookmarkStart w:id="2111" w:name="_Toc123044183"/>
      <w:bookmarkStart w:id="2112" w:name="_Toc124157822"/>
      <w:bookmarkStart w:id="2113" w:name="_Toc124259745"/>
      <w:bookmarkStart w:id="2114" w:name="_Toc130584816"/>
      <w:bookmarkStart w:id="2115" w:name="_Toc137464472"/>
      <w:bookmarkStart w:id="2116" w:name="_Toc138884141"/>
      <w:bookmarkStart w:id="2117" w:name="_Toc145643342"/>
      <w:bookmarkStart w:id="2118" w:name="_Toc155469443"/>
      <w:bookmarkStart w:id="2119" w:name="_Toc161667789"/>
      <w:bookmarkStart w:id="2120" w:name="_Toc169708607"/>
      <w:r>
        <w:t>8.2.4</w:t>
      </w:r>
      <w:r w:rsidRPr="007464A4">
        <w:t>.1</w:t>
      </w:r>
      <w:r w:rsidRPr="007464A4">
        <w:tab/>
        <w:t>General</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121" w:name="_Toc61178964"/>
      <w:bookmarkStart w:id="2122" w:name="_Toc61179434"/>
      <w:bookmarkStart w:id="2123" w:name="_Toc67916730"/>
      <w:bookmarkStart w:id="2124" w:name="_Toc74663328"/>
      <w:bookmarkStart w:id="2125" w:name="_Toc82621869"/>
      <w:bookmarkStart w:id="2126" w:name="_Toc90422716"/>
      <w:bookmarkStart w:id="2127" w:name="_Toc106782912"/>
      <w:bookmarkStart w:id="2128" w:name="_Toc107311803"/>
      <w:bookmarkStart w:id="2129" w:name="_Toc107419387"/>
      <w:bookmarkStart w:id="2130" w:name="_Toc107475014"/>
      <w:bookmarkStart w:id="2131" w:name="_Toc114255607"/>
      <w:bookmarkStart w:id="2132" w:name="_Toc115186287"/>
      <w:bookmarkStart w:id="2133" w:name="_Toc123044184"/>
      <w:bookmarkStart w:id="2134" w:name="_Toc124157823"/>
      <w:bookmarkStart w:id="2135" w:name="_Toc124259746"/>
      <w:bookmarkStart w:id="2136" w:name="_Toc130584817"/>
      <w:bookmarkStart w:id="2137" w:name="_Toc137464473"/>
      <w:bookmarkStart w:id="2138" w:name="_Toc138884142"/>
      <w:bookmarkStart w:id="2139" w:name="_Toc145643343"/>
      <w:bookmarkStart w:id="2140" w:name="_Toc155469444"/>
      <w:bookmarkStart w:id="2141" w:name="_Toc161667790"/>
      <w:bookmarkStart w:id="2142" w:name="_Toc169708608"/>
      <w:r>
        <w:t>8.2.4</w:t>
      </w:r>
      <w:r w:rsidRPr="007464A4">
        <w:rPr>
          <w:rFonts w:eastAsia="DengXian"/>
          <w:lang w:eastAsia="zh-CN"/>
        </w:rPr>
        <w:t>.2</w:t>
      </w:r>
      <w:r w:rsidRPr="007464A4">
        <w:tab/>
        <w:t>Minimum requirements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143" w:name="_Toc104311048"/>
      <w:bookmarkStart w:id="2144" w:name="_Toc106126749"/>
      <w:bookmarkStart w:id="2145" w:name="_Toc106177062"/>
      <w:bookmarkStart w:id="2146" w:name="_Toc114242230"/>
      <w:bookmarkStart w:id="2147" w:name="_Toc123044185"/>
      <w:bookmarkStart w:id="2148" w:name="_Toc124157824"/>
      <w:bookmarkStart w:id="2149" w:name="_Toc124259747"/>
      <w:bookmarkStart w:id="2150" w:name="_Toc130584818"/>
      <w:bookmarkStart w:id="2151" w:name="_Toc137464474"/>
      <w:bookmarkStart w:id="2152" w:name="_Toc138884143"/>
      <w:bookmarkStart w:id="2153" w:name="_Toc145643344"/>
      <w:bookmarkStart w:id="2154" w:name="_Toc155469445"/>
      <w:bookmarkStart w:id="2155" w:name="_Toc161667791"/>
      <w:bookmarkStart w:id="2156" w:name="_Toc169708609"/>
      <w:r>
        <w:rPr>
          <w:lang w:eastAsia="zh-CN"/>
        </w:rPr>
        <w:t>8.3</w:t>
      </w:r>
      <w:r>
        <w:rPr>
          <w:lang w:eastAsia="zh-CN"/>
        </w:rPr>
        <w:tab/>
      </w:r>
      <w:r w:rsidR="000A4698">
        <w:rPr>
          <w:lang w:eastAsia="zh-CN"/>
        </w:rPr>
        <w:t>Performance requirements for PUCCH</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3B7E529B" w14:textId="77777777" w:rsidR="00A32616" w:rsidRPr="00F95B02" w:rsidRDefault="00A32616" w:rsidP="00A32616">
      <w:pPr>
        <w:pStyle w:val="Heading3"/>
      </w:pPr>
      <w:bookmarkStart w:id="2157" w:name="_Toc21127575"/>
      <w:bookmarkStart w:id="2158" w:name="_Toc29811784"/>
      <w:bookmarkStart w:id="2159" w:name="_Toc36817336"/>
      <w:bookmarkStart w:id="2160" w:name="_Toc37260258"/>
      <w:bookmarkStart w:id="2161" w:name="_Toc37267646"/>
      <w:bookmarkStart w:id="2162" w:name="_Toc44712248"/>
      <w:bookmarkStart w:id="2163" w:name="_Toc45893561"/>
      <w:bookmarkStart w:id="2164" w:name="_Toc53178283"/>
      <w:bookmarkStart w:id="2165" w:name="_Toc53178734"/>
      <w:bookmarkStart w:id="2166" w:name="_Toc61178972"/>
      <w:bookmarkStart w:id="2167" w:name="_Toc61179442"/>
      <w:bookmarkStart w:id="2168" w:name="_Toc67916738"/>
      <w:bookmarkStart w:id="2169" w:name="_Toc74663342"/>
      <w:bookmarkStart w:id="2170" w:name="_Toc82621883"/>
      <w:bookmarkStart w:id="2171" w:name="_Toc90422730"/>
      <w:bookmarkStart w:id="2172" w:name="_Toc106782926"/>
      <w:bookmarkStart w:id="2173" w:name="_Toc107311817"/>
      <w:bookmarkStart w:id="2174" w:name="_Toc107419401"/>
      <w:bookmarkStart w:id="2175" w:name="_Toc107475028"/>
      <w:bookmarkStart w:id="2176" w:name="_Toc123044186"/>
      <w:bookmarkStart w:id="2177" w:name="_Toc124157825"/>
      <w:bookmarkStart w:id="2178" w:name="_Toc124259748"/>
      <w:bookmarkStart w:id="2179" w:name="_Toc130584819"/>
      <w:bookmarkStart w:id="2180" w:name="_Toc137464475"/>
      <w:bookmarkStart w:id="2181" w:name="_Toc138884144"/>
      <w:bookmarkStart w:id="2182" w:name="_Toc145643345"/>
      <w:bookmarkStart w:id="2183" w:name="_Toc155469446"/>
      <w:bookmarkStart w:id="2184" w:name="_Toc161667792"/>
      <w:bookmarkStart w:id="2185" w:name="_Toc169708610"/>
      <w:r w:rsidRPr="00F95B02">
        <w:t>8.3.1</w:t>
      </w:r>
      <w:r w:rsidRPr="00F95B02">
        <w:tab/>
        <w:t>DTX to ACK probability</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7833CCB0" w14:textId="77777777" w:rsidR="00A32616" w:rsidRPr="00F95B02" w:rsidRDefault="00A32616" w:rsidP="00A32616">
      <w:pPr>
        <w:pStyle w:val="Heading4"/>
      </w:pPr>
      <w:bookmarkStart w:id="2186" w:name="_Toc21127576"/>
      <w:bookmarkStart w:id="2187" w:name="_Toc29811785"/>
      <w:bookmarkStart w:id="2188" w:name="_Toc36817337"/>
      <w:bookmarkStart w:id="2189" w:name="_Toc37260259"/>
      <w:bookmarkStart w:id="2190" w:name="_Toc37267647"/>
      <w:bookmarkStart w:id="2191" w:name="_Toc44712249"/>
      <w:bookmarkStart w:id="2192" w:name="_Toc45893562"/>
      <w:bookmarkStart w:id="2193" w:name="_Toc53178284"/>
      <w:bookmarkStart w:id="2194" w:name="_Toc53178735"/>
      <w:bookmarkStart w:id="2195" w:name="_Toc61178973"/>
      <w:bookmarkStart w:id="2196" w:name="_Toc61179443"/>
      <w:bookmarkStart w:id="2197" w:name="_Toc67916739"/>
      <w:bookmarkStart w:id="2198" w:name="_Toc74663343"/>
      <w:bookmarkStart w:id="2199" w:name="_Toc82621884"/>
      <w:bookmarkStart w:id="2200" w:name="_Toc90422731"/>
      <w:bookmarkStart w:id="2201" w:name="_Toc106782927"/>
      <w:bookmarkStart w:id="2202" w:name="_Toc107311818"/>
      <w:bookmarkStart w:id="2203" w:name="_Toc107419402"/>
      <w:bookmarkStart w:id="2204" w:name="_Toc107475029"/>
      <w:bookmarkStart w:id="2205" w:name="_Toc123044187"/>
      <w:bookmarkStart w:id="2206" w:name="_Toc124157826"/>
      <w:bookmarkStart w:id="2207" w:name="_Toc124259749"/>
      <w:bookmarkStart w:id="2208" w:name="_Toc130584820"/>
      <w:bookmarkStart w:id="2209" w:name="_Toc137464476"/>
      <w:bookmarkStart w:id="2210" w:name="_Toc138884145"/>
      <w:bookmarkStart w:id="2211" w:name="_Toc145643346"/>
      <w:bookmarkStart w:id="2212" w:name="_Toc155469447"/>
      <w:bookmarkStart w:id="2213" w:name="_Toc161667793"/>
      <w:bookmarkStart w:id="2214" w:name="_Toc169708611"/>
      <w:r w:rsidRPr="00F95B02">
        <w:t>8.3.1.1</w:t>
      </w:r>
      <w:r w:rsidRPr="00F95B02">
        <w:tab/>
        <w:t>General</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215" w:name="_Toc21127577"/>
      <w:bookmarkStart w:id="2216" w:name="_Toc29811786"/>
      <w:bookmarkStart w:id="2217" w:name="_Toc36817338"/>
      <w:bookmarkStart w:id="2218" w:name="_Toc37260260"/>
      <w:bookmarkStart w:id="2219" w:name="_Toc37267648"/>
      <w:bookmarkStart w:id="2220" w:name="_Toc44712250"/>
      <w:bookmarkStart w:id="2221" w:name="_Toc45893563"/>
      <w:bookmarkStart w:id="2222" w:name="_Toc53178285"/>
      <w:bookmarkStart w:id="2223" w:name="_Toc53178736"/>
      <w:bookmarkStart w:id="2224" w:name="_Toc61178974"/>
      <w:bookmarkStart w:id="2225" w:name="_Toc61179444"/>
      <w:bookmarkStart w:id="2226" w:name="_Toc67916740"/>
      <w:bookmarkStart w:id="2227" w:name="_Toc74663344"/>
      <w:bookmarkStart w:id="2228" w:name="_Toc82621885"/>
      <w:bookmarkStart w:id="2229" w:name="_Toc90422732"/>
      <w:bookmarkStart w:id="2230" w:name="_Toc106782928"/>
      <w:bookmarkStart w:id="2231" w:name="_Toc107311819"/>
      <w:bookmarkStart w:id="2232" w:name="_Toc107419403"/>
      <w:bookmarkStart w:id="2233" w:name="_Toc107475030"/>
      <w:bookmarkStart w:id="2234" w:name="_Toc123044188"/>
      <w:bookmarkStart w:id="2235" w:name="_Toc124157827"/>
      <w:bookmarkStart w:id="2236" w:name="_Toc124259750"/>
      <w:bookmarkStart w:id="2237" w:name="_Toc130584821"/>
      <w:bookmarkStart w:id="2238" w:name="_Toc137464477"/>
      <w:bookmarkStart w:id="2239" w:name="_Toc138884146"/>
      <w:bookmarkStart w:id="2240" w:name="_Toc145643347"/>
      <w:bookmarkStart w:id="2241" w:name="_Toc155469448"/>
      <w:bookmarkStart w:id="2242" w:name="_Toc161667794"/>
      <w:bookmarkStart w:id="2243" w:name="_Toc169708612"/>
      <w:r w:rsidRPr="00F95B02">
        <w:t>8.3.1.2</w:t>
      </w:r>
      <w:r w:rsidRPr="00F95B02">
        <w:tab/>
        <w:t>Minimum requirement</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244" w:name="_Toc21127578"/>
      <w:bookmarkStart w:id="2245" w:name="_Toc29811787"/>
      <w:bookmarkStart w:id="2246" w:name="_Toc36817339"/>
      <w:bookmarkStart w:id="2247" w:name="_Toc37260261"/>
      <w:bookmarkStart w:id="2248" w:name="_Toc37267649"/>
      <w:bookmarkStart w:id="2249" w:name="_Toc44712251"/>
      <w:bookmarkStart w:id="2250" w:name="_Toc45893564"/>
      <w:bookmarkStart w:id="2251" w:name="_Toc53178286"/>
      <w:bookmarkStart w:id="2252" w:name="_Toc53178737"/>
      <w:bookmarkStart w:id="2253" w:name="_Toc61178975"/>
      <w:bookmarkStart w:id="2254" w:name="_Toc61179445"/>
      <w:bookmarkStart w:id="2255" w:name="_Toc67916741"/>
      <w:bookmarkStart w:id="2256" w:name="_Toc74663345"/>
      <w:bookmarkStart w:id="2257" w:name="_Toc82621886"/>
      <w:bookmarkStart w:id="2258" w:name="_Toc90422733"/>
      <w:bookmarkStart w:id="2259" w:name="_Toc106782929"/>
      <w:bookmarkStart w:id="2260" w:name="_Toc107311820"/>
      <w:bookmarkStart w:id="2261" w:name="_Toc107419404"/>
      <w:bookmarkStart w:id="2262" w:name="_Toc107475031"/>
      <w:bookmarkStart w:id="2263" w:name="_Toc123044189"/>
      <w:bookmarkStart w:id="2264" w:name="_Toc124157828"/>
      <w:bookmarkStart w:id="2265" w:name="_Toc124259751"/>
      <w:bookmarkStart w:id="2266" w:name="_Toc130584822"/>
      <w:bookmarkStart w:id="2267" w:name="_Toc137464478"/>
      <w:bookmarkStart w:id="2268" w:name="_Toc138884147"/>
      <w:bookmarkStart w:id="2269" w:name="_Toc145643348"/>
      <w:bookmarkStart w:id="2270" w:name="_Toc155469449"/>
      <w:bookmarkStart w:id="2271" w:name="_Toc161667795"/>
      <w:bookmarkStart w:id="2272" w:name="_Toc169708613"/>
      <w:r w:rsidRPr="00F95B02">
        <w:t>8.3.2</w:t>
      </w:r>
      <w:r w:rsidRPr="00F95B02">
        <w:tab/>
        <w:t xml:space="preserve">Performance requirements for PUCCH format </w:t>
      </w:r>
      <w:r w:rsidRPr="00F95B02">
        <w:rPr>
          <w:lang w:eastAsia="zh-CN"/>
        </w:rPr>
        <w:t>0</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1A96EA78" w14:textId="77777777" w:rsidR="00A32616" w:rsidRPr="00F95B02" w:rsidRDefault="00A32616" w:rsidP="00A32616">
      <w:pPr>
        <w:pStyle w:val="Heading4"/>
      </w:pPr>
      <w:bookmarkStart w:id="2273" w:name="_Toc21127579"/>
      <w:bookmarkStart w:id="2274" w:name="_Toc29811788"/>
      <w:bookmarkStart w:id="2275" w:name="_Toc36817340"/>
      <w:bookmarkStart w:id="2276" w:name="_Toc37260262"/>
      <w:bookmarkStart w:id="2277" w:name="_Toc37267650"/>
      <w:bookmarkStart w:id="2278" w:name="_Toc44712252"/>
      <w:bookmarkStart w:id="2279" w:name="_Toc45893565"/>
      <w:bookmarkStart w:id="2280" w:name="_Toc53178287"/>
      <w:bookmarkStart w:id="2281" w:name="_Toc53178738"/>
      <w:bookmarkStart w:id="2282" w:name="_Toc61178976"/>
      <w:bookmarkStart w:id="2283" w:name="_Toc61179446"/>
      <w:bookmarkStart w:id="2284" w:name="_Toc67916742"/>
      <w:bookmarkStart w:id="2285" w:name="_Toc74663346"/>
      <w:bookmarkStart w:id="2286" w:name="_Toc82621887"/>
      <w:bookmarkStart w:id="2287" w:name="_Toc90422734"/>
      <w:bookmarkStart w:id="2288" w:name="_Toc106782930"/>
      <w:bookmarkStart w:id="2289" w:name="_Toc107311821"/>
      <w:bookmarkStart w:id="2290" w:name="_Toc107419405"/>
      <w:bookmarkStart w:id="2291" w:name="_Toc107475032"/>
      <w:bookmarkStart w:id="2292" w:name="_Toc123044190"/>
      <w:bookmarkStart w:id="2293" w:name="_Toc124157829"/>
      <w:bookmarkStart w:id="2294" w:name="_Toc124259752"/>
      <w:bookmarkStart w:id="2295" w:name="_Toc130584823"/>
      <w:bookmarkStart w:id="2296" w:name="_Toc137464479"/>
      <w:bookmarkStart w:id="2297" w:name="_Toc138884148"/>
      <w:bookmarkStart w:id="2298" w:name="_Toc145643349"/>
      <w:bookmarkStart w:id="2299" w:name="_Toc155469450"/>
      <w:bookmarkStart w:id="2300" w:name="_Toc161667796"/>
      <w:bookmarkStart w:id="2301" w:name="_Toc169708614"/>
      <w:r w:rsidRPr="00F95B02">
        <w:t>8.3.2.1</w:t>
      </w:r>
      <w:r w:rsidRPr="00F95B02">
        <w:tab/>
        <w:t>General</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22BDB46" w:rsidR="00A32616" w:rsidRPr="00F95B02" w:rsidRDefault="00D30743" w:rsidP="005F7560">
            <w:pPr>
              <w:pStyle w:val="TAC"/>
              <w:rPr>
                <w:rFonts w:eastAsia="?? ??" w:cs="Arial"/>
              </w:rPr>
            </w:pPr>
            <w:r>
              <w:rPr>
                <w:rFonts w:eastAsia="?? ??" w:cs="Arial"/>
              </w:rPr>
              <w:t>t</w:t>
            </w:r>
            <w:r w:rsidR="0086568B" w:rsidRPr="00F95B02">
              <w:rPr>
                <w:rFonts w:eastAsia="?? ??" w:cs="Arial"/>
              </w:rPr>
              <w: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302" w:name="_Toc21127580"/>
      <w:bookmarkStart w:id="2303" w:name="_Toc29811789"/>
      <w:bookmarkStart w:id="2304" w:name="_Toc36817341"/>
      <w:bookmarkStart w:id="2305" w:name="_Toc37260263"/>
      <w:bookmarkStart w:id="2306" w:name="_Toc37267651"/>
      <w:bookmarkStart w:id="2307" w:name="_Toc44712253"/>
      <w:bookmarkStart w:id="2308" w:name="_Toc45893566"/>
      <w:bookmarkStart w:id="2309" w:name="_Toc53178288"/>
      <w:bookmarkStart w:id="2310" w:name="_Toc53178739"/>
      <w:bookmarkStart w:id="2311" w:name="_Toc61178977"/>
      <w:bookmarkStart w:id="2312" w:name="_Toc61179447"/>
      <w:bookmarkStart w:id="2313" w:name="_Toc67916743"/>
      <w:bookmarkStart w:id="2314" w:name="_Toc74663347"/>
      <w:bookmarkStart w:id="2315" w:name="_Toc82621888"/>
      <w:bookmarkStart w:id="2316" w:name="_Toc90422735"/>
      <w:bookmarkStart w:id="2317" w:name="_Toc106782931"/>
      <w:bookmarkStart w:id="2318" w:name="_Toc107311822"/>
      <w:bookmarkStart w:id="2319" w:name="_Toc107419406"/>
      <w:bookmarkStart w:id="2320" w:name="_Toc107475033"/>
      <w:bookmarkStart w:id="2321" w:name="_Toc123044191"/>
      <w:bookmarkStart w:id="2322" w:name="_Toc124157830"/>
      <w:bookmarkStart w:id="2323" w:name="_Toc124259753"/>
      <w:bookmarkStart w:id="2324" w:name="_Toc130584824"/>
      <w:bookmarkStart w:id="2325" w:name="_Toc137464480"/>
      <w:bookmarkStart w:id="2326" w:name="_Toc138884149"/>
      <w:bookmarkStart w:id="2327" w:name="_Toc145643350"/>
      <w:bookmarkStart w:id="2328" w:name="_Toc155469451"/>
      <w:bookmarkStart w:id="2329" w:name="_Toc161667797"/>
      <w:bookmarkStart w:id="2330" w:name="_Toc169708615"/>
      <w:r w:rsidRPr="00F95B02">
        <w:t>8.3.2.2</w:t>
      </w:r>
      <w:r w:rsidRPr="00F95B02">
        <w:tab/>
        <w:t>Minimum requirements</w:t>
      </w:r>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C107CC"/>
    <w:p w14:paraId="678A15FC" w14:textId="77777777" w:rsidR="00A32616" w:rsidRPr="00F95B02" w:rsidRDefault="00A32616" w:rsidP="00A32616">
      <w:pPr>
        <w:pStyle w:val="Heading3"/>
      </w:pPr>
      <w:bookmarkStart w:id="2331" w:name="_Toc21127581"/>
      <w:bookmarkStart w:id="2332" w:name="_Toc29811790"/>
      <w:bookmarkStart w:id="2333" w:name="_Toc36817342"/>
      <w:bookmarkStart w:id="2334" w:name="_Toc37260264"/>
      <w:bookmarkStart w:id="2335" w:name="_Toc37267652"/>
      <w:bookmarkStart w:id="2336" w:name="_Toc44712254"/>
      <w:bookmarkStart w:id="2337" w:name="_Toc45893567"/>
      <w:bookmarkStart w:id="2338" w:name="_Toc53178289"/>
      <w:bookmarkStart w:id="2339" w:name="_Toc53178740"/>
      <w:bookmarkStart w:id="2340" w:name="_Toc61178978"/>
      <w:bookmarkStart w:id="2341" w:name="_Toc61179448"/>
      <w:bookmarkStart w:id="2342" w:name="_Toc67916744"/>
      <w:bookmarkStart w:id="2343" w:name="_Toc74663348"/>
      <w:bookmarkStart w:id="2344" w:name="_Toc82621889"/>
      <w:bookmarkStart w:id="2345" w:name="_Toc90422736"/>
      <w:bookmarkStart w:id="2346" w:name="_Toc106782932"/>
      <w:bookmarkStart w:id="2347" w:name="_Toc107311823"/>
      <w:bookmarkStart w:id="2348" w:name="_Toc107419407"/>
      <w:bookmarkStart w:id="2349" w:name="_Toc107475034"/>
      <w:bookmarkStart w:id="2350" w:name="_Toc123044192"/>
      <w:bookmarkStart w:id="2351" w:name="_Toc124157831"/>
      <w:bookmarkStart w:id="2352" w:name="_Toc124259754"/>
      <w:bookmarkStart w:id="2353" w:name="_Toc130584825"/>
      <w:bookmarkStart w:id="2354" w:name="_Toc137464481"/>
      <w:bookmarkStart w:id="2355" w:name="_Toc138884150"/>
      <w:bookmarkStart w:id="2356" w:name="_Toc145643351"/>
      <w:bookmarkStart w:id="2357" w:name="_Toc155469452"/>
      <w:bookmarkStart w:id="2358" w:name="_Toc161667798"/>
      <w:bookmarkStart w:id="2359" w:name="_Toc169708616"/>
      <w:r w:rsidRPr="00F95B02">
        <w:t>8.3.</w:t>
      </w:r>
      <w:r w:rsidRPr="00F95B02">
        <w:rPr>
          <w:lang w:eastAsia="zh-CN"/>
        </w:rPr>
        <w:t>3</w:t>
      </w:r>
      <w:r w:rsidRPr="00F95B02">
        <w:tab/>
        <w:t>Performance requirements for PUCCH format 1</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377A5EE8" w14:textId="77777777" w:rsidR="00A32616" w:rsidRPr="00F95B02" w:rsidRDefault="00A32616" w:rsidP="00A32616">
      <w:pPr>
        <w:pStyle w:val="Heading4"/>
        <w:rPr>
          <w:lang w:eastAsia="ko-KR"/>
        </w:rPr>
      </w:pPr>
      <w:bookmarkStart w:id="2360" w:name="_Toc21127582"/>
      <w:bookmarkStart w:id="2361" w:name="_Toc29811791"/>
      <w:bookmarkStart w:id="2362" w:name="_Toc36817343"/>
      <w:bookmarkStart w:id="2363" w:name="_Toc37260265"/>
      <w:bookmarkStart w:id="2364" w:name="_Toc37267653"/>
      <w:bookmarkStart w:id="2365" w:name="_Toc44712255"/>
      <w:bookmarkStart w:id="2366" w:name="_Toc45893568"/>
      <w:bookmarkStart w:id="2367" w:name="_Toc53178290"/>
      <w:bookmarkStart w:id="2368" w:name="_Toc53178741"/>
      <w:bookmarkStart w:id="2369" w:name="_Toc61178979"/>
      <w:bookmarkStart w:id="2370" w:name="_Toc61179449"/>
      <w:bookmarkStart w:id="2371" w:name="_Toc67916745"/>
      <w:bookmarkStart w:id="2372" w:name="_Toc74663349"/>
      <w:bookmarkStart w:id="2373" w:name="_Toc82621890"/>
      <w:bookmarkStart w:id="2374" w:name="_Toc90422737"/>
      <w:bookmarkStart w:id="2375" w:name="_Toc106782933"/>
      <w:bookmarkStart w:id="2376" w:name="_Toc107311824"/>
      <w:bookmarkStart w:id="2377" w:name="_Toc107419408"/>
      <w:bookmarkStart w:id="2378" w:name="_Toc107475035"/>
      <w:bookmarkStart w:id="2379" w:name="_Toc123044193"/>
      <w:bookmarkStart w:id="2380" w:name="_Toc124157832"/>
      <w:bookmarkStart w:id="2381" w:name="_Toc124259755"/>
      <w:bookmarkStart w:id="2382" w:name="_Toc130584826"/>
      <w:bookmarkStart w:id="2383" w:name="_Toc137464482"/>
      <w:bookmarkStart w:id="2384" w:name="_Toc138884151"/>
      <w:bookmarkStart w:id="2385" w:name="_Toc145643352"/>
      <w:bookmarkStart w:id="2386" w:name="_Toc155469453"/>
      <w:bookmarkStart w:id="2387" w:name="_Toc161667799"/>
      <w:bookmarkStart w:id="2388" w:name="_Toc169708617"/>
      <w:r w:rsidRPr="00F95B02">
        <w:t>8.3.3.1</w:t>
      </w:r>
      <w:r w:rsidRPr="00F95B02">
        <w:tab/>
        <w:t>NACK to ACK requirements</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p>
    <w:p w14:paraId="6C97B582" w14:textId="77777777" w:rsidR="00A32616" w:rsidRPr="00F95B02" w:rsidRDefault="00A32616" w:rsidP="00A32616">
      <w:pPr>
        <w:pStyle w:val="Heading5"/>
      </w:pPr>
      <w:bookmarkStart w:id="2389" w:name="_Toc21127583"/>
      <w:bookmarkStart w:id="2390" w:name="_Toc29811792"/>
      <w:bookmarkStart w:id="2391" w:name="_Toc36817344"/>
      <w:bookmarkStart w:id="2392" w:name="_Toc37260266"/>
      <w:bookmarkStart w:id="2393" w:name="_Toc37267654"/>
      <w:bookmarkStart w:id="2394" w:name="_Toc44712256"/>
      <w:bookmarkStart w:id="2395" w:name="_Toc45893569"/>
      <w:bookmarkStart w:id="2396" w:name="_Toc53178291"/>
      <w:bookmarkStart w:id="2397" w:name="_Toc53178742"/>
      <w:bookmarkStart w:id="2398" w:name="_Toc61178980"/>
      <w:bookmarkStart w:id="2399" w:name="_Toc61179450"/>
      <w:bookmarkStart w:id="2400" w:name="_Toc67916746"/>
      <w:bookmarkStart w:id="2401" w:name="_Toc74663350"/>
      <w:bookmarkStart w:id="2402" w:name="_Toc82621891"/>
      <w:bookmarkStart w:id="2403" w:name="_Toc90422738"/>
      <w:bookmarkStart w:id="2404" w:name="_Toc106782934"/>
      <w:bookmarkStart w:id="2405" w:name="_Toc107311825"/>
      <w:bookmarkStart w:id="2406" w:name="_Toc107419409"/>
      <w:bookmarkStart w:id="2407" w:name="_Toc107475036"/>
      <w:bookmarkStart w:id="2408" w:name="_Toc123044194"/>
      <w:bookmarkStart w:id="2409" w:name="_Toc124157833"/>
      <w:bookmarkStart w:id="2410" w:name="_Toc124259756"/>
      <w:bookmarkStart w:id="2411" w:name="_Toc130584827"/>
      <w:bookmarkStart w:id="2412" w:name="_Toc137464483"/>
      <w:bookmarkStart w:id="2413" w:name="_Toc138884152"/>
      <w:bookmarkStart w:id="2414" w:name="_Toc145643353"/>
      <w:bookmarkStart w:id="2415" w:name="_Toc155469454"/>
      <w:bookmarkStart w:id="2416" w:name="_Toc161667800"/>
      <w:bookmarkStart w:id="2417" w:name="_Toc169708618"/>
      <w:r w:rsidRPr="00F95B02">
        <w:t>8.3.3.1.1</w:t>
      </w:r>
      <w:r w:rsidRPr="00F95B02">
        <w:tab/>
        <w:t>General</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lastRenderedPageBreak/>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418" w:name="_Toc21127584"/>
      <w:bookmarkStart w:id="2419" w:name="_Toc29811793"/>
      <w:bookmarkStart w:id="2420" w:name="_Toc36817345"/>
      <w:bookmarkStart w:id="2421" w:name="_Toc37260267"/>
      <w:bookmarkStart w:id="2422" w:name="_Toc37267655"/>
      <w:bookmarkStart w:id="2423" w:name="_Toc44712257"/>
      <w:bookmarkStart w:id="2424" w:name="_Toc45893570"/>
      <w:bookmarkStart w:id="2425" w:name="_Toc53178292"/>
      <w:bookmarkStart w:id="2426" w:name="_Toc53178743"/>
      <w:bookmarkStart w:id="2427" w:name="_Toc61178981"/>
      <w:bookmarkStart w:id="2428" w:name="_Toc61179451"/>
      <w:bookmarkStart w:id="2429" w:name="_Toc67916747"/>
      <w:bookmarkStart w:id="2430" w:name="_Toc74663351"/>
      <w:bookmarkStart w:id="2431" w:name="_Toc82621892"/>
      <w:bookmarkStart w:id="2432" w:name="_Toc90422739"/>
      <w:bookmarkStart w:id="2433" w:name="_Toc106782935"/>
      <w:bookmarkStart w:id="2434" w:name="_Toc107311826"/>
      <w:bookmarkStart w:id="2435" w:name="_Toc107419410"/>
      <w:bookmarkStart w:id="2436" w:name="_Toc107475037"/>
      <w:bookmarkStart w:id="2437" w:name="_Toc123044195"/>
      <w:bookmarkStart w:id="2438" w:name="_Toc124157834"/>
      <w:bookmarkStart w:id="2439" w:name="_Toc124259757"/>
      <w:bookmarkStart w:id="2440" w:name="_Toc130584828"/>
      <w:bookmarkStart w:id="2441" w:name="_Toc137464484"/>
      <w:bookmarkStart w:id="2442" w:name="_Toc138884153"/>
      <w:bookmarkStart w:id="2443" w:name="_Toc145643354"/>
      <w:bookmarkStart w:id="2444" w:name="_Toc155469455"/>
      <w:bookmarkStart w:id="2445" w:name="_Toc161667801"/>
      <w:bookmarkStart w:id="2446" w:name="_Toc169708619"/>
      <w:r w:rsidRPr="00F95B02">
        <w:t>8.3.3.1.2</w:t>
      </w:r>
      <w:r w:rsidRPr="00F95B02">
        <w:tab/>
        <w:t>Minimum requirements</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C107CC">
      <w:pPr>
        <w:rPr>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2447" w:name="_Toc21127585"/>
      <w:bookmarkStart w:id="2448" w:name="_Toc29811794"/>
      <w:bookmarkStart w:id="2449" w:name="_Toc36817346"/>
      <w:bookmarkStart w:id="2450" w:name="_Toc37260268"/>
      <w:bookmarkStart w:id="2451" w:name="_Toc37267656"/>
      <w:bookmarkStart w:id="2452" w:name="_Toc44712258"/>
      <w:bookmarkStart w:id="2453" w:name="_Toc45893571"/>
      <w:bookmarkStart w:id="2454" w:name="_Toc53178293"/>
      <w:bookmarkStart w:id="2455" w:name="_Toc53178744"/>
      <w:bookmarkStart w:id="2456" w:name="_Toc61178982"/>
      <w:bookmarkStart w:id="2457" w:name="_Toc61179452"/>
      <w:bookmarkStart w:id="2458" w:name="_Toc67916748"/>
      <w:bookmarkStart w:id="2459" w:name="_Toc74663352"/>
      <w:bookmarkStart w:id="2460" w:name="_Toc82621893"/>
      <w:bookmarkStart w:id="2461" w:name="_Toc90422740"/>
      <w:bookmarkStart w:id="2462" w:name="_Toc106782936"/>
      <w:bookmarkStart w:id="2463" w:name="_Toc107311827"/>
      <w:bookmarkStart w:id="2464" w:name="_Toc107419411"/>
      <w:bookmarkStart w:id="2465" w:name="_Toc107475038"/>
      <w:bookmarkStart w:id="2466" w:name="_Toc123044196"/>
      <w:bookmarkStart w:id="2467" w:name="_Toc124157835"/>
      <w:bookmarkStart w:id="2468" w:name="_Toc124259758"/>
      <w:bookmarkStart w:id="2469" w:name="_Toc130584829"/>
      <w:bookmarkStart w:id="2470" w:name="_Toc137464485"/>
      <w:bookmarkStart w:id="2471" w:name="_Toc138884154"/>
      <w:bookmarkStart w:id="2472" w:name="_Toc145643355"/>
      <w:bookmarkStart w:id="2473" w:name="_Toc155469456"/>
      <w:bookmarkStart w:id="2474" w:name="_Toc161667802"/>
      <w:bookmarkStart w:id="2475" w:name="_Toc169708620"/>
      <w:r w:rsidRPr="00F95B02">
        <w:t>8.3.3.2</w:t>
      </w:r>
      <w:r w:rsidRPr="00F95B02">
        <w:tab/>
        <w:t>ACK missed detection requirements</w:t>
      </w:r>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3A3E13A" w14:textId="77777777" w:rsidR="00A32616" w:rsidRPr="00F95B02" w:rsidRDefault="00A32616" w:rsidP="00A32616">
      <w:pPr>
        <w:pStyle w:val="Heading5"/>
      </w:pPr>
      <w:bookmarkStart w:id="2476" w:name="_Toc21127586"/>
      <w:bookmarkStart w:id="2477" w:name="_Toc29811795"/>
      <w:bookmarkStart w:id="2478" w:name="_Toc36817347"/>
      <w:bookmarkStart w:id="2479" w:name="_Toc37260269"/>
      <w:bookmarkStart w:id="2480" w:name="_Toc37267657"/>
      <w:bookmarkStart w:id="2481" w:name="_Toc44712259"/>
      <w:bookmarkStart w:id="2482" w:name="_Toc45893572"/>
      <w:bookmarkStart w:id="2483" w:name="_Toc53178294"/>
      <w:bookmarkStart w:id="2484" w:name="_Toc53178745"/>
      <w:bookmarkStart w:id="2485" w:name="_Toc61178983"/>
      <w:bookmarkStart w:id="2486" w:name="_Toc61179453"/>
      <w:bookmarkStart w:id="2487" w:name="_Toc67916749"/>
      <w:bookmarkStart w:id="2488" w:name="_Toc74663353"/>
      <w:bookmarkStart w:id="2489" w:name="_Toc82621894"/>
      <w:bookmarkStart w:id="2490" w:name="_Toc90422741"/>
      <w:bookmarkStart w:id="2491" w:name="_Toc106782937"/>
      <w:bookmarkStart w:id="2492" w:name="_Toc107311828"/>
      <w:bookmarkStart w:id="2493" w:name="_Toc107419412"/>
      <w:bookmarkStart w:id="2494" w:name="_Toc107475039"/>
      <w:bookmarkStart w:id="2495" w:name="_Toc123044197"/>
      <w:bookmarkStart w:id="2496" w:name="_Toc124157836"/>
      <w:bookmarkStart w:id="2497" w:name="_Toc124259759"/>
      <w:bookmarkStart w:id="2498" w:name="_Toc130584830"/>
      <w:bookmarkStart w:id="2499" w:name="_Toc137464486"/>
      <w:bookmarkStart w:id="2500" w:name="_Toc138884155"/>
      <w:bookmarkStart w:id="2501" w:name="_Toc145643356"/>
      <w:bookmarkStart w:id="2502" w:name="_Toc155469457"/>
      <w:bookmarkStart w:id="2503" w:name="_Toc161667803"/>
      <w:bookmarkStart w:id="2504" w:name="_Toc169708621"/>
      <w:r w:rsidRPr="00F95B02">
        <w:t>8.3.3.2.1</w:t>
      </w:r>
      <w:r w:rsidRPr="00F95B02">
        <w:tab/>
        <w:t>General</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505" w:name="_Toc21127587"/>
      <w:bookmarkStart w:id="2506" w:name="_Toc29811796"/>
      <w:bookmarkStart w:id="2507" w:name="_Toc36817348"/>
      <w:bookmarkStart w:id="2508" w:name="_Toc37260270"/>
      <w:bookmarkStart w:id="2509" w:name="_Toc37267658"/>
      <w:bookmarkStart w:id="2510" w:name="_Toc44712260"/>
      <w:bookmarkStart w:id="2511" w:name="_Toc45893573"/>
      <w:bookmarkStart w:id="2512" w:name="_Toc53178295"/>
      <w:bookmarkStart w:id="2513" w:name="_Toc53178746"/>
      <w:bookmarkStart w:id="2514" w:name="_Toc61178984"/>
      <w:bookmarkStart w:id="2515" w:name="_Toc61179454"/>
      <w:bookmarkStart w:id="2516" w:name="_Toc67916750"/>
      <w:bookmarkStart w:id="2517" w:name="_Toc74663354"/>
      <w:bookmarkStart w:id="2518" w:name="_Toc82621895"/>
      <w:bookmarkStart w:id="2519" w:name="_Toc90422742"/>
      <w:bookmarkStart w:id="2520" w:name="_Toc106782938"/>
      <w:bookmarkStart w:id="2521" w:name="_Toc107311829"/>
      <w:bookmarkStart w:id="2522" w:name="_Toc107419413"/>
      <w:bookmarkStart w:id="2523" w:name="_Toc107475040"/>
      <w:bookmarkStart w:id="2524" w:name="_Toc123044198"/>
      <w:bookmarkStart w:id="2525" w:name="_Toc124157837"/>
      <w:bookmarkStart w:id="2526" w:name="_Toc124259760"/>
      <w:bookmarkStart w:id="2527" w:name="_Toc130584831"/>
      <w:bookmarkStart w:id="2528" w:name="_Toc137464487"/>
      <w:bookmarkStart w:id="2529" w:name="_Toc138884156"/>
      <w:bookmarkStart w:id="2530" w:name="_Toc145643357"/>
      <w:bookmarkStart w:id="2531" w:name="_Toc155469458"/>
      <w:bookmarkStart w:id="2532" w:name="_Toc161667804"/>
      <w:bookmarkStart w:id="2533" w:name="_Toc169708622"/>
      <w:r w:rsidRPr="00F95B02">
        <w:lastRenderedPageBreak/>
        <w:t>8.3.3.2.2</w:t>
      </w:r>
      <w:r w:rsidRPr="00F95B02">
        <w:tab/>
        <w:t>Minimum requirements</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C107CC">
      <w:pPr>
        <w:rPr>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534" w:name="_Toc21127588"/>
      <w:bookmarkStart w:id="2535" w:name="_Toc29811797"/>
      <w:bookmarkStart w:id="2536" w:name="_Toc36817349"/>
      <w:bookmarkStart w:id="2537" w:name="_Toc37260271"/>
      <w:bookmarkStart w:id="2538" w:name="_Toc37267659"/>
      <w:bookmarkStart w:id="2539" w:name="_Toc44712261"/>
      <w:bookmarkStart w:id="2540" w:name="_Toc45893574"/>
      <w:bookmarkStart w:id="2541" w:name="_Toc53178296"/>
      <w:bookmarkStart w:id="2542" w:name="_Toc53178747"/>
      <w:bookmarkStart w:id="2543" w:name="_Toc61178985"/>
      <w:bookmarkStart w:id="2544" w:name="_Toc61179455"/>
      <w:bookmarkStart w:id="2545" w:name="_Toc67916751"/>
      <w:bookmarkStart w:id="2546" w:name="_Toc74663355"/>
      <w:bookmarkStart w:id="2547" w:name="_Toc82621896"/>
      <w:bookmarkStart w:id="2548" w:name="_Toc90422743"/>
      <w:bookmarkStart w:id="2549" w:name="_Toc106782939"/>
      <w:bookmarkStart w:id="2550" w:name="_Toc107311830"/>
      <w:bookmarkStart w:id="2551" w:name="_Toc107419414"/>
      <w:bookmarkStart w:id="2552" w:name="_Toc107475041"/>
      <w:bookmarkStart w:id="2553" w:name="_Toc123044199"/>
      <w:bookmarkStart w:id="2554" w:name="_Toc124157838"/>
      <w:bookmarkStart w:id="2555" w:name="_Toc124259761"/>
      <w:bookmarkStart w:id="2556" w:name="_Toc130584832"/>
      <w:bookmarkStart w:id="2557" w:name="_Toc137464488"/>
      <w:bookmarkStart w:id="2558" w:name="_Toc138884157"/>
      <w:bookmarkStart w:id="2559" w:name="_Toc145643358"/>
      <w:bookmarkStart w:id="2560" w:name="_Toc155469459"/>
      <w:bookmarkStart w:id="2561" w:name="_Toc161667805"/>
      <w:bookmarkStart w:id="2562" w:name="_Toc169708623"/>
      <w:r w:rsidRPr="00F95B02">
        <w:t>8.3.</w:t>
      </w:r>
      <w:r w:rsidRPr="00F95B02">
        <w:rPr>
          <w:lang w:eastAsia="zh-CN"/>
        </w:rPr>
        <w:t>4</w:t>
      </w:r>
      <w:r w:rsidRPr="00F95B02">
        <w:tab/>
        <w:t xml:space="preserve">Performance requirements for PUCCH format </w:t>
      </w:r>
      <w:r w:rsidRPr="00F95B02">
        <w:rPr>
          <w:lang w:eastAsia="zh-CN"/>
        </w:rPr>
        <w:t>2</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p>
    <w:p w14:paraId="23121641" w14:textId="77777777" w:rsidR="00A32616" w:rsidRPr="00F95B02" w:rsidRDefault="00A32616" w:rsidP="00A32616">
      <w:pPr>
        <w:pStyle w:val="Heading4"/>
        <w:rPr>
          <w:rFonts w:eastAsia="DengXian"/>
          <w:lang w:eastAsia="zh-CN"/>
        </w:rPr>
      </w:pPr>
      <w:bookmarkStart w:id="2563" w:name="_Toc21127589"/>
      <w:bookmarkStart w:id="2564" w:name="_Toc29811798"/>
      <w:bookmarkStart w:id="2565" w:name="_Toc36817350"/>
      <w:bookmarkStart w:id="2566" w:name="_Toc37260272"/>
      <w:bookmarkStart w:id="2567" w:name="_Toc37267660"/>
      <w:bookmarkStart w:id="2568" w:name="_Toc44712262"/>
      <w:bookmarkStart w:id="2569" w:name="_Toc45893575"/>
      <w:bookmarkStart w:id="2570" w:name="_Toc53178297"/>
      <w:bookmarkStart w:id="2571" w:name="_Toc53178748"/>
      <w:bookmarkStart w:id="2572" w:name="_Toc61178986"/>
      <w:bookmarkStart w:id="2573" w:name="_Toc61179456"/>
      <w:bookmarkStart w:id="2574" w:name="_Toc67916752"/>
      <w:bookmarkStart w:id="2575" w:name="_Toc74663356"/>
      <w:bookmarkStart w:id="2576" w:name="_Toc82621897"/>
      <w:bookmarkStart w:id="2577" w:name="_Toc90422744"/>
      <w:bookmarkStart w:id="2578" w:name="_Toc106782940"/>
      <w:bookmarkStart w:id="2579" w:name="_Toc107311831"/>
      <w:bookmarkStart w:id="2580" w:name="_Toc107419415"/>
      <w:bookmarkStart w:id="2581" w:name="_Toc107475042"/>
      <w:bookmarkStart w:id="2582" w:name="_Toc123044200"/>
      <w:bookmarkStart w:id="2583" w:name="_Toc124157839"/>
      <w:bookmarkStart w:id="2584" w:name="_Toc124259762"/>
      <w:bookmarkStart w:id="2585" w:name="_Toc130584833"/>
      <w:bookmarkStart w:id="2586" w:name="_Toc137464489"/>
      <w:bookmarkStart w:id="2587" w:name="_Toc138884158"/>
      <w:bookmarkStart w:id="2588" w:name="_Toc145643359"/>
      <w:bookmarkStart w:id="2589" w:name="_Toc155469460"/>
      <w:bookmarkStart w:id="2590" w:name="_Toc161667806"/>
      <w:bookmarkStart w:id="2591" w:name="_Toc169708624"/>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p>
    <w:p w14:paraId="07EC6F8B" w14:textId="77777777" w:rsidR="00A32616" w:rsidRPr="00F95B02" w:rsidRDefault="00A32616" w:rsidP="00A32616">
      <w:pPr>
        <w:pStyle w:val="Heading5"/>
        <w:rPr>
          <w:rFonts w:eastAsia="DengXian"/>
          <w:lang w:eastAsia="zh-CN"/>
        </w:rPr>
      </w:pPr>
      <w:bookmarkStart w:id="2592" w:name="_Toc21127590"/>
      <w:bookmarkStart w:id="2593" w:name="_Toc29811799"/>
      <w:bookmarkStart w:id="2594" w:name="_Toc36817351"/>
      <w:bookmarkStart w:id="2595" w:name="_Toc37260273"/>
      <w:bookmarkStart w:id="2596" w:name="_Toc37267661"/>
      <w:bookmarkStart w:id="2597" w:name="_Toc44712263"/>
      <w:bookmarkStart w:id="2598" w:name="_Toc45893576"/>
      <w:bookmarkStart w:id="2599" w:name="_Toc53178298"/>
      <w:bookmarkStart w:id="2600" w:name="_Toc53178749"/>
      <w:bookmarkStart w:id="2601" w:name="_Toc61178987"/>
      <w:bookmarkStart w:id="2602" w:name="_Toc61179457"/>
      <w:bookmarkStart w:id="2603" w:name="_Toc67916753"/>
      <w:bookmarkStart w:id="2604" w:name="_Toc74663357"/>
      <w:bookmarkStart w:id="2605" w:name="_Toc82621898"/>
      <w:bookmarkStart w:id="2606" w:name="_Toc90422745"/>
      <w:bookmarkStart w:id="2607" w:name="_Toc106782941"/>
      <w:bookmarkStart w:id="2608" w:name="_Toc107311832"/>
      <w:bookmarkStart w:id="2609" w:name="_Toc107419416"/>
      <w:bookmarkStart w:id="2610" w:name="_Toc107475043"/>
      <w:bookmarkStart w:id="2611" w:name="_Toc123044201"/>
      <w:bookmarkStart w:id="2612" w:name="_Toc124157840"/>
      <w:bookmarkStart w:id="2613" w:name="_Toc124259763"/>
      <w:bookmarkStart w:id="2614" w:name="_Toc130584834"/>
      <w:bookmarkStart w:id="2615" w:name="_Toc137464490"/>
      <w:bookmarkStart w:id="2616" w:name="_Toc138884159"/>
      <w:bookmarkStart w:id="2617" w:name="_Toc145643360"/>
      <w:bookmarkStart w:id="2618" w:name="_Toc155469461"/>
      <w:bookmarkStart w:id="2619" w:name="_Toc161667807"/>
      <w:bookmarkStart w:id="2620" w:name="_Toc169708625"/>
      <w:r w:rsidRPr="00F95B02">
        <w:t>8.3.</w:t>
      </w:r>
      <w:r w:rsidRPr="00F95B02">
        <w:rPr>
          <w:lang w:eastAsia="zh-CN"/>
        </w:rPr>
        <w:t>4</w:t>
      </w:r>
      <w:r w:rsidRPr="00F95B02">
        <w:t>.</w:t>
      </w:r>
      <w:r w:rsidRPr="00F95B02">
        <w:rPr>
          <w:lang w:eastAsia="zh-CN"/>
        </w:rPr>
        <w:t>1</w:t>
      </w:r>
      <w:r w:rsidRPr="00F95B02">
        <w:t>.1</w:t>
      </w:r>
      <w:r w:rsidRPr="00F95B02">
        <w:tab/>
        <w:t>General</w:t>
      </w:r>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621" w:name="_Toc29811800"/>
      <w:bookmarkStart w:id="2622" w:name="_Toc36817352"/>
      <w:bookmarkStart w:id="262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624" w:name="_Toc37260274"/>
      <w:bookmarkStart w:id="2625" w:name="_Toc37267662"/>
      <w:bookmarkStart w:id="2626" w:name="_Toc44712264"/>
      <w:bookmarkStart w:id="2627" w:name="_Toc45893577"/>
      <w:bookmarkStart w:id="2628" w:name="_Toc53178299"/>
      <w:bookmarkStart w:id="2629" w:name="_Toc53178750"/>
      <w:bookmarkStart w:id="2630" w:name="_Toc61178988"/>
      <w:bookmarkStart w:id="2631" w:name="_Toc61179458"/>
      <w:bookmarkStart w:id="2632" w:name="_Toc67916754"/>
      <w:bookmarkStart w:id="2633" w:name="_Toc74663358"/>
      <w:bookmarkStart w:id="2634" w:name="_Toc82621899"/>
      <w:bookmarkStart w:id="2635" w:name="_Toc90422746"/>
      <w:bookmarkStart w:id="2636" w:name="_Toc106782942"/>
      <w:bookmarkStart w:id="2637" w:name="_Toc107311833"/>
      <w:bookmarkStart w:id="2638" w:name="_Toc107419417"/>
      <w:bookmarkStart w:id="2639" w:name="_Toc107475044"/>
      <w:bookmarkStart w:id="2640" w:name="_Toc123044202"/>
      <w:bookmarkStart w:id="2641" w:name="_Toc124157841"/>
      <w:bookmarkStart w:id="2642" w:name="_Toc124259764"/>
      <w:bookmarkStart w:id="2643" w:name="_Toc130584835"/>
      <w:bookmarkStart w:id="2644" w:name="_Toc137464491"/>
      <w:bookmarkStart w:id="2645" w:name="_Toc138884160"/>
      <w:bookmarkStart w:id="2646" w:name="_Toc145643361"/>
      <w:bookmarkStart w:id="2647" w:name="_Toc155469462"/>
      <w:bookmarkStart w:id="2648" w:name="_Toc161667808"/>
      <w:bookmarkStart w:id="2649" w:name="_Toc169708626"/>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650" w:name="_Toc21127592"/>
      <w:bookmarkStart w:id="2651" w:name="_Toc29811801"/>
      <w:bookmarkStart w:id="2652" w:name="_Toc36817353"/>
      <w:bookmarkStart w:id="2653" w:name="_Toc37260275"/>
      <w:bookmarkStart w:id="2654" w:name="_Toc37267663"/>
      <w:bookmarkStart w:id="2655" w:name="_Toc44712265"/>
      <w:bookmarkStart w:id="2656" w:name="_Toc45893578"/>
      <w:bookmarkStart w:id="2657" w:name="_Toc53178300"/>
      <w:bookmarkStart w:id="2658" w:name="_Toc53178751"/>
      <w:bookmarkStart w:id="2659" w:name="_Toc61178989"/>
      <w:bookmarkStart w:id="2660" w:name="_Toc61179459"/>
      <w:bookmarkStart w:id="2661" w:name="_Toc67916755"/>
      <w:bookmarkStart w:id="2662" w:name="_Toc74663359"/>
      <w:bookmarkStart w:id="2663" w:name="_Toc82621900"/>
      <w:bookmarkStart w:id="2664" w:name="_Toc90422747"/>
      <w:bookmarkStart w:id="2665" w:name="_Toc106782943"/>
      <w:bookmarkStart w:id="2666" w:name="_Toc107311834"/>
      <w:bookmarkStart w:id="2667" w:name="_Toc107419418"/>
      <w:bookmarkStart w:id="2668" w:name="_Toc107475045"/>
      <w:bookmarkStart w:id="2669" w:name="_Toc123044203"/>
      <w:bookmarkStart w:id="2670" w:name="_Toc124157842"/>
      <w:bookmarkStart w:id="2671" w:name="_Toc124259765"/>
      <w:bookmarkStart w:id="2672" w:name="_Toc130584836"/>
      <w:bookmarkStart w:id="2673" w:name="_Toc137464492"/>
      <w:bookmarkStart w:id="2674" w:name="_Toc138884161"/>
      <w:bookmarkStart w:id="2675" w:name="_Toc145643362"/>
      <w:bookmarkStart w:id="2676" w:name="_Toc155469463"/>
      <w:bookmarkStart w:id="2677" w:name="_Toc161667809"/>
      <w:bookmarkStart w:id="2678" w:name="_Toc169708627"/>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p>
    <w:p w14:paraId="0A1BBF2D" w14:textId="77777777" w:rsidR="00A32616" w:rsidRPr="00F95B02" w:rsidRDefault="00A32616" w:rsidP="00A32616">
      <w:pPr>
        <w:pStyle w:val="Heading5"/>
        <w:rPr>
          <w:rFonts w:eastAsia="DengXian"/>
          <w:lang w:eastAsia="zh-CN"/>
        </w:rPr>
      </w:pPr>
      <w:bookmarkStart w:id="2679" w:name="_Toc21127593"/>
      <w:bookmarkStart w:id="2680" w:name="_Toc29811802"/>
      <w:bookmarkStart w:id="2681" w:name="_Toc36817354"/>
      <w:bookmarkStart w:id="2682" w:name="_Toc37260276"/>
      <w:bookmarkStart w:id="2683" w:name="_Toc37267664"/>
      <w:bookmarkStart w:id="2684" w:name="_Toc44712266"/>
      <w:bookmarkStart w:id="2685" w:name="_Toc45893579"/>
      <w:bookmarkStart w:id="2686" w:name="_Toc53178301"/>
      <w:bookmarkStart w:id="2687" w:name="_Toc53178752"/>
      <w:bookmarkStart w:id="2688" w:name="_Toc61178990"/>
      <w:bookmarkStart w:id="2689" w:name="_Toc61179460"/>
      <w:bookmarkStart w:id="2690" w:name="_Toc67916756"/>
      <w:bookmarkStart w:id="2691" w:name="_Toc74663360"/>
      <w:bookmarkStart w:id="2692" w:name="_Toc82621901"/>
      <w:bookmarkStart w:id="2693" w:name="_Toc90422748"/>
      <w:bookmarkStart w:id="2694" w:name="_Toc106782944"/>
      <w:bookmarkStart w:id="2695" w:name="_Toc107311835"/>
      <w:bookmarkStart w:id="2696" w:name="_Toc107419419"/>
      <w:bookmarkStart w:id="2697" w:name="_Toc107475046"/>
      <w:bookmarkStart w:id="2698" w:name="_Toc123044204"/>
      <w:bookmarkStart w:id="2699" w:name="_Toc124157843"/>
      <w:bookmarkStart w:id="2700" w:name="_Toc124259766"/>
      <w:bookmarkStart w:id="2701" w:name="_Toc130584837"/>
      <w:bookmarkStart w:id="2702" w:name="_Toc137464493"/>
      <w:bookmarkStart w:id="2703" w:name="_Toc138884162"/>
      <w:bookmarkStart w:id="2704" w:name="_Toc145643363"/>
      <w:bookmarkStart w:id="2705" w:name="_Toc155469464"/>
      <w:bookmarkStart w:id="2706" w:name="_Toc161667810"/>
      <w:bookmarkStart w:id="2707" w:name="_Toc169708628"/>
      <w:r w:rsidRPr="00F95B02">
        <w:t>8.3.</w:t>
      </w:r>
      <w:r w:rsidRPr="00F95B02">
        <w:rPr>
          <w:lang w:eastAsia="zh-CN"/>
        </w:rPr>
        <w:t>4</w:t>
      </w:r>
      <w:r w:rsidRPr="00F95B02">
        <w:t>.</w:t>
      </w:r>
      <w:r w:rsidRPr="00F95B02">
        <w:rPr>
          <w:lang w:eastAsia="zh-CN"/>
        </w:rPr>
        <w:t>2</w:t>
      </w:r>
      <w:r w:rsidRPr="00F95B02">
        <w:t>.1</w:t>
      </w:r>
      <w:r w:rsidRPr="00F95B02">
        <w:tab/>
        <w:t>General</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708" w:name="_Toc21127594"/>
      <w:bookmarkStart w:id="2709" w:name="_Toc29811803"/>
      <w:bookmarkStart w:id="2710" w:name="_Toc36817355"/>
      <w:bookmarkStart w:id="2711" w:name="_Toc37260277"/>
      <w:bookmarkStart w:id="2712" w:name="_Toc37267665"/>
      <w:bookmarkStart w:id="2713" w:name="_Toc44712267"/>
      <w:bookmarkStart w:id="2714" w:name="_Toc45893580"/>
      <w:bookmarkStart w:id="2715" w:name="_Toc53178302"/>
      <w:bookmarkStart w:id="2716" w:name="_Toc53178753"/>
      <w:bookmarkStart w:id="2717" w:name="_Toc61178991"/>
      <w:bookmarkStart w:id="2718" w:name="_Toc61179461"/>
      <w:bookmarkStart w:id="2719" w:name="_Toc67916757"/>
      <w:bookmarkStart w:id="2720" w:name="_Toc74663361"/>
      <w:bookmarkStart w:id="2721" w:name="_Toc82621902"/>
      <w:bookmarkStart w:id="2722" w:name="_Toc90422749"/>
      <w:bookmarkStart w:id="2723" w:name="_Toc106782945"/>
      <w:bookmarkStart w:id="2724" w:name="_Toc107311836"/>
      <w:bookmarkStart w:id="2725" w:name="_Toc107419420"/>
      <w:bookmarkStart w:id="2726" w:name="_Toc107475047"/>
      <w:bookmarkStart w:id="2727" w:name="_Toc123044205"/>
      <w:bookmarkStart w:id="2728" w:name="_Toc124157844"/>
      <w:bookmarkStart w:id="2729" w:name="_Toc124259767"/>
      <w:bookmarkStart w:id="2730" w:name="_Toc130584838"/>
      <w:bookmarkStart w:id="2731" w:name="_Toc137464494"/>
      <w:bookmarkStart w:id="2732" w:name="_Toc138884163"/>
      <w:bookmarkStart w:id="2733" w:name="_Toc145643364"/>
      <w:bookmarkStart w:id="2734" w:name="_Toc155469465"/>
      <w:bookmarkStart w:id="2735" w:name="_Toc161667811"/>
      <w:bookmarkStart w:id="2736" w:name="_Toc169708629"/>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737" w:name="_Toc21127595"/>
      <w:bookmarkStart w:id="2738" w:name="_Toc29811804"/>
      <w:bookmarkStart w:id="2739" w:name="_Toc36817356"/>
      <w:bookmarkStart w:id="2740" w:name="_Toc37260278"/>
      <w:bookmarkStart w:id="2741" w:name="_Toc37267666"/>
      <w:bookmarkStart w:id="2742" w:name="_Toc44712268"/>
      <w:bookmarkStart w:id="2743" w:name="_Toc45893581"/>
      <w:bookmarkStart w:id="2744" w:name="_Toc53178303"/>
      <w:bookmarkStart w:id="2745" w:name="_Toc53178754"/>
      <w:bookmarkStart w:id="2746" w:name="_Toc61178992"/>
      <w:bookmarkStart w:id="2747" w:name="_Toc61179462"/>
      <w:bookmarkStart w:id="2748" w:name="_Toc67916758"/>
      <w:bookmarkStart w:id="2749" w:name="_Toc74663362"/>
      <w:bookmarkStart w:id="2750" w:name="_Toc82621903"/>
      <w:bookmarkStart w:id="2751" w:name="_Toc90422750"/>
      <w:bookmarkStart w:id="2752" w:name="_Toc106782946"/>
      <w:bookmarkStart w:id="2753" w:name="_Toc107311837"/>
      <w:bookmarkStart w:id="2754" w:name="_Toc107419421"/>
      <w:bookmarkStart w:id="2755" w:name="_Toc107475048"/>
      <w:bookmarkStart w:id="2756" w:name="_Toc123044206"/>
      <w:bookmarkStart w:id="2757" w:name="_Toc124157845"/>
      <w:bookmarkStart w:id="2758" w:name="_Toc124259768"/>
      <w:bookmarkStart w:id="2759" w:name="_Toc130584839"/>
      <w:bookmarkStart w:id="2760" w:name="_Toc137464495"/>
      <w:bookmarkStart w:id="2761" w:name="_Toc138884164"/>
      <w:bookmarkStart w:id="2762" w:name="_Toc145643365"/>
      <w:bookmarkStart w:id="2763" w:name="_Toc155469466"/>
      <w:bookmarkStart w:id="2764" w:name="_Toc161667812"/>
      <w:bookmarkStart w:id="2765" w:name="_Toc169708630"/>
      <w:r w:rsidRPr="00F95B02">
        <w:t>8.3.5</w:t>
      </w:r>
      <w:r w:rsidRPr="00F95B02">
        <w:tab/>
        <w:t>Performance requirements for PUCCH format 3</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p>
    <w:p w14:paraId="3C0100EC" w14:textId="77777777" w:rsidR="00A32616" w:rsidRPr="00F95B02" w:rsidRDefault="00A32616" w:rsidP="00A32616">
      <w:pPr>
        <w:pStyle w:val="Heading4"/>
      </w:pPr>
      <w:bookmarkStart w:id="2766" w:name="_Toc21127596"/>
      <w:bookmarkStart w:id="2767" w:name="_Toc29811805"/>
      <w:bookmarkStart w:id="2768" w:name="_Toc36817357"/>
      <w:bookmarkStart w:id="2769" w:name="_Toc37260279"/>
      <w:bookmarkStart w:id="2770" w:name="_Toc37267667"/>
      <w:bookmarkStart w:id="2771" w:name="_Toc44712269"/>
      <w:bookmarkStart w:id="2772" w:name="_Toc45893582"/>
      <w:bookmarkStart w:id="2773" w:name="_Toc53178304"/>
      <w:bookmarkStart w:id="2774" w:name="_Toc53178755"/>
      <w:bookmarkStart w:id="2775" w:name="_Toc61178993"/>
      <w:bookmarkStart w:id="2776" w:name="_Toc61179463"/>
      <w:bookmarkStart w:id="2777" w:name="_Toc67916759"/>
      <w:bookmarkStart w:id="2778" w:name="_Toc74663363"/>
      <w:bookmarkStart w:id="2779" w:name="_Toc82621904"/>
      <w:bookmarkStart w:id="2780" w:name="_Toc90422751"/>
      <w:bookmarkStart w:id="2781" w:name="_Toc106782947"/>
      <w:bookmarkStart w:id="2782" w:name="_Toc107311838"/>
      <w:bookmarkStart w:id="2783" w:name="_Toc107419422"/>
      <w:bookmarkStart w:id="2784" w:name="_Toc107475049"/>
      <w:bookmarkStart w:id="2785" w:name="_Toc123044207"/>
      <w:bookmarkStart w:id="2786" w:name="_Toc124157846"/>
      <w:bookmarkStart w:id="2787" w:name="_Toc124259769"/>
      <w:bookmarkStart w:id="2788" w:name="_Toc130584840"/>
      <w:bookmarkStart w:id="2789" w:name="_Toc137464496"/>
      <w:bookmarkStart w:id="2790" w:name="_Toc138884165"/>
      <w:bookmarkStart w:id="2791" w:name="_Toc145643366"/>
      <w:bookmarkStart w:id="2792" w:name="_Toc155469467"/>
      <w:bookmarkStart w:id="2793" w:name="_Toc161667813"/>
      <w:bookmarkStart w:id="2794" w:name="_Toc169708631"/>
      <w:r w:rsidRPr="00F95B02">
        <w:t>8.3.5.1</w:t>
      </w:r>
      <w:r w:rsidRPr="00F95B02">
        <w:tab/>
        <w:t>General</w:t>
      </w:r>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795" w:name="_Toc21127597"/>
      <w:bookmarkStart w:id="2796" w:name="_Toc29811806"/>
      <w:bookmarkStart w:id="2797" w:name="_Toc36817358"/>
      <w:bookmarkStart w:id="2798" w:name="_Toc37260280"/>
      <w:bookmarkStart w:id="2799" w:name="_Toc37267668"/>
      <w:bookmarkStart w:id="2800" w:name="_Toc44712270"/>
      <w:bookmarkStart w:id="2801" w:name="_Toc45893583"/>
      <w:bookmarkStart w:id="2802" w:name="_Toc53178305"/>
      <w:bookmarkStart w:id="2803" w:name="_Toc53178756"/>
      <w:bookmarkStart w:id="2804" w:name="_Toc61178994"/>
      <w:bookmarkStart w:id="2805" w:name="_Toc61179464"/>
      <w:bookmarkStart w:id="2806" w:name="_Toc67916760"/>
      <w:bookmarkStart w:id="2807" w:name="_Toc74663364"/>
      <w:bookmarkStart w:id="2808" w:name="_Toc82621905"/>
      <w:bookmarkStart w:id="2809" w:name="_Toc90422752"/>
      <w:bookmarkStart w:id="2810" w:name="_Toc106782948"/>
      <w:bookmarkStart w:id="2811" w:name="_Toc107311839"/>
      <w:bookmarkStart w:id="2812" w:name="_Toc107419423"/>
      <w:bookmarkStart w:id="2813" w:name="_Toc107475050"/>
      <w:bookmarkStart w:id="2814" w:name="_Toc123044208"/>
      <w:bookmarkStart w:id="2815" w:name="_Toc124157847"/>
      <w:bookmarkStart w:id="2816" w:name="_Toc124259770"/>
      <w:bookmarkStart w:id="2817" w:name="_Toc130584841"/>
      <w:bookmarkStart w:id="2818" w:name="_Toc137464497"/>
      <w:bookmarkStart w:id="2819" w:name="_Toc138884166"/>
      <w:bookmarkStart w:id="2820" w:name="_Toc145643367"/>
      <w:bookmarkStart w:id="2821" w:name="_Toc155469468"/>
      <w:bookmarkStart w:id="2822" w:name="_Toc161667814"/>
      <w:bookmarkStart w:id="2823" w:name="_Toc169708632"/>
      <w:r w:rsidRPr="00F95B02">
        <w:t>8.3.5.2</w:t>
      </w:r>
      <w:r w:rsidRPr="00F95B02">
        <w:tab/>
        <w:t>Minimum requirements</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824" w:name="_Toc21127598"/>
      <w:bookmarkStart w:id="2825" w:name="_Toc29811807"/>
      <w:bookmarkStart w:id="2826" w:name="_Toc36817359"/>
      <w:bookmarkStart w:id="2827" w:name="_Toc37260281"/>
      <w:bookmarkStart w:id="2828" w:name="_Toc37267669"/>
      <w:bookmarkStart w:id="2829" w:name="_Toc44712271"/>
      <w:bookmarkStart w:id="2830" w:name="_Toc45893584"/>
      <w:bookmarkStart w:id="2831" w:name="_Toc53178306"/>
      <w:bookmarkStart w:id="2832" w:name="_Toc53178757"/>
      <w:bookmarkStart w:id="2833" w:name="_Toc61178995"/>
      <w:bookmarkStart w:id="2834" w:name="_Toc61179465"/>
      <w:bookmarkStart w:id="2835" w:name="_Toc67916761"/>
      <w:bookmarkStart w:id="2836" w:name="_Toc74663365"/>
      <w:bookmarkStart w:id="2837" w:name="_Toc82621906"/>
      <w:bookmarkStart w:id="2838" w:name="_Toc90422753"/>
      <w:bookmarkStart w:id="2839" w:name="_Toc106782949"/>
      <w:bookmarkStart w:id="2840" w:name="_Toc107311840"/>
      <w:bookmarkStart w:id="2841" w:name="_Toc107419424"/>
      <w:bookmarkStart w:id="2842" w:name="_Toc107475051"/>
      <w:bookmarkStart w:id="2843" w:name="_Toc123044209"/>
      <w:bookmarkStart w:id="2844" w:name="_Toc124157848"/>
      <w:bookmarkStart w:id="2845" w:name="_Toc124259771"/>
      <w:bookmarkStart w:id="2846" w:name="_Toc130584842"/>
      <w:bookmarkStart w:id="2847" w:name="_Toc137464498"/>
      <w:bookmarkStart w:id="2848" w:name="_Toc138884167"/>
      <w:bookmarkStart w:id="2849" w:name="_Toc145643368"/>
      <w:bookmarkStart w:id="2850" w:name="_Toc155469469"/>
      <w:bookmarkStart w:id="2851" w:name="_Toc161667815"/>
      <w:bookmarkStart w:id="2852" w:name="_Toc169708633"/>
      <w:r w:rsidRPr="00F95B02">
        <w:t>8.3.6</w:t>
      </w:r>
      <w:r w:rsidRPr="00F95B02">
        <w:tab/>
        <w:t>Performance requirements for PUCCH format 4</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65018F0A" w14:textId="77777777" w:rsidR="00A32616" w:rsidRPr="00F95B02" w:rsidRDefault="00A32616" w:rsidP="00A32616">
      <w:pPr>
        <w:pStyle w:val="Heading4"/>
      </w:pPr>
      <w:bookmarkStart w:id="2853" w:name="_Toc21127599"/>
      <w:bookmarkStart w:id="2854" w:name="_Toc29811808"/>
      <w:bookmarkStart w:id="2855" w:name="_Toc36817360"/>
      <w:bookmarkStart w:id="2856" w:name="_Toc37260282"/>
      <w:bookmarkStart w:id="2857" w:name="_Toc37267670"/>
      <w:bookmarkStart w:id="2858" w:name="_Toc44712272"/>
      <w:bookmarkStart w:id="2859" w:name="_Toc45893585"/>
      <w:bookmarkStart w:id="2860" w:name="_Toc53178307"/>
      <w:bookmarkStart w:id="2861" w:name="_Toc53178758"/>
      <w:bookmarkStart w:id="2862" w:name="_Toc61178996"/>
      <w:bookmarkStart w:id="2863" w:name="_Toc61179466"/>
      <w:bookmarkStart w:id="2864" w:name="_Toc67916762"/>
      <w:bookmarkStart w:id="2865" w:name="_Toc74663366"/>
      <w:bookmarkStart w:id="2866" w:name="_Toc82621907"/>
      <w:bookmarkStart w:id="2867" w:name="_Toc90422754"/>
      <w:bookmarkStart w:id="2868" w:name="_Toc106782950"/>
      <w:bookmarkStart w:id="2869" w:name="_Toc107311841"/>
      <w:bookmarkStart w:id="2870" w:name="_Toc107419425"/>
      <w:bookmarkStart w:id="2871" w:name="_Toc107475052"/>
      <w:bookmarkStart w:id="2872" w:name="_Toc123044210"/>
      <w:bookmarkStart w:id="2873" w:name="_Toc124157849"/>
      <w:bookmarkStart w:id="2874" w:name="_Toc124259772"/>
      <w:bookmarkStart w:id="2875" w:name="_Toc130584843"/>
      <w:bookmarkStart w:id="2876" w:name="_Toc137464499"/>
      <w:bookmarkStart w:id="2877" w:name="_Toc138884168"/>
      <w:bookmarkStart w:id="2878" w:name="_Toc145643369"/>
      <w:bookmarkStart w:id="2879" w:name="_Toc155469470"/>
      <w:bookmarkStart w:id="2880" w:name="_Toc161667816"/>
      <w:bookmarkStart w:id="2881" w:name="_Toc169708634"/>
      <w:r w:rsidRPr="00F95B02">
        <w:t>8.3.6.1</w:t>
      </w:r>
      <w:r w:rsidRPr="00F95B02">
        <w:tab/>
        <w:t>General</w:t>
      </w:r>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882" w:name="_Toc21127600"/>
      <w:bookmarkStart w:id="2883" w:name="_Toc29811809"/>
      <w:bookmarkStart w:id="2884" w:name="_Toc36817361"/>
      <w:bookmarkStart w:id="2885" w:name="_Toc37260283"/>
      <w:bookmarkStart w:id="2886" w:name="_Toc37267671"/>
      <w:bookmarkStart w:id="2887" w:name="_Toc44712273"/>
      <w:bookmarkStart w:id="2888" w:name="_Toc45893586"/>
      <w:bookmarkStart w:id="2889" w:name="_Toc53178308"/>
      <w:bookmarkStart w:id="2890" w:name="_Toc53178759"/>
      <w:bookmarkStart w:id="2891" w:name="_Toc61178997"/>
      <w:bookmarkStart w:id="2892" w:name="_Toc61179467"/>
      <w:bookmarkStart w:id="2893" w:name="_Toc67916763"/>
      <w:bookmarkStart w:id="2894" w:name="_Toc74663367"/>
      <w:bookmarkStart w:id="2895" w:name="_Toc82621908"/>
      <w:bookmarkStart w:id="2896" w:name="_Toc90422755"/>
      <w:bookmarkStart w:id="2897" w:name="_Toc106782951"/>
      <w:bookmarkStart w:id="2898" w:name="_Toc107311842"/>
      <w:bookmarkStart w:id="2899" w:name="_Toc107419426"/>
      <w:bookmarkStart w:id="2900" w:name="_Toc107475053"/>
      <w:bookmarkStart w:id="2901" w:name="_Toc123044211"/>
      <w:bookmarkStart w:id="2902" w:name="_Toc124157850"/>
      <w:bookmarkStart w:id="2903" w:name="_Toc124259773"/>
      <w:bookmarkStart w:id="2904" w:name="_Toc130584844"/>
      <w:bookmarkStart w:id="2905" w:name="_Toc137464500"/>
      <w:bookmarkStart w:id="2906" w:name="_Toc138884169"/>
      <w:bookmarkStart w:id="2907" w:name="_Toc145643370"/>
      <w:bookmarkStart w:id="2908" w:name="_Toc155469471"/>
      <w:bookmarkStart w:id="2909" w:name="_Toc161667817"/>
      <w:bookmarkStart w:id="2910" w:name="_Toc169708635"/>
      <w:r w:rsidRPr="00F95B02">
        <w:t>8.3.6.2</w:t>
      </w:r>
      <w:r w:rsidRPr="00F95B02">
        <w:tab/>
        <w:t>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911" w:name="_Toc21127601"/>
      <w:bookmarkStart w:id="2912" w:name="_Toc29811810"/>
      <w:bookmarkStart w:id="2913" w:name="_Toc36817362"/>
      <w:bookmarkStart w:id="2914" w:name="_Toc37260284"/>
      <w:bookmarkStart w:id="2915" w:name="_Toc37267672"/>
      <w:bookmarkStart w:id="2916" w:name="_Toc44712274"/>
      <w:bookmarkStart w:id="2917" w:name="_Toc45893587"/>
      <w:bookmarkStart w:id="2918" w:name="_Toc53178309"/>
      <w:bookmarkStart w:id="2919" w:name="_Toc53178760"/>
      <w:bookmarkStart w:id="2920" w:name="_Toc61178998"/>
      <w:bookmarkStart w:id="2921" w:name="_Toc61179468"/>
      <w:bookmarkStart w:id="2922" w:name="_Toc67916764"/>
      <w:bookmarkStart w:id="2923" w:name="_Toc74663368"/>
      <w:bookmarkStart w:id="2924" w:name="_Toc82621909"/>
      <w:bookmarkStart w:id="2925" w:name="_Toc90422756"/>
      <w:bookmarkStart w:id="2926" w:name="_Toc106782952"/>
      <w:bookmarkStart w:id="2927" w:name="_Toc107311843"/>
      <w:bookmarkStart w:id="2928" w:name="_Toc107419427"/>
      <w:bookmarkStart w:id="2929" w:name="_Toc107475054"/>
      <w:bookmarkStart w:id="2930" w:name="_Toc114255647"/>
      <w:bookmarkStart w:id="2931" w:name="_Toc115186327"/>
      <w:bookmarkStart w:id="2932" w:name="_Toc123044212"/>
      <w:bookmarkStart w:id="2933" w:name="_Toc124157851"/>
      <w:bookmarkStart w:id="2934" w:name="_Toc124259774"/>
      <w:bookmarkStart w:id="2935" w:name="_Toc130584845"/>
      <w:bookmarkStart w:id="2936" w:name="_Toc137464501"/>
      <w:bookmarkStart w:id="2937" w:name="_Toc138884170"/>
      <w:bookmarkStart w:id="2938" w:name="_Toc145643371"/>
      <w:bookmarkStart w:id="2939" w:name="_Toc155469472"/>
      <w:bookmarkStart w:id="2940" w:name="_Toc161667818"/>
      <w:bookmarkStart w:id="2941" w:name="_Toc169708636"/>
      <w:r w:rsidRPr="00F95B02">
        <w:t>8.3.</w:t>
      </w:r>
      <w:r w:rsidRPr="00F95B02">
        <w:rPr>
          <w:lang w:eastAsia="zh-CN"/>
        </w:rPr>
        <w:t>7</w:t>
      </w:r>
      <w:r w:rsidRPr="00F95B02">
        <w:tab/>
        <w:t>Performance requirements for multi-slot PUCCH</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6001C99A" w14:textId="77777777" w:rsidR="00A32616" w:rsidRPr="00F95B02" w:rsidRDefault="00A32616" w:rsidP="00A32616">
      <w:pPr>
        <w:pStyle w:val="Heading4"/>
      </w:pPr>
      <w:bookmarkStart w:id="2942" w:name="_Toc21127602"/>
      <w:bookmarkStart w:id="2943" w:name="_Toc29811811"/>
      <w:bookmarkStart w:id="2944" w:name="_Toc36817363"/>
      <w:bookmarkStart w:id="2945" w:name="_Toc37260285"/>
      <w:bookmarkStart w:id="2946" w:name="_Toc37267673"/>
      <w:bookmarkStart w:id="2947" w:name="_Toc44712275"/>
      <w:bookmarkStart w:id="2948" w:name="_Toc45893588"/>
      <w:bookmarkStart w:id="2949" w:name="_Toc53178310"/>
      <w:bookmarkStart w:id="2950" w:name="_Toc53178761"/>
      <w:bookmarkStart w:id="2951" w:name="_Toc61178999"/>
      <w:bookmarkStart w:id="2952" w:name="_Toc61179469"/>
      <w:bookmarkStart w:id="2953" w:name="_Toc67916765"/>
      <w:bookmarkStart w:id="2954" w:name="_Toc74663369"/>
      <w:bookmarkStart w:id="2955" w:name="_Toc82621910"/>
      <w:bookmarkStart w:id="2956" w:name="_Toc90422757"/>
      <w:bookmarkStart w:id="2957" w:name="_Toc106782953"/>
      <w:bookmarkStart w:id="2958" w:name="_Toc107311844"/>
      <w:bookmarkStart w:id="2959" w:name="_Toc107419428"/>
      <w:bookmarkStart w:id="2960" w:name="_Toc107475055"/>
      <w:bookmarkStart w:id="2961" w:name="_Toc114255648"/>
      <w:bookmarkStart w:id="2962" w:name="_Toc115186328"/>
      <w:bookmarkStart w:id="2963" w:name="_Toc123044213"/>
      <w:bookmarkStart w:id="2964" w:name="_Toc124157852"/>
      <w:bookmarkStart w:id="2965" w:name="_Toc124259775"/>
      <w:bookmarkStart w:id="2966" w:name="_Toc130584846"/>
      <w:bookmarkStart w:id="2967" w:name="_Toc137464502"/>
      <w:bookmarkStart w:id="2968" w:name="_Toc138884171"/>
      <w:bookmarkStart w:id="2969" w:name="_Toc145643372"/>
      <w:bookmarkStart w:id="2970" w:name="_Toc155469473"/>
      <w:bookmarkStart w:id="2971" w:name="_Toc161667819"/>
      <w:bookmarkStart w:id="2972" w:name="_Toc169708637"/>
      <w:r w:rsidRPr="00F95B02">
        <w:t>8.3.7.1</w:t>
      </w:r>
      <w:r w:rsidRPr="00F95B02">
        <w:tab/>
        <w:t>General</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3F9FFFD2" w14:textId="77777777" w:rsidR="00A32616" w:rsidRPr="00F95B02" w:rsidRDefault="00A32616" w:rsidP="00A32616">
      <w:pPr>
        <w:pStyle w:val="Heading4"/>
        <w:rPr>
          <w:lang w:eastAsia="zh-CN"/>
        </w:rPr>
      </w:pPr>
      <w:bookmarkStart w:id="2973" w:name="_Toc21127603"/>
      <w:bookmarkStart w:id="2974" w:name="_Toc29811812"/>
      <w:bookmarkStart w:id="2975" w:name="_Toc36817364"/>
      <w:bookmarkStart w:id="2976" w:name="_Toc37260286"/>
      <w:bookmarkStart w:id="2977" w:name="_Toc37267674"/>
      <w:bookmarkStart w:id="2978" w:name="_Toc44712276"/>
      <w:bookmarkStart w:id="2979" w:name="_Toc45893589"/>
      <w:bookmarkStart w:id="2980" w:name="_Toc53178311"/>
      <w:bookmarkStart w:id="2981" w:name="_Toc53178762"/>
      <w:bookmarkStart w:id="2982" w:name="_Toc61179000"/>
      <w:bookmarkStart w:id="2983" w:name="_Toc61179470"/>
      <w:bookmarkStart w:id="2984" w:name="_Toc67916766"/>
      <w:bookmarkStart w:id="2985" w:name="_Toc74663370"/>
      <w:bookmarkStart w:id="2986" w:name="_Toc82621911"/>
      <w:bookmarkStart w:id="2987" w:name="_Toc90422758"/>
      <w:bookmarkStart w:id="2988" w:name="_Toc106782954"/>
      <w:bookmarkStart w:id="2989" w:name="_Toc107311845"/>
      <w:bookmarkStart w:id="2990" w:name="_Toc107419429"/>
      <w:bookmarkStart w:id="2991" w:name="_Toc107475056"/>
      <w:bookmarkStart w:id="2992" w:name="_Toc114255649"/>
      <w:bookmarkStart w:id="2993" w:name="_Toc115186329"/>
      <w:bookmarkStart w:id="2994" w:name="_Toc123044214"/>
      <w:bookmarkStart w:id="2995" w:name="_Toc124157853"/>
      <w:bookmarkStart w:id="2996" w:name="_Toc124259776"/>
      <w:bookmarkStart w:id="2997" w:name="_Toc130584847"/>
      <w:bookmarkStart w:id="2998" w:name="_Toc137464503"/>
      <w:bookmarkStart w:id="2999" w:name="_Toc138884172"/>
      <w:bookmarkStart w:id="3000" w:name="_Toc145643373"/>
      <w:bookmarkStart w:id="3001" w:name="_Toc155469474"/>
      <w:bookmarkStart w:id="3002" w:name="_Toc161667820"/>
      <w:bookmarkStart w:id="3003" w:name="_Toc169708638"/>
      <w:r w:rsidRPr="00F95B02">
        <w:rPr>
          <w:lang w:eastAsia="zh-CN"/>
        </w:rPr>
        <w:t>8.3.7.2</w:t>
      </w:r>
      <w:r w:rsidRPr="00F95B02">
        <w:rPr>
          <w:lang w:eastAsia="zh-CN"/>
        </w:rPr>
        <w:tab/>
        <w:t>Performance requirements for multi-slot PUCCH format 1</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78260430" w14:textId="77777777" w:rsidR="00A32616" w:rsidRPr="00F95B02" w:rsidRDefault="00A32616" w:rsidP="00A32616">
      <w:pPr>
        <w:pStyle w:val="Heading5"/>
      </w:pPr>
      <w:bookmarkStart w:id="3004" w:name="_Toc21127604"/>
      <w:bookmarkStart w:id="3005" w:name="_Toc29811813"/>
      <w:bookmarkStart w:id="3006" w:name="_Toc36817365"/>
      <w:bookmarkStart w:id="3007" w:name="_Toc37260287"/>
      <w:bookmarkStart w:id="3008" w:name="_Toc37267675"/>
      <w:bookmarkStart w:id="3009" w:name="_Toc44712277"/>
      <w:bookmarkStart w:id="3010" w:name="_Toc45893590"/>
      <w:bookmarkStart w:id="3011" w:name="_Toc53178312"/>
      <w:bookmarkStart w:id="3012" w:name="_Toc53178763"/>
      <w:bookmarkStart w:id="3013" w:name="_Toc61179001"/>
      <w:bookmarkStart w:id="3014" w:name="_Toc61179471"/>
      <w:bookmarkStart w:id="3015" w:name="_Toc67916767"/>
      <w:bookmarkStart w:id="3016" w:name="_Toc74663371"/>
      <w:bookmarkStart w:id="3017" w:name="_Toc82621912"/>
      <w:bookmarkStart w:id="3018" w:name="_Toc90422759"/>
      <w:bookmarkStart w:id="3019" w:name="_Toc106782955"/>
      <w:bookmarkStart w:id="3020" w:name="_Toc107311846"/>
      <w:bookmarkStart w:id="3021" w:name="_Toc107419430"/>
      <w:bookmarkStart w:id="3022" w:name="_Toc107475057"/>
      <w:bookmarkStart w:id="3023" w:name="_Toc114255650"/>
      <w:bookmarkStart w:id="3024" w:name="_Toc115186330"/>
      <w:bookmarkStart w:id="3025" w:name="_Toc123044215"/>
      <w:bookmarkStart w:id="3026" w:name="_Toc124157854"/>
      <w:bookmarkStart w:id="3027" w:name="_Toc124259777"/>
      <w:bookmarkStart w:id="3028" w:name="_Toc130584848"/>
      <w:bookmarkStart w:id="3029" w:name="_Toc137464504"/>
      <w:bookmarkStart w:id="3030" w:name="_Toc138884173"/>
      <w:bookmarkStart w:id="3031" w:name="_Toc145643374"/>
      <w:bookmarkStart w:id="3032" w:name="_Toc155469475"/>
      <w:bookmarkStart w:id="3033" w:name="_Toc161667821"/>
      <w:bookmarkStart w:id="3034" w:name="_Toc169708639"/>
      <w:r w:rsidRPr="00F95B02">
        <w:t>8.3.7.2.1</w:t>
      </w:r>
      <w:r w:rsidRPr="00F95B02">
        <w:tab/>
        <w:t>NACK to ACK requirements</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p>
    <w:p w14:paraId="657B8AAA" w14:textId="77777777" w:rsidR="00A32616" w:rsidRPr="00F95B02" w:rsidRDefault="00A32616" w:rsidP="00A32616">
      <w:pPr>
        <w:pStyle w:val="Heading6"/>
      </w:pPr>
      <w:bookmarkStart w:id="3035" w:name="_Toc21127605"/>
      <w:bookmarkStart w:id="3036" w:name="_Toc29811814"/>
      <w:bookmarkStart w:id="3037" w:name="_Toc36817366"/>
      <w:bookmarkStart w:id="3038" w:name="_Toc37260288"/>
      <w:bookmarkStart w:id="3039" w:name="_Toc37267676"/>
      <w:bookmarkStart w:id="3040" w:name="_Toc44712278"/>
      <w:bookmarkStart w:id="3041" w:name="_Toc45893591"/>
      <w:bookmarkStart w:id="3042" w:name="_Toc53178313"/>
      <w:bookmarkStart w:id="3043" w:name="_Toc53178764"/>
      <w:bookmarkStart w:id="3044" w:name="_Toc61179002"/>
      <w:bookmarkStart w:id="3045" w:name="_Toc61179472"/>
      <w:bookmarkStart w:id="3046" w:name="_Toc67916768"/>
      <w:bookmarkStart w:id="3047" w:name="_Toc74663372"/>
      <w:bookmarkStart w:id="3048" w:name="_Toc82621913"/>
      <w:bookmarkStart w:id="3049" w:name="_Toc90422760"/>
      <w:bookmarkStart w:id="3050" w:name="_Toc106782956"/>
      <w:bookmarkStart w:id="3051" w:name="_Toc107311847"/>
      <w:bookmarkStart w:id="3052" w:name="_Toc107419431"/>
      <w:bookmarkStart w:id="3053" w:name="_Toc107475058"/>
      <w:bookmarkStart w:id="3054" w:name="_Toc114255651"/>
      <w:bookmarkStart w:id="3055" w:name="_Toc115186331"/>
      <w:bookmarkStart w:id="3056" w:name="_Toc123044216"/>
      <w:bookmarkStart w:id="3057" w:name="_Toc124157855"/>
      <w:bookmarkStart w:id="3058" w:name="_Toc124259778"/>
      <w:bookmarkStart w:id="3059" w:name="_Toc130584849"/>
      <w:bookmarkStart w:id="3060" w:name="_Toc137464505"/>
      <w:bookmarkStart w:id="3061" w:name="_Toc138884174"/>
      <w:bookmarkStart w:id="3062" w:name="_Toc145643375"/>
      <w:bookmarkStart w:id="3063" w:name="_Toc155469476"/>
      <w:bookmarkStart w:id="3064" w:name="_Toc161667822"/>
      <w:bookmarkStart w:id="3065" w:name="_Toc169708640"/>
      <w:r w:rsidRPr="00F95B02">
        <w:t>8.3.7.2.1.1</w:t>
      </w:r>
      <w:r w:rsidRPr="00F95B02">
        <w:tab/>
        <w:t>General</w:t>
      </w:r>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066" w:name="_Toc21127606"/>
      <w:bookmarkStart w:id="3067" w:name="_Toc29811815"/>
      <w:bookmarkStart w:id="3068" w:name="_Toc36817367"/>
      <w:bookmarkStart w:id="3069" w:name="_Toc37260289"/>
      <w:bookmarkStart w:id="3070" w:name="_Toc37267677"/>
      <w:bookmarkStart w:id="3071" w:name="_Toc44712279"/>
      <w:bookmarkStart w:id="3072" w:name="_Toc45893592"/>
      <w:bookmarkStart w:id="3073" w:name="_Toc53178314"/>
      <w:bookmarkStart w:id="3074" w:name="_Toc53178765"/>
      <w:bookmarkStart w:id="3075" w:name="_Toc61179003"/>
      <w:bookmarkStart w:id="3076" w:name="_Toc61179473"/>
      <w:bookmarkStart w:id="3077" w:name="_Toc67916769"/>
      <w:bookmarkStart w:id="3078" w:name="_Toc74663373"/>
      <w:bookmarkStart w:id="3079" w:name="_Toc82621914"/>
      <w:bookmarkStart w:id="3080" w:name="_Toc90422761"/>
      <w:bookmarkStart w:id="3081" w:name="_Toc106782957"/>
      <w:bookmarkStart w:id="3082" w:name="_Toc107311848"/>
      <w:bookmarkStart w:id="3083" w:name="_Toc107419432"/>
      <w:bookmarkStart w:id="3084" w:name="_Toc107475059"/>
      <w:bookmarkStart w:id="3085" w:name="_Toc114255652"/>
      <w:bookmarkStart w:id="3086" w:name="_Toc115186332"/>
      <w:bookmarkStart w:id="3087" w:name="_Toc123044217"/>
      <w:bookmarkStart w:id="3088" w:name="_Toc124157856"/>
      <w:bookmarkStart w:id="3089" w:name="_Toc124259779"/>
      <w:bookmarkStart w:id="3090" w:name="_Toc130584850"/>
      <w:bookmarkStart w:id="3091" w:name="_Toc137464506"/>
      <w:bookmarkStart w:id="3092" w:name="_Toc138884175"/>
      <w:bookmarkStart w:id="3093" w:name="_Toc145643376"/>
      <w:bookmarkStart w:id="3094" w:name="_Toc155469477"/>
      <w:bookmarkStart w:id="3095" w:name="_Toc161667823"/>
      <w:bookmarkStart w:id="3096" w:name="_Toc169708641"/>
      <w:r w:rsidRPr="00F95B02">
        <w:lastRenderedPageBreak/>
        <w:t>8.3.7.2.1.2</w:t>
      </w:r>
      <w:r w:rsidRPr="00F95B02">
        <w:tab/>
        <w:t>Minimum requirements</w:t>
      </w:r>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3097" w:name="_Toc21127607"/>
      <w:bookmarkStart w:id="3098" w:name="_Toc29811816"/>
      <w:bookmarkStart w:id="3099" w:name="_Toc36817368"/>
      <w:bookmarkStart w:id="3100" w:name="_Toc37260290"/>
      <w:bookmarkStart w:id="3101" w:name="_Toc37267678"/>
      <w:bookmarkStart w:id="3102" w:name="_Toc44712280"/>
      <w:bookmarkStart w:id="3103" w:name="_Toc45893593"/>
      <w:bookmarkStart w:id="3104" w:name="_Toc53178315"/>
      <w:bookmarkStart w:id="3105" w:name="_Toc53178766"/>
      <w:bookmarkStart w:id="3106" w:name="_Toc61179004"/>
      <w:bookmarkStart w:id="3107" w:name="_Toc61179474"/>
      <w:bookmarkStart w:id="3108" w:name="_Toc67916770"/>
      <w:bookmarkStart w:id="3109" w:name="_Toc74663374"/>
      <w:bookmarkStart w:id="3110" w:name="_Toc82621915"/>
      <w:bookmarkStart w:id="3111" w:name="_Toc90422762"/>
      <w:bookmarkStart w:id="3112" w:name="_Toc106782958"/>
      <w:bookmarkStart w:id="3113" w:name="_Toc107311849"/>
      <w:bookmarkStart w:id="3114" w:name="_Toc107419433"/>
      <w:bookmarkStart w:id="3115" w:name="_Toc107475060"/>
      <w:bookmarkStart w:id="3116" w:name="_Toc114255653"/>
      <w:bookmarkStart w:id="3117" w:name="_Toc115186333"/>
      <w:bookmarkStart w:id="3118" w:name="_Toc123044218"/>
      <w:bookmarkStart w:id="3119" w:name="_Toc124157857"/>
      <w:bookmarkStart w:id="3120" w:name="_Toc124259780"/>
      <w:bookmarkStart w:id="3121" w:name="_Toc130584851"/>
      <w:bookmarkStart w:id="3122" w:name="_Toc137464507"/>
      <w:bookmarkStart w:id="3123" w:name="_Toc138884176"/>
      <w:bookmarkStart w:id="3124" w:name="_Toc145643377"/>
      <w:bookmarkStart w:id="3125" w:name="_Toc155469478"/>
      <w:bookmarkStart w:id="3126" w:name="_Toc161667824"/>
      <w:bookmarkStart w:id="3127" w:name="_Toc169708642"/>
      <w:r w:rsidRPr="00F95B02">
        <w:t>8.3.7.2.2</w:t>
      </w:r>
      <w:r w:rsidRPr="00F95B02">
        <w:tab/>
        <w:t>ACK missed detection requirements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p>
    <w:p w14:paraId="0BAFC841" w14:textId="77777777" w:rsidR="00A32616" w:rsidRPr="008307D3" w:rsidRDefault="00A32616" w:rsidP="00A32616">
      <w:pPr>
        <w:pStyle w:val="Heading6"/>
      </w:pPr>
      <w:bookmarkStart w:id="3128" w:name="_Toc21127608"/>
      <w:bookmarkStart w:id="3129" w:name="_Toc29811817"/>
      <w:bookmarkStart w:id="3130" w:name="_Toc36817369"/>
      <w:bookmarkStart w:id="3131" w:name="_Toc37260291"/>
      <w:bookmarkStart w:id="3132" w:name="_Toc37267679"/>
      <w:bookmarkStart w:id="3133" w:name="_Toc44712281"/>
      <w:bookmarkStart w:id="3134" w:name="_Toc45893594"/>
      <w:bookmarkStart w:id="3135" w:name="_Toc123044219"/>
      <w:bookmarkStart w:id="3136" w:name="_Toc124157858"/>
      <w:bookmarkStart w:id="3137" w:name="_Toc124259781"/>
      <w:bookmarkStart w:id="3138" w:name="_Toc130584852"/>
      <w:bookmarkStart w:id="3139" w:name="_Toc137464508"/>
      <w:bookmarkStart w:id="3140" w:name="_Toc138884177"/>
      <w:bookmarkStart w:id="3141" w:name="_Toc145643378"/>
      <w:bookmarkStart w:id="3142" w:name="_Toc155469479"/>
      <w:bookmarkStart w:id="3143" w:name="_Toc161667825"/>
      <w:bookmarkStart w:id="3144" w:name="_Toc169708643"/>
      <w:r w:rsidRPr="008307D3">
        <w:t>8.3.7.2.2.1</w:t>
      </w:r>
      <w:r w:rsidRPr="008307D3">
        <w:tab/>
        <w:t>General</w:t>
      </w:r>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145" w:name="_Toc21127609"/>
      <w:bookmarkStart w:id="3146" w:name="_Toc29811818"/>
      <w:bookmarkStart w:id="3147" w:name="_Toc36817370"/>
      <w:bookmarkStart w:id="3148" w:name="_Toc37260292"/>
      <w:bookmarkStart w:id="3149" w:name="_Toc37267680"/>
      <w:bookmarkStart w:id="3150" w:name="_Toc44712282"/>
      <w:bookmarkStart w:id="3151" w:name="_Toc45893595"/>
      <w:bookmarkStart w:id="3152" w:name="_Toc123044220"/>
      <w:bookmarkStart w:id="3153" w:name="_Toc124157859"/>
      <w:bookmarkStart w:id="3154" w:name="_Toc124259782"/>
      <w:bookmarkStart w:id="3155" w:name="_Toc130584853"/>
      <w:bookmarkStart w:id="3156" w:name="_Toc137464509"/>
      <w:bookmarkStart w:id="3157" w:name="_Toc138884178"/>
      <w:bookmarkStart w:id="3158" w:name="_Toc145643379"/>
      <w:bookmarkStart w:id="3159" w:name="_Toc155469480"/>
      <w:bookmarkStart w:id="3160" w:name="_Toc161667826"/>
      <w:bookmarkStart w:id="3161" w:name="_Toc169708644"/>
      <w:r w:rsidRPr="008307D3">
        <w:t>8.3.7.2.2.2</w:t>
      </w:r>
      <w:r w:rsidRPr="008307D3">
        <w:tab/>
        <w:t>Minimum requirements</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3162" w:name="_Toc104311049"/>
      <w:bookmarkStart w:id="3163" w:name="_Toc106126750"/>
      <w:bookmarkStart w:id="3164" w:name="_Toc106177063"/>
      <w:bookmarkStart w:id="3165" w:name="_Toc114242231"/>
      <w:bookmarkStart w:id="3166" w:name="_Toc123044221"/>
      <w:bookmarkStart w:id="3167" w:name="_Toc124157860"/>
      <w:bookmarkStart w:id="3168" w:name="_Toc124259783"/>
      <w:bookmarkStart w:id="3169" w:name="_Toc130584854"/>
      <w:bookmarkStart w:id="3170" w:name="_Toc137464510"/>
      <w:bookmarkStart w:id="3171" w:name="_Toc138884179"/>
      <w:bookmarkStart w:id="3172" w:name="_Toc145643380"/>
      <w:bookmarkStart w:id="3173" w:name="_Toc155469481"/>
      <w:bookmarkStart w:id="3174" w:name="_Toc161667827"/>
      <w:bookmarkStart w:id="3175" w:name="_Toc169708645"/>
      <w:r>
        <w:rPr>
          <w:lang w:eastAsia="zh-CN"/>
        </w:rPr>
        <w:lastRenderedPageBreak/>
        <w:t>8.4</w:t>
      </w:r>
      <w:r>
        <w:rPr>
          <w:lang w:eastAsia="zh-CN"/>
        </w:rPr>
        <w:tab/>
        <w:t>Performance requirements for PRACH</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5F31DAC2" w14:textId="77777777" w:rsidR="00465EAA" w:rsidRPr="00C958DD" w:rsidRDefault="00465EAA" w:rsidP="00465EAA">
      <w:pPr>
        <w:pStyle w:val="Heading3"/>
      </w:pPr>
      <w:bookmarkStart w:id="3176" w:name="_Toc21127611"/>
      <w:bookmarkStart w:id="3177" w:name="_Toc29811820"/>
      <w:bookmarkStart w:id="3178" w:name="_Toc36817372"/>
      <w:bookmarkStart w:id="3179" w:name="_Toc37260294"/>
      <w:bookmarkStart w:id="3180" w:name="_Toc37267682"/>
      <w:bookmarkStart w:id="3181" w:name="_Toc44712284"/>
      <w:bookmarkStart w:id="3182" w:name="_Toc45893597"/>
      <w:bookmarkStart w:id="3183" w:name="_Toc53178317"/>
      <w:bookmarkStart w:id="3184" w:name="_Toc53178768"/>
      <w:bookmarkStart w:id="3185" w:name="_Toc61179006"/>
      <w:bookmarkStart w:id="3186" w:name="_Toc61179476"/>
      <w:bookmarkStart w:id="3187" w:name="_Toc67916772"/>
      <w:bookmarkStart w:id="3188" w:name="_Toc74663392"/>
      <w:bookmarkStart w:id="3189" w:name="_Toc82621933"/>
      <w:bookmarkStart w:id="3190" w:name="_Toc90422780"/>
      <w:bookmarkStart w:id="3191" w:name="_Toc106782976"/>
      <w:bookmarkStart w:id="3192" w:name="_Toc107311867"/>
      <w:bookmarkStart w:id="3193" w:name="_Toc107419451"/>
      <w:bookmarkStart w:id="3194" w:name="_Toc107475078"/>
      <w:bookmarkStart w:id="3195" w:name="_Toc114255671"/>
      <w:bookmarkStart w:id="3196" w:name="_Toc115186351"/>
      <w:bookmarkStart w:id="3197" w:name="_Toc123044222"/>
      <w:bookmarkStart w:id="3198" w:name="_Toc124157861"/>
      <w:bookmarkStart w:id="3199" w:name="_Toc124259784"/>
      <w:bookmarkStart w:id="3200" w:name="_Toc130584855"/>
      <w:bookmarkStart w:id="3201" w:name="_Toc137464511"/>
      <w:bookmarkStart w:id="3202" w:name="_Toc138884180"/>
      <w:bookmarkStart w:id="3203" w:name="_Toc145643381"/>
      <w:bookmarkStart w:id="3204" w:name="_Toc155469482"/>
      <w:bookmarkStart w:id="3205" w:name="_Toc161667828"/>
      <w:bookmarkStart w:id="3206" w:name="_Toc169708646"/>
      <w:r w:rsidRPr="00C958DD">
        <w:t>8.4.1</w:t>
      </w:r>
      <w:r w:rsidRPr="00C958DD">
        <w:tab/>
        <w:t>PRACH False alarm probability</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16A2304D" w14:textId="77777777" w:rsidR="00465EAA" w:rsidRPr="00C958DD" w:rsidRDefault="00465EAA" w:rsidP="00465EAA">
      <w:pPr>
        <w:pStyle w:val="Heading4"/>
        <w:rPr>
          <w:lang w:eastAsia="zh-CN"/>
        </w:rPr>
      </w:pPr>
      <w:bookmarkStart w:id="3207" w:name="_Toc21127612"/>
      <w:bookmarkStart w:id="3208" w:name="_Toc29811821"/>
      <w:bookmarkStart w:id="3209" w:name="_Toc36817373"/>
      <w:bookmarkStart w:id="3210" w:name="_Toc37260295"/>
      <w:bookmarkStart w:id="3211" w:name="_Toc37267683"/>
      <w:bookmarkStart w:id="3212" w:name="_Toc44712285"/>
      <w:bookmarkStart w:id="3213" w:name="_Toc45893598"/>
      <w:bookmarkStart w:id="3214" w:name="_Toc53178318"/>
      <w:bookmarkStart w:id="3215" w:name="_Toc53178769"/>
      <w:bookmarkStart w:id="3216" w:name="_Toc61179007"/>
      <w:bookmarkStart w:id="3217" w:name="_Toc61179477"/>
      <w:bookmarkStart w:id="3218" w:name="_Toc67916773"/>
      <w:bookmarkStart w:id="3219" w:name="_Toc74663393"/>
      <w:bookmarkStart w:id="3220" w:name="_Toc82621934"/>
      <w:bookmarkStart w:id="3221" w:name="_Toc90422781"/>
      <w:bookmarkStart w:id="3222" w:name="_Toc106782977"/>
      <w:bookmarkStart w:id="3223" w:name="_Toc107311868"/>
      <w:bookmarkStart w:id="3224" w:name="_Toc107419452"/>
      <w:bookmarkStart w:id="3225" w:name="_Toc107475079"/>
      <w:bookmarkStart w:id="3226" w:name="_Toc114255672"/>
      <w:bookmarkStart w:id="3227" w:name="_Toc115186352"/>
      <w:bookmarkStart w:id="3228" w:name="_Toc123044223"/>
      <w:bookmarkStart w:id="3229" w:name="_Toc124157862"/>
      <w:bookmarkStart w:id="3230" w:name="_Toc124259785"/>
      <w:bookmarkStart w:id="3231" w:name="_Toc130584856"/>
      <w:bookmarkStart w:id="3232" w:name="_Toc137464512"/>
      <w:bookmarkStart w:id="3233" w:name="_Toc138884181"/>
      <w:bookmarkStart w:id="3234" w:name="_Toc145643382"/>
      <w:bookmarkStart w:id="3235" w:name="_Toc155469483"/>
      <w:bookmarkStart w:id="3236" w:name="_Toc161667829"/>
      <w:bookmarkStart w:id="3237" w:name="_Toc169708647"/>
      <w:r w:rsidRPr="00C958DD">
        <w:t>8.4.1.1</w:t>
      </w:r>
      <w:r w:rsidRPr="00C958DD">
        <w:tab/>
      </w:r>
      <w:r w:rsidRPr="00C958DD">
        <w:rPr>
          <w:lang w:eastAsia="zh-CN"/>
        </w:rPr>
        <w:t>General</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238" w:name="_Toc21127613"/>
      <w:bookmarkStart w:id="3239" w:name="_Toc29811822"/>
      <w:bookmarkStart w:id="3240" w:name="_Toc36817374"/>
      <w:bookmarkStart w:id="3241" w:name="_Toc37260296"/>
      <w:bookmarkStart w:id="3242" w:name="_Toc37267684"/>
      <w:bookmarkStart w:id="3243" w:name="_Toc44712286"/>
      <w:bookmarkStart w:id="3244" w:name="_Toc45893599"/>
      <w:bookmarkStart w:id="3245" w:name="_Toc53178319"/>
      <w:bookmarkStart w:id="3246" w:name="_Toc53178770"/>
      <w:bookmarkStart w:id="3247" w:name="_Toc61179008"/>
      <w:bookmarkStart w:id="3248" w:name="_Toc61179478"/>
      <w:bookmarkStart w:id="3249" w:name="_Toc67916774"/>
      <w:bookmarkStart w:id="3250" w:name="_Toc74663394"/>
      <w:bookmarkStart w:id="3251" w:name="_Toc82621935"/>
      <w:bookmarkStart w:id="3252" w:name="_Toc90422782"/>
      <w:bookmarkStart w:id="3253" w:name="_Toc106782978"/>
      <w:bookmarkStart w:id="3254" w:name="_Toc107311869"/>
      <w:bookmarkStart w:id="3255" w:name="_Toc107419453"/>
      <w:bookmarkStart w:id="3256" w:name="_Toc107475080"/>
      <w:bookmarkStart w:id="3257" w:name="_Toc114255673"/>
      <w:bookmarkStart w:id="3258" w:name="_Toc115186353"/>
      <w:bookmarkStart w:id="3259" w:name="_Toc123044224"/>
      <w:bookmarkStart w:id="3260" w:name="_Toc124157863"/>
      <w:bookmarkStart w:id="3261" w:name="_Toc124259786"/>
      <w:bookmarkStart w:id="3262" w:name="_Toc130584857"/>
      <w:bookmarkStart w:id="3263" w:name="_Toc137464513"/>
      <w:bookmarkStart w:id="3264" w:name="_Toc138884182"/>
      <w:bookmarkStart w:id="3265" w:name="_Toc145643383"/>
      <w:bookmarkStart w:id="3266" w:name="_Toc155469484"/>
      <w:bookmarkStart w:id="3267" w:name="_Toc161667830"/>
      <w:bookmarkStart w:id="3268" w:name="_Toc169708648"/>
      <w:r w:rsidRPr="00C958DD">
        <w:t>8.4.1.2</w:t>
      </w:r>
      <w:r w:rsidRPr="00C958DD">
        <w:tab/>
        <w:t>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269" w:name="_Toc21127614"/>
      <w:bookmarkStart w:id="3270" w:name="_Toc29811823"/>
      <w:bookmarkStart w:id="3271" w:name="_Toc36817375"/>
      <w:bookmarkStart w:id="3272" w:name="_Toc37260297"/>
      <w:bookmarkStart w:id="3273" w:name="_Toc37267685"/>
      <w:bookmarkStart w:id="3274" w:name="_Toc44712287"/>
      <w:bookmarkStart w:id="3275" w:name="_Toc45893600"/>
      <w:bookmarkStart w:id="3276" w:name="_Toc53178320"/>
      <w:bookmarkStart w:id="3277" w:name="_Toc53178771"/>
      <w:bookmarkStart w:id="3278" w:name="_Toc61179009"/>
      <w:bookmarkStart w:id="3279" w:name="_Toc61179479"/>
      <w:bookmarkStart w:id="3280" w:name="_Toc67916775"/>
      <w:bookmarkStart w:id="3281" w:name="_Toc74663395"/>
      <w:bookmarkStart w:id="3282" w:name="_Toc82621936"/>
      <w:bookmarkStart w:id="3283" w:name="_Toc90422783"/>
      <w:bookmarkStart w:id="3284" w:name="_Toc106782979"/>
      <w:bookmarkStart w:id="3285" w:name="_Toc107311870"/>
      <w:bookmarkStart w:id="3286" w:name="_Toc107419454"/>
      <w:bookmarkStart w:id="3287" w:name="_Toc107475081"/>
      <w:bookmarkStart w:id="3288" w:name="_Toc114255674"/>
      <w:bookmarkStart w:id="3289" w:name="_Toc115186354"/>
      <w:bookmarkStart w:id="3290" w:name="_Toc123044225"/>
      <w:bookmarkStart w:id="3291" w:name="_Toc124157864"/>
      <w:bookmarkStart w:id="3292" w:name="_Toc124259787"/>
      <w:bookmarkStart w:id="3293" w:name="_Toc130584858"/>
      <w:bookmarkStart w:id="3294" w:name="_Toc137464514"/>
      <w:bookmarkStart w:id="3295" w:name="_Toc138884183"/>
      <w:bookmarkStart w:id="3296" w:name="_Toc145643384"/>
      <w:bookmarkStart w:id="3297" w:name="_Toc155469485"/>
      <w:bookmarkStart w:id="3298" w:name="_Toc161667831"/>
      <w:bookmarkStart w:id="3299" w:name="_Toc169708649"/>
      <w:r w:rsidRPr="00C958DD">
        <w:t>8.4.2</w:t>
      </w:r>
      <w:r w:rsidRPr="00C958DD">
        <w:tab/>
        <w:t>PRACH detection requirements</w:t>
      </w:r>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49D2F33A" w14:textId="77777777" w:rsidR="00465EAA" w:rsidRPr="00C958DD" w:rsidRDefault="00465EAA" w:rsidP="00465EAA">
      <w:pPr>
        <w:pStyle w:val="Heading4"/>
        <w:rPr>
          <w:lang w:eastAsia="zh-CN"/>
        </w:rPr>
      </w:pPr>
      <w:bookmarkStart w:id="3300" w:name="_Toc21127615"/>
      <w:bookmarkStart w:id="3301" w:name="_Toc29811824"/>
      <w:bookmarkStart w:id="3302" w:name="_Toc36817376"/>
      <w:bookmarkStart w:id="3303" w:name="_Toc37260298"/>
      <w:bookmarkStart w:id="3304" w:name="_Toc37267686"/>
      <w:bookmarkStart w:id="3305" w:name="_Toc44712288"/>
      <w:bookmarkStart w:id="3306" w:name="_Toc45893601"/>
      <w:bookmarkStart w:id="3307" w:name="_Toc53178321"/>
      <w:bookmarkStart w:id="3308" w:name="_Toc53178772"/>
      <w:bookmarkStart w:id="3309" w:name="_Toc61179010"/>
      <w:bookmarkStart w:id="3310" w:name="_Toc61179480"/>
      <w:bookmarkStart w:id="3311" w:name="_Toc67916776"/>
      <w:bookmarkStart w:id="3312" w:name="_Toc74663396"/>
      <w:bookmarkStart w:id="3313" w:name="_Toc82621937"/>
      <w:bookmarkStart w:id="3314" w:name="_Toc90422784"/>
      <w:bookmarkStart w:id="3315" w:name="_Toc106782980"/>
      <w:bookmarkStart w:id="3316" w:name="_Toc107311871"/>
      <w:bookmarkStart w:id="3317" w:name="_Toc107419455"/>
      <w:bookmarkStart w:id="3318" w:name="_Toc107475082"/>
      <w:bookmarkStart w:id="3319" w:name="_Toc114255675"/>
      <w:bookmarkStart w:id="3320" w:name="_Toc115186355"/>
      <w:bookmarkStart w:id="3321" w:name="_Toc123044226"/>
      <w:bookmarkStart w:id="3322" w:name="_Toc124157865"/>
      <w:bookmarkStart w:id="3323" w:name="_Toc124259788"/>
      <w:bookmarkStart w:id="3324" w:name="_Toc130584859"/>
      <w:bookmarkStart w:id="3325" w:name="_Toc137464515"/>
      <w:bookmarkStart w:id="3326" w:name="_Toc138884184"/>
      <w:bookmarkStart w:id="3327" w:name="_Toc145643385"/>
      <w:bookmarkStart w:id="3328" w:name="_Toc155469486"/>
      <w:bookmarkStart w:id="3329" w:name="_Toc161667832"/>
      <w:bookmarkStart w:id="3330" w:name="_Toc169708650"/>
      <w:r w:rsidRPr="00C958DD">
        <w:t>8.4.2.1</w:t>
      </w:r>
      <w:r w:rsidRPr="00C958DD">
        <w:tab/>
      </w:r>
      <w:r w:rsidRPr="00C958DD">
        <w:rPr>
          <w:lang w:eastAsia="zh-CN"/>
        </w:rPr>
        <w:t>General</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331" w:name="_Toc21127616"/>
      <w:bookmarkStart w:id="3332" w:name="_Toc29811825"/>
      <w:bookmarkStart w:id="3333" w:name="_Toc36817377"/>
      <w:bookmarkStart w:id="3334" w:name="_Toc37260299"/>
      <w:bookmarkStart w:id="3335" w:name="_Toc37267687"/>
      <w:bookmarkStart w:id="3336" w:name="_Toc44712289"/>
      <w:bookmarkStart w:id="3337" w:name="_Toc45893602"/>
      <w:bookmarkStart w:id="3338" w:name="_Toc53178322"/>
      <w:bookmarkStart w:id="3339" w:name="_Toc53178773"/>
      <w:bookmarkStart w:id="3340" w:name="_Toc61179011"/>
      <w:bookmarkStart w:id="3341" w:name="_Toc61179481"/>
      <w:bookmarkStart w:id="334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343" w:name="_Toc74663397"/>
      <w:bookmarkStart w:id="3344" w:name="_Toc82621938"/>
      <w:bookmarkStart w:id="3345" w:name="_Toc90422785"/>
      <w:bookmarkStart w:id="3346" w:name="_Toc106782981"/>
      <w:bookmarkStart w:id="3347" w:name="_Toc107311872"/>
      <w:bookmarkStart w:id="3348" w:name="_Toc107419456"/>
      <w:bookmarkStart w:id="3349" w:name="_Toc107475083"/>
      <w:bookmarkStart w:id="3350" w:name="_Toc114255676"/>
      <w:bookmarkStart w:id="3351" w:name="_Toc115186356"/>
      <w:bookmarkStart w:id="3352" w:name="_Toc123044227"/>
      <w:bookmarkStart w:id="3353" w:name="_Toc124157866"/>
      <w:bookmarkStart w:id="3354" w:name="_Toc124259789"/>
      <w:bookmarkStart w:id="3355" w:name="_Toc130584860"/>
      <w:bookmarkStart w:id="3356" w:name="_Toc137464516"/>
      <w:bookmarkStart w:id="3357" w:name="_Toc138884185"/>
      <w:bookmarkStart w:id="3358" w:name="_Toc145643386"/>
      <w:bookmarkStart w:id="3359" w:name="_Toc155469487"/>
      <w:bookmarkStart w:id="3360" w:name="_Toc161667833"/>
      <w:bookmarkStart w:id="3361" w:name="_Toc169708651"/>
      <w:r w:rsidRPr="00C958DD">
        <w:t>8.4.2.</w:t>
      </w:r>
      <w:r w:rsidRPr="00C958DD">
        <w:rPr>
          <w:lang w:eastAsia="zh-CN"/>
        </w:rPr>
        <w:t>2</w:t>
      </w:r>
      <w:r w:rsidRPr="00C958DD">
        <w:tab/>
        <w:t>Minimum requirements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3A6F33" w:rsidRPr="00C958DD" w14:paraId="6DF87540" w14:textId="77777777" w:rsidTr="00AF1C87">
        <w:trPr>
          <w:cantSplit/>
          <w:jc w:val="center"/>
        </w:trPr>
        <w:tc>
          <w:tcPr>
            <w:tcW w:w="0" w:type="auto"/>
            <w:vMerge w:val="restart"/>
            <w:shd w:val="clear" w:color="auto" w:fill="auto"/>
            <w:vAlign w:val="center"/>
          </w:tcPr>
          <w:p w14:paraId="6A8A154C"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471B390" w14:textId="3275168E" w:rsidR="003A6F33" w:rsidRPr="00C958DD" w:rsidRDefault="003A6F33" w:rsidP="003A6F33">
            <w:pPr>
              <w:pStyle w:val="TAC"/>
              <w:rPr>
                <w:lang w:eastAsia="zh-CN"/>
              </w:rPr>
            </w:pPr>
            <w:r>
              <w:rPr>
                <w:lang w:eastAsia="zh-CN"/>
              </w:rPr>
              <w:t>AWGN</w:t>
            </w:r>
          </w:p>
        </w:tc>
        <w:tc>
          <w:tcPr>
            <w:tcW w:w="0" w:type="auto"/>
            <w:vAlign w:val="center"/>
          </w:tcPr>
          <w:p w14:paraId="2902722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DE23003" w14:textId="27C28957" w:rsidR="003A6F33" w:rsidRPr="00C958DD" w:rsidRDefault="003A6F33" w:rsidP="003A6F33">
            <w:pPr>
              <w:pStyle w:val="TAC"/>
              <w:rPr>
                <w:lang w:eastAsia="zh-CN"/>
              </w:rPr>
            </w:pPr>
            <w:r w:rsidRPr="00977213">
              <w:rPr>
                <w:rFonts w:eastAsia="DengXian"/>
                <w:lang w:eastAsia="zh-CN"/>
              </w:rPr>
              <w:t>-12.0</w:t>
            </w:r>
          </w:p>
        </w:tc>
        <w:tc>
          <w:tcPr>
            <w:tcW w:w="0" w:type="auto"/>
            <w:vAlign w:val="center"/>
          </w:tcPr>
          <w:p w14:paraId="4958C7DE" w14:textId="554B7AED" w:rsidR="003A6F33" w:rsidRPr="00C958DD" w:rsidRDefault="003A6F33" w:rsidP="003A6F33">
            <w:pPr>
              <w:pStyle w:val="TAC"/>
              <w:rPr>
                <w:lang w:eastAsia="zh-CN"/>
              </w:rPr>
            </w:pPr>
            <w:r w:rsidRPr="00977213">
              <w:rPr>
                <w:rFonts w:eastAsia="DengXian"/>
                <w:lang w:eastAsia="zh-CN"/>
              </w:rPr>
              <w:t>-17.4</w:t>
            </w:r>
          </w:p>
        </w:tc>
      </w:tr>
      <w:tr w:rsidR="003A6F33" w:rsidRPr="00C958DD" w14:paraId="23056EBC" w14:textId="77777777" w:rsidTr="00AF1C87">
        <w:trPr>
          <w:cantSplit/>
          <w:jc w:val="center"/>
        </w:trPr>
        <w:tc>
          <w:tcPr>
            <w:tcW w:w="0" w:type="auto"/>
            <w:vMerge/>
            <w:shd w:val="clear" w:color="auto" w:fill="auto"/>
            <w:vAlign w:val="center"/>
          </w:tcPr>
          <w:p w14:paraId="6FB6FDC6" w14:textId="77777777" w:rsidR="003A6F33" w:rsidRPr="00C958DD" w:rsidRDefault="003A6F33" w:rsidP="003A6F33">
            <w:pPr>
              <w:pStyle w:val="TAC"/>
              <w:rPr>
                <w:lang w:eastAsia="en-GB"/>
              </w:rPr>
            </w:pPr>
          </w:p>
        </w:tc>
        <w:tc>
          <w:tcPr>
            <w:tcW w:w="0" w:type="auto"/>
            <w:vMerge/>
            <w:shd w:val="clear" w:color="auto" w:fill="auto"/>
            <w:vAlign w:val="center"/>
          </w:tcPr>
          <w:p w14:paraId="5A3299ED"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4802D2" w14:textId="7E62039D" w:rsidR="003A6F33" w:rsidRPr="00C958DD" w:rsidRDefault="003A6F33" w:rsidP="003A6F33">
            <w:pPr>
              <w:pStyle w:val="TAC"/>
              <w:rPr>
                <w:lang w:eastAsia="zh-CN"/>
              </w:rPr>
            </w:pPr>
            <w:r>
              <w:rPr>
                <w:lang w:eastAsia="zh-CN"/>
              </w:rPr>
              <w:t>NTN-TDLA100-200 Low</w:t>
            </w:r>
          </w:p>
        </w:tc>
        <w:tc>
          <w:tcPr>
            <w:tcW w:w="0" w:type="auto"/>
            <w:vAlign w:val="center"/>
          </w:tcPr>
          <w:p w14:paraId="7FA11770"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3A6F33" w:rsidRPr="00C958DD" w:rsidRDefault="003A6F33" w:rsidP="003A6F33">
            <w:pPr>
              <w:pStyle w:val="TAC"/>
              <w:rPr>
                <w:lang w:eastAsia="zh-CN"/>
              </w:rPr>
            </w:pPr>
            <w:r w:rsidRPr="00977213">
              <w:rPr>
                <w:rFonts w:eastAsia="DengXian"/>
                <w:lang w:eastAsia="zh-CN"/>
              </w:rPr>
              <w:t>0.7</w:t>
            </w:r>
          </w:p>
        </w:tc>
        <w:tc>
          <w:tcPr>
            <w:tcW w:w="0" w:type="auto"/>
            <w:vAlign w:val="center"/>
          </w:tcPr>
          <w:p w14:paraId="2E62E55A" w14:textId="43085577" w:rsidR="003A6F33" w:rsidRPr="00C958DD" w:rsidRDefault="003A6F33" w:rsidP="003A6F33">
            <w:pPr>
              <w:pStyle w:val="TAC"/>
              <w:rPr>
                <w:lang w:eastAsia="zh-CN"/>
              </w:rPr>
            </w:pPr>
            <w:r w:rsidRPr="00977213">
              <w:rPr>
                <w:rFonts w:eastAsia="DengXian"/>
                <w:lang w:eastAsia="zh-CN"/>
              </w:rPr>
              <w:t>-9.7</w:t>
            </w:r>
          </w:p>
        </w:tc>
      </w:tr>
      <w:tr w:rsidR="003A6F33" w:rsidRPr="00C958DD" w14:paraId="1675DCF8" w14:textId="77777777" w:rsidTr="008B479F">
        <w:trPr>
          <w:cantSplit/>
          <w:jc w:val="center"/>
        </w:trPr>
        <w:tc>
          <w:tcPr>
            <w:tcW w:w="0" w:type="auto"/>
            <w:vMerge/>
            <w:shd w:val="clear" w:color="auto" w:fill="auto"/>
            <w:vAlign w:val="center"/>
          </w:tcPr>
          <w:p w14:paraId="2275EF40" w14:textId="77777777" w:rsidR="003A6F33" w:rsidRPr="00C958DD" w:rsidRDefault="003A6F33" w:rsidP="003A6F33">
            <w:pPr>
              <w:pStyle w:val="TAC"/>
              <w:rPr>
                <w:lang w:eastAsia="en-GB"/>
              </w:rPr>
            </w:pPr>
          </w:p>
        </w:tc>
        <w:tc>
          <w:tcPr>
            <w:tcW w:w="0" w:type="auto"/>
            <w:vMerge w:val="restart"/>
            <w:shd w:val="clear" w:color="auto" w:fill="auto"/>
            <w:vAlign w:val="center"/>
          </w:tcPr>
          <w:p w14:paraId="216832A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56B3629" w14:textId="3923C94B" w:rsidR="003A6F33" w:rsidRPr="00C958DD" w:rsidRDefault="003A6F33" w:rsidP="003A6F33">
            <w:pPr>
              <w:pStyle w:val="TAC"/>
              <w:rPr>
                <w:lang w:eastAsia="zh-CN"/>
              </w:rPr>
            </w:pPr>
            <w:r>
              <w:rPr>
                <w:lang w:eastAsia="zh-CN"/>
              </w:rPr>
              <w:t>AWGN</w:t>
            </w:r>
          </w:p>
        </w:tc>
        <w:tc>
          <w:tcPr>
            <w:tcW w:w="0" w:type="auto"/>
            <w:vAlign w:val="center"/>
          </w:tcPr>
          <w:p w14:paraId="6D099D6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24E888CF" w14:textId="0088944B" w:rsidR="003A6F33" w:rsidRPr="00C958DD" w:rsidRDefault="003A6F33" w:rsidP="003A6F33">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3A6F33" w:rsidRPr="00C958DD" w:rsidRDefault="003A6F33" w:rsidP="003A6F33">
            <w:pPr>
              <w:pStyle w:val="TAC"/>
              <w:rPr>
                <w:lang w:eastAsia="zh-CN"/>
              </w:rPr>
            </w:pPr>
            <w:r w:rsidRPr="00977213">
              <w:rPr>
                <w:rFonts w:eastAsia="DengXian"/>
                <w:lang w:eastAsia="zh-CN"/>
              </w:rPr>
              <w:t>-19.8</w:t>
            </w:r>
          </w:p>
        </w:tc>
      </w:tr>
      <w:tr w:rsidR="003A6F33" w:rsidRPr="00C958DD" w14:paraId="22260ECD" w14:textId="77777777" w:rsidTr="008B479F">
        <w:trPr>
          <w:cantSplit/>
          <w:jc w:val="center"/>
        </w:trPr>
        <w:tc>
          <w:tcPr>
            <w:tcW w:w="0" w:type="auto"/>
            <w:vMerge/>
            <w:shd w:val="clear" w:color="auto" w:fill="auto"/>
            <w:vAlign w:val="center"/>
          </w:tcPr>
          <w:p w14:paraId="42AAE465" w14:textId="77777777" w:rsidR="003A6F33" w:rsidRPr="00C958DD" w:rsidRDefault="003A6F33" w:rsidP="003A6F33">
            <w:pPr>
              <w:pStyle w:val="TAC"/>
              <w:rPr>
                <w:lang w:eastAsia="en-GB"/>
              </w:rPr>
            </w:pPr>
          </w:p>
        </w:tc>
        <w:tc>
          <w:tcPr>
            <w:tcW w:w="0" w:type="auto"/>
            <w:vMerge/>
            <w:shd w:val="clear" w:color="auto" w:fill="auto"/>
            <w:vAlign w:val="center"/>
          </w:tcPr>
          <w:p w14:paraId="3108C96A"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3923AF5D" w14:textId="4664C1E8" w:rsidR="003A6F33" w:rsidRPr="00C958DD" w:rsidRDefault="003A6F33" w:rsidP="003A6F33">
            <w:pPr>
              <w:pStyle w:val="TAC"/>
              <w:rPr>
                <w:lang w:eastAsia="zh-CN"/>
              </w:rPr>
            </w:pPr>
            <w:r>
              <w:rPr>
                <w:lang w:eastAsia="zh-CN"/>
              </w:rPr>
              <w:t>NTN-TDLA100-200 Low</w:t>
            </w:r>
          </w:p>
        </w:tc>
        <w:tc>
          <w:tcPr>
            <w:tcW w:w="0" w:type="auto"/>
            <w:vAlign w:val="center"/>
          </w:tcPr>
          <w:p w14:paraId="290B640B"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3A6F33" w:rsidRPr="00C958DD" w:rsidRDefault="003A6F33" w:rsidP="003A6F33">
            <w:pPr>
              <w:pStyle w:val="TAC"/>
              <w:rPr>
                <w:lang w:eastAsia="zh-CN"/>
              </w:rPr>
            </w:pPr>
            <w:r w:rsidRPr="00977213">
              <w:rPr>
                <w:rFonts w:eastAsia="DengXian"/>
                <w:lang w:eastAsia="zh-CN"/>
              </w:rPr>
              <w:t>-6.8</w:t>
            </w:r>
          </w:p>
        </w:tc>
        <w:tc>
          <w:tcPr>
            <w:tcW w:w="0" w:type="auto"/>
            <w:vAlign w:val="center"/>
          </w:tcPr>
          <w:p w14:paraId="53BD59AC" w14:textId="4D2BDFC0" w:rsidR="003A6F33" w:rsidRPr="00C958DD" w:rsidRDefault="003A6F33" w:rsidP="003A6F33">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3A6F33" w:rsidRPr="00C958DD" w14:paraId="2161E096" w14:textId="77777777" w:rsidTr="007549EA">
        <w:trPr>
          <w:cantSplit/>
          <w:jc w:val="center"/>
        </w:trPr>
        <w:tc>
          <w:tcPr>
            <w:tcW w:w="0" w:type="auto"/>
            <w:vMerge w:val="restart"/>
            <w:shd w:val="clear" w:color="auto" w:fill="auto"/>
            <w:vAlign w:val="center"/>
          </w:tcPr>
          <w:p w14:paraId="36A5AC6F"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5FD9E518" w14:textId="130420EB" w:rsidR="003A6F33" w:rsidRPr="00C958DD" w:rsidRDefault="003A6F33" w:rsidP="003A6F33">
            <w:pPr>
              <w:pStyle w:val="TAC"/>
              <w:rPr>
                <w:lang w:eastAsia="zh-CN"/>
              </w:rPr>
            </w:pPr>
            <w:r>
              <w:rPr>
                <w:lang w:eastAsia="zh-CN"/>
              </w:rPr>
              <w:t>AWGN</w:t>
            </w:r>
          </w:p>
        </w:tc>
        <w:tc>
          <w:tcPr>
            <w:tcW w:w="0" w:type="auto"/>
            <w:vAlign w:val="center"/>
          </w:tcPr>
          <w:p w14:paraId="4536B384"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E91BB13" w14:textId="00FD2309" w:rsidR="003A6F33" w:rsidRPr="00C958DD" w:rsidRDefault="003A6F33" w:rsidP="003A6F33">
            <w:pPr>
              <w:pStyle w:val="TAC"/>
              <w:rPr>
                <w:lang w:eastAsia="zh-CN"/>
              </w:rPr>
            </w:pPr>
            <w:r w:rsidRPr="00977213">
              <w:rPr>
                <w:rFonts w:eastAsia="DengXian"/>
                <w:lang w:eastAsia="zh-CN"/>
              </w:rPr>
              <w:t>-14.6</w:t>
            </w:r>
          </w:p>
        </w:tc>
        <w:tc>
          <w:tcPr>
            <w:tcW w:w="0" w:type="auto"/>
            <w:vAlign w:val="center"/>
          </w:tcPr>
          <w:p w14:paraId="17C2A5DD" w14:textId="49CBDD45" w:rsidR="003A6F33" w:rsidRPr="00C958DD" w:rsidRDefault="003A6F33" w:rsidP="003A6F33">
            <w:pPr>
              <w:pStyle w:val="TAC"/>
              <w:rPr>
                <w:lang w:eastAsia="zh-CN"/>
              </w:rPr>
            </w:pPr>
            <w:r w:rsidRPr="00977213">
              <w:rPr>
                <w:rFonts w:eastAsia="DengXian"/>
                <w:lang w:eastAsia="zh-CN"/>
              </w:rPr>
              <w:t>-9.2</w:t>
            </w:r>
          </w:p>
        </w:tc>
      </w:tr>
      <w:tr w:rsidR="003A6F33" w:rsidRPr="00C958DD" w14:paraId="10EE2BCD" w14:textId="77777777" w:rsidTr="007549EA">
        <w:trPr>
          <w:cantSplit/>
          <w:jc w:val="center"/>
        </w:trPr>
        <w:tc>
          <w:tcPr>
            <w:tcW w:w="0" w:type="auto"/>
            <w:vMerge/>
            <w:shd w:val="clear" w:color="auto" w:fill="auto"/>
            <w:vAlign w:val="center"/>
          </w:tcPr>
          <w:p w14:paraId="42F1910A" w14:textId="77777777" w:rsidR="003A6F33" w:rsidRPr="00C958DD" w:rsidRDefault="003A6F33" w:rsidP="003A6F33">
            <w:pPr>
              <w:pStyle w:val="TAC"/>
              <w:rPr>
                <w:lang w:eastAsia="en-GB"/>
              </w:rPr>
            </w:pPr>
          </w:p>
        </w:tc>
        <w:tc>
          <w:tcPr>
            <w:tcW w:w="0" w:type="auto"/>
            <w:vMerge/>
            <w:shd w:val="clear" w:color="auto" w:fill="auto"/>
            <w:vAlign w:val="center"/>
          </w:tcPr>
          <w:p w14:paraId="48560F77"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9C121D" w14:textId="738768FB" w:rsidR="003A6F33" w:rsidRPr="00C958DD" w:rsidRDefault="003A6F33" w:rsidP="003A6F33">
            <w:pPr>
              <w:pStyle w:val="TAC"/>
              <w:rPr>
                <w:lang w:eastAsia="zh-CN"/>
              </w:rPr>
            </w:pPr>
            <w:r>
              <w:rPr>
                <w:lang w:eastAsia="zh-CN"/>
              </w:rPr>
              <w:t>NTN-TDLA100-200 Low</w:t>
            </w:r>
          </w:p>
        </w:tc>
        <w:tc>
          <w:tcPr>
            <w:tcW w:w="0" w:type="auto"/>
            <w:vAlign w:val="center"/>
          </w:tcPr>
          <w:p w14:paraId="066F99C3"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3A6F33" w:rsidRPr="00C958DD" w:rsidRDefault="003A6F33" w:rsidP="003A6F33">
            <w:pPr>
              <w:pStyle w:val="TAC"/>
              <w:rPr>
                <w:lang w:eastAsia="zh-CN"/>
              </w:rPr>
            </w:pPr>
            <w:r w:rsidRPr="00977213">
              <w:rPr>
                <w:rFonts w:eastAsia="DengXian"/>
                <w:lang w:eastAsia="zh-CN"/>
              </w:rPr>
              <w:t>-2.7</w:t>
            </w:r>
          </w:p>
        </w:tc>
        <w:tc>
          <w:tcPr>
            <w:tcW w:w="0" w:type="auto"/>
            <w:vAlign w:val="center"/>
          </w:tcPr>
          <w:p w14:paraId="4A2F3AC3" w14:textId="6796E03E" w:rsidR="003A6F33" w:rsidRPr="00C958DD" w:rsidRDefault="003A6F33" w:rsidP="003A6F33">
            <w:pPr>
              <w:pStyle w:val="TAC"/>
              <w:rPr>
                <w:lang w:eastAsia="zh-CN"/>
              </w:rPr>
            </w:pPr>
            <w:r w:rsidRPr="00977213">
              <w:rPr>
                <w:rFonts w:eastAsia="DengXian"/>
                <w:lang w:eastAsia="zh-CN"/>
              </w:rPr>
              <w:t>1.9</w:t>
            </w:r>
          </w:p>
        </w:tc>
      </w:tr>
      <w:tr w:rsidR="003A6F33" w:rsidRPr="00C958DD" w14:paraId="647E7CCA" w14:textId="77777777" w:rsidTr="00F87F87">
        <w:trPr>
          <w:cantSplit/>
          <w:jc w:val="center"/>
        </w:trPr>
        <w:tc>
          <w:tcPr>
            <w:tcW w:w="0" w:type="auto"/>
            <w:vMerge/>
            <w:shd w:val="clear" w:color="auto" w:fill="auto"/>
            <w:vAlign w:val="center"/>
          </w:tcPr>
          <w:p w14:paraId="1C13239A" w14:textId="77777777" w:rsidR="003A6F33" w:rsidRPr="00C958DD" w:rsidRDefault="003A6F33" w:rsidP="003A6F33">
            <w:pPr>
              <w:pStyle w:val="TAC"/>
              <w:rPr>
                <w:lang w:eastAsia="en-GB"/>
              </w:rPr>
            </w:pPr>
          </w:p>
        </w:tc>
        <w:tc>
          <w:tcPr>
            <w:tcW w:w="0" w:type="auto"/>
            <w:vMerge w:val="restart"/>
            <w:shd w:val="clear" w:color="auto" w:fill="auto"/>
            <w:vAlign w:val="center"/>
          </w:tcPr>
          <w:p w14:paraId="25499367"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2A8A2B3" w14:textId="4DD0897E" w:rsidR="003A6F33" w:rsidRPr="00C958DD" w:rsidRDefault="003A6F33" w:rsidP="003A6F33">
            <w:pPr>
              <w:pStyle w:val="TAC"/>
              <w:rPr>
                <w:lang w:eastAsia="zh-CN"/>
              </w:rPr>
            </w:pPr>
            <w:r>
              <w:rPr>
                <w:lang w:eastAsia="zh-CN"/>
              </w:rPr>
              <w:t>AWGN</w:t>
            </w:r>
          </w:p>
        </w:tc>
        <w:tc>
          <w:tcPr>
            <w:tcW w:w="0" w:type="auto"/>
            <w:vAlign w:val="center"/>
          </w:tcPr>
          <w:p w14:paraId="6A765D0E"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9DCCC7C" w14:textId="05E69EDA"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3A6F33" w:rsidRPr="00C958DD" w:rsidRDefault="003A6F33" w:rsidP="003A6F33">
            <w:pPr>
              <w:pStyle w:val="TAC"/>
              <w:rPr>
                <w:lang w:eastAsia="zh-CN"/>
              </w:rPr>
            </w:pPr>
            <w:r w:rsidRPr="00977213">
              <w:rPr>
                <w:rFonts w:eastAsia="DengXian"/>
                <w:lang w:eastAsia="zh-CN"/>
              </w:rPr>
              <w:t>-12.5</w:t>
            </w:r>
          </w:p>
        </w:tc>
      </w:tr>
      <w:tr w:rsidR="003A6F33" w:rsidRPr="00C958DD" w14:paraId="5D295476" w14:textId="77777777" w:rsidTr="00F87F87">
        <w:trPr>
          <w:cantSplit/>
          <w:jc w:val="center"/>
        </w:trPr>
        <w:tc>
          <w:tcPr>
            <w:tcW w:w="0" w:type="auto"/>
            <w:vMerge/>
            <w:shd w:val="clear" w:color="auto" w:fill="auto"/>
            <w:vAlign w:val="center"/>
          </w:tcPr>
          <w:p w14:paraId="63864C0A" w14:textId="77777777" w:rsidR="003A6F33" w:rsidRPr="00C958DD" w:rsidRDefault="003A6F33" w:rsidP="003A6F33">
            <w:pPr>
              <w:pStyle w:val="TAC"/>
              <w:rPr>
                <w:lang w:eastAsia="en-GB"/>
              </w:rPr>
            </w:pPr>
          </w:p>
        </w:tc>
        <w:tc>
          <w:tcPr>
            <w:tcW w:w="0" w:type="auto"/>
            <w:vMerge/>
            <w:shd w:val="clear" w:color="auto" w:fill="auto"/>
            <w:vAlign w:val="center"/>
          </w:tcPr>
          <w:p w14:paraId="322002BC"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115BDBE" w14:textId="701CFAE7" w:rsidR="003A6F33" w:rsidRPr="00C958DD" w:rsidRDefault="003A6F33" w:rsidP="003A6F33">
            <w:pPr>
              <w:pStyle w:val="TAC"/>
              <w:rPr>
                <w:lang w:eastAsia="zh-CN"/>
              </w:rPr>
            </w:pPr>
            <w:r>
              <w:rPr>
                <w:lang w:eastAsia="zh-CN"/>
              </w:rPr>
              <w:t>NTN-TDLA100-200 Low</w:t>
            </w:r>
          </w:p>
        </w:tc>
        <w:tc>
          <w:tcPr>
            <w:tcW w:w="0" w:type="auto"/>
            <w:vAlign w:val="center"/>
          </w:tcPr>
          <w:p w14:paraId="0A1CD487"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3A6F33" w:rsidRPr="00C958DD" w:rsidRDefault="003A6F33" w:rsidP="003A6F33">
            <w:pPr>
              <w:pStyle w:val="TAC"/>
              <w:rPr>
                <w:lang w:eastAsia="zh-CN"/>
              </w:rPr>
            </w:pPr>
            <w:r w:rsidRPr="00977213">
              <w:rPr>
                <w:rFonts w:eastAsia="DengXian"/>
                <w:lang w:eastAsia="zh-CN"/>
              </w:rPr>
              <w:t>-4.8</w:t>
            </w:r>
          </w:p>
        </w:tc>
        <w:tc>
          <w:tcPr>
            <w:tcW w:w="0" w:type="auto"/>
            <w:vAlign w:val="center"/>
          </w:tcPr>
          <w:p w14:paraId="41044DCC" w14:textId="5CAEE2BE" w:rsidR="003A6F33" w:rsidRPr="00C958DD" w:rsidRDefault="003A6F33" w:rsidP="003A6F33">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3A6F33" w:rsidRPr="00C958DD" w14:paraId="17157A4F" w14:textId="77777777" w:rsidTr="004B328D">
        <w:trPr>
          <w:cantSplit/>
          <w:jc w:val="center"/>
        </w:trPr>
        <w:tc>
          <w:tcPr>
            <w:tcW w:w="0" w:type="auto"/>
            <w:vMerge w:val="restart"/>
            <w:shd w:val="clear" w:color="auto" w:fill="auto"/>
            <w:vAlign w:val="center"/>
          </w:tcPr>
          <w:p w14:paraId="6E7C9DC9" w14:textId="77777777" w:rsidR="003A6F33" w:rsidRPr="00C958DD" w:rsidRDefault="003A6F33" w:rsidP="003A6F33">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3A6F33" w:rsidRPr="00C958DD" w:rsidRDefault="003A6F33" w:rsidP="003A6F33">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402026CD" w14:textId="2DF9D0D2" w:rsidR="003A6F33" w:rsidRPr="00C958DD" w:rsidRDefault="003A6F33" w:rsidP="003A6F33">
            <w:pPr>
              <w:pStyle w:val="TAC"/>
              <w:rPr>
                <w:lang w:eastAsia="zh-CN"/>
              </w:rPr>
            </w:pPr>
            <w:r>
              <w:rPr>
                <w:lang w:eastAsia="zh-CN"/>
              </w:rPr>
              <w:t>AWGN</w:t>
            </w:r>
          </w:p>
        </w:tc>
        <w:tc>
          <w:tcPr>
            <w:tcW w:w="0" w:type="auto"/>
            <w:vAlign w:val="center"/>
          </w:tcPr>
          <w:p w14:paraId="2C7D5958"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5FD95AC3" w14:textId="1DE1D0CD" w:rsidR="003A6F33" w:rsidRPr="00C958DD" w:rsidRDefault="003A6F33" w:rsidP="003A6F33">
            <w:pPr>
              <w:pStyle w:val="TAC"/>
              <w:rPr>
                <w:lang w:eastAsia="zh-CN"/>
              </w:rPr>
            </w:pPr>
            <w:r w:rsidRPr="00977213">
              <w:rPr>
                <w:rFonts w:eastAsia="DengXian"/>
                <w:lang w:eastAsia="zh-CN"/>
              </w:rPr>
              <w:t>-14.4</w:t>
            </w:r>
          </w:p>
        </w:tc>
        <w:tc>
          <w:tcPr>
            <w:tcW w:w="0" w:type="auto"/>
            <w:vAlign w:val="center"/>
          </w:tcPr>
          <w:p w14:paraId="307BC3DB" w14:textId="4B2DCE7F" w:rsidR="003A6F33" w:rsidRPr="00C958DD" w:rsidRDefault="003A6F33" w:rsidP="003A6F33">
            <w:pPr>
              <w:pStyle w:val="TAC"/>
              <w:rPr>
                <w:lang w:eastAsia="zh-CN"/>
              </w:rPr>
            </w:pPr>
            <w:r w:rsidRPr="00977213">
              <w:rPr>
                <w:rFonts w:eastAsia="DengXian"/>
                <w:lang w:eastAsia="zh-CN"/>
              </w:rPr>
              <w:t>-9.2</w:t>
            </w:r>
          </w:p>
        </w:tc>
      </w:tr>
      <w:tr w:rsidR="003A6F33" w:rsidRPr="00C958DD" w14:paraId="2E9ACFF8" w14:textId="77777777" w:rsidTr="004B328D">
        <w:trPr>
          <w:cantSplit/>
          <w:jc w:val="center"/>
        </w:trPr>
        <w:tc>
          <w:tcPr>
            <w:tcW w:w="0" w:type="auto"/>
            <w:vMerge/>
            <w:shd w:val="clear" w:color="auto" w:fill="auto"/>
            <w:vAlign w:val="center"/>
          </w:tcPr>
          <w:p w14:paraId="2E01E2B2" w14:textId="77777777" w:rsidR="003A6F33" w:rsidRPr="00C958DD" w:rsidRDefault="003A6F33" w:rsidP="003A6F33">
            <w:pPr>
              <w:pStyle w:val="TAC"/>
              <w:rPr>
                <w:lang w:eastAsia="en-GB"/>
              </w:rPr>
            </w:pPr>
          </w:p>
        </w:tc>
        <w:tc>
          <w:tcPr>
            <w:tcW w:w="0" w:type="auto"/>
            <w:vMerge/>
            <w:shd w:val="clear" w:color="auto" w:fill="auto"/>
            <w:vAlign w:val="center"/>
          </w:tcPr>
          <w:p w14:paraId="196290C5" w14:textId="77777777" w:rsidR="003A6F33" w:rsidRPr="00C958DD" w:rsidRDefault="003A6F33" w:rsidP="003A6F3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58A1B1" w14:textId="42FE00D6" w:rsidR="003A6F33" w:rsidRPr="00C958DD" w:rsidRDefault="003A6F33" w:rsidP="003A6F33">
            <w:pPr>
              <w:pStyle w:val="TAC"/>
              <w:rPr>
                <w:lang w:eastAsia="zh-CN"/>
              </w:rPr>
            </w:pPr>
            <w:r>
              <w:rPr>
                <w:lang w:eastAsia="zh-CN"/>
              </w:rPr>
              <w:t>NTN-TDLA100-200 Low</w:t>
            </w:r>
          </w:p>
        </w:tc>
        <w:tc>
          <w:tcPr>
            <w:tcW w:w="0" w:type="auto"/>
            <w:vAlign w:val="center"/>
          </w:tcPr>
          <w:p w14:paraId="643FF21E"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3A6F33" w:rsidRPr="00C958DD" w:rsidRDefault="003A6F33" w:rsidP="003A6F33">
            <w:pPr>
              <w:pStyle w:val="TAC"/>
              <w:rPr>
                <w:lang w:eastAsia="zh-CN"/>
              </w:rPr>
            </w:pPr>
            <w:r w:rsidRPr="00977213">
              <w:rPr>
                <w:rFonts w:eastAsia="DengXian"/>
                <w:lang w:eastAsia="zh-CN"/>
              </w:rPr>
              <w:t>-4.3</w:t>
            </w:r>
          </w:p>
        </w:tc>
        <w:tc>
          <w:tcPr>
            <w:tcW w:w="0" w:type="auto"/>
            <w:vAlign w:val="center"/>
          </w:tcPr>
          <w:p w14:paraId="011F7366" w14:textId="2C86C8CB" w:rsidR="003A6F33" w:rsidRPr="00C958DD" w:rsidRDefault="003A6F33" w:rsidP="003A6F33">
            <w:pPr>
              <w:pStyle w:val="TAC"/>
              <w:rPr>
                <w:lang w:eastAsia="zh-CN"/>
              </w:rPr>
            </w:pPr>
            <w:r w:rsidRPr="00977213">
              <w:rPr>
                <w:rFonts w:eastAsia="DengXian"/>
                <w:lang w:eastAsia="zh-CN"/>
              </w:rPr>
              <w:t>0.1</w:t>
            </w:r>
          </w:p>
        </w:tc>
      </w:tr>
      <w:tr w:rsidR="003A6F33" w:rsidRPr="00C958DD" w14:paraId="4ECE46D5" w14:textId="77777777" w:rsidTr="00586E04">
        <w:trPr>
          <w:cantSplit/>
          <w:jc w:val="center"/>
        </w:trPr>
        <w:tc>
          <w:tcPr>
            <w:tcW w:w="0" w:type="auto"/>
            <w:vMerge/>
            <w:shd w:val="clear" w:color="auto" w:fill="auto"/>
            <w:vAlign w:val="center"/>
          </w:tcPr>
          <w:p w14:paraId="0429349D" w14:textId="77777777" w:rsidR="003A6F33" w:rsidRPr="00C958DD" w:rsidRDefault="003A6F33" w:rsidP="003A6F33">
            <w:pPr>
              <w:pStyle w:val="TAC"/>
              <w:rPr>
                <w:lang w:eastAsia="en-GB"/>
              </w:rPr>
            </w:pPr>
          </w:p>
        </w:tc>
        <w:tc>
          <w:tcPr>
            <w:tcW w:w="0" w:type="auto"/>
            <w:vMerge w:val="restart"/>
            <w:shd w:val="clear" w:color="auto" w:fill="auto"/>
            <w:vAlign w:val="center"/>
          </w:tcPr>
          <w:p w14:paraId="3BD43002" w14:textId="77777777" w:rsidR="003A6F33" w:rsidRPr="00C958DD" w:rsidRDefault="003A6F33" w:rsidP="003A6F33">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56428B10" w14:textId="1E4BD44D" w:rsidR="003A6F33" w:rsidRPr="00C958DD" w:rsidRDefault="003A6F33" w:rsidP="003A6F33">
            <w:pPr>
              <w:pStyle w:val="TAC"/>
              <w:rPr>
                <w:lang w:eastAsia="zh-CN"/>
              </w:rPr>
            </w:pPr>
            <w:r>
              <w:rPr>
                <w:lang w:eastAsia="zh-CN"/>
              </w:rPr>
              <w:t>AWGN</w:t>
            </w:r>
          </w:p>
        </w:tc>
        <w:tc>
          <w:tcPr>
            <w:tcW w:w="0" w:type="auto"/>
            <w:vAlign w:val="center"/>
          </w:tcPr>
          <w:p w14:paraId="51DDCE29" w14:textId="77777777" w:rsidR="003A6F33" w:rsidRPr="00C958DD" w:rsidRDefault="003A6F33" w:rsidP="003A6F33">
            <w:pPr>
              <w:pStyle w:val="TAC"/>
              <w:rPr>
                <w:lang w:eastAsia="zh-CN"/>
              </w:rPr>
            </w:pPr>
            <w:r w:rsidRPr="00C958DD">
              <w:rPr>
                <w:rFonts w:hint="eastAsia"/>
                <w:lang w:eastAsia="zh-CN"/>
              </w:rPr>
              <w:t>0</w:t>
            </w:r>
          </w:p>
        </w:tc>
        <w:tc>
          <w:tcPr>
            <w:tcW w:w="0" w:type="auto"/>
            <w:vAlign w:val="center"/>
          </w:tcPr>
          <w:p w14:paraId="453AE392" w14:textId="751D0B6D" w:rsidR="003A6F33" w:rsidRPr="00C958DD" w:rsidRDefault="003A6F33" w:rsidP="003A6F33">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3A6F33" w:rsidRPr="00C958DD" w:rsidRDefault="003A6F33" w:rsidP="003A6F33">
            <w:pPr>
              <w:pStyle w:val="TAC"/>
              <w:rPr>
                <w:lang w:eastAsia="zh-CN"/>
              </w:rPr>
            </w:pPr>
            <w:r w:rsidRPr="00977213">
              <w:rPr>
                <w:rFonts w:eastAsia="DengXian"/>
                <w:lang w:eastAsia="zh-CN"/>
              </w:rPr>
              <w:t>-11.9</w:t>
            </w:r>
          </w:p>
        </w:tc>
      </w:tr>
      <w:tr w:rsidR="003A6F33" w:rsidRPr="00C958DD" w14:paraId="2E50BAC3" w14:textId="77777777" w:rsidTr="00586E04">
        <w:trPr>
          <w:cantSplit/>
          <w:jc w:val="center"/>
        </w:trPr>
        <w:tc>
          <w:tcPr>
            <w:tcW w:w="0" w:type="auto"/>
            <w:vMerge/>
            <w:shd w:val="clear" w:color="auto" w:fill="auto"/>
            <w:vAlign w:val="center"/>
          </w:tcPr>
          <w:p w14:paraId="5A804B7E" w14:textId="77777777" w:rsidR="003A6F33" w:rsidRPr="00C958DD" w:rsidRDefault="003A6F33" w:rsidP="003A6F33">
            <w:pPr>
              <w:pStyle w:val="TAC"/>
              <w:rPr>
                <w:lang w:eastAsia="en-GB"/>
              </w:rPr>
            </w:pPr>
          </w:p>
        </w:tc>
        <w:tc>
          <w:tcPr>
            <w:tcW w:w="0" w:type="auto"/>
            <w:vMerge/>
            <w:shd w:val="clear" w:color="auto" w:fill="auto"/>
            <w:vAlign w:val="center"/>
          </w:tcPr>
          <w:p w14:paraId="06DD131E" w14:textId="77777777" w:rsidR="003A6F33" w:rsidRPr="00C958DD" w:rsidRDefault="003A6F33" w:rsidP="003A6F33">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A33206A" w14:textId="7D526715" w:rsidR="003A6F33" w:rsidRPr="00C958DD" w:rsidRDefault="003A6F33" w:rsidP="003A6F33">
            <w:pPr>
              <w:pStyle w:val="TAC"/>
              <w:rPr>
                <w:lang w:eastAsia="zh-CN"/>
              </w:rPr>
            </w:pPr>
            <w:r>
              <w:rPr>
                <w:lang w:eastAsia="zh-CN"/>
              </w:rPr>
              <w:t>NTN-TDLA100-200 Low</w:t>
            </w:r>
          </w:p>
        </w:tc>
        <w:tc>
          <w:tcPr>
            <w:tcW w:w="0" w:type="auto"/>
            <w:vAlign w:val="center"/>
          </w:tcPr>
          <w:p w14:paraId="466F7D64" w14:textId="77777777" w:rsidR="003A6F33" w:rsidRPr="00C958DD" w:rsidRDefault="003A6F33" w:rsidP="003A6F33">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3A6F33" w:rsidRPr="00C958DD" w:rsidRDefault="003A6F33" w:rsidP="003A6F33">
            <w:pPr>
              <w:pStyle w:val="TAC"/>
              <w:rPr>
                <w:lang w:eastAsia="zh-CN"/>
              </w:rPr>
            </w:pPr>
            <w:r w:rsidRPr="00977213">
              <w:rPr>
                <w:rFonts w:eastAsia="DengXian"/>
                <w:lang w:eastAsia="zh-CN"/>
              </w:rPr>
              <w:t>-10.0</w:t>
            </w:r>
          </w:p>
        </w:tc>
        <w:tc>
          <w:tcPr>
            <w:tcW w:w="0" w:type="auto"/>
            <w:vAlign w:val="center"/>
          </w:tcPr>
          <w:p w14:paraId="75252D88" w14:textId="702CB4C3" w:rsidR="003A6F33" w:rsidRPr="00C958DD" w:rsidRDefault="003A6F33" w:rsidP="003A6F33">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3362" w:name="_Toc21127617"/>
      <w:bookmarkStart w:id="3363" w:name="_Toc29811826"/>
      <w:bookmarkStart w:id="3364" w:name="_Toc36817378"/>
      <w:bookmarkStart w:id="3365" w:name="_Toc37260300"/>
      <w:bookmarkStart w:id="3366" w:name="_Toc37267688"/>
      <w:bookmarkStart w:id="3367" w:name="_Toc44712291"/>
      <w:bookmarkStart w:id="3368" w:name="_Toc45893604"/>
      <w:bookmarkStart w:id="3369" w:name="_Toc53178324"/>
      <w:bookmarkStart w:id="3370" w:name="_Toc53178775"/>
      <w:bookmarkStart w:id="3371" w:name="_Toc61179013"/>
      <w:bookmarkStart w:id="3372" w:name="_Toc61179483"/>
      <w:bookmarkStart w:id="3373" w:name="_Toc67916779"/>
      <w:bookmarkStart w:id="3374" w:name="_Toc74663400"/>
      <w:bookmarkStart w:id="3375" w:name="_Toc104311050"/>
      <w:bookmarkStart w:id="3376" w:name="_Toc106126751"/>
      <w:bookmarkStart w:id="3377" w:name="_Toc106177064"/>
      <w:bookmarkStart w:id="3378" w:name="_Toc114242232"/>
      <w:bookmarkStart w:id="3379" w:name="_Toc123044228"/>
      <w:bookmarkStart w:id="3380" w:name="_Toc124157867"/>
      <w:bookmarkStart w:id="3381" w:name="_Toc124259790"/>
      <w:bookmarkStart w:id="3382" w:name="_Toc130584861"/>
      <w:bookmarkStart w:id="3383" w:name="_Toc137464517"/>
      <w:bookmarkStart w:id="3384" w:name="_Toc138884186"/>
      <w:bookmarkStart w:id="3385" w:name="_Toc145643387"/>
      <w:bookmarkStart w:id="3386" w:name="_Toc155469488"/>
      <w:bookmarkStart w:id="3387" w:name="_Toc161667834"/>
      <w:bookmarkStart w:id="3388" w:name="_Toc169708652"/>
      <w:r w:rsidRPr="00F95B02">
        <w:t>9</w:t>
      </w:r>
      <w:r w:rsidRPr="00F95B02">
        <w:tab/>
        <w:t>Radiated transmitter characteristics</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p>
    <w:p w14:paraId="7AD0F26D" w14:textId="53E4F199" w:rsidR="00DA0CFA" w:rsidRDefault="00DA0CFA" w:rsidP="00DA0CFA">
      <w:pPr>
        <w:pStyle w:val="Heading2"/>
      </w:pPr>
      <w:bookmarkStart w:id="3389" w:name="_Toc21127618"/>
      <w:bookmarkStart w:id="3390" w:name="_Toc29811827"/>
      <w:bookmarkStart w:id="3391" w:name="_Toc36817379"/>
      <w:bookmarkStart w:id="3392" w:name="_Toc37260301"/>
      <w:bookmarkStart w:id="3393" w:name="_Toc37267689"/>
      <w:bookmarkStart w:id="3394" w:name="_Toc44712292"/>
      <w:bookmarkStart w:id="3395" w:name="_Toc45893605"/>
      <w:bookmarkStart w:id="3396" w:name="_Toc53178325"/>
      <w:bookmarkStart w:id="3397" w:name="_Toc53178776"/>
      <w:bookmarkStart w:id="3398" w:name="_Toc61179014"/>
      <w:bookmarkStart w:id="3399" w:name="_Toc61179484"/>
      <w:bookmarkStart w:id="3400" w:name="_Toc67916780"/>
      <w:bookmarkStart w:id="3401" w:name="_Toc74663401"/>
      <w:bookmarkStart w:id="3402" w:name="_Toc104311051"/>
      <w:bookmarkStart w:id="3403" w:name="_Toc106126752"/>
      <w:bookmarkStart w:id="3404" w:name="_Toc106177065"/>
      <w:bookmarkStart w:id="3405" w:name="_Toc114242233"/>
      <w:bookmarkStart w:id="3406" w:name="_Toc123044229"/>
      <w:bookmarkStart w:id="3407" w:name="_Toc124157868"/>
      <w:bookmarkStart w:id="3408" w:name="_Toc124259791"/>
      <w:bookmarkStart w:id="3409" w:name="_Toc130584862"/>
      <w:bookmarkStart w:id="3410" w:name="_Toc137464518"/>
      <w:bookmarkStart w:id="3411" w:name="_Toc138884187"/>
      <w:bookmarkStart w:id="3412" w:name="_Toc145643388"/>
      <w:bookmarkStart w:id="3413" w:name="_Toc155469489"/>
      <w:bookmarkStart w:id="3414" w:name="_Toc161667835"/>
      <w:bookmarkStart w:id="3415" w:name="_Toc169708653"/>
      <w:r w:rsidRPr="00F95B02">
        <w:t>9.1</w:t>
      </w:r>
      <w:r w:rsidRPr="00F95B02">
        <w:tab/>
        <w:t>General</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416" w:name="_Toc21127619"/>
      <w:bookmarkStart w:id="3417" w:name="_Toc29811828"/>
      <w:bookmarkStart w:id="3418" w:name="_Toc36817380"/>
      <w:bookmarkStart w:id="3419" w:name="_Toc37260302"/>
      <w:bookmarkStart w:id="3420" w:name="_Toc37267690"/>
      <w:bookmarkStart w:id="3421" w:name="_Toc44712293"/>
      <w:bookmarkStart w:id="3422" w:name="_Toc45893606"/>
      <w:bookmarkStart w:id="3423" w:name="_Toc53178326"/>
      <w:bookmarkStart w:id="3424" w:name="_Toc53178777"/>
      <w:bookmarkStart w:id="3425" w:name="_Toc61179015"/>
      <w:bookmarkStart w:id="3426" w:name="_Toc61179485"/>
      <w:bookmarkStart w:id="3427" w:name="_Toc67916781"/>
      <w:bookmarkStart w:id="3428" w:name="_Toc74663402"/>
      <w:bookmarkStart w:id="3429" w:name="_Toc104311052"/>
      <w:bookmarkStart w:id="3430" w:name="_Toc106126753"/>
      <w:bookmarkStart w:id="3431" w:name="_Toc106177066"/>
      <w:bookmarkStart w:id="3432" w:name="_Toc114242234"/>
      <w:bookmarkStart w:id="3433" w:name="_Toc123044230"/>
      <w:bookmarkStart w:id="3434" w:name="_Toc124157869"/>
      <w:bookmarkStart w:id="3435" w:name="_Toc124259792"/>
      <w:bookmarkStart w:id="3436" w:name="_Toc130584863"/>
      <w:bookmarkStart w:id="3437" w:name="_Toc137464519"/>
      <w:bookmarkStart w:id="3438" w:name="_Toc138884188"/>
      <w:bookmarkStart w:id="3439" w:name="_Toc145643389"/>
      <w:bookmarkStart w:id="3440" w:name="_Toc155469490"/>
      <w:bookmarkStart w:id="3441" w:name="_Toc161667836"/>
      <w:bookmarkStart w:id="3442" w:name="_Toc169708654"/>
      <w:r w:rsidRPr="00F95B02">
        <w:t>9.2</w:t>
      </w:r>
      <w:r w:rsidRPr="00F95B02">
        <w:tab/>
        <w:t>Radiated transmit power</w:t>
      </w:r>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3AF597F9" w14:textId="77777777" w:rsidR="00356079" w:rsidRPr="00F95B02" w:rsidRDefault="00356079" w:rsidP="006822DB">
      <w:pPr>
        <w:pStyle w:val="Heading3"/>
      </w:pPr>
      <w:bookmarkStart w:id="3443" w:name="_Toc104311053"/>
      <w:bookmarkStart w:id="3444" w:name="_Toc106126754"/>
      <w:bookmarkStart w:id="3445" w:name="_Toc106177067"/>
      <w:bookmarkStart w:id="3446" w:name="_Toc114242235"/>
      <w:bookmarkStart w:id="3447" w:name="_Toc123044231"/>
      <w:bookmarkStart w:id="3448" w:name="_Toc124157870"/>
      <w:bookmarkStart w:id="3449" w:name="_Toc124259793"/>
      <w:bookmarkStart w:id="3450" w:name="_Toc130584864"/>
      <w:bookmarkStart w:id="3451" w:name="_Toc137464520"/>
      <w:bookmarkStart w:id="3452" w:name="_Toc138884189"/>
      <w:bookmarkStart w:id="3453" w:name="_Toc145643390"/>
      <w:bookmarkStart w:id="3454" w:name="_Toc155469491"/>
      <w:bookmarkStart w:id="3455" w:name="_Toc161667837"/>
      <w:bookmarkStart w:id="3456" w:name="_Toc169708655"/>
      <w:r w:rsidRPr="00F95B02">
        <w:t>9.2.1</w:t>
      </w:r>
      <w:r w:rsidRPr="00F95B02">
        <w:tab/>
        <w:t>General</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457" w:name="_Toc104311054"/>
      <w:bookmarkStart w:id="3458" w:name="_Toc106126755"/>
      <w:bookmarkStart w:id="3459" w:name="_Toc106177068"/>
      <w:bookmarkStart w:id="3460" w:name="_Toc114242236"/>
      <w:bookmarkStart w:id="3461" w:name="_Toc123044232"/>
      <w:bookmarkStart w:id="3462" w:name="_Toc124157871"/>
      <w:bookmarkStart w:id="3463" w:name="_Toc124259794"/>
      <w:bookmarkStart w:id="3464" w:name="_Toc130584865"/>
      <w:bookmarkStart w:id="3465" w:name="_Toc137464521"/>
      <w:bookmarkStart w:id="3466" w:name="_Toc138884190"/>
      <w:bookmarkStart w:id="3467" w:name="_Toc145643391"/>
      <w:bookmarkStart w:id="3468" w:name="_Toc155469492"/>
      <w:bookmarkStart w:id="3469" w:name="_Toc161667838"/>
      <w:bookmarkStart w:id="3470" w:name="_Toc169708656"/>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471" w:name="_Toc21127623"/>
      <w:bookmarkStart w:id="3472" w:name="_Toc29811832"/>
      <w:bookmarkStart w:id="3473" w:name="_Toc36817384"/>
      <w:bookmarkStart w:id="3474" w:name="_Toc37260306"/>
      <w:bookmarkStart w:id="3475" w:name="_Toc37267694"/>
      <w:bookmarkStart w:id="3476" w:name="_Toc44712297"/>
      <w:bookmarkStart w:id="3477" w:name="_Toc45893610"/>
      <w:bookmarkStart w:id="3478" w:name="_Toc53178330"/>
      <w:bookmarkStart w:id="3479" w:name="_Toc53178781"/>
      <w:bookmarkStart w:id="3480" w:name="_Toc61179019"/>
      <w:bookmarkStart w:id="3481" w:name="_Toc61179489"/>
      <w:bookmarkStart w:id="3482" w:name="_Toc67916785"/>
      <w:bookmarkStart w:id="3483" w:name="_Toc74663406"/>
      <w:bookmarkStart w:id="3484" w:name="_Toc104311055"/>
      <w:bookmarkStart w:id="3485" w:name="_Toc106126756"/>
      <w:bookmarkStart w:id="3486" w:name="_Toc106177069"/>
      <w:bookmarkStart w:id="3487" w:name="_Toc114242237"/>
      <w:bookmarkStart w:id="3488" w:name="_Toc123044233"/>
      <w:bookmarkStart w:id="3489" w:name="_Toc124157872"/>
      <w:bookmarkStart w:id="3490" w:name="_Toc124259795"/>
      <w:bookmarkStart w:id="3491" w:name="_Toc130584866"/>
      <w:bookmarkStart w:id="3492" w:name="_Toc137464522"/>
      <w:bookmarkStart w:id="3493" w:name="_Toc138884191"/>
      <w:bookmarkStart w:id="3494" w:name="_Toc145643392"/>
      <w:bookmarkStart w:id="3495" w:name="_Toc155469493"/>
      <w:bookmarkStart w:id="3496" w:name="_Toc161667839"/>
      <w:bookmarkStart w:id="3497" w:name="_Toc169708657"/>
      <w:r w:rsidRPr="00F95B02">
        <w:t>9.3</w:t>
      </w:r>
      <w:r w:rsidRPr="00F95B02">
        <w:tab/>
        <w:t xml:space="preserve">OTA </w:t>
      </w:r>
      <w:r w:rsidR="00624CE1">
        <w:t>Satellite Access Node</w:t>
      </w:r>
      <w:r w:rsidRPr="00F95B02">
        <w:t xml:space="preserve"> output power</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2CDFFC39" w14:textId="77777777" w:rsidR="00FE798D" w:rsidRDefault="00FE798D" w:rsidP="00FE798D">
      <w:pPr>
        <w:pStyle w:val="Heading3"/>
      </w:pPr>
      <w:bookmarkStart w:id="3498" w:name="_Toc90422795"/>
      <w:bookmarkStart w:id="3499" w:name="_Toc82621948"/>
      <w:bookmarkStart w:id="3500" w:name="_Toc74663407"/>
      <w:bookmarkStart w:id="3501" w:name="_Toc67916786"/>
      <w:bookmarkStart w:id="3502" w:name="_Toc61179490"/>
      <w:bookmarkStart w:id="3503" w:name="_Toc61179020"/>
      <w:bookmarkStart w:id="3504" w:name="_Toc53178782"/>
      <w:bookmarkStart w:id="3505" w:name="_Toc53178331"/>
      <w:bookmarkStart w:id="3506" w:name="_Toc45893611"/>
      <w:bookmarkStart w:id="3507" w:name="_Toc44712298"/>
      <w:bookmarkStart w:id="3508" w:name="_Toc37267695"/>
      <w:bookmarkStart w:id="3509" w:name="_Toc37260307"/>
      <w:bookmarkStart w:id="3510" w:name="_Toc36817385"/>
      <w:bookmarkStart w:id="3511" w:name="_Toc29811833"/>
      <w:bookmarkStart w:id="3512" w:name="_Toc21127624"/>
      <w:bookmarkStart w:id="3513" w:name="_Toc104311056"/>
      <w:bookmarkStart w:id="3514" w:name="_Toc106126757"/>
      <w:bookmarkStart w:id="3515" w:name="_Toc106177070"/>
      <w:bookmarkStart w:id="3516" w:name="_Toc114242238"/>
      <w:bookmarkStart w:id="3517" w:name="_Toc123044234"/>
      <w:bookmarkStart w:id="3518" w:name="_Toc124157873"/>
      <w:bookmarkStart w:id="3519" w:name="_Toc124259796"/>
      <w:bookmarkStart w:id="3520" w:name="_Toc130584867"/>
      <w:bookmarkStart w:id="3521" w:name="_Toc137464523"/>
      <w:bookmarkStart w:id="3522" w:name="_Toc138884192"/>
      <w:bookmarkStart w:id="3523" w:name="_Toc145643393"/>
      <w:bookmarkStart w:id="3524" w:name="_Toc155469494"/>
      <w:bookmarkStart w:id="3525" w:name="_Toc161667840"/>
      <w:bookmarkStart w:id="3526" w:name="_Toc169708658"/>
      <w:r>
        <w:t>9.3.1</w:t>
      </w:r>
      <w:r>
        <w:tab/>
        <w:t>General</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527" w:name="_Toc90422796"/>
      <w:bookmarkStart w:id="3528" w:name="_Toc82621949"/>
      <w:bookmarkStart w:id="3529" w:name="_Toc74663408"/>
      <w:bookmarkStart w:id="3530" w:name="_Toc67916787"/>
      <w:bookmarkStart w:id="3531" w:name="_Toc61179491"/>
      <w:bookmarkStart w:id="3532" w:name="_Toc61179021"/>
      <w:bookmarkStart w:id="3533" w:name="_Toc53178783"/>
      <w:bookmarkStart w:id="3534" w:name="_Toc53178332"/>
      <w:bookmarkStart w:id="3535" w:name="_Toc45893612"/>
      <w:bookmarkStart w:id="3536" w:name="_Toc44712299"/>
      <w:bookmarkStart w:id="3537" w:name="_Toc37267696"/>
      <w:bookmarkStart w:id="3538" w:name="_Toc37260308"/>
      <w:bookmarkStart w:id="3539" w:name="_Toc36817386"/>
      <w:bookmarkStart w:id="3540" w:name="_Toc29811834"/>
      <w:bookmarkStart w:id="3541" w:name="_Toc21127625"/>
      <w:bookmarkStart w:id="3542" w:name="_Toc104311057"/>
      <w:bookmarkStart w:id="3543" w:name="_Toc106126758"/>
      <w:bookmarkStart w:id="3544" w:name="_Toc106177071"/>
      <w:bookmarkStart w:id="3545" w:name="_Toc114242239"/>
      <w:bookmarkStart w:id="3546" w:name="_Toc123044235"/>
      <w:bookmarkStart w:id="3547" w:name="_Toc124157874"/>
      <w:bookmarkStart w:id="3548" w:name="_Toc124259797"/>
      <w:bookmarkStart w:id="3549" w:name="_Toc130584868"/>
      <w:bookmarkStart w:id="3550" w:name="_Toc137464524"/>
      <w:bookmarkStart w:id="3551" w:name="_Toc138884193"/>
      <w:bookmarkStart w:id="3552" w:name="_Toc145643394"/>
      <w:bookmarkStart w:id="3553" w:name="_Toc155469495"/>
      <w:bookmarkStart w:id="3554" w:name="_Toc161667841"/>
      <w:bookmarkStart w:id="3555" w:name="_Toc169708659"/>
      <w:r>
        <w:t>9.3.2</w:t>
      </w:r>
      <w:r>
        <w:tab/>
        <w:t xml:space="preserve">Minimum requirement for </w:t>
      </w:r>
      <w:r>
        <w:rPr>
          <w:i/>
        </w:rPr>
        <w:t>SAN type 1-O</w:t>
      </w:r>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556" w:name="_Toc21127628"/>
      <w:bookmarkStart w:id="3557" w:name="_Toc29811837"/>
      <w:bookmarkStart w:id="3558" w:name="_Toc36817389"/>
      <w:bookmarkStart w:id="3559" w:name="_Toc37260311"/>
      <w:bookmarkStart w:id="3560" w:name="_Toc37267699"/>
      <w:bookmarkStart w:id="3561" w:name="_Toc44712302"/>
      <w:bookmarkStart w:id="3562" w:name="_Toc45893615"/>
      <w:bookmarkStart w:id="3563" w:name="_Toc53178335"/>
      <w:bookmarkStart w:id="3564" w:name="_Toc53178786"/>
      <w:bookmarkStart w:id="3565" w:name="_Toc61179024"/>
      <w:bookmarkStart w:id="3566" w:name="_Toc61179494"/>
      <w:bookmarkStart w:id="3567" w:name="_Toc67916790"/>
      <w:bookmarkStart w:id="3568" w:name="_Toc74663411"/>
      <w:bookmarkStart w:id="3569" w:name="_Toc104311058"/>
      <w:bookmarkStart w:id="3570" w:name="_Toc106126759"/>
      <w:bookmarkStart w:id="3571" w:name="_Toc106177072"/>
      <w:bookmarkStart w:id="3572" w:name="_Toc114242240"/>
      <w:bookmarkStart w:id="3573" w:name="_Toc123044236"/>
      <w:bookmarkStart w:id="3574" w:name="_Toc124157875"/>
      <w:bookmarkStart w:id="3575" w:name="_Toc124259798"/>
      <w:bookmarkStart w:id="3576" w:name="_Toc130584869"/>
      <w:bookmarkStart w:id="3577" w:name="_Toc137464525"/>
      <w:bookmarkStart w:id="3578" w:name="_Toc138884194"/>
      <w:bookmarkStart w:id="3579" w:name="_Toc145643395"/>
      <w:bookmarkStart w:id="3580" w:name="_Toc155469496"/>
      <w:bookmarkStart w:id="3581" w:name="_Toc161667842"/>
      <w:bookmarkStart w:id="3582" w:name="_Toc169708660"/>
      <w:bookmarkStart w:id="3583" w:name="_Hlk500499328"/>
      <w:r w:rsidRPr="00F95B02">
        <w:t>9.4</w:t>
      </w:r>
      <w:r w:rsidRPr="00F95B02">
        <w:tab/>
        <w:t>OTA output power dynamics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3D2790D3" w14:textId="77777777" w:rsidR="000836C7" w:rsidRDefault="000836C7" w:rsidP="000836C7">
      <w:pPr>
        <w:pStyle w:val="Heading3"/>
      </w:pPr>
      <w:bookmarkStart w:id="3584" w:name="_Toc37267700"/>
      <w:bookmarkStart w:id="3585" w:name="_Toc21127629"/>
      <w:bookmarkStart w:id="3586" w:name="_Toc37260312"/>
      <w:bookmarkStart w:id="3587" w:name="_Toc29811838"/>
      <w:bookmarkStart w:id="3588" w:name="_Toc36817390"/>
      <w:bookmarkStart w:id="3589" w:name="_Toc53178336"/>
      <w:bookmarkStart w:id="3590" w:name="_Toc53178787"/>
      <w:bookmarkStart w:id="3591" w:name="_Toc90422800"/>
      <w:bookmarkStart w:id="3592" w:name="_Toc61179025"/>
      <w:bookmarkStart w:id="3593" w:name="_Toc44712303"/>
      <w:bookmarkStart w:id="3594" w:name="_Toc61179495"/>
      <w:bookmarkStart w:id="3595" w:name="_Toc74663412"/>
      <w:bookmarkStart w:id="3596" w:name="_Toc67916791"/>
      <w:bookmarkStart w:id="3597" w:name="_Toc82621953"/>
      <w:bookmarkStart w:id="3598" w:name="_Toc45893616"/>
      <w:bookmarkStart w:id="3599" w:name="_Toc104311059"/>
      <w:bookmarkStart w:id="3600" w:name="_Toc106126760"/>
      <w:bookmarkStart w:id="3601" w:name="_Toc106177073"/>
      <w:bookmarkStart w:id="3602" w:name="_Toc114242241"/>
      <w:bookmarkStart w:id="3603" w:name="_Toc123044237"/>
      <w:bookmarkStart w:id="3604" w:name="_Toc124157876"/>
      <w:bookmarkStart w:id="3605" w:name="_Toc124259799"/>
      <w:bookmarkStart w:id="3606" w:name="_Toc130584870"/>
      <w:bookmarkStart w:id="3607" w:name="_Toc137464526"/>
      <w:bookmarkStart w:id="3608" w:name="_Toc138884195"/>
      <w:bookmarkStart w:id="3609" w:name="_Toc145643396"/>
      <w:bookmarkStart w:id="3610" w:name="_Toc155469497"/>
      <w:bookmarkStart w:id="3611" w:name="_Toc161667843"/>
      <w:bookmarkStart w:id="3612" w:name="_Toc169708661"/>
      <w:r>
        <w:t>9.4.1</w:t>
      </w:r>
      <w:r>
        <w:tab/>
        <w:t>General</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613" w:name="_Toc67916792"/>
      <w:bookmarkStart w:id="3614" w:name="_Toc44712304"/>
      <w:bookmarkStart w:id="3615" w:name="_Toc82621954"/>
      <w:bookmarkStart w:id="3616" w:name="_Toc74663413"/>
      <w:bookmarkStart w:id="3617" w:name="_Toc61179496"/>
      <w:bookmarkStart w:id="3618" w:name="_Toc29811839"/>
      <w:bookmarkStart w:id="3619" w:name="_Toc21127630"/>
      <w:bookmarkStart w:id="3620" w:name="_Toc37267701"/>
      <w:bookmarkStart w:id="3621" w:name="_Toc61179026"/>
      <w:bookmarkStart w:id="3622" w:name="_Toc45893617"/>
      <w:bookmarkStart w:id="3623" w:name="_Toc36817391"/>
      <w:bookmarkStart w:id="3624" w:name="_Toc90422801"/>
      <w:bookmarkStart w:id="3625" w:name="_Toc53178788"/>
      <w:bookmarkStart w:id="3626" w:name="_Toc53178337"/>
      <w:bookmarkStart w:id="3627" w:name="_Toc37260313"/>
      <w:bookmarkStart w:id="3628" w:name="_Toc104311060"/>
      <w:bookmarkStart w:id="3629" w:name="_Toc106126761"/>
      <w:bookmarkStart w:id="3630" w:name="_Toc106177074"/>
      <w:bookmarkStart w:id="3631" w:name="_Toc114242242"/>
      <w:bookmarkStart w:id="3632" w:name="_Toc123044238"/>
      <w:bookmarkStart w:id="3633" w:name="_Toc124157877"/>
      <w:bookmarkStart w:id="3634" w:name="_Toc124259800"/>
      <w:bookmarkStart w:id="3635" w:name="_Toc130584871"/>
      <w:bookmarkStart w:id="3636" w:name="_Toc137464527"/>
      <w:bookmarkStart w:id="3637" w:name="_Toc138884196"/>
      <w:bookmarkStart w:id="3638" w:name="_Toc145643397"/>
      <w:bookmarkStart w:id="3639" w:name="_Toc155469498"/>
      <w:bookmarkStart w:id="3640" w:name="_Toc161667844"/>
      <w:bookmarkStart w:id="3641" w:name="_Toc169708662"/>
      <w:r>
        <w:t>9.4.2</w:t>
      </w:r>
      <w:r>
        <w:tab/>
        <w:t>OTA RE power control dynamic range</w:t>
      </w:r>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p>
    <w:p w14:paraId="627541C8" w14:textId="77777777" w:rsidR="000836C7" w:rsidRDefault="000836C7" w:rsidP="000836C7">
      <w:pPr>
        <w:pStyle w:val="Heading4"/>
      </w:pPr>
      <w:bookmarkStart w:id="3642" w:name="_Toc45893618"/>
      <w:bookmarkStart w:id="3643" w:name="_Toc36817392"/>
      <w:bookmarkStart w:id="3644" w:name="_Toc53178338"/>
      <w:bookmarkStart w:id="3645" w:name="_Toc37267702"/>
      <w:bookmarkStart w:id="3646" w:name="_Toc61179027"/>
      <w:bookmarkStart w:id="3647" w:name="_Toc61179497"/>
      <w:bookmarkStart w:id="3648" w:name="_Toc44712305"/>
      <w:bookmarkStart w:id="3649" w:name="_Toc74663414"/>
      <w:bookmarkStart w:id="3650" w:name="_Toc82621955"/>
      <w:bookmarkStart w:id="3651" w:name="_Toc37260314"/>
      <w:bookmarkStart w:id="3652" w:name="_Toc90422802"/>
      <w:bookmarkStart w:id="3653" w:name="_Toc29811840"/>
      <w:bookmarkStart w:id="3654" w:name="_Toc21127631"/>
      <w:bookmarkStart w:id="3655" w:name="_Toc53178789"/>
      <w:bookmarkStart w:id="3656" w:name="_Toc67916793"/>
      <w:bookmarkStart w:id="3657" w:name="_Toc104311061"/>
      <w:bookmarkStart w:id="3658" w:name="_Toc106126762"/>
      <w:bookmarkStart w:id="3659" w:name="_Toc106177075"/>
      <w:bookmarkStart w:id="3660" w:name="_Toc114242243"/>
      <w:bookmarkStart w:id="3661" w:name="_Toc123044239"/>
      <w:bookmarkStart w:id="3662" w:name="_Toc124157878"/>
      <w:bookmarkStart w:id="3663" w:name="_Toc124259801"/>
      <w:bookmarkStart w:id="3664" w:name="_Toc130584872"/>
      <w:bookmarkStart w:id="3665" w:name="_Toc137464528"/>
      <w:bookmarkStart w:id="3666" w:name="_Toc138884197"/>
      <w:bookmarkStart w:id="3667" w:name="_Toc145643398"/>
      <w:bookmarkStart w:id="3668" w:name="_Toc155469499"/>
      <w:bookmarkStart w:id="3669" w:name="_Toc161667845"/>
      <w:bookmarkStart w:id="3670" w:name="_Toc169708663"/>
      <w:r>
        <w:t>9.4.2.1</w:t>
      </w:r>
      <w:r>
        <w:tab/>
        <w:t>General</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671" w:name="_Toc53178790"/>
      <w:bookmarkStart w:id="3672" w:name="_Toc74663415"/>
      <w:bookmarkStart w:id="3673" w:name="_Toc90422803"/>
      <w:bookmarkStart w:id="3674" w:name="_Toc67916794"/>
      <w:bookmarkStart w:id="3675" w:name="_Toc61179028"/>
      <w:bookmarkStart w:id="3676" w:name="_Toc21127632"/>
      <w:bookmarkStart w:id="3677" w:name="_Toc53178339"/>
      <w:bookmarkStart w:id="3678" w:name="_Toc44712306"/>
      <w:bookmarkStart w:id="3679" w:name="_Toc29811841"/>
      <w:bookmarkStart w:id="3680" w:name="_Toc37267703"/>
      <w:bookmarkStart w:id="3681" w:name="_Toc61179498"/>
      <w:bookmarkStart w:id="3682" w:name="_Toc37260315"/>
      <w:bookmarkStart w:id="3683" w:name="_Toc36817393"/>
      <w:bookmarkStart w:id="3684" w:name="_Toc82621956"/>
      <w:bookmarkStart w:id="3685" w:name="_Toc45893619"/>
      <w:bookmarkStart w:id="3686" w:name="_Toc104311062"/>
      <w:bookmarkStart w:id="3687" w:name="_Toc106126763"/>
      <w:bookmarkStart w:id="3688" w:name="_Toc106177076"/>
      <w:bookmarkStart w:id="3689" w:name="_Toc114242244"/>
      <w:bookmarkStart w:id="3690" w:name="_Toc123044240"/>
      <w:bookmarkStart w:id="3691" w:name="_Toc124157879"/>
      <w:bookmarkStart w:id="3692" w:name="_Toc124259802"/>
      <w:bookmarkStart w:id="3693" w:name="_Toc130584873"/>
      <w:bookmarkStart w:id="3694" w:name="_Toc137464529"/>
      <w:bookmarkStart w:id="3695" w:name="_Toc138884198"/>
      <w:bookmarkStart w:id="3696" w:name="_Toc145643399"/>
      <w:bookmarkStart w:id="3697" w:name="_Toc155469500"/>
      <w:bookmarkStart w:id="3698" w:name="_Toc161667846"/>
      <w:bookmarkStart w:id="3699" w:name="_Toc169708664"/>
      <w:r>
        <w:t>9.4.2.2</w:t>
      </w:r>
      <w:r>
        <w:tab/>
        <w:t xml:space="preserve">Minimum requirement for </w:t>
      </w:r>
      <w:r>
        <w:rPr>
          <w:rFonts w:eastAsia="SimSun" w:hint="eastAsia"/>
          <w:i/>
          <w:lang w:eastAsia="zh-CN"/>
        </w:rPr>
        <w:t>SAN</w:t>
      </w:r>
      <w:r>
        <w:rPr>
          <w:i/>
        </w:rPr>
        <w:t xml:space="preserve"> type 1-O</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700" w:name="_Toc45893620"/>
      <w:bookmarkStart w:id="3701" w:name="_Toc53178340"/>
      <w:bookmarkStart w:id="3702" w:name="_Toc74663416"/>
      <w:bookmarkStart w:id="3703" w:name="_Toc36817394"/>
      <w:bookmarkStart w:id="3704" w:name="_Toc61179029"/>
      <w:bookmarkStart w:id="3705" w:name="_Toc37260316"/>
      <w:bookmarkStart w:id="3706" w:name="_Toc29811842"/>
      <w:bookmarkStart w:id="3707" w:name="_Toc37267704"/>
      <w:bookmarkStart w:id="3708" w:name="_Toc44712307"/>
      <w:bookmarkStart w:id="3709" w:name="_Toc67916795"/>
      <w:bookmarkStart w:id="3710" w:name="_Toc82621957"/>
      <w:bookmarkStart w:id="3711" w:name="_Toc61179499"/>
      <w:bookmarkStart w:id="3712" w:name="_Toc90422804"/>
      <w:bookmarkStart w:id="3713" w:name="_Toc21127633"/>
      <w:bookmarkStart w:id="3714" w:name="_Toc53178791"/>
      <w:bookmarkStart w:id="3715" w:name="_Toc104311063"/>
      <w:bookmarkStart w:id="3716" w:name="_Toc106126764"/>
      <w:bookmarkStart w:id="3717" w:name="_Toc106177077"/>
      <w:bookmarkStart w:id="3718" w:name="_Toc114242245"/>
      <w:bookmarkStart w:id="3719" w:name="_Toc123044241"/>
      <w:bookmarkStart w:id="3720" w:name="_Toc124157880"/>
      <w:bookmarkStart w:id="3721" w:name="_Toc124259803"/>
      <w:bookmarkStart w:id="3722" w:name="_Toc130584874"/>
      <w:bookmarkStart w:id="3723" w:name="_Toc137464530"/>
      <w:bookmarkStart w:id="3724" w:name="_Toc138884199"/>
      <w:bookmarkStart w:id="3725" w:name="_Toc145643400"/>
      <w:bookmarkStart w:id="3726" w:name="_Toc155469501"/>
      <w:bookmarkStart w:id="3727" w:name="_Toc161667847"/>
      <w:bookmarkStart w:id="3728" w:name="_Toc169708665"/>
      <w:r>
        <w:lastRenderedPageBreak/>
        <w:t>9.4.3</w:t>
      </w:r>
      <w:r>
        <w:tab/>
        <w:t>OTA total power dynamic range</w:t>
      </w:r>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p>
    <w:p w14:paraId="15582AA9" w14:textId="77777777" w:rsidR="000836C7" w:rsidRDefault="000836C7" w:rsidP="000836C7">
      <w:pPr>
        <w:pStyle w:val="Heading4"/>
      </w:pPr>
      <w:bookmarkStart w:id="3729" w:name="_Toc29811843"/>
      <w:bookmarkStart w:id="3730" w:name="_Toc21127634"/>
      <w:bookmarkStart w:id="3731" w:name="_Toc37260317"/>
      <w:bookmarkStart w:id="3732" w:name="_Toc44712308"/>
      <w:bookmarkStart w:id="3733" w:name="_Toc61179030"/>
      <w:bookmarkStart w:id="3734" w:name="_Toc53178792"/>
      <w:bookmarkStart w:id="3735" w:name="_Toc90422805"/>
      <w:bookmarkStart w:id="3736" w:name="_Toc82621958"/>
      <w:bookmarkStart w:id="3737" w:name="_Toc74663417"/>
      <w:bookmarkStart w:id="3738" w:name="_Toc67916796"/>
      <w:bookmarkStart w:id="3739" w:name="_Toc37267705"/>
      <w:bookmarkStart w:id="3740" w:name="_Toc36817395"/>
      <w:bookmarkStart w:id="3741" w:name="_Toc53178341"/>
      <w:bookmarkStart w:id="3742" w:name="_Toc61179500"/>
      <w:bookmarkStart w:id="3743" w:name="_Toc45893621"/>
      <w:bookmarkStart w:id="3744" w:name="_Toc104311064"/>
      <w:bookmarkStart w:id="3745" w:name="_Toc106126765"/>
      <w:bookmarkStart w:id="3746" w:name="_Toc106177078"/>
      <w:bookmarkStart w:id="3747" w:name="_Toc114242246"/>
      <w:bookmarkStart w:id="3748" w:name="_Toc123044242"/>
      <w:bookmarkStart w:id="3749" w:name="_Toc124157881"/>
      <w:bookmarkStart w:id="3750" w:name="_Toc124259804"/>
      <w:bookmarkStart w:id="3751" w:name="_Toc130584875"/>
      <w:bookmarkStart w:id="3752" w:name="_Toc137464531"/>
      <w:bookmarkStart w:id="3753" w:name="_Toc138884200"/>
      <w:bookmarkStart w:id="3754" w:name="_Toc145643401"/>
      <w:bookmarkStart w:id="3755" w:name="_Toc155469502"/>
      <w:bookmarkStart w:id="3756" w:name="_Toc161667848"/>
      <w:bookmarkStart w:id="3757" w:name="_Toc169708666"/>
      <w:r>
        <w:t>9.4.3.1</w:t>
      </w:r>
      <w:r>
        <w:tab/>
        <w:t>General</w:t>
      </w:r>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758" w:name="_Hlk528437478"/>
      <w:r>
        <w:t>when transmitting on all RBs</w:t>
      </w:r>
      <w:bookmarkEnd w:id="3758"/>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759" w:name="_Toc21127635"/>
      <w:bookmarkStart w:id="3760" w:name="_Toc53178793"/>
      <w:bookmarkStart w:id="3761" w:name="_Toc45893622"/>
      <w:bookmarkStart w:id="3762" w:name="_Toc90422806"/>
      <w:bookmarkStart w:id="3763" w:name="_Toc37267706"/>
      <w:bookmarkStart w:id="3764" w:name="_Toc74663418"/>
      <w:bookmarkStart w:id="3765" w:name="_Toc61179501"/>
      <w:bookmarkStart w:id="3766" w:name="_Toc44712309"/>
      <w:bookmarkStart w:id="3767" w:name="_Toc53178342"/>
      <w:bookmarkStart w:id="3768" w:name="_Toc82621959"/>
      <w:bookmarkStart w:id="3769" w:name="_Toc37260318"/>
      <w:bookmarkStart w:id="3770" w:name="_Toc67916797"/>
      <w:bookmarkStart w:id="3771" w:name="_Toc29811844"/>
      <w:bookmarkStart w:id="3772" w:name="_Toc36817396"/>
      <w:bookmarkStart w:id="3773" w:name="_Toc61179031"/>
      <w:bookmarkStart w:id="3774" w:name="_Toc104311065"/>
      <w:bookmarkStart w:id="3775" w:name="_Toc106126766"/>
      <w:bookmarkStart w:id="3776" w:name="_Toc106177079"/>
      <w:bookmarkStart w:id="3777" w:name="_Toc114242247"/>
      <w:bookmarkStart w:id="3778" w:name="_Toc123044243"/>
      <w:bookmarkStart w:id="3779" w:name="_Toc124157882"/>
      <w:bookmarkStart w:id="3780" w:name="_Toc124259805"/>
      <w:bookmarkStart w:id="3781" w:name="_Toc130584876"/>
      <w:bookmarkStart w:id="3782" w:name="_Toc137464532"/>
      <w:bookmarkStart w:id="3783" w:name="_Toc138884201"/>
      <w:bookmarkStart w:id="3784" w:name="_Toc145643402"/>
      <w:bookmarkStart w:id="3785" w:name="_Toc155469503"/>
      <w:bookmarkStart w:id="3786" w:name="_Toc161667849"/>
      <w:bookmarkStart w:id="3787" w:name="_Toc169708667"/>
      <w:r>
        <w:t>9.4.3.2</w:t>
      </w:r>
      <w:r>
        <w:tab/>
        <w:t xml:space="preserve">Minimum requirement for </w:t>
      </w:r>
      <w:r>
        <w:rPr>
          <w:rFonts w:eastAsia="SimSun" w:hint="eastAsia"/>
          <w:i/>
          <w:lang w:eastAsia="zh-CN"/>
        </w:rPr>
        <w:t>SAN</w:t>
      </w:r>
      <w:r>
        <w:rPr>
          <w:i/>
        </w:rPr>
        <w:t xml:space="preserve"> type 1-O</w:t>
      </w:r>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788" w:name="_Toc21127637"/>
      <w:bookmarkStart w:id="3789" w:name="_Toc29811846"/>
      <w:bookmarkStart w:id="3790" w:name="_Toc36817398"/>
      <w:bookmarkStart w:id="3791" w:name="_Toc37260320"/>
      <w:bookmarkStart w:id="3792" w:name="_Toc37267708"/>
      <w:bookmarkStart w:id="3793" w:name="_Toc44712311"/>
      <w:bookmarkStart w:id="3794" w:name="_Toc45893624"/>
      <w:bookmarkStart w:id="3795" w:name="_Toc53178344"/>
      <w:bookmarkStart w:id="3796" w:name="_Toc53178795"/>
      <w:bookmarkStart w:id="3797" w:name="_Toc61179033"/>
      <w:bookmarkStart w:id="3798" w:name="_Toc61179503"/>
      <w:bookmarkStart w:id="3799" w:name="_Toc67916799"/>
      <w:bookmarkStart w:id="3800" w:name="_Toc74663420"/>
      <w:bookmarkStart w:id="3801" w:name="_Toc104311066"/>
      <w:bookmarkStart w:id="3802" w:name="_Toc106126767"/>
      <w:bookmarkStart w:id="3803" w:name="_Toc106177080"/>
      <w:bookmarkStart w:id="3804" w:name="_Toc114242248"/>
      <w:bookmarkStart w:id="3805" w:name="_Toc123044244"/>
      <w:bookmarkStart w:id="3806" w:name="_Toc124157883"/>
      <w:bookmarkStart w:id="3807" w:name="_Toc124259806"/>
      <w:bookmarkStart w:id="3808" w:name="_Toc130584877"/>
      <w:bookmarkStart w:id="3809" w:name="_Toc137464533"/>
      <w:bookmarkStart w:id="3810" w:name="_Toc138884202"/>
      <w:bookmarkStart w:id="3811" w:name="_Toc145643403"/>
      <w:bookmarkStart w:id="3812" w:name="_Toc155469504"/>
      <w:bookmarkStart w:id="3813" w:name="_Toc161667850"/>
      <w:bookmarkStart w:id="3814" w:name="_Toc169708668"/>
      <w:bookmarkEnd w:id="3583"/>
      <w:r w:rsidRPr="00E80AD8">
        <w:t>9.5</w:t>
      </w:r>
      <w:r w:rsidRPr="00E80AD8">
        <w:tab/>
        <w:t>OTA transmit ON/OFF power</w:t>
      </w:r>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815" w:name="_Toc21127647"/>
      <w:bookmarkStart w:id="3816" w:name="_Toc29811856"/>
      <w:bookmarkStart w:id="3817" w:name="_Toc36817408"/>
      <w:bookmarkStart w:id="3818" w:name="_Toc37260330"/>
      <w:bookmarkStart w:id="3819" w:name="_Toc37267718"/>
      <w:bookmarkStart w:id="3820" w:name="_Toc44712321"/>
      <w:bookmarkStart w:id="3821" w:name="_Toc45893634"/>
      <w:bookmarkStart w:id="3822" w:name="_Toc53178354"/>
      <w:bookmarkStart w:id="3823" w:name="_Toc53178805"/>
      <w:bookmarkStart w:id="3824" w:name="_Toc61179043"/>
      <w:bookmarkStart w:id="3825" w:name="_Toc61179513"/>
      <w:bookmarkStart w:id="3826" w:name="_Toc67916809"/>
      <w:bookmarkStart w:id="3827" w:name="_Toc74663430"/>
      <w:bookmarkStart w:id="3828" w:name="_Toc104311067"/>
      <w:bookmarkStart w:id="3829" w:name="_Toc106126768"/>
      <w:bookmarkStart w:id="3830" w:name="_Toc106177081"/>
      <w:bookmarkStart w:id="3831" w:name="_Toc114242249"/>
      <w:bookmarkStart w:id="3832" w:name="_Toc123044245"/>
      <w:bookmarkStart w:id="3833" w:name="_Toc124157884"/>
      <w:bookmarkStart w:id="3834" w:name="_Toc124259807"/>
      <w:bookmarkStart w:id="3835" w:name="_Toc130584878"/>
      <w:bookmarkStart w:id="3836" w:name="_Toc137464534"/>
      <w:bookmarkStart w:id="3837" w:name="_Toc138884203"/>
      <w:bookmarkStart w:id="3838" w:name="_Toc145643404"/>
      <w:bookmarkStart w:id="3839" w:name="_Toc155469505"/>
      <w:bookmarkStart w:id="3840" w:name="_Toc161667851"/>
      <w:bookmarkStart w:id="3841" w:name="_Toc169708669"/>
      <w:r w:rsidRPr="00F95B02">
        <w:t>9.6</w:t>
      </w:r>
      <w:r w:rsidRPr="00F95B02">
        <w:tab/>
        <w:t>OTA transmitted signal quality</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7253F343" w14:textId="77777777" w:rsidR="009C098A" w:rsidRPr="00F95B02" w:rsidRDefault="009C098A" w:rsidP="009C098A">
      <w:pPr>
        <w:pStyle w:val="Heading3"/>
      </w:pPr>
      <w:bookmarkStart w:id="3842" w:name="_Toc104311068"/>
      <w:bookmarkStart w:id="3843" w:name="_Toc106126769"/>
      <w:bookmarkStart w:id="3844" w:name="_Toc106177082"/>
      <w:bookmarkStart w:id="3845" w:name="_Toc114242250"/>
      <w:bookmarkStart w:id="3846" w:name="_Toc123044246"/>
      <w:bookmarkStart w:id="3847" w:name="_Toc124157885"/>
      <w:bookmarkStart w:id="3848" w:name="_Toc124259808"/>
      <w:bookmarkStart w:id="3849" w:name="_Toc130584879"/>
      <w:bookmarkStart w:id="3850" w:name="_Toc137464535"/>
      <w:bookmarkStart w:id="3851" w:name="_Toc138884204"/>
      <w:bookmarkStart w:id="3852" w:name="_Toc145643405"/>
      <w:bookmarkStart w:id="3853" w:name="_Toc155469506"/>
      <w:bookmarkStart w:id="3854" w:name="_Toc161667852"/>
      <w:bookmarkStart w:id="3855" w:name="_Toc169708670"/>
      <w:r w:rsidRPr="00F566AD">
        <w:rPr>
          <w:lang w:eastAsia="zh-CN"/>
        </w:rPr>
        <w:t>9</w:t>
      </w:r>
      <w:r w:rsidRPr="00F566AD">
        <w:t>.</w:t>
      </w:r>
      <w:r w:rsidRPr="00F566AD">
        <w:rPr>
          <w:lang w:eastAsia="zh-CN"/>
        </w:rPr>
        <w:t>6</w:t>
      </w:r>
      <w:r w:rsidRPr="00F566AD">
        <w:t>.1</w:t>
      </w:r>
      <w:r w:rsidRPr="00F566AD">
        <w:tab/>
        <w:t>OTA frequency error</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p>
    <w:p w14:paraId="19A852F8" w14:textId="77777777" w:rsidR="009C098A" w:rsidRPr="00F95B02" w:rsidRDefault="009C098A" w:rsidP="009C098A">
      <w:pPr>
        <w:pStyle w:val="Heading4"/>
        <w:rPr>
          <w:lang w:eastAsia="zh-CN"/>
        </w:rPr>
      </w:pPr>
      <w:bookmarkStart w:id="3856" w:name="_Toc21127649"/>
      <w:bookmarkStart w:id="3857" w:name="_Toc29811858"/>
      <w:bookmarkStart w:id="3858" w:name="_Toc36817410"/>
      <w:bookmarkStart w:id="3859" w:name="_Toc37260332"/>
      <w:bookmarkStart w:id="3860" w:name="_Toc37267720"/>
      <w:bookmarkStart w:id="3861" w:name="_Toc44712323"/>
      <w:bookmarkStart w:id="3862" w:name="_Toc45893636"/>
      <w:bookmarkStart w:id="3863" w:name="_Toc53178356"/>
      <w:bookmarkStart w:id="3864" w:name="_Toc53178807"/>
      <w:bookmarkStart w:id="3865" w:name="_Toc61179045"/>
      <w:bookmarkStart w:id="3866" w:name="_Toc61179515"/>
      <w:bookmarkStart w:id="3867" w:name="_Toc67916811"/>
      <w:bookmarkStart w:id="3868" w:name="_Toc74663432"/>
      <w:bookmarkStart w:id="3869" w:name="_Toc82621973"/>
      <w:bookmarkStart w:id="3870" w:name="_Toc90422820"/>
      <w:bookmarkStart w:id="3871" w:name="_Toc104311069"/>
      <w:bookmarkStart w:id="3872" w:name="_Toc106126770"/>
      <w:bookmarkStart w:id="3873" w:name="_Toc106177083"/>
      <w:bookmarkStart w:id="3874" w:name="_Toc114242251"/>
      <w:bookmarkStart w:id="3875" w:name="_Toc123044247"/>
      <w:bookmarkStart w:id="3876" w:name="_Toc124157886"/>
      <w:bookmarkStart w:id="3877" w:name="_Toc124259809"/>
      <w:bookmarkStart w:id="3878" w:name="_Toc130584880"/>
      <w:bookmarkStart w:id="3879" w:name="_Toc137464536"/>
      <w:bookmarkStart w:id="3880" w:name="_Toc138884205"/>
      <w:bookmarkStart w:id="3881" w:name="_Toc145643406"/>
      <w:bookmarkStart w:id="3882" w:name="_Toc155469507"/>
      <w:bookmarkStart w:id="3883" w:name="_Toc161667853"/>
      <w:bookmarkStart w:id="3884" w:name="_Toc169708671"/>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88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886" w:name="_Toc29811859"/>
      <w:bookmarkStart w:id="3887" w:name="_Toc36817411"/>
      <w:bookmarkStart w:id="3888" w:name="_Toc37260333"/>
      <w:bookmarkStart w:id="3889" w:name="_Toc37267721"/>
      <w:bookmarkStart w:id="3890" w:name="_Toc44712324"/>
      <w:bookmarkStart w:id="3891" w:name="_Toc45893637"/>
      <w:bookmarkStart w:id="3892" w:name="_Toc53178357"/>
      <w:bookmarkStart w:id="3893" w:name="_Toc53178808"/>
      <w:bookmarkStart w:id="3894" w:name="_Toc61179046"/>
      <w:bookmarkStart w:id="3895" w:name="_Toc61179516"/>
      <w:bookmarkStart w:id="3896" w:name="_Toc67916812"/>
      <w:bookmarkStart w:id="3897" w:name="_Toc74663433"/>
      <w:bookmarkStart w:id="3898" w:name="_Toc82621974"/>
      <w:bookmarkStart w:id="3899" w:name="_Toc90422821"/>
      <w:bookmarkStart w:id="3900" w:name="_Toc104311070"/>
      <w:bookmarkStart w:id="3901" w:name="_Toc106126771"/>
      <w:bookmarkStart w:id="3902" w:name="_Toc106177084"/>
      <w:bookmarkStart w:id="3903" w:name="_Toc114242252"/>
      <w:bookmarkStart w:id="3904" w:name="_Toc123044248"/>
      <w:bookmarkStart w:id="3905" w:name="_Toc124157887"/>
      <w:bookmarkStart w:id="3906" w:name="_Toc124259810"/>
      <w:bookmarkStart w:id="3907" w:name="_Toc130584881"/>
      <w:bookmarkStart w:id="3908" w:name="_Toc137464537"/>
      <w:bookmarkStart w:id="3909" w:name="_Toc138884206"/>
      <w:bookmarkStart w:id="3910" w:name="_Toc145643407"/>
      <w:bookmarkStart w:id="3911" w:name="_Toc155469508"/>
      <w:bookmarkStart w:id="3912" w:name="_Toc161667854"/>
      <w:bookmarkStart w:id="3913" w:name="_Toc169708672"/>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914" w:name="_Toc21127652"/>
      <w:bookmarkStart w:id="3915" w:name="_Toc29811861"/>
      <w:bookmarkStart w:id="3916" w:name="_Toc36817413"/>
      <w:bookmarkStart w:id="3917" w:name="_Toc37260335"/>
      <w:bookmarkStart w:id="3918" w:name="_Toc37267723"/>
      <w:bookmarkStart w:id="3919" w:name="_Toc44712326"/>
      <w:bookmarkStart w:id="3920" w:name="_Toc45893639"/>
      <w:bookmarkStart w:id="3921" w:name="_Toc53178359"/>
      <w:bookmarkStart w:id="3922" w:name="_Toc53178810"/>
      <w:bookmarkStart w:id="3923" w:name="_Toc61179048"/>
      <w:bookmarkStart w:id="3924" w:name="_Toc61179518"/>
      <w:bookmarkStart w:id="3925" w:name="_Toc67916814"/>
      <w:bookmarkStart w:id="3926" w:name="_Toc74663435"/>
      <w:bookmarkStart w:id="3927" w:name="_Toc82621976"/>
      <w:bookmarkStart w:id="3928" w:name="_Toc90422823"/>
      <w:bookmarkStart w:id="3929" w:name="_Toc104311071"/>
      <w:bookmarkStart w:id="3930" w:name="_Toc106126772"/>
      <w:bookmarkStart w:id="3931" w:name="_Toc106177085"/>
      <w:bookmarkStart w:id="3932" w:name="_Toc114242253"/>
      <w:bookmarkStart w:id="3933" w:name="_Toc123044249"/>
      <w:bookmarkStart w:id="3934" w:name="_Toc124157888"/>
      <w:bookmarkStart w:id="3935" w:name="_Toc124259811"/>
      <w:bookmarkStart w:id="3936" w:name="_Toc130584882"/>
      <w:bookmarkStart w:id="3937" w:name="_Toc137464538"/>
      <w:bookmarkStart w:id="3938" w:name="_Toc138884207"/>
      <w:bookmarkStart w:id="3939" w:name="_Toc145643408"/>
      <w:bookmarkStart w:id="3940" w:name="_Toc155469509"/>
      <w:bookmarkStart w:id="3941" w:name="_Toc161667855"/>
      <w:bookmarkStart w:id="3942" w:name="_Toc169708673"/>
      <w:r w:rsidRPr="00F95B02">
        <w:t>9.6.2</w:t>
      </w:r>
      <w:r w:rsidRPr="00F95B02">
        <w:tab/>
        <w:t>OTA modulation quality</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p>
    <w:p w14:paraId="32582176" w14:textId="77777777" w:rsidR="009C098A" w:rsidRPr="00F95B02" w:rsidRDefault="009C098A" w:rsidP="009C098A">
      <w:pPr>
        <w:pStyle w:val="Heading4"/>
      </w:pPr>
      <w:bookmarkStart w:id="3943" w:name="_Toc21127653"/>
      <w:bookmarkStart w:id="3944" w:name="_Toc29811862"/>
      <w:bookmarkStart w:id="3945" w:name="_Toc36817414"/>
      <w:bookmarkStart w:id="3946" w:name="_Toc37260336"/>
      <w:bookmarkStart w:id="3947" w:name="_Toc37267724"/>
      <w:bookmarkStart w:id="3948" w:name="_Toc44712327"/>
      <w:bookmarkStart w:id="3949" w:name="_Toc45893640"/>
      <w:bookmarkStart w:id="3950" w:name="_Toc53178360"/>
      <w:bookmarkStart w:id="3951" w:name="_Toc53178811"/>
      <w:bookmarkStart w:id="3952" w:name="_Toc61179049"/>
      <w:bookmarkStart w:id="3953" w:name="_Toc61179519"/>
      <w:bookmarkStart w:id="3954" w:name="_Toc67916815"/>
      <w:bookmarkStart w:id="3955" w:name="_Toc74663436"/>
      <w:bookmarkStart w:id="3956" w:name="_Toc82621977"/>
      <w:bookmarkStart w:id="3957" w:name="_Toc90422824"/>
      <w:bookmarkStart w:id="3958" w:name="_Toc104311072"/>
      <w:bookmarkStart w:id="3959" w:name="_Toc106126773"/>
      <w:bookmarkStart w:id="3960" w:name="_Toc106177086"/>
      <w:bookmarkStart w:id="3961" w:name="_Toc114242254"/>
      <w:bookmarkStart w:id="3962" w:name="_Toc123044250"/>
      <w:bookmarkStart w:id="3963" w:name="_Toc124157889"/>
      <w:bookmarkStart w:id="3964" w:name="_Toc124259812"/>
      <w:bookmarkStart w:id="3965" w:name="_Toc130584883"/>
      <w:bookmarkStart w:id="3966" w:name="_Toc137464539"/>
      <w:bookmarkStart w:id="3967" w:name="_Toc138884208"/>
      <w:bookmarkStart w:id="3968" w:name="_Toc145643409"/>
      <w:bookmarkStart w:id="3969" w:name="_Toc155469510"/>
      <w:bookmarkStart w:id="3970" w:name="_Toc161667856"/>
      <w:bookmarkStart w:id="3971" w:name="_Toc169708674"/>
      <w:r w:rsidRPr="00F95B02">
        <w:t>9.6.2.1</w:t>
      </w:r>
      <w:r w:rsidRPr="00F95B02">
        <w:tab/>
        <w:t>General</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972"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973" w:name="_Toc29811863"/>
      <w:bookmarkStart w:id="3974" w:name="_Toc36817415"/>
      <w:bookmarkStart w:id="3975" w:name="_Toc37260337"/>
      <w:bookmarkStart w:id="3976" w:name="_Toc37267725"/>
      <w:bookmarkStart w:id="3977" w:name="_Toc44712328"/>
      <w:bookmarkStart w:id="3978" w:name="_Toc45893641"/>
      <w:bookmarkStart w:id="3979" w:name="_Toc53178361"/>
      <w:bookmarkStart w:id="3980" w:name="_Toc53178812"/>
      <w:bookmarkStart w:id="3981" w:name="_Toc61179050"/>
      <w:bookmarkStart w:id="3982" w:name="_Toc61179520"/>
      <w:bookmarkStart w:id="3983" w:name="_Toc67916816"/>
      <w:bookmarkStart w:id="3984" w:name="_Toc74663437"/>
      <w:bookmarkStart w:id="3985" w:name="_Toc82621978"/>
      <w:bookmarkStart w:id="3986" w:name="_Toc90422825"/>
      <w:bookmarkStart w:id="3987" w:name="_Toc104311073"/>
      <w:bookmarkStart w:id="3988" w:name="_Toc106126774"/>
      <w:bookmarkStart w:id="3989" w:name="_Toc106177087"/>
      <w:bookmarkStart w:id="3990" w:name="_Toc114242255"/>
      <w:bookmarkStart w:id="3991" w:name="_Toc123044251"/>
      <w:bookmarkStart w:id="3992" w:name="_Toc124157890"/>
      <w:bookmarkStart w:id="3993" w:name="_Toc124259813"/>
      <w:bookmarkStart w:id="3994" w:name="_Toc130584884"/>
      <w:bookmarkStart w:id="3995" w:name="_Toc137464540"/>
      <w:bookmarkStart w:id="3996" w:name="_Toc138884209"/>
      <w:bookmarkStart w:id="3997" w:name="_Toc145643410"/>
      <w:bookmarkStart w:id="3998" w:name="_Toc155469511"/>
      <w:bookmarkStart w:id="3999" w:name="_Toc161667857"/>
      <w:bookmarkStart w:id="4000" w:name="_Toc169708675"/>
      <w:r>
        <w:lastRenderedPageBreak/>
        <w:t>9.6.2.2</w:t>
      </w:r>
      <w:r>
        <w:tab/>
        <w:t>Minimum r</w:t>
      </w:r>
      <w:r w:rsidRPr="00F95B02">
        <w:t xml:space="preserve">equirement for </w:t>
      </w:r>
      <w:r>
        <w:rPr>
          <w:i/>
          <w:lang w:eastAsia="zh-CN"/>
        </w:rPr>
        <w:t xml:space="preserve">SAN </w:t>
      </w:r>
      <w:r w:rsidRPr="00F95B02">
        <w:rPr>
          <w:i/>
        </w:rPr>
        <w:t>type 1-O</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001" w:name="_Toc21127657"/>
      <w:bookmarkStart w:id="4002" w:name="_Toc29811866"/>
      <w:bookmarkStart w:id="4003" w:name="_Toc36817418"/>
      <w:bookmarkStart w:id="4004" w:name="_Toc37260340"/>
      <w:bookmarkStart w:id="4005" w:name="_Toc37267728"/>
      <w:bookmarkStart w:id="4006" w:name="_Toc44712331"/>
      <w:bookmarkStart w:id="4007" w:name="_Toc45893644"/>
      <w:bookmarkStart w:id="4008" w:name="_Toc53178364"/>
      <w:bookmarkStart w:id="4009" w:name="_Toc53178815"/>
      <w:bookmarkStart w:id="4010" w:name="_Toc61179053"/>
      <w:bookmarkStart w:id="4011" w:name="_Toc61179523"/>
      <w:bookmarkStart w:id="4012" w:name="_Toc67916819"/>
      <w:bookmarkStart w:id="4013" w:name="_Toc74663440"/>
      <w:bookmarkStart w:id="4014" w:name="_Toc82621981"/>
      <w:bookmarkStart w:id="4015" w:name="_Toc90422828"/>
      <w:bookmarkStart w:id="4016" w:name="_Toc104311074"/>
      <w:bookmarkStart w:id="4017" w:name="_Toc106126775"/>
      <w:bookmarkStart w:id="4018" w:name="_Toc106177088"/>
      <w:bookmarkStart w:id="4019" w:name="_Toc114242256"/>
      <w:bookmarkStart w:id="4020" w:name="_Toc123044252"/>
      <w:bookmarkStart w:id="4021" w:name="_Toc124157891"/>
      <w:bookmarkStart w:id="4022" w:name="_Toc124259814"/>
      <w:bookmarkStart w:id="4023" w:name="_Toc130584885"/>
      <w:bookmarkStart w:id="4024" w:name="_Toc137464541"/>
      <w:bookmarkStart w:id="4025" w:name="_Toc138884210"/>
      <w:bookmarkStart w:id="4026" w:name="_Toc145643411"/>
      <w:bookmarkStart w:id="4027" w:name="_Toc155469512"/>
      <w:bookmarkStart w:id="4028" w:name="_Toc161667858"/>
      <w:bookmarkStart w:id="4029" w:name="_Toc169708676"/>
      <w:r w:rsidRPr="00F95B02">
        <w:rPr>
          <w:lang w:val="en-US"/>
        </w:rPr>
        <w:t>9.6.3</w:t>
      </w:r>
      <w:r w:rsidRPr="00F95B02">
        <w:rPr>
          <w:lang w:val="en-US"/>
        </w:rPr>
        <w:tab/>
        <w:t>OTA time alignment error</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030" w:name="_Toc21127661"/>
      <w:bookmarkStart w:id="4031" w:name="_Toc29811870"/>
      <w:bookmarkStart w:id="4032" w:name="_Toc36817422"/>
      <w:bookmarkStart w:id="4033" w:name="_Toc37260344"/>
      <w:bookmarkStart w:id="4034" w:name="_Toc37267732"/>
      <w:bookmarkStart w:id="4035" w:name="_Toc44712335"/>
      <w:bookmarkStart w:id="4036" w:name="_Toc45893648"/>
      <w:bookmarkStart w:id="4037" w:name="_Toc53178368"/>
      <w:bookmarkStart w:id="4038" w:name="_Toc53178819"/>
      <w:bookmarkStart w:id="4039" w:name="_Toc61179057"/>
      <w:bookmarkStart w:id="4040" w:name="_Toc61179527"/>
      <w:bookmarkStart w:id="4041" w:name="_Toc67916823"/>
      <w:bookmarkStart w:id="4042" w:name="_Toc74663444"/>
      <w:bookmarkStart w:id="4043" w:name="_Toc104311075"/>
      <w:bookmarkStart w:id="4044" w:name="_Toc106126776"/>
      <w:bookmarkStart w:id="4045" w:name="_Toc106177089"/>
      <w:bookmarkStart w:id="4046" w:name="_Toc114242257"/>
      <w:bookmarkStart w:id="4047" w:name="_Toc123044253"/>
      <w:bookmarkStart w:id="4048" w:name="_Toc124157892"/>
      <w:bookmarkStart w:id="4049" w:name="_Toc124259815"/>
      <w:bookmarkStart w:id="4050" w:name="_Toc130584886"/>
      <w:bookmarkStart w:id="4051" w:name="_Toc137464542"/>
      <w:bookmarkStart w:id="4052" w:name="_Toc138884211"/>
      <w:bookmarkStart w:id="4053" w:name="_Toc145643412"/>
      <w:bookmarkStart w:id="4054" w:name="_Toc155469513"/>
      <w:bookmarkStart w:id="4055" w:name="_Toc161667859"/>
      <w:bookmarkStart w:id="4056" w:name="_Toc169708677"/>
      <w:r w:rsidRPr="00F95B02">
        <w:t>9.7</w:t>
      </w:r>
      <w:r w:rsidRPr="00F95B02">
        <w:tab/>
        <w:t>OTA unwanted emissions</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4D80BE5E" w14:textId="65B0327A" w:rsidR="00E17859" w:rsidRDefault="00E17859" w:rsidP="00DB39F1">
      <w:pPr>
        <w:pStyle w:val="Heading3"/>
      </w:pPr>
      <w:bookmarkStart w:id="4057" w:name="_Toc90422833"/>
      <w:bookmarkStart w:id="4058" w:name="_Toc82621986"/>
      <w:bookmarkStart w:id="4059" w:name="_Toc74663445"/>
      <w:bookmarkStart w:id="4060" w:name="_Toc67916824"/>
      <w:bookmarkStart w:id="4061" w:name="_Toc61179528"/>
      <w:bookmarkStart w:id="4062" w:name="_Toc61179058"/>
      <w:bookmarkStart w:id="4063" w:name="_Toc53178820"/>
      <w:bookmarkStart w:id="4064" w:name="_Toc53178369"/>
      <w:bookmarkStart w:id="4065" w:name="_Toc45893649"/>
      <w:bookmarkStart w:id="4066" w:name="_Toc44712336"/>
      <w:bookmarkStart w:id="4067" w:name="_Toc37267733"/>
      <w:bookmarkStart w:id="4068" w:name="_Toc37260345"/>
      <w:bookmarkStart w:id="4069" w:name="_Toc36817423"/>
      <w:bookmarkStart w:id="4070" w:name="_Toc29811871"/>
      <w:bookmarkStart w:id="4071" w:name="_Toc21127662"/>
      <w:bookmarkStart w:id="4072" w:name="_Toc104311076"/>
      <w:bookmarkStart w:id="4073" w:name="_Toc106126777"/>
      <w:bookmarkStart w:id="4074" w:name="_Toc106177090"/>
      <w:bookmarkStart w:id="4075" w:name="_Toc114242258"/>
      <w:bookmarkStart w:id="4076" w:name="_Toc123044254"/>
      <w:bookmarkStart w:id="4077" w:name="_Toc124157893"/>
      <w:bookmarkStart w:id="4078" w:name="_Toc124259816"/>
      <w:bookmarkStart w:id="4079" w:name="_Toc130584887"/>
      <w:bookmarkStart w:id="4080" w:name="_Toc137464543"/>
      <w:bookmarkStart w:id="4081" w:name="_Toc138884212"/>
      <w:bookmarkStart w:id="4082" w:name="_Toc145643413"/>
      <w:bookmarkStart w:id="4083" w:name="_Toc155469514"/>
      <w:bookmarkStart w:id="4084" w:name="_Toc161667860"/>
      <w:bookmarkStart w:id="4085" w:name="_Toc169708678"/>
      <w:r>
        <w:t>9.7.1</w:t>
      </w:r>
      <w:r>
        <w:tab/>
        <w:t>General</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p>
    <w:p w14:paraId="5F13FB15" w14:textId="77777777" w:rsidR="00E17859" w:rsidRDefault="00E17859" w:rsidP="00E17859">
      <w:bookmarkStart w:id="4086"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086"/>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087" w:name="_Toc90422834"/>
      <w:bookmarkStart w:id="4088" w:name="_Toc82621987"/>
      <w:bookmarkStart w:id="4089" w:name="_Toc74663446"/>
      <w:bookmarkStart w:id="4090" w:name="_Toc67916825"/>
      <w:bookmarkStart w:id="4091" w:name="_Toc61179529"/>
      <w:bookmarkStart w:id="4092" w:name="_Toc61179059"/>
      <w:bookmarkStart w:id="4093" w:name="_Toc53178821"/>
      <w:bookmarkStart w:id="4094" w:name="_Toc53178370"/>
      <w:bookmarkStart w:id="4095" w:name="_Toc45893650"/>
      <w:bookmarkStart w:id="4096" w:name="_Toc44712337"/>
      <w:bookmarkStart w:id="4097" w:name="_Toc37267734"/>
      <w:bookmarkStart w:id="4098" w:name="_Toc37260346"/>
      <w:bookmarkStart w:id="4099" w:name="_Toc36817424"/>
      <w:bookmarkStart w:id="4100" w:name="_Toc29811872"/>
      <w:bookmarkStart w:id="4101" w:name="_Toc21127663"/>
      <w:bookmarkStart w:id="4102" w:name="_Toc104311077"/>
      <w:bookmarkStart w:id="4103" w:name="_Toc106126778"/>
      <w:bookmarkStart w:id="4104" w:name="_Toc106177091"/>
      <w:bookmarkStart w:id="4105" w:name="_Toc114242259"/>
      <w:bookmarkStart w:id="4106" w:name="_Toc123044255"/>
      <w:bookmarkStart w:id="4107" w:name="_Toc124157894"/>
      <w:bookmarkStart w:id="4108" w:name="_Toc124259817"/>
      <w:bookmarkStart w:id="4109" w:name="_Toc130584888"/>
      <w:bookmarkStart w:id="4110" w:name="_Toc137464544"/>
      <w:bookmarkStart w:id="4111" w:name="_Toc138884213"/>
      <w:bookmarkStart w:id="4112" w:name="_Toc145643414"/>
      <w:bookmarkStart w:id="4113" w:name="_Toc155469515"/>
      <w:bookmarkStart w:id="4114" w:name="_Toc161667861"/>
      <w:bookmarkStart w:id="4115" w:name="_Toc169708679"/>
      <w:r>
        <w:t>9.7.2</w:t>
      </w:r>
      <w:r>
        <w:tab/>
        <w:t>OTA occupied bandwidth</w:t>
      </w:r>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p>
    <w:p w14:paraId="6F5F66C5" w14:textId="77777777" w:rsidR="00E17859" w:rsidRDefault="00E17859" w:rsidP="00DB39F1">
      <w:pPr>
        <w:pStyle w:val="Heading4"/>
      </w:pPr>
      <w:bookmarkStart w:id="4116" w:name="_Toc90422835"/>
      <w:bookmarkStart w:id="4117" w:name="_Toc82621988"/>
      <w:bookmarkStart w:id="4118" w:name="_Toc74663447"/>
      <w:bookmarkStart w:id="4119" w:name="_Toc67916826"/>
      <w:bookmarkStart w:id="4120" w:name="_Toc61179530"/>
      <w:bookmarkStart w:id="4121" w:name="_Toc61179060"/>
      <w:bookmarkStart w:id="4122" w:name="_Toc53178822"/>
      <w:bookmarkStart w:id="4123" w:name="_Toc53178371"/>
      <w:bookmarkStart w:id="4124" w:name="_Toc45893651"/>
      <w:bookmarkStart w:id="4125" w:name="_Toc44712338"/>
      <w:bookmarkStart w:id="4126" w:name="_Toc37267735"/>
      <w:bookmarkStart w:id="4127" w:name="_Toc37260347"/>
      <w:bookmarkStart w:id="4128" w:name="_Toc36817425"/>
      <w:bookmarkStart w:id="4129" w:name="_Toc29811873"/>
      <w:bookmarkStart w:id="4130" w:name="_Toc21127664"/>
      <w:bookmarkStart w:id="4131" w:name="_Toc104311078"/>
      <w:bookmarkStart w:id="4132" w:name="_Toc106126779"/>
      <w:bookmarkStart w:id="4133" w:name="_Toc106177092"/>
      <w:bookmarkStart w:id="4134" w:name="_Toc114242260"/>
      <w:bookmarkStart w:id="4135" w:name="_Toc123044256"/>
      <w:bookmarkStart w:id="4136" w:name="_Toc124157895"/>
      <w:bookmarkStart w:id="4137" w:name="_Toc124259818"/>
      <w:bookmarkStart w:id="4138" w:name="_Toc130584889"/>
      <w:bookmarkStart w:id="4139" w:name="_Toc137464545"/>
      <w:bookmarkStart w:id="4140" w:name="_Toc138884214"/>
      <w:bookmarkStart w:id="4141" w:name="_Toc145643415"/>
      <w:bookmarkStart w:id="4142" w:name="_Toc155469516"/>
      <w:bookmarkStart w:id="4143" w:name="_Toc161667862"/>
      <w:bookmarkStart w:id="4144" w:name="_Toc169708680"/>
      <w:r>
        <w:t>9.7.2.1</w:t>
      </w:r>
      <w:r>
        <w:tab/>
        <w:t>General</w:t>
      </w:r>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145" w:name="_Toc90422836"/>
      <w:bookmarkStart w:id="4146" w:name="_Toc82621989"/>
      <w:bookmarkStart w:id="4147" w:name="_Toc74663448"/>
      <w:bookmarkStart w:id="4148" w:name="_Toc67916827"/>
      <w:bookmarkStart w:id="4149" w:name="_Toc61179531"/>
      <w:bookmarkStart w:id="4150" w:name="_Toc61179061"/>
      <w:bookmarkStart w:id="4151" w:name="_Toc53178823"/>
      <w:bookmarkStart w:id="4152" w:name="_Toc53178372"/>
      <w:bookmarkStart w:id="4153" w:name="_Toc45893652"/>
      <w:bookmarkStart w:id="4154" w:name="_Toc44712339"/>
      <w:bookmarkStart w:id="4155" w:name="_Toc37267736"/>
      <w:bookmarkStart w:id="4156" w:name="_Toc37260348"/>
      <w:bookmarkStart w:id="4157" w:name="_Toc36817426"/>
      <w:bookmarkStart w:id="4158" w:name="_Toc29811874"/>
      <w:bookmarkStart w:id="4159" w:name="_Toc21127665"/>
      <w:bookmarkStart w:id="4160" w:name="_Toc104311079"/>
      <w:bookmarkStart w:id="4161" w:name="_Toc106126780"/>
      <w:bookmarkStart w:id="4162" w:name="_Toc106177093"/>
      <w:bookmarkStart w:id="4163" w:name="_Toc114242261"/>
      <w:bookmarkStart w:id="4164" w:name="_Toc123044257"/>
      <w:bookmarkStart w:id="4165" w:name="_Toc124157896"/>
      <w:bookmarkStart w:id="4166" w:name="_Toc124259819"/>
      <w:bookmarkStart w:id="4167" w:name="_Toc130584890"/>
      <w:bookmarkStart w:id="4168" w:name="_Toc137464546"/>
      <w:bookmarkStart w:id="4169" w:name="_Toc138884215"/>
      <w:bookmarkStart w:id="4170" w:name="_Toc145643416"/>
      <w:bookmarkStart w:id="4171" w:name="_Toc155469517"/>
      <w:bookmarkStart w:id="4172" w:name="_Toc161667863"/>
      <w:bookmarkStart w:id="4173" w:name="_Toc169708681"/>
      <w:r>
        <w:t>9.7.2.2</w:t>
      </w:r>
      <w:r>
        <w:tab/>
        <w:t xml:space="preserve">Minimum requirement for </w:t>
      </w:r>
      <w:r>
        <w:rPr>
          <w:i/>
        </w:rPr>
        <w:t>SAN type 1-O</w:t>
      </w:r>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174" w:name="_Toc90422837"/>
      <w:bookmarkStart w:id="4175" w:name="_Toc82621990"/>
      <w:bookmarkStart w:id="4176" w:name="_Toc74663449"/>
      <w:bookmarkStart w:id="4177" w:name="_Toc67916828"/>
      <w:bookmarkStart w:id="4178" w:name="_Toc61179532"/>
      <w:bookmarkStart w:id="4179" w:name="_Toc61179062"/>
      <w:bookmarkStart w:id="4180" w:name="_Toc53178824"/>
      <w:bookmarkStart w:id="4181" w:name="_Toc53178373"/>
      <w:bookmarkStart w:id="4182" w:name="_Toc45893653"/>
      <w:bookmarkStart w:id="4183" w:name="_Toc44712340"/>
      <w:bookmarkStart w:id="4184" w:name="_Toc37267737"/>
      <w:bookmarkStart w:id="4185" w:name="_Toc37260349"/>
      <w:bookmarkStart w:id="4186" w:name="_Toc36817427"/>
      <w:bookmarkStart w:id="4187" w:name="_Toc29811875"/>
      <w:bookmarkStart w:id="4188" w:name="_Toc21127666"/>
    </w:p>
    <w:p w14:paraId="400D7293" w14:textId="1E16F35A" w:rsidR="00E17859" w:rsidRDefault="00E17859" w:rsidP="00E17859">
      <w:pPr>
        <w:pStyle w:val="Heading3"/>
      </w:pPr>
      <w:bookmarkStart w:id="4189" w:name="_Toc104311080"/>
      <w:bookmarkStart w:id="4190" w:name="_Toc106126781"/>
      <w:bookmarkStart w:id="4191" w:name="_Toc106177094"/>
      <w:bookmarkStart w:id="4192" w:name="_Toc114242262"/>
      <w:bookmarkStart w:id="4193" w:name="_Toc123044258"/>
      <w:bookmarkStart w:id="4194" w:name="_Toc124157897"/>
      <w:bookmarkStart w:id="4195" w:name="_Toc124259820"/>
      <w:bookmarkStart w:id="4196" w:name="_Toc130584891"/>
      <w:bookmarkStart w:id="4197" w:name="_Toc137464547"/>
      <w:bookmarkStart w:id="4198" w:name="_Toc138884216"/>
      <w:bookmarkStart w:id="4199" w:name="_Toc145643417"/>
      <w:bookmarkStart w:id="4200" w:name="_Toc155469518"/>
      <w:bookmarkStart w:id="4201" w:name="_Toc161667864"/>
      <w:bookmarkStart w:id="4202" w:name="_Toc169708682"/>
      <w:r>
        <w:t>9.7.3</w:t>
      </w:r>
      <w:r>
        <w:tab/>
        <w:t>OTA Adjacent Channel Leakage Power Ratio (ACLR)</w:t>
      </w:r>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p>
    <w:p w14:paraId="5EF15222" w14:textId="77777777" w:rsidR="00E17859" w:rsidRDefault="00E17859" w:rsidP="00E17859">
      <w:pPr>
        <w:pStyle w:val="Heading4"/>
      </w:pPr>
      <w:bookmarkStart w:id="4203" w:name="_Toc90422838"/>
      <w:bookmarkStart w:id="4204" w:name="_Toc82621991"/>
      <w:bookmarkStart w:id="4205" w:name="_Toc74663450"/>
      <w:bookmarkStart w:id="4206" w:name="_Toc67916829"/>
      <w:bookmarkStart w:id="4207" w:name="_Toc61179533"/>
      <w:bookmarkStart w:id="4208" w:name="_Toc61179063"/>
      <w:bookmarkStart w:id="4209" w:name="_Toc53178825"/>
      <w:bookmarkStart w:id="4210" w:name="_Toc53178374"/>
      <w:bookmarkStart w:id="4211" w:name="_Toc45893654"/>
      <w:bookmarkStart w:id="4212" w:name="_Toc44712341"/>
      <w:bookmarkStart w:id="4213" w:name="_Toc37267738"/>
      <w:bookmarkStart w:id="4214" w:name="_Toc37260350"/>
      <w:bookmarkStart w:id="4215" w:name="_Toc36817428"/>
      <w:bookmarkStart w:id="4216" w:name="_Toc29811876"/>
      <w:bookmarkStart w:id="4217" w:name="_Toc21127667"/>
      <w:bookmarkStart w:id="4218" w:name="_Toc104311081"/>
      <w:bookmarkStart w:id="4219" w:name="_Toc106126782"/>
      <w:bookmarkStart w:id="4220" w:name="_Toc106177095"/>
      <w:bookmarkStart w:id="4221" w:name="_Toc114242263"/>
      <w:bookmarkStart w:id="4222" w:name="_Toc123044259"/>
      <w:bookmarkStart w:id="4223" w:name="_Toc124157898"/>
      <w:bookmarkStart w:id="4224" w:name="_Toc124259821"/>
      <w:bookmarkStart w:id="4225" w:name="_Toc130584892"/>
      <w:bookmarkStart w:id="4226" w:name="_Toc137464548"/>
      <w:bookmarkStart w:id="4227" w:name="_Toc138884217"/>
      <w:bookmarkStart w:id="4228" w:name="_Toc145643418"/>
      <w:bookmarkStart w:id="4229" w:name="_Toc155469519"/>
      <w:bookmarkStart w:id="4230" w:name="_Toc161667865"/>
      <w:bookmarkStart w:id="4231" w:name="_Toc169708683"/>
      <w:r>
        <w:t>9.7.3.1</w:t>
      </w:r>
      <w:r>
        <w:tab/>
        <w:t>General</w:t>
      </w:r>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232" w:name="_Toc90422839"/>
      <w:bookmarkStart w:id="4233" w:name="_Toc82621992"/>
      <w:bookmarkStart w:id="4234" w:name="_Toc74663451"/>
      <w:bookmarkStart w:id="4235" w:name="_Toc67916830"/>
      <w:bookmarkStart w:id="4236" w:name="_Toc61179534"/>
      <w:bookmarkStart w:id="4237" w:name="_Toc61179064"/>
      <w:bookmarkStart w:id="4238" w:name="_Toc53178826"/>
      <w:bookmarkStart w:id="4239" w:name="_Toc53178375"/>
      <w:bookmarkStart w:id="4240" w:name="_Toc45893655"/>
      <w:bookmarkStart w:id="4241" w:name="_Toc44712342"/>
      <w:bookmarkStart w:id="4242" w:name="_Toc37267739"/>
      <w:bookmarkStart w:id="4243" w:name="_Toc37260351"/>
      <w:bookmarkStart w:id="4244" w:name="_Toc36817429"/>
      <w:bookmarkStart w:id="4245" w:name="_Toc29811877"/>
      <w:bookmarkStart w:id="4246" w:name="_Toc21127668"/>
      <w:bookmarkStart w:id="4247" w:name="_Toc104311082"/>
      <w:bookmarkStart w:id="4248" w:name="_Toc106126783"/>
      <w:bookmarkStart w:id="4249" w:name="_Toc106177096"/>
      <w:bookmarkStart w:id="4250" w:name="_Toc114242264"/>
      <w:bookmarkStart w:id="4251" w:name="_Toc123044260"/>
      <w:bookmarkStart w:id="4252" w:name="_Toc124157899"/>
      <w:bookmarkStart w:id="4253" w:name="_Toc124259822"/>
      <w:bookmarkStart w:id="4254" w:name="_Toc130584893"/>
      <w:bookmarkStart w:id="4255" w:name="_Toc137464549"/>
      <w:bookmarkStart w:id="4256" w:name="_Toc138884218"/>
      <w:bookmarkStart w:id="4257" w:name="_Toc145643419"/>
      <w:bookmarkStart w:id="4258" w:name="_Toc155469520"/>
      <w:bookmarkStart w:id="4259" w:name="_Toc161667866"/>
      <w:bookmarkStart w:id="4260" w:name="_Toc169708684"/>
      <w:r>
        <w:lastRenderedPageBreak/>
        <w:t>9.7.3.2</w:t>
      </w:r>
      <w:r>
        <w:tab/>
        <w:t xml:space="preserve">Minimum requirement for </w:t>
      </w:r>
      <w:r>
        <w:rPr>
          <w:i/>
        </w:rPr>
        <w:t>SAN type 1-O</w:t>
      </w:r>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261" w:name="_Toc21127670"/>
      <w:bookmarkStart w:id="4262" w:name="_Toc29811879"/>
      <w:bookmarkStart w:id="4263" w:name="_Toc36817431"/>
      <w:bookmarkStart w:id="4264" w:name="_Toc37260353"/>
      <w:bookmarkStart w:id="4265" w:name="_Toc37267741"/>
      <w:bookmarkStart w:id="4266" w:name="_Toc44712344"/>
      <w:bookmarkStart w:id="4267" w:name="_Toc45893657"/>
      <w:bookmarkStart w:id="4268" w:name="_Toc53178377"/>
      <w:bookmarkStart w:id="4269" w:name="_Toc53178828"/>
      <w:bookmarkStart w:id="4270" w:name="_Toc61179066"/>
      <w:bookmarkStart w:id="4271" w:name="_Toc61179536"/>
      <w:bookmarkStart w:id="4272" w:name="_Toc67916832"/>
      <w:bookmarkStart w:id="4273" w:name="_Toc74663453"/>
      <w:bookmarkStart w:id="4274" w:name="_Toc82621994"/>
      <w:bookmarkStart w:id="4275" w:name="_Toc90422841"/>
      <w:bookmarkStart w:id="4276" w:name="_Toc104311083"/>
      <w:bookmarkStart w:id="4277" w:name="_Toc106126784"/>
      <w:bookmarkStart w:id="4278" w:name="_Toc106177097"/>
      <w:bookmarkStart w:id="4279" w:name="_Toc114242265"/>
      <w:bookmarkStart w:id="4280" w:name="_Toc123044261"/>
      <w:bookmarkStart w:id="4281" w:name="_Toc124157900"/>
      <w:bookmarkStart w:id="4282" w:name="_Toc124259823"/>
      <w:bookmarkStart w:id="4283" w:name="_Toc130584894"/>
      <w:bookmarkStart w:id="4284" w:name="_Toc137464550"/>
      <w:bookmarkStart w:id="4285" w:name="_Toc138884219"/>
      <w:bookmarkStart w:id="4286" w:name="_Toc145643420"/>
      <w:bookmarkStart w:id="4287" w:name="_Toc155469521"/>
      <w:bookmarkStart w:id="4288" w:name="_Toc161667867"/>
      <w:bookmarkStart w:id="4289" w:name="_Toc169708685"/>
      <w:r>
        <w:t>9.7.4</w:t>
      </w:r>
      <w:r>
        <w:tab/>
      </w:r>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r w:rsidR="00C1584F">
        <w:t>OTA</w:t>
      </w:r>
      <w:bookmarkStart w:id="4290" w:name="_Hlk496084370"/>
      <w:r w:rsidR="00C1584F">
        <w:t xml:space="preserve"> out-of-band emissions</w:t>
      </w:r>
      <w:bookmarkEnd w:id="4283"/>
      <w:bookmarkEnd w:id="4284"/>
      <w:bookmarkEnd w:id="4285"/>
      <w:bookmarkEnd w:id="4286"/>
      <w:bookmarkEnd w:id="4287"/>
      <w:bookmarkEnd w:id="4288"/>
      <w:bookmarkEnd w:id="4289"/>
      <w:bookmarkEnd w:id="4290"/>
    </w:p>
    <w:p w14:paraId="20C6F4E5" w14:textId="77777777" w:rsidR="00E17859" w:rsidRDefault="00E17859" w:rsidP="00E17859">
      <w:pPr>
        <w:pStyle w:val="Heading4"/>
      </w:pPr>
      <w:bookmarkStart w:id="4291" w:name="_Toc90422842"/>
      <w:bookmarkStart w:id="4292" w:name="_Toc82621995"/>
      <w:bookmarkStart w:id="4293" w:name="_Toc74663454"/>
      <w:bookmarkStart w:id="4294" w:name="_Toc67916833"/>
      <w:bookmarkStart w:id="4295" w:name="_Toc61179537"/>
      <w:bookmarkStart w:id="4296" w:name="_Toc61179067"/>
      <w:bookmarkStart w:id="4297" w:name="_Toc53178829"/>
      <w:bookmarkStart w:id="4298" w:name="_Toc53178378"/>
      <w:bookmarkStart w:id="4299" w:name="_Toc45893658"/>
      <w:bookmarkStart w:id="4300" w:name="_Toc44712345"/>
      <w:bookmarkStart w:id="4301" w:name="_Toc37267742"/>
      <w:bookmarkStart w:id="4302" w:name="_Toc37260354"/>
      <w:bookmarkStart w:id="4303" w:name="_Toc36817432"/>
      <w:bookmarkStart w:id="4304" w:name="_Toc29811880"/>
      <w:bookmarkStart w:id="4305" w:name="_Toc21127671"/>
      <w:bookmarkStart w:id="4306" w:name="_Toc104311084"/>
      <w:bookmarkStart w:id="4307" w:name="_Toc106126785"/>
      <w:bookmarkStart w:id="4308" w:name="_Toc106177098"/>
      <w:bookmarkStart w:id="4309" w:name="_Toc114242266"/>
      <w:bookmarkStart w:id="4310" w:name="_Toc123044262"/>
      <w:bookmarkStart w:id="4311" w:name="_Toc124157901"/>
      <w:bookmarkStart w:id="4312" w:name="_Toc124259824"/>
      <w:bookmarkStart w:id="4313" w:name="_Toc130584895"/>
      <w:bookmarkStart w:id="4314" w:name="_Toc137464551"/>
      <w:bookmarkStart w:id="4315" w:name="_Toc138884220"/>
      <w:bookmarkStart w:id="4316" w:name="_Toc145643421"/>
      <w:bookmarkStart w:id="4317" w:name="_Toc155469522"/>
      <w:bookmarkStart w:id="4318" w:name="_Toc161667868"/>
      <w:bookmarkStart w:id="4319" w:name="_Toc169708686"/>
      <w:r>
        <w:t>9.7.4.1</w:t>
      </w:r>
      <w:r>
        <w:tab/>
        <w:t>General</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320" w:name="_Toc90422843"/>
      <w:bookmarkStart w:id="4321" w:name="_Toc82621996"/>
      <w:bookmarkStart w:id="4322" w:name="_Toc74663455"/>
      <w:bookmarkStart w:id="4323" w:name="_Toc67916834"/>
      <w:bookmarkStart w:id="4324" w:name="_Toc61179538"/>
      <w:bookmarkStart w:id="4325" w:name="_Toc61179068"/>
      <w:bookmarkStart w:id="4326" w:name="_Toc53178830"/>
      <w:bookmarkStart w:id="4327" w:name="_Toc53178379"/>
      <w:bookmarkStart w:id="4328" w:name="_Toc45893659"/>
      <w:bookmarkStart w:id="4329" w:name="_Toc44712346"/>
      <w:bookmarkStart w:id="4330" w:name="_Toc37267743"/>
      <w:bookmarkStart w:id="4331" w:name="_Toc37260355"/>
      <w:bookmarkStart w:id="4332" w:name="_Toc36817433"/>
      <w:bookmarkStart w:id="4333" w:name="_Toc29811881"/>
      <w:bookmarkStart w:id="4334" w:name="_Toc21127672"/>
      <w:bookmarkStart w:id="4335" w:name="_Toc104311085"/>
      <w:bookmarkStart w:id="4336" w:name="_Toc106126786"/>
      <w:bookmarkStart w:id="4337" w:name="_Toc106177099"/>
      <w:bookmarkStart w:id="4338" w:name="_Toc114242267"/>
      <w:bookmarkStart w:id="4339" w:name="_Toc123044263"/>
      <w:bookmarkStart w:id="4340" w:name="_Toc124157902"/>
      <w:bookmarkStart w:id="4341" w:name="_Toc124259825"/>
      <w:bookmarkStart w:id="4342" w:name="_Toc130584896"/>
      <w:bookmarkStart w:id="4343" w:name="_Toc137464552"/>
      <w:bookmarkStart w:id="4344" w:name="_Toc138884221"/>
      <w:bookmarkStart w:id="4345" w:name="_Toc145643422"/>
      <w:bookmarkStart w:id="4346" w:name="_Toc155469523"/>
      <w:bookmarkStart w:id="4347" w:name="_Toc161667869"/>
      <w:bookmarkStart w:id="4348" w:name="_Toc169708687"/>
      <w:r>
        <w:t>9.7.4.2</w:t>
      </w:r>
      <w:r>
        <w:tab/>
        <w:t xml:space="preserve">Minimum requirement for </w:t>
      </w:r>
      <w:r>
        <w:rPr>
          <w:i/>
        </w:rPr>
        <w:t>SAN type 1-O</w:t>
      </w:r>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349" w:name="_Toc90422850"/>
      <w:bookmarkStart w:id="4350" w:name="_Toc82622003"/>
      <w:bookmarkStart w:id="4351" w:name="_Toc74663462"/>
      <w:bookmarkStart w:id="4352" w:name="_Toc67916841"/>
      <w:bookmarkStart w:id="4353" w:name="_Toc61179545"/>
      <w:bookmarkStart w:id="4354" w:name="_Toc61179075"/>
      <w:bookmarkStart w:id="4355" w:name="_Toc53178837"/>
      <w:bookmarkStart w:id="4356" w:name="_Toc53178386"/>
      <w:bookmarkStart w:id="4357" w:name="_Toc45893668"/>
      <w:bookmarkStart w:id="4358" w:name="_Toc44712356"/>
      <w:bookmarkStart w:id="4359" w:name="_Toc37267751"/>
      <w:bookmarkStart w:id="4360" w:name="_Toc37260363"/>
      <w:bookmarkStart w:id="4361" w:name="_Toc36817441"/>
      <w:bookmarkStart w:id="4362" w:name="_Toc29811889"/>
      <w:bookmarkStart w:id="4363" w:name="_Toc21127680"/>
      <w:bookmarkStart w:id="4364" w:name="_Toc104311086"/>
      <w:bookmarkStart w:id="4365" w:name="_Toc106126787"/>
      <w:bookmarkStart w:id="4366" w:name="_Toc106177100"/>
      <w:bookmarkStart w:id="4367" w:name="_Toc114242268"/>
      <w:bookmarkStart w:id="4368" w:name="_Toc123044264"/>
      <w:bookmarkStart w:id="4369" w:name="_Toc124157903"/>
      <w:bookmarkStart w:id="4370" w:name="_Toc124259826"/>
      <w:bookmarkStart w:id="4371" w:name="_Toc130584897"/>
      <w:bookmarkStart w:id="4372" w:name="_Toc137464553"/>
      <w:bookmarkStart w:id="4373" w:name="_Toc138884222"/>
      <w:bookmarkStart w:id="4374" w:name="_Toc145643423"/>
      <w:bookmarkStart w:id="4375" w:name="_Toc155469524"/>
      <w:bookmarkStart w:id="4376" w:name="_Toc161667870"/>
      <w:bookmarkStart w:id="4377" w:name="_Toc169708688"/>
      <w:r>
        <w:t>9.7.5</w:t>
      </w:r>
      <w:r>
        <w:tab/>
        <w:t>OTA transmitter spurious emissions</w:t>
      </w:r>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p>
    <w:p w14:paraId="294EE3C0" w14:textId="77777777" w:rsidR="00E17859" w:rsidRDefault="00E17859" w:rsidP="00E17859">
      <w:pPr>
        <w:pStyle w:val="Heading4"/>
      </w:pPr>
      <w:bookmarkStart w:id="4378" w:name="_Toc90422851"/>
      <w:bookmarkStart w:id="4379" w:name="_Toc82622004"/>
      <w:bookmarkStart w:id="4380" w:name="_Toc74663463"/>
      <w:bookmarkStart w:id="4381" w:name="_Toc67916842"/>
      <w:bookmarkStart w:id="4382" w:name="_Toc61179546"/>
      <w:bookmarkStart w:id="4383" w:name="_Toc61179076"/>
      <w:bookmarkStart w:id="4384" w:name="_Toc53178838"/>
      <w:bookmarkStart w:id="4385" w:name="_Toc53178387"/>
      <w:bookmarkStart w:id="4386" w:name="_Toc45893669"/>
      <w:bookmarkStart w:id="4387" w:name="_Toc44712357"/>
      <w:bookmarkStart w:id="4388" w:name="_Toc37267752"/>
      <w:bookmarkStart w:id="4389" w:name="_Toc37260364"/>
      <w:bookmarkStart w:id="4390" w:name="_Toc36817442"/>
      <w:bookmarkStart w:id="4391" w:name="_Toc29811890"/>
      <w:bookmarkStart w:id="4392" w:name="_Toc21127681"/>
      <w:bookmarkStart w:id="4393" w:name="_Toc104311087"/>
      <w:bookmarkStart w:id="4394" w:name="_Toc106126788"/>
      <w:bookmarkStart w:id="4395" w:name="_Toc106177101"/>
      <w:bookmarkStart w:id="4396" w:name="_Toc114242269"/>
      <w:bookmarkStart w:id="4397" w:name="_Toc123044265"/>
      <w:bookmarkStart w:id="4398" w:name="_Toc124157904"/>
      <w:bookmarkStart w:id="4399" w:name="_Toc124259827"/>
      <w:bookmarkStart w:id="4400" w:name="_Toc130584898"/>
      <w:bookmarkStart w:id="4401" w:name="_Toc137464554"/>
      <w:bookmarkStart w:id="4402" w:name="_Toc138884223"/>
      <w:bookmarkStart w:id="4403" w:name="_Toc145643424"/>
      <w:bookmarkStart w:id="4404" w:name="_Toc155469525"/>
      <w:bookmarkStart w:id="4405" w:name="_Toc161667871"/>
      <w:bookmarkStart w:id="4406" w:name="_Toc169708689"/>
      <w:r>
        <w:t>9.7.5.1</w:t>
      </w:r>
      <w:r>
        <w:tab/>
        <w:t>General</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407" w:name="_Toc90422852"/>
      <w:bookmarkStart w:id="4408" w:name="_Toc82622005"/>
      <w:bookmarkStart w:id="4409" w:name="_Toc74663464"/>
      <w:bookmarkStart w:id="4410" w:name="_Toc67916843"/>
      <w:bookmarkStart w:id="4411" w:name="_Toc61179547"/>
      <w:bookmarkStart w:id="4412" w:name="_Toc61179077"/>
      <w:bookmarkStart w:id="4413" w:name="_Toc53178839"/>
      <w:bookmarkStart w:id="4414" w:name="_Toc53178388"/>
      <w:bookmarkStart w:id="4415" w:name="_Toc45893670"/>
      <w:bookmarkStart w:id="4416" w:name="_Toc44712358"/>
      <w:bookmarkStart w:id="4417" w:name="_Toc37267753"/>
      <w:bookmarkStart w:id="4418" w:name="_Toc37260365"/>
      <w:bookmarkStart w:id="4419" w:name="_Toc36817443"/>
      <w:bookmarkStart w:id="4420" w:name="_Toc29811891"/>
      <w:bookmarkStart w:id="4421" w:name="_Toc21127682"/>
      <w:bookmarkStart w:id="4422" w:name="_Toc104311088"/>
      <w:bookmarkStart w:id="4423" w:name="_Toc106126789"/>
      <w:bookmarkStart w:id="4424" w:name="_Toc106177102"/>
      <w:bookmarkStart w:id="4425" w:name="_Toc114242270"/>
      <w:bookmarkStart w:id="4426" w:name="_Toc123044266"/>
      <w:bookmarkStart w:id="4427" w:name="_Toc124157905"/>
      <w:bookmarkStart w:id="4428" w:name="_Toc124259828"/>
      <w:bookmarkStart w:id="4429" w:name="_Toc130584899"/>
      <w:bookmarkStart w:id="4430" w:name="_Toc137464555"/>
      <w:bookmarkStart w:id="4431" w:name="_Toc138884224"/>
      <w:bookmarkStart w:id="4432" w:name="_Toc145643425"/>
      <w:bookmarkStart w:id="4433" w:name="_Toc155469526"/>
      <w:bookmarkStart w:id="4434" w:name="_Toc161667872"/>
      <w:bookmarkStart w:id="4435" w:name="_Toc169708690"/>
      <w:r>
        <w:t>9.7.5.2</w:t>
      </w:r>
      <w:r>
        <w:tab/>
        <w:t>Minimum requirement for</w:t>
      </w:r>
      <w:r>
        <w:rPr>
          <w:rFonts w:hint="eastAsia"/>
          <w:i/>
        </w:rPr>
        <w:t xml:space="preserve"> SAN</w:t>
      </w:r>
      <w:r>
        <w:rPr>
          <w:i/>
        </w:rPr>
        <w:t xml:space="preserve"> type 1-O</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53AEF6E1" w14:textId="77777777" w:rsidR="00E17859" w:rsidRDefault="00E17859" w:rsidP="00E17859">
      <w:pPr>
        <w:pStyle w:val="Heading5"/>
      </w:pPr>
      <w:bookmarkStart w:id="4436" w:name="_Toc90422853"/>
      <w:bookmarkStart w:id="4437" w:name="_Toc82622006"/>
      <w:bookmarkStart w:id="4438" w:name="_Toc74663465"/>
      <w:bookmarkStart w:id="4439" w:name="_Toc67916844"/>
      <w:bookmarkStart w:id="4440" w:name="_Toc61179548"/>
      <w:bookmarkStart w:id="4441" w:name="_Toc61179078"/>
      <w:bookmarkStart w:id="4442" w:name="_Toc53178840"/>
      <w:bookmarkStart w:id="4443" w:name="_Toc53178389"/>
      <w:bookmarkStart w:id="4444" w:name="_Toc45893671"/>
      <w:bookmarkStart w:id="4445" w:name="_Toc44712359"/>
      <w:bookmarkStart w:id="4446" w:name="_Toc37267754"/>
      <w:bookmarkStart w:id="4447" w:name="_Toc37260366"/>
      <w:bookmarkStart w:id="4448" w:name="_Toc36817444"/>
      <w:bookmarkStart w:id="4449" w:name="_Toc29811892"/>
      <w:bookmarkStart w:id="4450" w:name="_Toc21127683"/>
      <w:bookmarkStart w:id="4451" w:name="_Toc104311089"/>
      <w:bookmarkStart w:id="4452" w:name="_Toc106126790"/>
      <w:bookmarkStart w:id="4453" w:name="_Toc106177103"/>
      <w:bookmarkStart w:id="4454" w:name="_Toc114242271"/>
      <w:bookmarkStart w:id="4455" w:name="_Toc123044267"/>
      <w:bookmarkStart w:id="4456" w:name="_Toc124157906"/>
      <w:bookmarkStart w:id="4457" w:name="_Toc124259829"/>
      <w:bookmarkStart w:id="4458" w:name="_Toc130584900"/>
      <w:bookmarkStart w:id="4459" w:name="_Toc137464556"/>
      <w:bookmarkStart w:id="4460" w:name="_Toc138884225"/>
      <w:bookmarkStart w:id="4461" w:name="_Toc145643426"/>
      <w:bookmarkStart w:id="4462" w:name="_Toc155469527"/>
      <w:bookmarkStart w:id="4463" w:name="_Toc161667873"/>
      <w:bookmarkStart w:id="4464" w:name="_Toc169708691"/>
      <w:r>
        <w:t>9.7.5.2.1</w:t>
      </w:r>
      <w:r>
        <w:tab/>
        <w:t>General</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465" w:name="_Toc90422854"/>
      <w:bookmarkStart w:id="4466" w:name="_Toc82622007"/>
      <w:bookmarkStart w:id="4467" w:name="_Toc74663466"/>
      <w:bookmarkStart w:id="4468" w:name="_Toc67916845"/>
      <w:bookmarkStart w:id="4469" w:name="_Toc61179549"/>
      <w:bookmarkStart w:id="4470" w:name="_Toc61179079"/>
      <w:bookmarkStart w:id="4471" w:name="_Toc53178841"/>
      <w:bookmarkStart w:id="4472" w:name="_Toc53178390"/>
      <w:bookmarkStart w:id="4473" w:name="_Toc45893672"/>
      <w:bookmarkStart w:id="4474" w:name="_Toc44712360"/>
      <w:bookmarkStart w:id="4475" w:name="_Toc37267755"/>
      <w:bookmarkStart w:id="4476" w:name="_Toc37260367"/>
      <w:bookmarkStart w:id="4477" w:name="_Toc36817445"/>
      <w:bookmarkStart w:id="4478" w:name="_Toc29811893"/>
      <w:bookmarkStart w:id="4479" w:name="_Toc21127684"/>
      <w:bookmarkStart w:id="4480" w:name="_Toc104311090"/>
      <w:bookmarkStart w:id="4481" w:name="_Toc106126791"/>
      <w:bookmarkStart w:id="4482" w:name="_Toc106177104"/>
      <w:bookmarkStart w:id="4483" w:name="_Toc114242272"/>
      <w:bookmarkStart w:id="4484" w:name="_Toc123044268"/>
      <w:bookmarkStart w:id="4485" w:name="_Toc124157907"/>
      <w:bookmarkStart w:id="4486" w:name="_Toc124259830"/>
      <w:bookmarkStart w:id="4487" w:name="_Toc130584901"/>
      <w:bookmarkStart w:id="4488" w:name="_Toc137464557"/>
      <w:bookmarkStart w:id="4489" w:name="_Toc138884226"/>
      <w:bookmarkStart w:id="4490" w:name="_Toc145643427"/>
      <w:bookmarkStart w:id="4491" w:name="_Toc155469528"/>
      <w:bookmarkStart w:id="4492" w:name="_Toc161667874"/>
      <w:bookmarkStart w:id="4493" w:name="_Toc169708692"/>
      <w:r>
        <w:lastRenderedPageBreak/>
        <w:t>9.7.5.2.2</w:t>
      </w:r>
      <w:r>
        <w:tab/>
        <w:t>General OTA transmitter spurious emissions requirements</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3BB2B0B9" w14:textId="67D86E8C" w:rsidR="001C30EA" w:rsidRPr="00A9637C" w:rsidRDefault="005775BE" w:rsidP="001C30EA">
      <w:pPr>
        <w:keepNext/>
        <w:rPr>
          <w:rFonts w:cs="v5.0.0"/>
          <w:lang w:val="en-US"/>
        </w:rPr>
      </w:pPr>
      <w:bookmarkStart w:id="4494" w:name="_Toc90422855"/>
      <w:bookmarkStart w:id="4495" w:name="_Toc82622008"/>
      <w:bookmarkStart w:id="4496" w:name="_Toc74663467"/>
      <w:bookmarkStart w:id="4497" w:name="_Toc67916846"/>
      <w:bookmarkStart w:id="4498" w:name="_Toc61179550"/>
      <w:bookmarkStart w:id="4499" w:name="_Toc61179080"/>
      <w:bookmarkStart w:id="4500" w:name="_Toc53178842"/>
      <w:bookmarkStart w:id="4501" w:name="_Toc53178391"/>
      <w:bookmarkStart w:id="4502" w:name="_Toc45893673"/>
      <w:bookmarkStart w:id="4503" w:name="_Toc44712361"/>
      <w:bookmarkStart w:id="4504" w:name="_Toc37267756"/>
      <w:bookmarkStart w:id="4505" w:name="_Toc37260368"/>
      <w:bookmarkStart w:id="4506" w:name="_Toc36817446"/>
      <w:bookmarkStart w:id="4507" w:name="_Toc29811894"/>
      <w:bookmarkStart w:id="4508" w:name="_Toc21127685"/>
      <w:bookmarkStart w:id="4509" w:name="_Toc104311091"/>
      <w:bookmarkStart w:id="4510" w:name="_Toc106126792"/>
      <w:bookmarkStart w:id="4511"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2A47412C"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5775BE" w:rsidRPr="00A9637C">
        <w:rPr>
          <w:lang w:val="en-US"/>
        </w:rPr>
        <w:t xml:space="preserve">General SAN transmitter spurious emission </w:t>
      </w:r>
      <w:r w:rsidR="005775BE">
        <w:rPr>
          <w:lang w:val="en-US"/>
        </w:rPr>
        <w:t xml:space="preserve">basic </w:t>
      </w:r>
      <w:r w:rsidR="005775BE" w:rsidRPr="00A9637C">
        <w:rPr>
          <w:lang w:val="en-US"/>
        </w:rPr>
        <w:t>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4512" w:name="_Toc124157908"/>
      <w:bookmarkStart w:id="4513" w:name="_Toc124259831"/>
      <w:bookmarkStart w:id="4514" w:name="_Toc130584902"/>
      <w:bookmarkStart w:id="4515" w:name="_Toc137464558"/>
      <w:bookmarkStart w:id="4516" w:name="_Toc138884227"/>
      <w:bookmarkStart w:id="4517" w:name="_Toc145643428"/>
      <w:bookmarkStart w:id="4518" w:name="_Toc155469529"/>
      <w:bookmarkStart w:id="4519" w:name="_Toc161667875"/>
      <w:bookmarkStart w:id="4520" w:name="_Toc169708693"/>
      <w:bookmarkStart w:id="4521" w:name="_Toc9532"/>
      <w:bookmarkStart w:id="4522" w:name="_Toc114242273"/>
      <w:bookmarkStart w:id="4523" w:name="_Toc123044269"/>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512"/>
      <w:bookmarkEnd w:id="4513"/>
      <w:bookmarkEnd w:id="4514"/>
      <w:bookmarkEnd w:id="4515"/>
      <w:bookmarkEnd w:id="4516"/>
      <w:bookmarkEnd w:id="4517"/>
      <w:bookmarkEnd w:id="4518"/>
      <w:bookmarkEnd w:id="4519"/>
      <w:bookmarkEnd w:id="4520"/>
      <w:r w:rsidRPr="00F527E5">
        <w:rPr>
          <w:rFonts w:cs="Arial"/>
          <w:iCs/>
          <w:color w:val="000000" w:themeColor="text1"/>
        </w:rPr>
        <w:t xml:space="preserve"> </w:t>
      </w:r>
      <w:bookmarkEnd w:id="4521"/>
      <w:bookmarkEnd w:id="4522"/>
      <w:bookmarkEnd w:id="4523"/>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524" w:name="_Toc130584903"/>
      <w:bookmarkStart w:id="4525" w:name="_Toc137464559"/>
      <w:bookmarkStart w:id="4526" w:name="_Toc138884228"/>
      <w:bookmarkStart w:id="4527" w:name="_Toc145643429"/>
      <w:bookmarkStart w:id="4528" w:name="_Toc155469530"/>
      <w:bookmarkStart w:id="4529" w:name="_Toc161667876"/>
      <w:bookmarkStart w:id="4530" w:name="_Toc169708694"/>
      <w:r>
        <w:rPr>
          <w:lang w:eastAsia="zh-CN"/>
        </w:rPr>
        <w:t>9.7.5.2.4</w:t>
      </w:r>
      <w:r>
        <w:rPr>
          <w:lang w:eastAsia="zh-CN"/>
        </w:rPr>
        <w:tab/>
      </w:r>
      <w:r>
        <w:t>Additional spurious emissions requirements</w:t>
      </w:r>
      <w:bookmarkEnd w:id="4524"/>
      <w:bookmarkEnd w:id="4525"/>
      <w:bookmarkEnd w:id="4526"/>
      <w:bookmarkEnd w:id="4527"/>
      <w:bookmarkEnd w:id="4528"/>
      <w:bookmarkEnd w:id="4529"/>
      <w:bookmarkEnd w:id="4530"/>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531" w:name="_Toc44712372"/>
      <w:bookmarkStart w:id="4532" w:name="_Toc45893684"/>
      <w:bookmarkStart w:id="4533" w:name="_Toc53178398"/>
      <w:bookmarkStart w:id="4534" w:name="_Toc53178849"/>
      <w:bookmarkStart w:id="4535" w:name="_Toc61179087"/>
      <w:bookmarkStart w:id="4536" w:name="_Toc61179557"/>
      <w:bookmarkStart w:id="4537" w:name="_Toc67916853"/>
      <w:bookmarkStart w:id="4538" w:name="_Toc74663474"/>
      <w:bookmarkStart w:id="4539" w:name="_Toc104311092"/>
      <w:bookmarkStart w:id="4540" w:name="_Toc106126793"/>
      <w:bookmarkStart w:id="4541" w:name="_Toc106177106"/>
      <w:bookmarkStart w:id="4542" w:name="_Toc114242274"/>
      <w:bookmarkStart w:id="4543" w:name="_Toc123044270"/>
      <w:bookmarkStart w:id="4544" w:name="_Toc124157909"/>
      <w:bookmarkStart w:id="4545" w:name="_Toc124259832"/>
      <w:bookmarkStart w:id="4546" w:name="_Toc130584904"/>
      <w:bookmarkStart w:id="4547" w:name="_Toc137464560"/>
      <w:bookmarkStart w:id="4548" w:name="_Toc138884229"/>
      <w:bookmarkStart w:id="4549" w:name="_Toc145643430"/>
      <w:bookmarkStart w:id="4550" w:name="_Toc155469531"/>
      <w:bookmarkStart w:id="4551" w:name="_Toc161667877"/>
      <w:bookmarkStart w:id="4552" w:name="_Toc169708695"/>
      <w:r w:rsidRPr="00E80AD8">
        <w:t>9.8</w:t>
      </w:r>
      <w:r w:rsidRPr="00E80AD8">
        <w:tab/>
        <w:t>OTA transmitter intermodulation</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553" w:name="_Toc21127698"/>
      <w:bookmarkStart w:id="4554" w:name="_Toc29811907"/>
      <w:bookmarkStart w:id="4555" w:name="_Toc36817459"/>
      <w:bookmarkStart w:id="4556" w:name="_Toc37260381"/>
      <w:bookmarkStart w:id="4557" w:name="_Toc37267769"/>
      <w:bookmarkStart w:id="4558" w:name="_Toc44712375"/>
      <w:bookmarkStart w:id="4559" w:name="_Toc45893687"/>
      <w:bookmarkStart w:id="4560" w:name="_Toc53178401"/>
      <w:bookmarkStart w:id="4561" w:name="_Toc53178852"/>
      <w:bookmarkStart w:id="4562" w:name="_Toc61179090"/>
      <w:bookmarkStart w:id="4563" w:name="_Toc61179560"/>
      <w:bookmarkStart w:id="4564" w:name="_Toc67916856"/>
      <w:bookmarkStart w:id="4565" w:name="_Toc74663477"/>
      <w:bookmarkStart w:id="4566" w:name="_Toc104311093"/>
      <w:bookmarkStart w:id="4567" w:name="_Toc106126794"/>
      <w:bookmarkStart w:id="4568" w:name="_Toc106177107"/>
      <w:bookmarkStart w:id="4569" w:name="_Toc114242275"/>
      <w:bookmarkStart w:id="4570" w:name="_Toc123044271"/>
      <w:bookmarkStart w:id="4571" w:name="_Toc124157910"/>
      <w:bookmarkStart w:id="4572" w:name="_Toc124259833"/>
      <w:bookmarkStart w:id="4573" w:name="_Toc130584905"/>
      <w:bookmarkStart w:id="4574" w:name="_Toc137464561"/>
      <w:bookmarkStart w:id="4575" w:name="_Toc138884230"/>
      <w:bookmarkStart w:id="4576" w:name="_Toc145643431"/>
      <w:bookmarkStart w:id="4577" w:name="_Toc155469532"/>
      <w:bookmarkStart w:id="4578" w:name="_Toc161667878"/>
      <w:bookmarkStart w:id="4579" w:name="_Toc169708696"/>
      <w:r w:rsidRPr="00F95B02">
        <w:t>10</w:t>
      </w:r>
      <w:r w:rsidRPr="00F95B02">
        <w:tab/>
        <w:t>Radiated receiver characteristics</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p>
    <w:p w14:paraId="518EB76D" w14:textId="10C4F9B9" w:rsidR="00DA0CFA" w:rsidRDefault="00DA0CFA" w:rsidP="00DA0CFA">
      <w:pPr>
        <w:pStyle w:val="Heading2"/>
      </w:pPr>
      <w:bookmarkStart w:id="4580" w:name="_Toc21127699"/>
      <w:bookmarkStart w:id="4581" w:name="_Toc29811908"/>
      <w:bookmarkStart w:id="4582" w:name="_Toc36817460"/>
      <w:bookmarkStart w:id="4583" w:name="_Toc37260382"/>
      <w:bookmarkStart w:id="4584" w:name="_Toc37267770"/>
      <w:bookmarkStart w:id="4585" w:name="_Toc44712376"/>
      <w:bookmarkStart w:id="4586" w:name="_Toc45893688"/>
      <w:bookmarkStart w:id="4587" w:name="_Toc53178402"/>
      <w:bookmarkStart w:id="4588" w:name="_Toc53178853"/>
      <w:bookmarkStart w:id="4589" w:name="_Toc61179091"/>
      <w:bookmarkStart w:id="4590" w:name="_Toc61179561"/>
      <w:bookmarkStart w:id="4591" w:name="_Toc67916857"/>
      <w:bookmarkStart w:id="4592" w:name="_Toc74663478"/>
      <w:bookmarkStart w:id="4593" w:name="_Toc104311094"/>
      <w:bookmarkStart w:id="4594" w:name="_Toc106126795"/>
      <w:bookmarkStart w:id="4595" w:name="_Toc106177108"/>
      <w:bookmarkStart w:id="4596" w:name="_Toc114242276"/>
      <w:bookmarkStart w:id="4597" w:name="_Toc123044272"/>
      <w:bookmarkStart w:id="4598" w:name="_Toc124157911"/>
      <w:bookmarkStart w:id="4599" w:name="_Toc124259834"/>
      <w:bookmarkStart w:id="4600" w:name="_Toc130584906"/>
      <w:bookmarkStart w:id="4601" w:name="_Toc137464562"/>
      <w:bookmarkStart w:id="4602" w:name="_Toc138884231"/>
      <w:bookmarkStart w:id="4603" w:name="_Toc145643432"/>
      <w:bookmarkStart w:id="4604" w:name="_Toc155469533"/>
      <w:bookmarkStart w:id="4605" w:name="_Toc161667879"/>
      <w:bookmarkStart w:id="4606" w:name="_Toc169708697"/>
      <w:r w:rsidRPr="00F95B02">
        <w:t>10.1</w:t>
      </w:r>
      <w:r w:rsidRPr="00F95B02">
        <w:tab/>
        <w:t>General</w:t>
      </w:r>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607" w:name="_Toc21127700"/>
      <w:bookmarkStart w:id="4608" w:name="_Toc29811909"/>
      <w:bookmarkStart w:id="4609" w:name="_Toc36817461"/>
      <w:bookmarkStart w:id="4610" w:name="_Toc37260383"/>
      <w:bookmarkStart w:id="4611" w:name="_Toc37267771"/>
      <w:bookmarkStart w:id="4612" w:name="_Toc44712377"/>
      <w:bookmarkStart w:id="4613" w:name="_Toc45893689"/>
      <w:bookmarkStart w:id="4614" w:name="_Toc53178403"/>
      <w:bookmarkStart w:id="4615" w:name="_Toc53178854"/>
      <w:bookmarkStart w:id="4616" w:name="_Toc61179092"/>
      <w:bookmarkStart w:id="4617" w:name="_Toc61179562"/>
      <w:bookmarkStart w:id="4618" w:name="_Toc67916858"/>
      <w:bookmarkStart w:id="4619" w:name="_Toc74663479"/>
      <w:bookmarkStart w:id="4620" w:name="_Toc104311095"/>
      <w:bookmarkStart w:id="4621" w:name="_Toc106126796"/>
    </w:p>
    <w:p w14:paraId="2C148CFE" w14:textId="300EE226" w:rsidR="00DA0CFA" w:rsidRDefault="00DA0CFA" w:rsidP="00DA0CFA">
      <w:pPr>
        <w:pStyle w:val="Heading2"/>
        <w:rPr>
          <w:lang w:val="en-US"/>
        </w:rPr>
      </w:pPr>
      <w:bookmarkStart w:id="4622" w:name="_Toc106177109"/>
      <w:bookmarkStart w:id="4623" w:name="_Toc114242277"/>
      <w:bookmarkStart w:id="4624" w:name="_Toc123044273"/>
      <w:bookmarkStart w:id="4625" w:name="_Toc124157912"/>
      <w:bookmarkStart w:id="4626" w:name="_Toc124259835"/>
      <w:bookmarkStart w:id="4627" w:name="_Toc130584907"/>
      <w:bookmarkStart w:id="4628" w:name="_Toc137464563"/>
      <w:bookmarkStart w:id="4629" w:name="_Toc138884232"/>
      <w:bookmarkStart w:id="4630" w:name="_Toc145643433"/>
      <w:bookmarkStart w:id="4631" w:name="_Toc155469534"/>
      <w:bookmarkStart w:id="4632" w:name="_Toc161667880"/>
      <w:bookmarkStart w:id="4633" w:name="_Toc169708698"/>
      <w:r w:rsidRPr="00F95B02">
        <w:rPr>
          <w:lang w:val="en-US"/>
        </w:rPr>
        <w:t>10.2</w:t>
      </w:r>
      <w:r w:rsidRPr="00F95B02">
        <w:rPr>
          <w:lang w:val="en-US"/>
        </w:rPr>
        <w:tab/>
        <w:t>OTA sensitivity</w:t>
      </w:r>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3E237F64" w14:textId="77777777" w:rsidR="006D6925" w:rsidRPr="00FD0493" w:rsidRDefault="006D6925" w:rsidP="006822DB">
      <w:pPr>
        <w:pStyle w:val="Heading4"/>
        <w:ind w:left="1134" w:hanging="1134"/>
        <w:rPr>
          <w:sz w:val="28"/>
        </w:rPr>
      </w:pPr>
      <w:bookmarkStart w:id="4634" w:name="_Toc29811911"/>
      <w:bookmarkStart w:id="4635" w:name="_Toc36817463"/>
      <w:bookmarkStart w:id="4636" w:name="_Toc37260385"/>
      <w:bookmarkStart w:id="4637" w:name="_Toc37267773"/>
      <w:bookmarkStart w:id="4638" w:name="_Toc44712379"/>
      <w:bookmarkStart w:id="4639" w:name="_Toc45893691"/>
      <w:bookmarkStart w:id="4640" w:name="_Toc53178405"/>
      <w:bookmarkStart w:id="4641" w:name="_Toc53178856"/>
      <w:bookmarkStart w:id="4642" w:name="_Toc61179094"/>
      <w:bookmarkStart w:id="4643" w:name="_Toc61179564"/>
      <w:bookmarkStart w:id="4644" w:name="_Toc67916860"/>
      <w:bookmarkStart w:id="4645" w:name="_Toc74663481"/>
      <w:bookmarkStart w:id="4646" w:name="_Toc82622022"/>
      <w:bookmarkStart w:id="4647" w:name="_Toc90422869"/>
      <w:bookmarkStart w:id="4648" w:name="_Toc104311096"/>
      <w:bookmarkStart w:id="4649" w:name="_Toc106126797"/>
      <w:bookmarkStart w:id="4650" w:name="_Toc106177110"/>
      <w:bookmarkStart w:id="4651" w:name="_Toc114242278"/>
      <w:bookmarkStart w:id="4652" w:name="_Toc123044274"/>
      <w:bookmarkStart w:id="4653" w:name="_Toc124157913"/>
      <w:bookmarkStart w:id="4654" w:name="_Toc124259836"/>
      <w:bookmarkStart w:id="4655" w:name="_Toc130584908"/>
      <w:bookmarkStart w:id="4656" w:name="_Toc137464564"/>
      <w:bookmarkStart w:id="4657" w:name="_Toc138884233"/>
      <w:bookmarkStart w:id="4658" w:name="_Toc145643434"/>
      <w:bookmarkStart w:id="4659" w:name="_Toc155469535"/>
      <w:bookmarkStart w:id="4660" w:name="_Toc161667881"/>
      <w:bookmarkStart w:id="4661" w:name="_Toc169708699"/>
      <w:r w:rsidRPr="00FD0493">
        <w:rPr>
          <w:sz w:val="28"/>
        </w:rPr>
        <w:t>10.2.1</w:t>
      </w:r>
      <w:r w:rsidRPr="00FD0493">
        <w:rPr>
          <w:sz w:val="28"/>
        </w:rPr>
        <w:tab/>
        <w:t>General</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72DB0441" w14:textId="77777777" w:rsidR="006D6925" w:rsidRPr="00CD4556" w:rsidRDefault="006D6925" w:rsidP="006D6925">
      <w:pPr>
        <w:rPr>
          <w:lang w:val="en-US"/>
        </w:rPr>
      </w:pPr>
      <w:r w:rsidRPr="00CD4556">
        <w:rPr>
          <w:lang w:val="en-US"/>
        </w:rPr>
        <w:t xml:space="preserve">The OTA sensitivity requirement is </w:t>
      </w:r>
      <w:bookmarkStart w:id="4662" w:name="_Hlk500328880"/>
      <w:r w:rsidRPr="00CD4556">
        <w:rPr>
          <w:lang w:val="en-US"/>
        </w:rPr>
        <w:t xml:space="preserve">a </w:t>
      </w:r>
      <w:r w:rsidRPr="00CD4556">
        <w:rPr>
          <w:i/>
          <w:lang w:val="en-US"/>
        </w:rPr>
        <w:t>directional requirement</w:t>
      </w:r>
      <w:bookmarkEnd w:id="4662"/>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lastRenderedPageBreak/>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663" w:name="_Toc21127703"/>
      <w:bookmarkStart w:id="4664" w:name="_Toc29811912"/>
      <w:bookmarkStart w:id="4665" w:name="_Toc36817464"/>
      <w:bookmarkStart w:id="4666" w:name="_Toc37260386"/>
      <w:bookmarkStart w:id="4667" w:name="_Toc37267774"/>
      <w:bookmarkStart w:id="4668" w:name="_Toc44712380"/>
      <w:bookmarkStart w:id="4669" w:name="_Toc45893692"/>
      <w:bookmarkStart w:id="4670" w:name="_Toc53178406"/>
      <w:bookmarkStart w:id="4671" w:name="_Toc53178857"/>
      <w:bookmarkStart w:id="4672" w:name="_Toc61179095"/>
      <w:bookmarkStart w:id="4673" w:name="_Toc61179565"/>
      <w:bookmarkStart w:id="4674" w:name="_Toc67916861"/>
      <w:bookmarkStart w:id="4675" w:name="_Toc74663482"/>
      <w:bookmarkStart w:id="4676" w:name="_Toc82622023"/>
      <w:bookmarkStart w:id="4677" w:name="_Toc90422870"/>
      <w:bookmarkStart w:id="4678" w:name="_Toc104311097"/>
      <w:bookmarkStart w:id="4679" w:name="_Toc106126798"/>
      <w:bookmarkStart w:id="4680" w:name="_Toc106177111"/>
      <w:bookmarkStart w:id="4681" w:name="_Toc114242279"/>
      <w:bookmarkStart w:id="4682" w:name="_Toc123044275"/>
      <w:bookmarkStart w:id="4683" w:name="_Toc124157914"/>
      <w:bookmarkStart w:id="4684" w:name="_Toc124259837"/>
      <w:bookmarkStart w:id="4685" w:name="_Toc130584909"/>
      <w:bookmarkStart w:id="4686" w:name="_Toc137464565"/>
      <w:bookmarkStart w:id="4687" w:name="_Toc138884234"/>
      <w:bookmarkStart w:id="4688" w:name="_Toc145643435"/>
      <w:bookmarkStart w:id="4689" w:name="_Toc155469536"/>
      <w:bookmarkStart w:id="4690" w:name="_Toc161667882"/>
      <w:bookmarkStart w:id="4691" w:name="_Toc169708700"/>
      <w:r w:rsidRPr="00FD0493">
        <w:t>10.2.2</w:t>
      </w:r>
      <w:r w:rsidRPr="00FD0493">
        <w:tab/>
        <w:t>Minimum requirement</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r>
        <w:t xml:space="preserve"> for </w:t>
      </w:r>
      <w:r w:rsidRPr="003F69DC">
        <w:rPr>
          <w:i/>
          <w:iCs/>
        </w:rPr>
        <w:t>SAN type 1-O</w:t>
      </w:r>
      <w:bookmarkEnd w:id="4681"/>
      <w:bookmarkEnd w:id="4682"/>
      <w:bookmarkEnd w:id="4683"/>
      <w:bookmarkEnd w:id="4684"/>
      <w:bookmarkEnd w:id="4685"/>
      <w:bookmarkEnd w:id="4686"/>
      <w:bookmarkEnd w:id="4687"/>
      <w:bookmarkEnd w:id="4688"/>
      <w:bookmarkEnd w:id="4689"/>
      <w:bookmarkEnd w:id="4690"/>
      <w:bookmarkEnd w:id="469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692" w:name="_Toc21127705"/>
      <w:bookmarkStart w:id="4693" w:name="_Toc29811914"/>
      <w:bookmarkStart w:id="4694" w:name="_Toc36817466"/>
      <w:bookmarkStart w:id="4695" w:name="_Toc37260388"/>
      <w:bookmarkStart w:id="4696" w:name="_Toc37267776"/>
      <w:bookmarkStart w:id="4697" w:name="_Toc44712382"/>
      <w:bookmarkStart w:id="4698" w:name="_Toc45893694"/>
      <w:bookmarkStart w:id="4699" w:name="_Toc53178408"/>
      <w:bookmarkStart w:id="4700" w:name="_Toc53178859"/>
      <w:bookmarkStart w:id="4701" w:name="_Toc61179097"/>
      <w:bookmarkStart w:id="4702" w:name="_Toc61179567"/>
      <w:bookmarkStart w:id="4703" w:name="_Toc67916863"/>
      <w:bookmarkStart w:id="4704" w:name="_Toc74663484"/>
      <w:bookmarkStart w:id="4705" w:name="_Toc104311098"/>
      <w:bookmarkStart w:id="4706" w:name="_Toc106126799"/>
      <w:bookmarkStart w:id="4707" w:name="_Toc106177112"/>
      <w:bookmarkStart w:id="4708" w:name="_Toc114242280"/>
      <w:bookmarkStart w:id="4709" w:name="_Toc123044276"/>
      <w:bookmarkStart w:id="4710" w:name="_Toc124157915"/>
      <w:bookmarkStart w:id="4711" w:name="_Toc124259838"/>
      <w:bookmarkStart w:id="4712" w:name="_Toc130584910"/>
      <w:bookmarkStart w:id="4713" w:name="_Toc137464566"/>
      <w:bookmarkStart w:id="4714" w:name="_Toc138884235"/>
      <w:bookmarkStart w:id="4715" w:name="_Toc145643436"/>
      <w:bookmarkStart w:id="4716" w:name="_Toc155469537"/>
      <w:bookmarkStart w:id="4717" w:name="_Toc161667883"/>
      <w:bookmarkStart w:id="4718" w:name="_Toc169708701"/>
      <w:r w:rsidRPr="00F95B02">
        <w:t>10.3</w:t>
      </w:r>
      <w:r w:rsidRPr="00F95B02">
        <w:tab/>
        <w:t>OTA reference sensitivity level</w:t>
      </w:r>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45A8A559" w14:textId="54C94409" w:rsidR="006D6925" w:rsidRDefault="006D6925" w:rsidP="00C107CC">
      <w:pPr>
        <w:pStyle w:val="Heading3"/>
      </w:pPr>
      <w:bookmarkStart w:id="4719" w:name="_Toc74663485"/>
      <w:bookmarkStart w:id="4720" w:name="_Toc29811915"/>
      <w:bookmarkStart w:id="4721" w:name="_Toc90422873"/>
      <w:bookmarkStart w:id="4722" w:name="_Toc67916864"/>
      <w:bookmarkStart w:id="4723" w:name="_Toc36817467"/>
      <w:bookmarkStart w:id="4724" w:name="_Toc37267777"/>
      <w:bookmarkStart w:id="4725" w:name="_Toc44712383"/>
      <w:bookmarkStart w:id="4726" w:name="_Toc53178409"/>
      <w:bookmarkStart w:id="4727" w:name="_Toc82622026"/>
      <w:bookmarkStart w:id="4728" w:name="_Toc53178860"/>
      <w:bookmarkStart w:id="4729" w:name="_Toc21127706"/>
      <w:bookmarkStart w:id="4730" w:name="_Toc45893695"/>
      <w:bookmarkStart w:id="4731" w:name="_Toc37260389"/>
      <w:bookmarkStart w:id="4732" w:name="_Toc61179568"/>
      <w:bookmarkStart w:id="4733" w:name="_Toc61179098"/>
      <w:bookmarkStart w:id="4734" w:name="_Toc104311099"/>
      <w:bookmarkStart w:id="4735" w:name="_Toc106126800"/>
      <w:bookmarkStart w:id="4736" w:name="_Toc106177113"/>
      <w:bookmarkStart w:id="4737" w:name="_Toc114242281"/>
      <w:bookmarkStart w:id="4738" w:name="_Toc123044277"/>
      <w:bookmarkStart w:id="4739" w:name="_Toc124157916"/>
      <w:bookmarkStart w:id="4740" w:name="_Toc124259839"/>
      <w:bookmarkStart w:id="4741" w:name="_Toc130584911"/>
      <w:bookmarkStart w:id="4742" w:name="_Toc137464567"/>
      <w:bookmarkStart w:id="4743" w:name="_Toc138884236"/>
      <w:bookmarkStart w:id="4744" w:name="_Toc145643437"/>
      <w:bookmarkStart w:id="4745" w:name="_Toc155469538"/>
      <w:bookmarkStart w:id="4746" w:name="_Toc161667884"/>
      <w:bookmarkStart w:id="4747" w:name="_Toc169708702"/>
      <w:bookmarkStart w:id="4748" w:name="_Hlk500365921"/>
      <w:r>
        <w:t>10.3.1</w:t>
      </w:r>
      <w:r>
        <w:tab/>
        <w:t>General</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4749" w:name="_Toc53178410"/>
      <w:bookmarkStart w:id="4750" w:name="_Toc37267778"/>
      <w:bookmarkStart w:id="4751" w:name="_Toc67916865"/>
      <w:bookmarkStart w:id="4752" w:name="_Toc44712384"/>
      <w:bookmarkStart w:id="4753" w:name="_Toc53178861"/>
      <w:bookmarkStart w:id="4754" w:name="_Toc45893696"/>
      <w:bookmarkStart w:id="4755" w:name="_Toc90422874"/>
      <w:bookmarkStart w:id="4756" w:name="_Toc82622027"/>
      <w:bookmarkStart w:id="4757" w:name="_Toc29811916"/>
      <w:bookmarkStart w:id="4758" w:name="_Toc74663486"/>
      <w:bookmarkStart w:id="4759" w:name="_Toc36817468"/>
      <w:bookmarkStart w:id="4760" w:name="_Toc61179569"/>
      <w:bookmarkStart w:id="4761" w:name="_Toc61179099"/>
      <w:bookmarkStart w:id="4762" w:name="_Toc21127707"/>
      <w:bookmarkStart w:id="4763" w:name="_Toc37260390"/>
      <w:bookmarkStart w:id="4764" w:name="_Toc104311100"/>
      <w:bookmarkStart w:id="4765" w:name="_Toc106126801"/>
      <w:bookmarkStart w:id="4766" w:name="_Toc106177114"/>
      <w:bookmarkStart w:id="4767" w:name="_Toc114242282"/>
      <w:bookmarkStart w:id="4768" w:name="_Toc123044278"/>
      <w:bookmarkStart w:id="4769" w:name="_Toc124157917"/>
      <w:bookmarkStart w:id="4770" w:name="_Toc124259840"/>
      <w:bookmarkStart w:id="4771" w:name="_Toc130584912"/>
      <w:bookmarkStart w:id="4772" w:name="_Toc137464568"/>
      <w:bookmarkStart w:id="4773" w:name="_Toc138884237"/>
      <w:bookmarkStart w:id="4774" w:name="_Toc145643438"/>
      <w:bookmarkStart w:id="4775" w:name="_Toc155469539"/>
      <w:bookmarkStart w:id="4776" w:name="_Toc161667885"/>
      <w:bookmarkStart w:id="4777" w:name="_Toc169708703"/>
      <w:bookmarkEnd w:id="4748"/>
      <w:r>
        <w:t>10.3.2</w:t>
      </w:r>
      <w:r>
        <w:tab/>
        <w:t xml:space="preserve">Minimum requirement for </w:t>
      </w:r>
      <w:r>
        <w:rPr>
          <w:rFonts w:hint="eastAsia"/>
          <w:i/>
          <w:lang w:val="en-US" w:eastAsia="zh-CN"/>
        </w:rPr>
        <w:t>SAN</w:t>
      </w:r>
      <w:r>
        <w:rPr>
          <w:i/>
        </w:rPr>
        <w:t xml:space="preserve"> type 1-O</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778" w:name="_Toc21127709"/>
      <w:bookmarkStart w:id="4779" w:name="_Toc29811918"/>
      <w:bookmarkStart w:id="4780" w:name="_Toc36817470"/>
      <w:bookmarkStart w:id="4781" w:name="_Toc37260392"/>
      <w:bookmarkStart w:id="4782" w:name="_Toc37267780"/>
      <w:bookmarkStart w:id="4783" w:name="_Toc44712386"/>
      <w:bookmarkStart w:id="4784" w:name="_Toc45893698"/>
      <w:bookmarkStart w:id="4785" w:name="_Toc53178412"/>
      <w:bookmarkStart w:id="4786" w:name="_Toc53178863"/>
      <w:bookmarkStart w:id="4787" w:name="_Toc61179101"/>
      <w:bookmarkStart w:id="4788" w:name="_Toc61179571"/>
      <w:bookmarkStart w:id="4789" w:name="_Toc67916867"/>
      <w:bookmarkStart w:id="4790" w:name="_Toc74663488"/>
      <w:bookmarkStart w:id="4791" w:name="_Toc104311101"/>
      <w:bookmarkStart w:id="4792" w:name="_Toc106126802"/>
      <w:bookmarkStart w:id="4793"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4794" w:name="_Toc114242283"/>
      <w:bookmarkStart w:id="4795" w:name="_Toc123044279"/>
      <w:bookmarkStart w:id="4796" w:name="_Toc124157918"/>
      <w:bookmarkStart w:id="4797" w:name="_Toc124259841"/>
      <w:bookmarkStart w:id="4798" w:name="_Toc130584913"/>
      <w:bookmarkStart w:id="4799" w:name="_Toc137464569"/>
      <w:bookmarkStart w:id="4800" w:name="_Toc138884238"/>
      <w:bookmarkStart w:id="4801" w:name="_Toc145643439"/>
      <w:bookmarkStart w:id="4802" w:name="_Toc155469540"/>
      <w:bookmarkStart w:id="4803" w:name="_Toc161667886"/>
      <w:bookmarkStart w:id="4804" w:name="_Toc169708704"/>
      <w:r w:rsidRPr="00F95B02">
        <w:t>10.4</w:t>
      </w:r>
      <w:r w:rsidRPr="00F95B02">
        <w:tab/>
        <w:t xml:space="preserve">OTA </w:t>
      </w:r>
      <w:bookmarkEnd w:id="4778"/>
      <w:r w:rsidRPr="00F95B02">
        <w:t>dynamic range</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p>
    <w:p w14:paraId="211E055A" w14:textId="5DDB7946" w:rsidR="006D6925" w:rsidRDefault="006D6925" w:rsidP="0090261D">
      <w:pPr>
        <w:pStyle w:val="Heading2"/>
      </w:pPr>
      <w:bookmarkStart w:id="4805" w:name="_Toc37260393"/>
      <w:bookmarkStart w:id="4806" w:name="_Toc45893699"/>
      <w:bookmarkStart w:id="4807" w:name="_Toc74663489"/>
      <w:bookmarkStart w:id="4808" w:name="_Toc82622030"/>
      <w:bookmarkStart w:id="4809" w:name="_Toc67916868"/>
      <w:bookmarkStart w:id="4810" w:name="_Toc29811919"/>
      <w:bookmarkStart w:id="4811" w:name="_Toc61179572"/>
      <w:bookmarkStart w:id="4812" w:name="_Toc37267781"/>
      <w:bookmarkStart w:id="4813" w:name="_Toc21127710"/>
      <w:bookmarkStart w:id="4814" w:name="_Toc44712387"/>
      <w:bookmarkStart w:id="4815" w:name="_Toc61179102"/>
      <w:bookmarkStart w:id="4816" w:name="_Toc53178413"/>
      <w:bookmarkStart w:id="4817" w:name="_Toc90422877"/>
      <w:bookmarkStart w:id="4818" w:name="_Toc36817471"/>
      <w:bookmarkStart w:id="4819" w:name="_Toc53178864"/>
      <w:bookmarkStart w:id="4820" w:name="_Toc104311102"/>
      <w:bookmarkStart w:id="4821" w:name="_Toc106126803"/>
      <w:bookmarkStart w:id="4822" w:name="_Toc106177116"/>
      <w:bookmarkStart w:id="4823" w:name="_Toc114242284"/>
      <w:bookmarkStart w:id="4824" w:name="_Toc123044280"/>
      <w:bookmarkStart w:id="4825" w:name="_Toc124157919"/>
      <w:bookmarkStart w:id="4826" w:name="_Toc124259842"/>
      <w:bookmarkStart w:id="4827" w:name="_Toc130584914"/>
      <w:bookmarkStart w:id="4828" w:name="_Toc137464570"/>
      <w:bookmarkStart w:id="4829" w:name="_Toc138884239"/>
      <w:bookmarkStart w:id="4830" w:name="_Toc145643440"/>
      <w:bookmarkStart w:id="4831" w:name="_Toc155469541"/>
      <w:bookmarkStart w:id="4832" w:name="_Toc161667887"/>
      <w:bookmarkStart w:id="4833" w:name="_Toc169708705"/>
      <w:r>
        <w:t>10.4.1</w:t>
      </w:r>
      <w:r>
        <w:tab/>
        <w:t>General</w:t>
      </w:r>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4834" w:name="_Toc61179573"/>
      <w:bookmarkStart w:id="4835" w:name="_Toc45893700"/>
      <w:bookmarkStart w:id="4836" w:name="_Toc44712388"/>
      <w:bookmarkStart w:id="4837" w:name="_Toc37267782"/>
      <w:bookmarkStart w:id="4838" w:name="_Toc90422878"/>
      <w:bookmarkStart w:id="4839" w:name="_Toc82622031"/>
      <w:bookmarkStart w:id="4840" w:name="_Toc67916869"/>
      <w:bookmarkStart w:id="4841" w:name="_Toc29811920"/>
      <w:bookmarkStart w:id="4842" w:name="_Toc61179103"/>
      <w:bookmarkStart w:id="4843" w:name="_Toc74663490"/>
      <w:bookmarkStart w:id="4844" w:name="_Toc21127711"/>
      <w:bookmarkStart w:id="4845" w:name="_Toc53178865"/>
      <w:bookmarkStart w:id="4846" w:name="_Toc53178414"/>
      <w:bookmarkStart w:id="4847" w:name="_Toc37260394"/>
      <w:bookmarkStart w:id="4848" w:name="_Toc36817472"/>
      <w:bookmarkStart w:id="4849" w:name="_Toc104311103"/>
      <w:bookmarkStart w:id="4850" w:name="_Toc106126804"/>
      <w:bookmarkStart w:id="4851" w:name="_Toc106177117"/>
      <w:bookmarkStart w:id="4852" w:name="_Toc114242285"/>
      <w:bookmarkStart w:id="4853" w:name="_Toc123044281"/>
      <w:bookmarkStart w:id="4854" w:name="_Toc124157920"/>
      <w:bookmarkStart w:id="4855" w:name="_Toc124259843"/>
      <w:bookmarkStart w:id="4856" w:name="_Toc130584915"/>
      <w:bookmarkStart w:id="4857" w:name="_Toc137464571"/>
      <w:bookmarkStart w:id="4858" w:name="_Toc138884240"/>
      <w:bookmarkStart w:id="4859" w:name="_Toc145643441"/>
      <w:bookmarkStart w:id="4860" w:name="_Toc155469542"/>
      <w:bookmarkStart w:id="4861" w:name="_Toc161667888"/>
      <w:bookmarkStart w:id="4862" w:name="_Toc169708706"/>
      <w:r>
        <w:t>10.4.2</w:t>
      </w:r>
      <w:r>
        <w:tab/>
        <w:t xml:space="preserve">Minimum requirement for </w:t>
      </w:r>
      <w:r>
        <w:rPr>
          <w:rFonts w:hint="eastAsia"/>
          <w:i/>
          <w:iCs/>
          <w:lang w:val="en-US" w:eastAsia="zh-CN"/>
        </w:rPr>
        <w:t>SAN</w:t>
      </w:r>
      <w:r>
        <w:rPr>
          <w:i/>
        </w:rPr>
        <w:t xml:space="preserve"> type 1-O</w:t>
      </w:r>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863" w:name="_Toc21127712"/>
      <w:bookmarkStart w:id="4864" w:name="_Toc29811921"/>
      <w:bookmarkStart w:id="4865" w:name="_Toc36817473"/>
      <w:bookmarkStart w:id="4866" w:name="_Toc37260395"/>
      <w:bookmarkStart w:id="4867" w:name="_Toc37267783"/>
      <w:bookmarkStart w:id="4868" w:name="_Toc44712389"/>
      <w:bookmarkStart w:id="4869" w:name="_Toc45893701"/>
      <w:bookmarkStart w:id="4870" w:name="_Toc53178415"/>
      <w:bookmarkStart w:id="4871" w:name="_Toc53178866"/>
      <w:bookmarkStart w:id="4872" w:name="_Toc61179104"/>
      <w:bookmarkStart w:id="4873" w:name="_Toc61179574"/>
      <w:bookmarkStart w:id="4874" w:name="_Toc67916870"/>
      <w:bookmarkStart w:id="4875" w:name="_Toc74663491"/>
      <w:bookmarkStart w:id="4876" w:name="_Toc104311104"/>
      <w:bookmarkStart w:id="4877" w:name="_Toc106126805"/>
      <w:bookmarkStart w:id="4878" w:name="_Toc106177118"/>
      <w:bookmarkStart w:id="4879" w:name="_Toc114242286"/>
      <w:bookmarkStart w:id="4880" w:name="_Toc123044282"/>
      <w:bookmarkStart w:id="4881" w:name="_Toc124157921"/>
      <w:bookmarkStart w:id="4882" w:name="_Toc124259844"/>
      <w:bookmarkStart w:id="4883" w:name="_Toc130584916"/>
      <w:bookmarkStart w:id="4884" w:name="_Toc137464572"/>
      <w:bookmarkStart w:id="4885" w:name="_Toc138884241"/>
      <w:bookmarkStart w:id="4886" w:name="_Toc145643442"/>
      <w:bookmarkStart w:id="4887" w:name="_Toc155469543"/>
      <w:bookmarkStart w:id="4888" w:name="_Toc161667889"/>
      <w:bookmarkStart w:id="4889" w:name="_Toc169708707"/>
      <w:r w:rsidRPr="00F95B02">
        <w:t>10.5</w:t>
      </w:r>
      <w:r w:rsidRPr="00F95B02">
        <w:tab/>
        <w:t>OTA in-band selectivity and blocking</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p>
    <w:p w14:paraId="29B1061C" w14:textId="77777777" w:rsidR="006D6925" w:rsidRDefault="006D6925" w:rsidP="0090261D">
      <w:pPr>
        <w:pStyle w:val="Heading3"/>
      </w:pPr>
      <w:bookmarkStart w:id="4890" w:name="_Toc90422880"/>
      <w:bookmarkStart w:id="4891" w:name="_Toc82622033"/>
      <w:bookmarkStart w:id="4892" w:name="_Toc74663492"/>
      <w:bookmarkStart w:id="4893" w:name="_Toc67916871"/>
      <w:bookmarkStart w:id="4894" w:name="_Toc61179575"/>
      <w:bookmarkStart w:id="4895" w:name="_Toc61179105"/>
      <w:bookmarkStart w:id="4896" w:name="_Toc53178867"/>
      <w:bookmarkStart w:id="4897" w:name="_Toc53178416"/>
      <w:bookmarkStart w:id="4898" w:name="_Toc45893702"/>
      <w:bookmarkStart w:id="4899" w:name="_Toc44712390"/>
      <w:bookmarkStart w:id="4900" w:name="_Toc37267784"/>
      <w:bookmarkStart w:id="4901" w:name="_Toc37260396"/>
      <w:bookmarkStart w:id="4902" w:name="_Toc36817474"/>
      <w:bookmarkStart w:id="4903" w:name="_Toc29811922"/>
      <w:bookmarkStart w:id="4904" w:name="_Toc21127713"/>
      <w:bookmarkStart w:id="4905" w:name="_Toc104311105"/>
      <w:bookmarkStart w:id="4906" w:name="_Toc106126806"/>
      <w:bookmarkStart w:id="4907" w:name="_Toc106177119"/>
      <w:bookmarkStart w:id="4908" w:name="_Toc114242287"/>
      <w:bookmarkStart w:id="4909" w:name="_Toc123044283"/>
      <w:bookmarkStart w:id="4910" w:name="_Toc124157922"/>
      <w:bookmarkStart w:id="4911" w:name="_Toc124259845"/>
      <w:bookmarkStart w:id="4912" w:name="_Toc130584917"/>
      <w:bookmarkStart w:id="4913" w:name="_Toc137464573"/>
      <w:bookmarkStart w:id="4914" w:name="_Toc138884242"/>
      <w:bookmarkStart w:id="4915" w:name="_Toc145643443"/>
      <w:bookmarkStart w:id="4916" w:name="_Toc155469544"/>
      <w:bookmarkStart w:id="4917" w:name="_Toc161667890"/>
      <w:bookmarkStart w:id="4918" w:name="_Toc169708708"/>
      <w:r>
        <w:t>10.5.1</w:t>
      </w:r>
      <w:r>
        <w:tab/>
        <w:t>OTA adjacent channel selectivity</w:t>
      </w:r>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74432AC" w14:textId="77777777" w:rsidR="006D6925" w:rsidRDefault="006D6925" w:rsidP="0090261D">
      <w:pPr>
        <w:pStyle w:val="Heading4"/>
      </w:pPr>
      <w:bookmarkStart w:id="4919" w:name="_Toc90422881"/>
      <w:bookmarkStart w:id="4920" w:name="_Toc82622034"/>
      <w:bookmarkStart w:id="4921" w:name="_Toc74663493"/>
      <w:bookmarkStart w:id="4922" w:name="_Toc67916872"/>
      <w:bookmarkStart w:id="4923" w:name="_Toc61179576"/>
      <w:bookmarkStart w:id="4924" w:name="_Toc61179106"/>
      <w:bookmarkStart w:id="4925" w:name="_Toc53178868"/>
      <w:bookmarkStart w:id="4926" w:name="_Toc53178417"/>
      <w:bookmarkStart w:id="4927" w:name="_Toc45893703"/>
      <w:bookmarkStart w:id="4928" w:name="_Toc44712391"/>
      <w:bookmarkStart w:id="4929" w:name="_Toc37267785"/>
      <w:bookmarkStart w:id="4930" w:name="_Toc37260397"/>
      <w:bookmarkStart w:id="4931" w:name="_Toc36817475"/>
      <w:bookmarkStart w:id="4932" w:name="_Toc29811923"/>
      <w:bookmarkStart w:id="4933" w:name="_Toc21127714"/>
      <w:bookmarkStart w:id="4934" w:name="_Toc104311106"/>
      <w:bookmarkStart w:id="4935" w:name="_Toc106126807"/>
      <w:bookmarkStart w:id="4936" w:name="_Toc106177120"/>
      <w:bookmarkStart w:id="4937" w:name="_Toc114242288"/>
      <w:bookmarkStart w:id="4938" w:name="_Toc123044284"/>
      <w:bookmarkStart w:id="4939" w:name="_Toc124157923"/>
      <w:bookmarkStart w:id="4940" w:name="_Toc124259846"/>
      <w:bookmarkStart w:id="4941" w:name="_Toc130584918"/>
      <w:bookmarkStart w:id="4942" w:name="_Toc137464574"/>
      <w:bookmarkStart w:id="4943" w:name="_Toc138884243"/>
      <w:bookmarkStart w:id="4944" w:name="_Toc145643444"/>
      <w:bookmarkStart w:id="4945" w:name="_Toc155469545"/>
      <w:bookmarkStart w:id="4946" w:name="_Toc161667891"/>
      <w:bookmarkStart w:id="4947" w:name="_Toc169708709"/>
      <w:r>
        <w:t>10.5.1.1</w:t>
      </w:r>
      <w:r>
        <w:tab/>
        <w:t>General</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948" w:name="_Toc90422882"/>
      <w:bookmarkStart w:id="4949" w:name="_Toc82622035"/>
      <w:bookmarkStart w:id="4950" w:name="_Toc74663494"/>
      <w:bookmarkStart w:id="4951" w:name="_Toc67916873"/>
      <w:bookmarkStart w:id="4952" w:name="_Toc61179577"/>
      <w:bookmarkStart w:id="4953" w:name="_Toc61179107"/>
      <w:bookmarkStart w:id="4954" w:name="_Toc53178869"/>
      <w:bookmarkStart w:id="4955" w:name="_Toc53178418"/>
      <w:bookmarkStart w:id="4956" w:name="_Toc45893704"/>
      <w:bookmarkStart w:id="4957" w:name="_Toc44712392"/>
      <w:bookmarkStart w:id="4958" w:name="_Toc37267786"/>
      <w:bookmarkStart w:id="4959" w:name="_Toc37260398"/>
      <w:bookmarkStart w:id="4960" w:name="_Toc36817476"/>
      <w:bookmarkStart w:id="4961" w:name="_Toc29811924"/>
      <w:bookmarkStart w:id="4962" w:name="_Toc21127715"/>
      <w:bookmarkStart w:id="4963" w:name="_Toc104311107"/>
      <w:bookmarkStart w:id="4964" w:name="_Toc106126808"/>
      <w:bookmarkStart w:id="4965" w:name="_Toc106177121"/>
      <w:bookmarkStart w:id="4966" w:name="_Toc114242289"/>
      <w:bookmarkStart w:id="4967" w:name="_Toc123044285"/>
      <w:bookmarkStart w:id="4968" w:name="_Toc124157924"/>
      <w:bookmarkStart w:id="4969" w:name="_Toc124259847"/>
      <w:bookmarkStart w:id="4970" w:name="_Toc130584919"/>
      <w:bookmarkStart w:id="4971" w:name="_Toc137464575"/>
      <w:bookmarkStart w:id="4972" w:name="_Toc138884244"/>
      <w:bookmarkStart w:id="4973" w:name="_Toc145643445"/>
      <w:bookmarkStart w:id="4974" w:name="_Toc155469546"/>
      <w:bookmarkStart w:id="4975" w:name="_Toc161667892"/>
      <w:bookmarkStart w:id="4976" w:name="_Toc169708710"/>
      <w:r>
        <w:t>10.5.1.2</w:t>
      </w:r>
      <w:r>
        <w:tab/>
        <w:t xml:space="preserve">Minimum requirement for </w:t>
      </w:r>
      <w:r>
        <w:rPr>
          <w:i/>
        </w:rPr>
        <w:t>SAN type 1-O</w:t>
      </w:r>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977" w:name="_Toc104311108"/>
      <w:bookmarkStart w:id="4978" w:name="_Toc106126809"/>
      <w:bookmarkStart w:id="4979"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980" w:name="_Toc114242290"/>
      <w:bookmarkStart w:id="4981" w:name="_Toc123044286"/>
      <w:bookmarkStart w:id="4982" w:name="_Toc124157925"/>
      <w:bookmarkStart w:id="4983" w:name="_Toc124259848"/>
      <w:bookmarkStart w:id="4984" w:name="_Toc130584920"/>
      <w:bookmarkStart w:id="4985" w:name="_Toc137464576"/>
      <w:bookmarkStart w:id="4986" w:name="_Toc138884245"/>
      <w:bookmarkStart w:id="4987" w:name="_Toc145643446"/>
      <w:bookmarkStart w:id="4988" w:name="_Toc155469547"/>
      <w:bookmarkStart w:id="4989" w:name="_Toc161667893"/>
      <w:bookmarkStart w:id="4990" w:name="_Toc169708711"/>
      <w:r>
        <w:t>10.5.2</w:t>
      </w:r>
      <w:r>
        <w:tab/>
        <w:t>OTA in-band blocking</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4991" w:name="_Toc21127721"/>
      <w:bookmarkStart w:id="4992" w:name="_Toc29811930"/>
      <w:bookmarkStart w:id="4993" w:name="_Toc36817482"/>
      <w:bookmarkStart w:id="4994" w:name="_Toc37260404"/>
      <w:bookmarkStart w:id="4995" w:name="_Toc37267792"/>
      <w:bookmarkStart w:id="4996" w:name="_Toc44712398"/>
      <w:bookmarkStart w:id="4997" w:name="_Toc45893710"/>
      <w:bookmarkStart w:id="4998" w:name="_Toc53178424"/>
      <w:bookmarkStart w:id="4999" w:name="_Toc53178875"/>
      <w:bookmarkStart w:id="5000" w:name="_Toc61179113"/>
      <w:bookmarkStart w:id="5001" w:name="_Toc61179583"/>
      <w:bookmarkStart w:id="5002" w:name="_Toc67916879"/>
      <w:bookmarkStart w:id="5003" w:name="_Toc74663500"/>
      <w:bookmarkStart w:id="5004" w:name="_Toc104311109"/>
      <w:bookmarkStart w:id="5005" w:name="_Toc106126810"/>
      <w:bookmarkStart w:id="5006" w:name="_Toc106177123"/>
      <w:bookmarkStart w:id="5007" w:name="_Toc114242291"/>
      <w:bookmarkStart w:id="5008" w:name="_Toc123044287"/>
      <w:bookmarkStart w:id="5009" w:name="_Toc124157926"/>
      <w:bookmarkStart w:id="5010" w:name="_Toc124259849"/>
      <w:bookmarkStart w:id="5011" w:name="_Toc130584921"/>
      <w:bookmarkStart w:id="5012" w:name="_Toc137464577"/>
      <w:bookmarkStart w:id="5013" w:name="_Toc138884246"/>
      <w:bookmarkStart w:id="5014" w:name="_Toc145643447"/>
      <w:bookmarkStart w:id="5015" w:name="_Toc155469548"/>
      <w:bookmarkStart w:id="5016" w:name="_Toc161667894"/>
      <w:bookmarkStart w:id="5017" w:name="_Toc169708712"/>
      <w:r w:rsidRPr="00F95B02">
        <w:t>10.6</w:t>
      </w:r>
      <w:r w:rsidRPr="00F95B02">
        <w:tab/>
        <w:t>OTA out-of-band blocking</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174D8760" w14:textId="38136C20" w:rsidR="006D6925" w:rsidRDefault="006D6925" w:rsidP="0090261D">
      <w:pPr>
        <w:pStyle w:val="Heading3"/>
      </w:pPr>
      <w:bookmarkStart w:id="5018" w:name="_Toc90422889"/>
      <w:bookmarkStart w:id="5019" w:name="_Toc74663501"/>
      <w:bookmarkStart w:id="5020" w:name="_Toc21127722"/>
      <w:bookmarkStart w:id="5021" w:name="_Toc61179584"/>
      <w:bookmarkStart w:id="5022" w:name="_Toc67916880"/>
      <w:bookmarkStart w:id="5023" w:name="_Toc44712399"/>
      <w:bookmarkStart w:id="5024" w:name="_Toc45893711"/>
      <w:bookmarkStart w:id="5025" w:name="_Toc29811931"/>
      <w:bookmarkStart w:id="5026" w:name="_Toc61179114"/>
      <w:bookmarkStart w:id="5027" w:name="_Toc37260405"/>
      <w:bookmarkStart w:id="5028" w:name="_Toc53178425"/>
      <w:bookmarkStart w:id="5029" w:name="_Toc82622042"/>
      <w:bookmarkStart w:id="5030" w:name="_Toc37267793"/>
      <w:bookmarkStart w:id="5031" w:name="_Toc53178876"/>
      <w:bookmarkStart w:id="5032" w:name="_Toc36817483"/>
      <w:bookmarkStart w:id="5033" w:name="_Toc104311110"/>
      <w:bookmarkStart w:id="5034" w:name="_Toc106126811"/>
      <w:bookmarkStart w:id="5035" w:name="_Toc106177124"/>
      <w:bookmarkStart w:id="5036" w:name="_Toc114242292"/>
      <w:bookmarkStart w:id="5037" w:name="_Toc123044288"/>
      <w:bookmarkStart w:id="5038" w:name="_Toc124157927"/>
      <w:bookmarkStart w:id="5039" w:name="_Toc124259850"/>
      <w:bookmarkStart w:id="5040" w:name="_Toc130584922"/>
      <w:bookmarkStart w:id="5041" w:name="_Toc137464578"/>
      <w:bookmarkStart w:id="5042" w:name="_Toc138884247"/>
      <w:bookmarkStart w:id="5043" w:name="_Toc145643448"/>
      <w:bookmarkStart w:id="5044" w:name="_Toc155469549"/>
      <w:bookmarkStart w:id="5045" w:name="_Toc161667895"/>
      <w:bookmarkStart w:id="5046" w:name="_Toc169708713"/>
      <w:r>
        <w:t>10.6.1</w:t>
      </w:r>
      <w:r>
        <w:tab/>
        <w:t>General</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047" w:name="_Toc61179115"/>
      <w:bookmarkStart w:id="5048" w:name="_Toc37260406"/>
      <w:bookmarkStart w:id="5049" w:name="_Toc53178426"/>
      <w:bookmarkStart w:id="5050" w:name="_Toc61179585"/>
      <w:bookmarkStart w:id="5051" w:name="_Toc67916881"/>
      <w:bookmarkStart w:id="5052" w:name="_Toc45893712"/>
      <w:bookmarkStart w:id="5053" w:name="_Toc21127723"/>
      <w:bookmarkStart w:id="5054" w:name="_Toc82622043"/>
      <w:bookmarkStart w:id="5055" w:name="_Toc29811932"/>
      <w:bookmarkStart w:id="5056" w:name="_Toc37267794"/>
      <w:bookmarkStart w:id="5057" w:name="_Toc36817484"/>
      <w:bookmarkStart w:id="5058" w:name="_Toc74663502"/>
      <w:bookmarkStart w:id="5059" w:name="_Toc44712400"/>
      <w:bookmarkStart w:id="5060" w:name="_Toc90422890"/>
      <w:bookmarkStart w:id="5061" w:name="_Toc53178877"/>
      <w:bookmarkStart w:id="5062" w:name="_Toc104311111"/>
      <w:bookmarkStart w:id="5063" w:name="_Toc106126812"/>
      <w:bookmarkStart w:id="5064" w:name="_Toc106177125"/>
      <w:bookmarkStart w:id="5065" w:name="_Toc114242293"/>
      <w:bookmarkStart w:id="5066" w:name="_Toc123044289"/>
      <w:bookmarkStart w:id="5067" w:name="_Toc124157928"/>
      <w:bookmarkStart w:id="5068" w:name="_Toc124259851"/>
      <w:bookmarkStart w:id="5069" w:name="_Toc130584923"/>
      <w:bookmarkStart w:id="5070" w:name="_Toc137464579"/>
      <w:bookmarkStart w:id="5071" w:name="_Toc138884248"/>
      <w:bookmarkStart w:id="5072" w:name="_Toc145643449"/>
      <w:bookmarkStart w:id="5073" w:name="_Toc155469550"/>
      <w:bookmarkStart w:id="5074" w:name="_Toc161667896"/>
      <w:bookmarkStart w:id="5075" w:name="_Toc169708714"/>
      <w:r>
        <w:t>10.6.2</w:t>
      </w:r>
      <w:r>
        <w:tab/>
        <w:t xml:space="preserve">Minimum requirement for </w:t>
      </w:r>
      <w:r>
        <w:rPr>
          <w:rFonts w:hint="eastAsia"/>
          <w:i/>
          <w:lang w:val="en-US" w:eastAsia="zh-CN"/>
        </w:rPr>
        <w:t>SAN</w:t>
      </w:r>
      <w:r>
        <w:rPr>
          <w:i/>
        </w:rPr>
        <w:t xml:space="preserve"> type 1-O</w:t>
      </w:r>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14:paraId="7CD7049A" w14:textId="77777777" w:rsidR="006D6925" w:rsidRDefault="006D6925" w:rsidP="006D6925">
      <w:pPr>
        <w:pStyle w:val="Heading4"/>
        <w:numPr>
          <w:ilvl w:val="3"/>
          <w:numId w:val="0"/>
        </w:numPr>
      </w:pPr>
      <w:bookmarkStart w:id="5076" w:name="_Toc90422891"/>
      <w:bookmarkStart w:id="5077" w:name="_Toc44712401"/>
      <w:bookmarkStart w:id="5078" w:name="_Toc45893713"/>
      <w:bookmarkStart w:id="5079" w:name="_Toc61179586"/>
      <w:bookmarkStart w:id="5080" w:name="_Toc21127724"/>
      <w:bookmarkStart w:id="5081" w:name="_Toc36817485"/>
      <w:bookmarkStart w:id="5082" w:name="_Toc53178427"/>
      <w:bookmarkStart w:id="5083" w:name="_Toc29811933"/>
      <w:bookmarkStart w:id="5084" w:name="_Toc74663503"/>
      <w:bookmarkStart w:id="5085" w:name="_Toc37267795"/>
      <w:bookmarkStart w:id="5086" w:name="_Toc53178878"/>
      <w:bookmarkStart w:id="5087" w:name="_Toc67916882"/>
      <w:bookmarkStart w:id="5088" w:name="_Toc37260407"/>
      <w:bookmarkStart w:id="5089" w:name="_Toc61179116"/>
      <w:bookmarkStart w:id="5090" w:name="_Toc82622044"/>
      <w:bookmarkStart w:id="5091" w:name="_Toc104311112"/>
      <w:bookmarkStart w:id="5092" w:name="_Toc106126813"/>
      <w:bookmarkStart w:id="5093" w:name="_Toc106177126"/>
      <w:bookmarkStart w:id="5094" w:name="_Toc114242294"/>
      <w:bookmarkStart w:id="5095" w:name="_Toc123044290"/>
      <w:bookmarkStart w:id="5096" w:name="_Toc124157929"/>
      <w:bookmarkStart w:id="5097" w:name="_Toc124259852"/>
      <w:bookmarkStart w:id="5098" w:name="_Toc130584924"/>
      <w:bookmarkStart w:id="5099" w:name="_Toc137464580"/>
      <w:bookmarkStart w:id="5100" w:name="_Toc138884249"/>
      <w:bookmarkStart w:id="5101" w:name="_Toc145643450"/>
      <w:bookmarkStart w:id="5102" w:name="_Toc155469551"/>
      <w:bookmarkStart w:id="5103" w:name="_Toc161667897"/>
      <w:bookmarkStart w:id="5104" w:name="_Toc169708715"/>
      <w:r>
        <w:t>10.6.2.1</w:t>
      </w:r>
      <w:r>
        <w:tab/>
        <w:t>General minimum requirement</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3" type="#_x0000_t75" style="width:52pt;height:31pt" o:ole="">
                  <v:imagedata r:id="rId31" o:title=""/>
                </v:shape>
                <o:OLEObject Type="Embed" ProgID="Equation.3" ShapeID="_x0000_i1033" DrawAspect="Content" ObjectID="_1782162767"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105" w:name="_Toc21127728"/>
      <w:bookmarkStart w:id="5106" w:name="_Toc29811937"/>
      <w:bookmarkStart w:id="5107" w:name="_Toc36817489"/>
      <w:bookmarkStart w:id="5108" w:name="_Toc37260411"/>
      <w:bookmarkStart w:id="5109" w:name="_Toc37267799"/>
      <w:bookmarkStart w:id="5110" w:name="_Toc44712405"/>
      <w:bookmarkStart w:id="5111" w:name="_Toc45893717"/>
      <w:bookmarkStart w:id="5112" w:name="_Toc53178431"/>
      <w:bookmarkStart w:id="5113" w:name="_Toc53178882"/>
      <w:bookmarkStart w:id="5114" w:name="_Toc61179120"/>
      <w:bookmarkStart w:id="5115" w:name="_Toc61179590"/>
      <w:bookmarkStart w:id="5116" w:name="_Toc67916886"/>
      <w:bookmarkStart w:id="5117" w:name="_Toc74663507"/>
      <w:bookmarkStart w:id="5118" w:name="_Toc104311113"/>
      <w:bookmarkStart w:id="5119" w:name="_Toc106126814"/>
      <w:bookmarkStart w:id="5120" w:name="_Toc106177127"/>
      <w:bookmarkStart w:id="5121" w:name="_Toc114242295"/>
      <w:bookmarkStart w:id="5122" w:name="_Toc123044291"/>
      <w:bookmarkStart w:id="5123" w:name="_Toc124157930"/>
      <w:bookmarkStart w:id="5124" w:name="_Toc124259853"/>
      <w:bookmarkStart w:id="5125" w:name="_Toc130584925"/>
      <w:bookmarkStart w:id="5126" w:name="_Toc137464581"/>
      <w:bookmarkStart w:id="5127" w:name="_Toc138884250"/>
      <w:bookmarkStart w:id="5128" w:name="_Toc145643451"/>
      <w:bookmarkStart w:id="5129" w:name="_Toc155469552"/>
      <w:bookmarkStart w:id="5130" w:name="_Toc161667898"/>
      <w:bookmarkStart w:id="5131" w:name="_Toc169708716"/>
      <w:r w:rsidRPr="00F95B02">
        <w:t>10.7</w:t>
      </w:r>
      <w:r w:rsidRPr="00F95B02">
        <w:tab/>
        <w:t>OTA receiver spurious emissions</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132" w:name="_Toc21127729"/>
      <w:bookmarkStart w:id="5133" w:name="_Toc29811938"/>
      <w:bookmarkStart w:id="5134" w:name="_Toc36817490"/>
      <w:bookmarkStart w:id="5135" w:name="_Toc37260412"/>
      <w:bookmarkStart w:id="5136" w:name="_Toc37267800"/>
      <w:bookmarkStart w:id="5137" w:name="_Toc44712406"/>
      <w:bookmarkStart w:id="5138" w:name="_Toc45893718"/>
      <w:bookmarkStart w:id="5139" w:name="_Toc53178432"/>
      <w:bookmarkStart w:id="5140" w:name="_Toc53178883"/>
      <w:bookmarkStart w:id="5141" w:name="_Toc61179121"/>
      <w:bookmarkStart w:id="5142" w:name="_Toc61179591"/>
      <w:bookmarkStart w:id="5143" w:name="_Toc67916887"/>
      <w:bookmarkStart w:id="5144" w:name="_Toc74663508"/>
      <w:bookmarkStart w:id="5145" w:name="_Toc82622049"/>
      <w:bookmarkStart w:id="5146" w:name="_Toc90422896"/>
      <w:bookmarkStart w:id="5147" w:name="_Toc104311114"/>
      <w:bookmarkStart w:id="5148" w:name="_Toc106126815"/>
      <w:bookmarkStart w:id="5149" w:name="_Toc106177128"/>
      <w:bookmarkStart w:id="5150" w:name="_Toc114242296"/>
      <w:bookmarkStart w:id="5151" w:name="_Toc123044292"/>
      <w:bookmarkStart w:id="5152" w:name="_Toc124157931"/>
      <w:bookmarkStart w:id="5153" w:name="_Toc124259854"/>
      <w:bookmarkStart w:id="5154" w:name="_Toc130584926"/>
      <w:bookmarkStart w:id="5155" w:name="_Toc137464582"/>
      <w:bookmarkStart w:id="5156" w:name="_Toc138884251"/>
      <w:bookmarkStart w:id="5157" w:name="_Toc145643452"/>
      <w:bookmarkStart w:id="5158" w:name="_Toc155469553"/>
      <w:bookmarkStart w:id="5159" w:name="_Toc161667899"/>
      <w:bookmarkStart w:id="5160" w:name="_Toc169708717"/>
      <w:r w:rsidRPr="00472C57">
        <w:t>10.7.1</w:t>
      </w:r>
      <w:r w:rsidRPr="00472C57">
        <w:tab/>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r w:rsidR="00EB6FA4">
        <w:t>Void</w:t>
      </w:r>
      <w:bookmarkEnd w:id="5150"/>
      <w:bookmarkEnd w:id="5151"/>
      <w:bookmarkEnd w:id="5152"/>
      <w:bookmarkEnd w:id="5153"/>
      <w:bookmarkEnd w:id="5154"/>
      <w:bookmarkEnd w:id="5155"/>
      <w:bookmarkEnd w:id="5156"/>
      <w:bookmarkEnd w:id="5157"/>
      <w:bookmarkEnd w:id="5158"/>
      <w:bookmarkEnd w:id="5159"/>
      <w:bookmarkEnd w:id="5160"/>
    </w:p>
    <w:p w14:paraId="713970A2" w14:textId="1C4D2804" w:rsidR="0021325A" w:rsidRPr="00F95B02" w:rsidRDefault="0021325A" w:rsidP="0021325A">
      <w:pPr>
        <w:pStyle w:val="Heading3"/>
      </w:pPr>
      <w:bookmarkStart w:id="5161" w:name="_Toc21127730"/>
      <w:bookmarkStart w:id="5162" w:name="_Toc29811939"/>
      <w:bookmarkStart w:id="5163" w:name="_Toc36817491"/>
      <w:bookmarkStart w:id="5164" w:name="_Toc37260413"/>
      <w:bookmarkStart w:id="5165" w:name="_Toc37267801"/>
      <w:bookmarkStart w:id="5166" w:name="_Toc44712407"/>
      <w:bookmarkStart w:id="5167" w:name="_Toc45893719"/>
      <w:bookmarkStart w:id="5168" w:name="_Toc53178433"/>
      <w:bookmarkStart w:id="5169" w:name="_Toc53178884"/>
      <w:bookmarkStart w:id="5170" w:name="_Toc61179122"/>
      <w:bookmarkStart w:id="5171" w:name="_Toc61179592"/>
      <w:bookmarkStart w:id="5172" w:name="_Toc67916888"/>
      <w:bookmarkStart w:id="5173" w:name="_Toc74663509"/>
      <w:bookmarkStart w:id="5174" w:name="_Toc82622050"/>
      <w:bookmarkStart w:id="5175" w:name="_Toc90422897"/>
      <w:bookmarkStart w:id="5176" w:name="_Toc104311115"/>
      <w:bookmarkStart w:id="5177" w:name="_Toc106126816"/>
      <w:bookmarkStart w:id="5178" w:name="_Toc106177129"/>
      <w:bookmarkStart w:id="5179" w:name="_Toc114242297"/>
      <w:bookmarkStart w:id="5180" w:name="_Toc123044293"/>
      <w:bookmarkStart w:id="5181" w:name="_Toc124157932"/>
      <w:bookmarkStart w:id="5182" w:name="_Toc124259855"/>
      <w:bookmarkStart w:id="5183" w:name="_Toc130584927"/>
      <w:bookmarkStart w:id="5184" w:name="_Toc137464583"/>
      <w:bookmarkStart w:id="5185" w:name="_Toc138884252"/>
      <w:bookmarkStart w:id="5186" w:name="_Toc145643453"/>
      <w:bookmarkStart w:id="5187" w:name="_Toc155469554"/>
      <w:bookmarkStart w:id="5188" w:name="_Toc161667900"/>
      <w:bookmarkStart w:id="5189" w:name="_Toc169708718"/>
      <w:r w:rsidRPr="00472C57">
        <w:t>10.7.2</w:t>
      </w:r>
      <w:r w:rsidRPr="00472C57">
        <w:tab/>
      </w:r>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r w:rsidR="00EB6FA4">
        <w:t>Void</w:t>
      </w:r>
      <w:bookmarkEnd w:id="5179"/>
      <w:bookmarkEnd w:id="5180"/>
      <w:bookmarkEnd w:id="5181"/>
      <w:bookmarkEnd w:id="5182"/>
      <w:bookmarkEnd w:id="5183"/>
      <w:bookmarkEnd w:id="5184"/>
      <w:bookmarkEnd w:id="5185"/>
      <w:bookmarkEnd w:id="5186"/>
      <w:bookmarkEnd w:id="5187"/>
      <w:bookmarkEnd w:id="5188"/>
      <w:bookmarkEnd w:id="5189"/>
    </w:p>
    <w:p w14:paraId="7FE029A1" w14:textId="278A61C2" w:rsidR="00DA0CFA" w:rsidRPr="00E80AD8" w:rsidRDefault="00DA0CFA" w:rsidP="00DA0CFA">
      <w:pPr>
        <w:pStyle w:val="Heading2"/>
      </w:pPr>
      <w:bookmarkStart w:id="5190" w:name="_Toc21127732"/>
      <w:bookmarkStart w:id="5191" w:name="_Toc29811941"/>
      <w:bookmarkStart w:id="5192" w:name="_Toc36817493"/>
      <w:bookmarkStart w:id="5193" w:name="_Toc37260415"/>
      <w:bookmarkStart w:id="5194" w:name="_Toc37267803"/>
      <w:bookmarkStart w:id="5195" w:name="_Toc44712409"/>
      <w:bookmarkStart w:id="5196" w:name="_Toc45893721"/>
      <w:bookmarkStart w:id="5197" w:name="_Toc53178435"/>
      <w:bookmarkStart w:id="5198" w:name="_Toc53178886"/>
      <w:bookmarkStart w:id="5199" w:name="_Toc61179124"/>
      <w:bookmarkStart w:id="5200" w:name="_Toc61179594"/>
      <w:bookmarkStart w:id="5201" w:name="_Toc67916890"/>
      <w:bookmarkStart w:id="5202" w:name="_Toc74663511"/>
      <w:bookmarkStart w:id="5203" w:name="_Toc104311116"/>
      <w:bookmarkStart w:id="5204" w:name="_Toc106126817"/>
      <w:bookmarkStart w:id="5205" w:name="_Toc106177130"/>
      <w:bookmarkStart w:id="5206" w:name="_Toc114242298"/>
      <w:bookmarkStart w:id="5207" w:name="_Toc123044294"/>
      <w:bookmarkStart w:id="5208" w:name="_Toc124157933"/>
      <w:bookmarkStart w:id="5209" w:name="_Toc124259856"/>
      <w:bookmarkStart w:id="5210" w:name="_Toc130584928"/>
      <w:bookmarkStart w:id="5211" w:name="_Toc137464584"/>
      <w:bookmarkStart w:id="5212" w:name="_Toc138884253"/>
      <w:bookmarkStart w:id="5213" w:name="_Toc145643454"/>
      <w:bookmarkStart w:id="5214" w:name="_Toc155469555"/>
      <w:bookmarkStart w:id="5215" w:name="_Toc161667901"/>
      <w:bookmarkStart w:id="5216" w:name="_Toc169708719"/>
      <w:r w:rsidRPr="00E80AD8">
        <w:t>10.8</w:t>
      </w:r>
      <w:r w:rsidRPr="00E80AD8">
        <w:tab/>
        <w:t>OTA receiver intermodulation</w:t>
      </w:r>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217" w:name="_Toc21127736"/>
      <w:bookmarkStart w:id="5218" w:name="_Toc29811945"/>
      <w:bookmarkStart w:id="5219" w:name="_Toc36817497"/>
      <w:bookmarkStart w:id="5220" w:name="_Toc37260419"/>
      <w:bookmarkStart w:id="5221" w:name="_Toc37267807"/>
      <w:bookmarkStart w:id="5222" w:name="_Toc44712413"/>
      <w:bookmarkStart w:id="5223" w:name="_Toc45893725"/>
      <w:bookmarkStart w:id="5224" w:name="_Toc53178439"/>
      <w:bookmarkStart w:id="5225" w:name="_Toc53178890"/>
      <w:bookmarkStart w:id="5226" w:name="_Toc61179128"/>
      <w:bookmarkStart w:id="5227" w:name="_Toc61179598"/>
      <w:bookmarkStart w:id="5228" w:name="_Toc67916894"/>
      <w:bookmarkStart w:id="5229" w:name="_Toc74663515"/>
      <w:bookmarkStart w:id="5230" w:name="_Toc104311117"/>
      <w:bookmarkStart w:id="5231" w:name="_Toc106126818"/>
      <w:bookmarkStart w:id="5232" w:name="_Toc106177131"/>
      <w:bookmarkStart w:id="5233" w:name="_Toc114242299"/>
      <w:bookmarkStart w:id="5234" w:name="_Toc123044295"/>
      <w:bookmarkStart w:id="5235" w:name="_Toc124157934"/>
      <w:bookmarkStart w:id="5236" w:name="_Toc124259857"/>
      <w:bookmarkStart w:id="5237" w:name="_Toc130584929"/>
      <w:bookmarkStart w:id="5238" w:name="_Toc137464585"/>
      <w:bookmarkStart w:id="5239" w:name="_Toc138884254"/>
      <w:bookmarkStart w:id="5240" w:name="_Toc145643455"/>
      <w:bookmarkStart w:id="5241" w:name="_Toc155469556"/>
      <w:bookmarkStart w:id="5242" w:name="_Toc161667902"/>
      <w:bookmarkStart w:id="5243" w:name="_Toc169708720"/>
      <w:r w:rsidRPr="00F95B02">
        <w:t>10.9</w:t>
      </w:r>
      <w:r w:rsidRPr="00F95B02">
        <w:tab/>
        <w:t>OTA in-channel selectivity</w:t>
      </w:r>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6EE9D939" w14:textId="067C19CF" w:rsidR="006D6925" w:rsidRDefault="006D6925" w:rsidP="0090261D">
      <w:pPr>
        <w:pStyle w:val="Heading3"/>
      </w:pPr>
      <w:bookmarkStart w:id="5244" w:name="_Toc36817498"/>
      <w:bookmarkStart w:id="5245" w:name="_Toc37267808"/>
      <w:bookmarkStart w:id="5246" w:name="_Toc53178440"/>
      <w:bookmarkStart w:id="5247" w:name="_Toc74663516"/>
      <w:bookmarkStart w:id="5248" w:name="_Toc61179129"/>
      <w:bookmarkStart w:id="5249" w:name="_Toc21127737"/>
      <w:bookmarkStart w:id="5250" w:name="_Toc44712414"/>
      <w:bookmarkStart w:id="5251" w:name="_Toc53178891"/>
      <w:bookmarkStart w:id="5252" w:name="_Toc45893726"/>
      <w:bookmarkStart w:id="5253" w:name="_Toc61179599"/>
      <w:bookmarkStart w:id="5254" w:name="_Toc29811946"/>
      <w:bookmarkStart w:id="5255" w:name="_Toc90422904"/>
      <w:bookmarkStart w:id="5256" w:name="_Toc37260420"/>
      <w:bookmarkStart w:id="5257" w:name="_Toc67916895"/>
      <w:bookmarkStart w:id="5258" w:name="_Toc82622057"/>
      <w:bookmarkStart w:id="5259" w:name="_Toc104311118"/>
      <w:bookmarkStart w:id="5260" w:name="_Toc106126819"/>
      <w:bookmarkStart w:id="5261" w:name="_Toc106177132"/>
      <w:bookmarkStart w:id="5262" w:name="_Toc114242300"/>
      <w:bookmarkStart w:id="5263" w:name="_Toc123044296"/>
      <w:bookmarkStart w:id="5264" w:name="_Toc124157935"/>
      <w:bookmarkStart w:id="5265" w:name="_Toc124259858"/>
      <w:bookmarkStart w:id="5266" w:name="_Toc130584930"/>
      <w:bookmarkStart w:id="5267" w:name="_Toc137464586"/>
      <w:bookmarkStart w:id="5268" w:name="_Toc138884255"/>
      <w:bookmarkStart w:id="5269" w:name="_Toc145643456"/>
      <w:bookmarkStart w:id="5270" w:name="_Toc155469557"/>
      <w:bookmarkStart w:id="5271" w:name="_Toc161667903"/>
      <w:bookmarkStart w:id="5272" w:name="_Toc169708721"/>
      <w:r>
        <w:t>10.</w:t>
      </w:r>
      <w:r>
        <w:rPr>
          <w:lang w:eastAsia="zh-CN"/>
        </w:rPr>
        <w:t>9</w:t>
      </w:r>
      <w:r>
        <w:t>.1</w:t>
      </w:r>
      <w:r>
        <w:tab/>
        <w:t>General</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273" w:name="_Toc53178892"/>
      <w:bookmarkStart w:id="5274" w:name="_Toc61179130"/>
      <w:bookmarkStart w:id="5275" w:name="_Toc82622058"/>
      <w:bookmarkStart w:id="5276" w:name="_Toc37267809"/>
      <w:bookmarkStart w:id="5277" w:name="_Toc21127738"/>
      <w:bookmarkStart w:id="5278" w:name="_Toc37260421"/>
      <w:bookmarkStart w:id="5279" w:name="_Toc44712415"/>
      <w:bookmarkStart w:id="5280" w:name="_Toc67916896"/>
      <w:bookmarkStart w:id="5281" w:name="_Toc36817499"/>
      <w:bookmarkStart w:id="5282" w:name="_Toc29811947"/>
      <w:bookmarkStart w:id="5283" w:name="_Toc90422905"/>
      <w:bookmarkStart w:id="5284" w:name="_Toc74663517"/>
      <w:bookmarkStart w:id="5285" w:name="_Toc61179600"/>
      <w:bookmarkStart w:id="5286" w:name="_Toc45893727"/>
      <w:bookmarkStart w:id="5287" w:name="_Toc53178441"/>
      <w:bookmarkStart w:id="5288" w:name="_Toc104311119"/>
      <w:bookmarkStart w:id="5289" w:name="_Toc106126820"/>
      <w:bookmarkStart w:id="5290" w:name="_Toc106177133"/>
      <w:bookmarkStart w:id="5291" w:name="_Toc114242301"/>
      <w:bookmarkStart w:id="5292" w:name="_Toc123044297"/>
      <w:bookmarkStart w:id="5293" w:name="_Toc124157936"/>
      <w:bookmarkStart w:id="5294" w:name="_Toc124259859"/>
      <w:bookmarkStart w:id="5295" w:name="_Toc130584931"/>
      <w:bookmarkStart w:id="5296" w:name="_Toc137464587"/>
      <w:bookmarkStart w:id="5297" w:name="_Toc138884256"/>
      <w:bookmarkStart w:id="5298" w:name="_Toc145643457"/>
      <w:bookmarkStart w:id="5299" w:name="_Toc155469558"/>
      <w:bookmarkStart w:id="5300" w:name="_Toc161667904"/>
      <w:bookmarkStart w:id="5301" w:name="_Toc169708722"/>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302" w:name="_Toc21127740"/>
      <w:bookmarkStart w:id="5303" w:name="_Toc29811949"/>
      <w:bookmarkStart w:id="5304" w:name="_Toc36817501"/>
      <w:bookmarkStart w:id="5305" w:name="_Toc37260423"/>
      <w:bookmarkStart w:id="5306" w:name="_Toc37267811"/>
      <w:bookmarkStart w:id="5307" w:name="_Toc44712417"/>
      <w:bookmarkStart w:id="5308" w:name="_Toc45893729"/>
      <w:bookmarkStart w:id="5309" w:name="_Toc53178443"/>
      <w:bookmarkStart w:id="5310" w:name="_Toc53178894"/>
      <w:bookmarkStart w:id="5311" w:name="_Toc61179132"/>
      <w:bookmarkStart w:id="5312" w:name="_Toc61179602"/>
      <w:bookmarkStart w:id="5313" w:name="_Toc67916898"/>
      <w:bookmarkStart w:id="5314" w:name="_Toc74663519"/>
      <w:bookmarkStart w:id="5315" w:name="_Toc104311120"/>
    </w:p>
    <w:p w14:paraId="03931269" w14:textId="3D6CDC74" w:rsidR="002F79EE" w:rsidRPr="00A80688" w:rsidRDefault="00DA0CFA" w:rsidP="00C90C60">
      <w:pPr>
        <w:pStyle w:val="Heading1"/>
      </w:pPr>
      <w:bookmarkStart w:id="5316" w:name="_Toc106126821"/>
      <w:bookmarkStart w:id="5317" w:name="_Toc106177134"/>
      <w:bookmarkStart w:id="5318" w:name="_Toc114242302"/>
      <w:bookmarkStart w:id="5319" w:name="_Toc123044298"/>
      <w:bookmarkStart w:id="5320" w:name="_Toc124157937"/>
      <w:bookmarkStart w:id="5321" w:name="_Toc124259860"/>
      <w:bookmarkStart w:id="5322" w:name="_Toc130584932"/>
      <w:bookmarkStart w:id="5323" w:name="_Toc137464588"/>
      <w:bookmarkStart w:id="5324" w:name="_Toc138884257"/>
      <w:bookmarkStart w:id="5325" w:name="_Toc145643458"/>
      <w:bookmarkStart w:id="5326" w:name="_Toc155469559"/>
      <w:bookmarkStart w:id="5327" w:name="_Toc161667905"/>
      <w:bookmarkStart w:id="5328" w:name="_Toc169708723"/>
      <w:r w:rsidRPr="00F95B02">
        <w:t>11</w:t>
      </w:r>
      <w:r w:rsidRPr="00F95B02">
        <w:tab/>
        <w:t>Radiated performance requirements</w:t>
      </w:r>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7457C0AC" w14:textId="041B7525" w:rsidR="00DA0CFA" w:rsidRDefault="00DA0CFA" w:rsidP="00DA0CFA">
      <w:pPr>
        <w:pStyle w:val="Heading2"/>
        <w:rPr>
          <w:noProof/>
        </w:rPr>
      </w:pPr>
      <w:bookmarkStart w:id="5329" w:name="_Toc21127741"/>
      <w:bookmarkStart w:id="5330" w:name="_Toc29811950"/>
      <w:bookmarkStart w:id="5331" w:name="_Toc36817502"/>
      <w:bookmarkStart w:id="5332" w:name="_Toc37260424"/>
      <w:bookmarkStart w:id="5333" w:name="_Toc37267812"/>
      <w:bookmarkStart w:id="5334" w:name="_Toc44712418"/>
      <w:bookmarkStart w:id="5335" w:name="_Toc45893730"/>
      <w:bookmarkStart w:id="5336" w:name="_Toc53178444"/>
      <w:bookmarkStart w:id="5337" w:name="_Toc53178895"/>
      <w:bookmarkStart w:id="5338" w:name="_Toc61179133"/>
      <w:bookmarkStart w:id="5339" w:name="_Toc61179603"/>
      <w:bookmarkStart w:id="5340" w:name="_Toc67916899"/>
      <w:bookmarkStart w:id="5341" w:name="_Toc74663520"/>
      <w:bookmarkStart w:id="5342" w:name="_Toc104311121"/>
      <w:bookmarkStart w:id="5343" w:name="_Toc106126822"/>
      <w:bookmarkStart w:id="5344" w:name="_Toc106177135"/>
      <w:bookmarkStart w:id="5345" w:name="_Toc114242303"/>
      <w:bookmarkStart w:id="5346" w:name="_Toc123044299"/>
      <w:bookmarkStart w:id="5347" w:name="_Toc124157938"/>
      <w:bookmarkStart w:id="5348" w:name="_Toc124259861"/>
      <w:bookmarkStart w:id="5349" w:name="_Toc130584933"/>
      <w:bookmarkStart w:id="5350" w:name="_Toc137464589"/>
      <w:bookmarkStart w:id="5351" w:name="_Toc138884258"/>
      <w:bookmarkStart w:id="5352" w:name="_Toc145643459"/>
      <w:bookmarkStart w:id="5353" w:name="_Toc155469560"/>
      <w:bookmarkStart w:id="5354" w:name="_Toc161667906"/>
      <w:bookmarkStart w:id="5355" w:name="_Toc169708724"/>
      <w:r w:rsidRPr="00F95B02">
        <w:rPr>
          <w:noProof/>
        </w:rPr>
        <w:t>11.1</w:t>
      </w:r>
      <w:r w:rsidRPr="00F95B02">
        <w:rPr>
          <w:noProof/>
        </w:rPr>
        <w:tab/>
        <w:t>General</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72A0B4D9" w14:textId="77777777" w:rsidR="005D74BC" w:rsidRPr="00F95B02" w:rsidRDefault="005D74BC" w:rsidP="005D74BC">
      <w:pPr>
        <w:pStyle w:val="Heading3"/>
        <w:rPr>
          <w:lang w:eastAsia="ko-KR"/>
        </w:rPr>
      </w:pPr>
      <w:bookmarkStart w:id="5356" w:name="_Toc123044300"/>
      <w:bookmarkStart w:id="5357" w:name="_Toc124157939"/>
      <w:bookmarkStart w:id="5358" w:name="_Toc124259862"/>
      <w:bookmarkStart w:id="5359" w:name="_Toc130584934"/>
      <w:bookmarkStart w:id="5360" w:name="_Toc137464590"/>
      <w:bookmarkStart w:id="5361" w:name="_Toc138884259"/>
      <w:bookmarkStart w:id="5362" w:name="_Toc145643460"/>
      <w:bookmarkStart w:id="5363" w:name="_Toc155469561"/>
      <w:bookmarkStart w:id="5364" w:name="_Toc161667907"/>
      <w:bookmarkStart w:id="5365" w:name="_Toc169708725"/>
      <w:r w:rsidRPr="00F95B02">
        <w:rPr>
          <w:lang w:eastAsia="ko-KR"/>
        </w:rPr>
        <w:t>11.1.1</w:t>
      </w:r>
      <w:r w:rsidRPr="00F95B02">
        <w:rPr>
          <w:lang w:eastAsia="ko-KR"/>
        </w:rPr>
        <w:tab/>
        <w:t>Scope and definitions</w:t>
      </w:r>
      <w:bookmarkEnd w:id="5356"/>
      <w:bookmarkEnd w:id="5357"/>
      <w:bookmarkEnd w:id="5358"/>
      <w:bookmarkEnd w:id="5359"/>
      <w:bookmarkEnd w:id="5360"/>
      <w:bookmarkEnd w:id="5361"/>
      <w:bookmarkEnd w:id="5362"/>
      <w:bookmarkEnd w:id="5363"/>
      <w:bookmarkEnd w:id="5364"/>
      <w:bookmarkEnd w:id="5365"/>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366" w:name="_Toc123044301"/>
      <w:bookmarkStart w:id="5367" w:name="_Toc124157940"/>
      <w:bookmarkStart w:id="5368" w:name="_Toc124259863"/>
      <w:bookmarkStart w:id="5369" w:name="_Toc130584935"/>
      <w:bookmarkStart w:id="5370" w:name="_Toc137464591"/>
      <w:bookmarkStart w:id="5371" w:name="_Toc138884260"/>
      <w:bookmarkStart w:id="5372" w:name="_Toc145643461"/>
      <w:bookmarkStart w:id="5373" w:name="_Toc155469562"/>
      <w:bookmarkStart w:id="5374" w:name="_Toc161667908"/>
      <w:bookmarkStart w:id="5375" w:name="_Toc169708726"/>
      <w:r w:rsidRPr="00A1057A">
        <w:t>11.1.2</w:t>
      </w:r>
      <w:r w:rsidRPr="00A1057A">
        <w:tab/>
        <w:t>OTA demodulation branches</w:t>
      </w:r>
      <w:bookmarkEnd w:id="5366"/>
      <w:bookmarkEnd w:id="5367"/>
      <w:bookmarkEnd w:id="5368"/>
      <w:bookmarkEnd w:id="5369"/>
      <w:bookmarkEnd w:id="5370"/>
      <w:bookmarkEnd w:id="5371"/>
      <w:bookmarkEnd w:id="5372"/>
      <w:bookmarkEnd w:id="5373"/>
      <w:bookmarkEnd w:id="5374"/>
      <w:bookmarkEnd w:id="5375"/>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376" w:name="_Toc21127745"/>
      <w:bookmarkStart w:id="5377" w:name="_Toc29811954"/>
      <w:bookmarkStart w:id="5378" w:name="_Toc36817506"/>
      <w:bookmarkStart w:id="5379" w:name="_Toc37260428"/>
      <w:bookmarkStart w:id="5380" w:name="_Toc37267816"/>
      <w:bookmarkStart w:id="5381" w:name="_Toc44712422"/>
      <w:bookmarkStart w:id="5382" w:name="_Toc45893734"/>
      <w:bookmarkStart w:id="5383" w:name="_Toc53178448"/>
      <w:bookmarkStart w:id="5384" w:name="_Toc53178899"/>
      <w:bookmarkStart w:id="5385" w:name="_Toc61179137"/>
      <w:bookmarkStart w:id="5386" w:name="_Toc61179607"/>
      <w:bookmarkStart w:id="5387" w:name="_Toc67916903"/>
      <w:bookmarkStart w:id="5388" w:name="_Toc74663524"/>
      <w:bookmarkStart w:id="5389" w:name="_Toc104311122"/>
      <w:bookmarkStart w:id="5390" w:name="_Toc106126823"/>
      <w:bookmarkStart w:id="5391" w:name="_Toc106177136"/>
      <w:bookmarkStart w:id="5392" w:name="_Toc114242304"/>
      <w:bookmarkStart w:id="5393" w:name="_Toc123044302"/>
      <w:bookmarkStart w:id="5394" w:name="_Toc124157941"/>
      <w:bookmarkStart w:id="5395" w:name="_Toc124259864"/>
      <w:bookmarkStart w:id="5396" w:name="_Toc130584936"/>
      <w:bookmarkStart w:id="5397" w:name="_Toc137464592"/>
      <w:bookmarkStart w:id="5398" w:name="_Toc138884261"/>
      <w:bookmarkStart w:id="5399" w:name="_Toc145643462"/>
      <w:bookmarkStart w:id="5400" w:name="_Toc155469563"/>
      <w:bookmarkStart w:id="5401" w:name="_Toc161667909"/>
      <w:bookmarkStart w:id="5402" w:name="_Toc169708727"/>
      <w:r w:rsidRPr="00F95B02">
        <w:rPr>
          <w:noProof/>
        </w:rPr>
        <w:t>11.</w:t>
      </w:r>
      <w:r w:rsidRPr="00F95B02">
        <w:rPr>
          <w:rFonts w:eastAsia="DengXian"/>
          <w:noProof/>
          <w:lang w:eastAsia="zh-CN"/>
        </w:rPr>
        <w:t>2</w:t>
      </w:r>
      <w:r w:rsidRPr="00F95B02">
        <w:rPr>
          <w:noProof/>
        </w:rPr>
        <w:tab/>
        <w:t>Performance requirements for PUSCH</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p>
    <w:p w14:paraId="4CB4BE05" w14:textId="77777777" w:rsidR="005D74BC" w:rsidRPr="00312333" w:rsidRDefault="005D74BC" w:rsidP="005D74BC">
      <w:pPr>
        <w:pStyle w:val="Heading3"/>
      </w:pPr>
      <w:bookmarkStart w:id="5403" w:name="_Toc21127747"/>
      <w:bookmarkStart w:id="5404" w:name="_Toc29811956"/>
      <w:bookmarkStart w:id="5405" w:name="_Toc36817508"/>
      <w:bookmarkStart w:id="5406" w:name="_Toc37260430"/>
      <w:bookmarkStart w:id="5407" w:name="_Toc37267818"/>
      <w:bookmarkStart w:id="5408" w:name="_Toc44712424"/>
      <w:bookmarkStart w:id="5409" w:name="_Toc45893736"/>
      <w:bookmarkStart w:id="5410" w:name="_Toc53178450"/>
      <w:bookmarkStart w:id="5411" w:name="_Toc53178901"/>
      <w:bookmarkStart w:id="5412" w:name="_Toc61179139"/>
      <w:bookmarkStart w:id="5413" w:name="_Toc61179609"/>
      <w:bookmarkStart w:id="5414" w:name="_Toc67916905"/>
      <w:bookmarkStart w:id="5415" w:name="_Toc74663526"/>
      <w:bookmarkStart w:id="5416" w:name="_Toc82622067"/>
      <w:bookmarkStart w:id="5417" w:name="_Toc90422914"/>
      <w:bookmarkStart w:id="5418" w:name="_Toc106783110"/>
      <w:bookmarkStart w:id="5419" w:name="_Toc107312001"/>
      <w:bookmarkStart w:id="5420" w:name="_Toc107419585"/>
      <w:bookmarkStart w:id="5421" w:name="_Toc107475214"/>
      <w:bookmarkStart w:id="5422" w:name="_Toc114255807"/>
      <w:bookmarkStart w:id="5423" w:name="_Toc115186487"/>
      <w:bookmarkStart w:id="5424" w:name="_Toc123044303"/>
      <w:bookmarkStart w:id="5425" w:name="_Toc124157942"/>
      <w:bookmarkStart w:id="5426" w:name="_Toc124259865"/>
      <w:bookmarkStart w:id="5427" w:name="_Toc130584937"/>
      <w:bookmarkStart w:id="5428" w:name="_Toc137464593"/>
      <w:bookmarkStart w:id="5429" w:name="_Toc138884262"/>
      <w:bookmarkStart w:id="5430" w:name="_Toc145643463"/>
      <w:bookmarkStart w:id="5431" w:name="_Toc155469564"/>
      <w:bookmarkStart w:id="5432" w:name="_Toc161667910"/>
      <w:bookmarkStart w:id="5433" w:name="_Toc169708728"/>
      <w:r w:rsidRPr="00312333">
        <w:t>11.2.1</w:t>
      </w:r>
      <w:r w:rsidRPr="00312333">
        <w:tab/>
        <w:t>Requirements for PUSCH with transform precoding disabled</w:t>
      </w:r>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434" w:name="_Toc21127748"/>
      <w:bookmarkStart w:id="5435" w:name="_Toc29811957"/>
      <w:bookmarkStart w:id="5436" w:name="_Toc36817509"/>
      <w:bookmarkStart w:id="5437" w:name="_Toc37260431"/>
      <w:bookmarkStart w:id="5438" w:name="_Toc37267819"/>
      <w:bookmarkStart w:id="5439" w:name="_Toc44712425"/>
      <w:bookmarkStart w:id="5440" w:name="_Toc45893737"/>
      <w:bookmarkStart w:id="5441" w:name="_Toc53178451"/>
      <w:bookmarkStart w:id="5442" w:name="_Toc53178902"/>
      <w:bookmarkStart w:id="5443" w:name="_Toc61179140"/>
      <w:bookmarkStart w:id="5444" w:name="_Toc61179610"/>
      <w:bookmarkStart w:id="5445" w:name="_Toc67916906"/>
      <w:bookmarkStart w:id="5446" w:name="_Toc74663527"/>
      <w:bookmarkStart w:id="5447" w:name="_Toc82622068"/>
      <w:bookmarkStart w:id="5448" w:name="_Toc90422915"/>
      <w:bookmarkStart w:id="5449" w:name="_Toc106783111"/>
      <w:bookmarkStart w:id="5450" w:name="_Toc107312002"/>
      <w:bookmarkStart w:id="5451" w:name="_Toc107419586"/>
      <w:bookmarkStart w:id="5452" w:name="_Toc107475215"/>
      <w:bookmarkStart w:id="5453" w:name="_Toc114255808"/>
      <w:bookmarkStart w:id="5454" w:name="_Toc115186488"/>
      <w:bookmarkStart w:id="5455" w:name="_Toc123044304"/>
      <w:bookmarkStart w:id="5456" w:name="_Toc124157943"/>
      <w:bookmarkStart w:id="5457" w:name="_Toc124259866"/>
      <w:bookmarkStart w:id="5458" w:name="_Toc130584938"/>
      <w:bookmarkStart w:id="5459" w:name="_Toc137464594"/>
      <w:bookmarkStart w:id="5460" w:name="_Toc138884263"/>
      <w:bookmarkStart w:id="5461" w:name="_Toc145643464"/>
      <w:bookmarkStart w:id="5462" w:name="_Toc155469565"/>
      <w:bookmarkStart w:id="5463" w:name="_Toc161667911"/>
      <w:bookmarkStart w:id="5464" w:name="_Toc169708729"/>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465" w:name="_Toc44712428"/>
      <w:bookmarkStart w:id="5466" w:name="_Toc45893740"/>
      <w:bookmarkStart w:id="5467" w:name="_Toc53178454"/>
      <w:bookmarkStart w:id="5468" w:name="_Toc53178905"/>
      <w:bookmarkStart w:id="5469" w:name="_Toc61179143"/>
      <w:bookmarkStart w:id="5470" w:name="_Toc61179613"/>
      <w:bookmarkStart w:id="5471" w:name="_Toc67916909"/>
      <w:bookmarkStart w:id="5472" w:name="_Toc74663530"/>
      <w:bookmarkStart w:id="5473" w:name="_Toc82622071"/>
      <w:bookmarkStart w:id="5474" w:name="_Toc90422918"/>
      <w:bookmarkStart w:id="5475" w:name="_Toc106783114"/>
      <w:bookmarkStart w:id="5476" w:name="_Toc107312005"/>
      <w:bookmarkStart w:id="5477" w:name="_Toc107419589"/>
      <w:bookmarkStart w:id="5478" w:name="_Toc107475218"/>
      <w:bookmarkStart w:id="5479" w:name="_Toc114255811"/>
      <w:bookmarkStart w:id="5480" w:name="_Toc115186491"/>
      <w:bookmarkStart w:id="5481" w:name="_Toc123044305"/>
      <w:bookmarkStart w:id="5482" w:name="_Toc124157944"/>
      <w:bookmarkStart w:id="5483" w:name="_Toc124259867"/>
      <w:bookmarkStart w:id="5484" w:name="_Toc130584939"/>
      <w:bookmarkStart w:id="5485" w:name="_Toc137464595"/>
      <w:bookmarkStart w:id="5486" w:name="_Toc138884264"/>
      <w:bookmarkStart w:id="5487" w:name="_Toc145643465"/>
      <w:bookmarkStart w:id="5488" w:name="_Toc155469566"/>
      <w:bookmarkStart w:id="5489" w:name="_Toc161667912"/>
      <w:bookmarkStart w:id="5490" w:name="_Toc169708730"/>
      <w:r w:rsidRPr="00312333">
        <w:rPr>
          <w:lang w:eastAsia="ko-KR"/>
        </w:rPr>
        <w:lastRenderedPageBreak/>
        <w:t>11.2.</w:t>
      </w:r>
      <w:r>
        <w:rPr>
          <w:lang w:eastAsia="zh-CN"/>
        </w:rPr>
        <w:t>3</w:t>
      </w:r>
      <w:r w:rsidRPr="00312333">
        <w:rPr>
          <w:lang w:eastAsia="ko-KR"/>
        </w:rPr>
        <w:tab/>
      </w:r>
      <w:r w:rsidRPr="00312333">
        <w:t>Requirements for UL timing adjustment</w:t>
      </w:r>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491" w:name="_Toc61179145"/>
      <w:bookmarkStart w:id="5492" w:name="_Toc61179615"/>
      <w:bookmarkStart w:id="5493" w:name="_Toc67916911"/>
      <w:bookmarkStart w:id="5494" w:name="_Toc74663532"/>
      <w:bookmarkStart w:id="5495" w:name="_Toc82622073"/>
      <w:bookmarkStart w:id="5496" w:name="_Toc90422920"/>
      <w:bookmarkStart w:id="5497" w:name="_Toc106783116"/>
      <w:bookmarkStart w:id="5498" w:name="_Toc107312007"/>
      <w:bookmarkStart w:id="5499" w:name="_Toc107419591"/>
      <w:bookmarkStart w:id="5500" w:name="_Toc107475220"/>
      <w:bookmarkStart w:id="5501" w:name="_Toc114255813"/>
      <w:bookmarkStart w:id="5502" w:name="_Toc115186493"/>
      <w:bookmarkStart w:id="5503" w:name="_Toc123044306"/>
      <w:bookmarkStart w:id="5504" w:name="_Toc124157945"/>
      <w:bookmarkStart w:id="5505" w:name="_Toc124259868"/>
      <w:bookmarkStart w:id="5506" w:name="_Toc130584940"/>
      <w:bookmarkStart w:id="5507" w:name="_Toc137464596"/>
      <w:bookmarkStart w:id="5508" w:name="_Toc138884265"/>
      <w:bookmarkStart w:id="5509" w:name="_Toc145643466"/>
      <w:bookmarkStart w:id="5510" w:name="_Toc155469567"/>
      <w:bookmarkStart w:id="5511" w:name="_Toc161667913"/>
      <w:bookmarkStart w:id="5512" w:name="_Toc169708731"/>
      <w:r w:rsidRPr="00312333">
        <w:rPr>
          <w:lang w:eastAsia="ko-KR"/>
        </w:rPr>
        <w:t>11.2.</w:t>
      </w:r>
      <w:r>
        <w:rPr>
          <w:lang w:eastAsia="zh-CN"/>
        </w:rPr>
        <w:t>4</w:t>
      </w:r>
      <w:r w:rsidRPr="00312333">
        <w:rPr>
          <w:lang w:eastAsia="ko-KR"/>
        </w:rPr>
        <w:tab/>
      </w:r>
      <w:r w:rsidRPr="00312333">
        <w:t>Requirements for PUSCH repetition Type A</w:t>
      </w:r>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513" w:name="_Toc67916933"/>
      <w:bookmarkStart w:id="5514" w:name="_Toc74663554"/>
      <w:bookmarkStart w:id="5515" w:name="_Toc104311123"/>
      <w:bookmarkStart w:id="5516" w:name="_Toc106126824"/>
      <w:bookmarkStart w:id="5517" w:name="_Toc106177137"/>
      <w:bookmarkStart w:id="5518" w:name="_Toc114242305"/>
      <w:bookmarkStart w:id="5519" w:name="_Toc123044307"/>
      <w:bookmarkStart w:id="5520" w:name="_Toc124157946"/>
      <w:bookmarkStart w:id="5521" w:name="_Toc124259869"/>
      <w:bookmarkStart w:id="5522" w:name="_Toc130584941"/>
      <w:bookmarkStart w:id="5523" w:name="_Toc137464597"/>
      <w:bookmarkStart w:id="5524" w:name="_Toc138884266"/>
      <w:bookmarkStart w:id="5525" w:name="_Toc145643467"/>
      <w:bookmarkStart w:id="5526" w:name="_Toc155469568"/>
      <w:bookmarkStart w:id="5527" w:name="_Toc161667914"/>
      <w:bookmarkStart w:id="5528" w:name="_Toc169708732"/>
      <w:r w:rsidRPr="00F95B02">
        <w:rPr>
          <w:noProof/>
        </w:rPr>
        <w:t>11.</w:t>
      </w:r>
      <w:r w:rsidRPr="00F95B02">
        <w:rPr>
          <w:rFonts w:eastAsia="DengXian"/>
          <w:noProof/>
          <w:lang w:eastAsia="zh-CN"/>
        </w:rPr>
        <w:t>3</w:t>
      </w:r>
      <w:r w:rsidRPr="00F95B02">
        <w:rPr>
          <w:noProof/>
        </w:rPr>
        <w:tab/>
        <w:t>Performance requirements for PUCCH</w:t>
      </w:r>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p>
    <w:p w14:paraId="6E1872D5" w14:textId="77777777" w:rsidR="005D74BC" w:rsidRPr="00F95B02" w:rsidRDefault="005D74BC" w:rsidP="005D74BC">
      <w:pPr>
        <w:pStyle w:val="Heading3"/>
        <w:rPr>
          <w:rFonts w:eastAsia="DengXian"/>
          <w:noProof/>
          <w:lang w:eastAsia="zh-CN"/>
        </w:rPr>
      </w:pPr>
      <w:bookmarkStart w:id="5529" w:name="_Toc123044308"/>
      <w:bookmarkStart w:id="5530" w:name="_Toc124157947"/>
      <w:bookmarkStart w:id="5531" w:name="_Toc124259870"/>
      <w:bookmarkStart w:id="5532" w:name="_Toc130584942"/>
      <w:bookmarkStart w:id="5533" w:name="_Toc137464598"/>
      <w:bookmarkStart w:id="5534" w:name="_Toc138884267"/>
      <w:bookmarkStart w:id="5535" w:name="_Toc145643468"/>
      <w:bookmarkStart w:id="5536" w:name="_Toc155469569"/>
      <w:bookmarkStart w:id="5537" w:name="_Toc161667915"/>
      <w:bookmarkStart w:id="5538" w:name="_Toc169708733"/>
      <w:bookmarkStart w:id="5539" w:name="_Toc21127761"/>
      <w:bookmarkStart w:id="5540" w:name="_Toc29811970"/>
      <w:bookmarkStart w:id="5541" w:name="_Toc36817522"/>
      <w:bookmarkStart w:id="5542" w:name="_Toc37260445"/>
      <w:bookmarkStart w:id="5543" w:name="_Toc37267833"/>
      <w:bookmarkStart w:id="5544" w:name="_Toc44712440"/>
      <w:bookmarkStart w:id="5545" w:name="_Toc45893752"/>
      <w:bookmarkStart w:id="5546" w:name="_Toc53178466"/>
      <w:bookmarkStart w:id="5547" w:name="_Toc53178917"/>
      <w:bookmarkStart w:id="5548" w:name="_Toc61179162"/>
      <w:bookmarkStart w:id="5549" w:name="_Toc61179632"/>
      <w:bookmarkStart w:id="5550" w:name="_Toc67916934"/>
      <w:bookmarkStart w:id="5551" w:name="_Toc74663555"/>
      <w:bookmarkStart w:id="5552" w:name="_Toc82622098"/>
      <w:bookmarkStart w:id="5553" w:name="_Toc90422945"/>
      <w:bookmarkStart w:id="5554" w:name="_Toc106783147"/>
      <w:bookmarkStart w:id="5555" w:name="_Toc107312038"/>
      <w:bookmarkStart w:id="5556" w:name="_Toc107419622"/>
      <w:bookmarkStart w:id="5557"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529"/>
      <w:bookmarkEnd w:id="5530"/>
      <w:bookmarkEnd w:id="5531"/>
      <w:bookmarkEnd w:id="5532"/>
      <w:bookmarkEnd w:id="5533"/>
      <w:bookmarkEnd w:id="5534"/>
      <w:bookmarkEnd w:id="5535"/>
      <w:bookmarkEnd w:id="5536"/>
      <w:bookmarkEnd w:id="5537"/>
      <w:bookmarkEnd w:id="5538"/>
    </w:p>
    <w:p w14:paraId="3AFA537C" w14:textId="77777777" w:rsidR="005D74BC" w:rsidRPr="00F95B02" w:rsidRDefault="005D74BC" w:rsidP="005D74BC">
      <w:pPr>
        <w:pStyle w:val="Heading4"/>
      </w:pPr>
      <w:bookmarkStart w:id="5558" w:name="_Toc123044309"/>
      <w:bookmarkStart w:id="5559" w:name="_Toc124157948"/>
      <w:bookmarkStart w:id="5560" w:name="_Toc124259871"/>
      <w:bookmarkStart w:id="5561" w:name="_Toc130584943"/>
      <w:bookmarkStart w:id="5562" w:name="_Toc137464599"/>
      <w:bookmarkStart w:id="5563" w:name="_Toc138884268"/>
      <w:bookmarkStart w:id="5564" w:name="_Toc145643469"/>
      <w:bookmarkStart w:id="5565" w:name="_Toc155469570"/>
      <w:bookmarkStart w:id="5566" w:name="_Toc161667916"/>
      <w:bookmarkStart w:id="5567" w:name="_Toc169708734"/>
      <w:r w:rsidRPr="00F95B02">
        <w:t>11.3.1.1</w:t>
      </w:r>
      <w:r w:rsidRPr="00F95B02">
        <w:tab/>
        <w:t>DTX to ACK probability</w:t>
      </w:r>
      <w:bookmarkEnd w:id="5558"/>
      <w:bookmarkEnd w:id="5559"/>
      <w:bookmarkEnd w:id="5560"/>
      <w:bookmarkEnd w:id="5561"/>
      <w:bookmarkEnd w:id="5562"/>
      <w:bookmarkEnd w:id="5563"/>
      <w:bookmarkEnd w:id="5564"/>
      <w:bookmarkEnd w:id="5565"/>
      <w:bookmarkEnd w:id="5566"/>
      <w:bookmarkEnd w:id="5567"/>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568" w:name="_Toc123044310"/>
      <w:bookmarkStart w:id="5569" w:name="_Toc124157949"/>
      <w:bookmarkStart w:id="5570" w:name="_Toc124259872"/>
      <w:bookmarkStart w:id="5571" w:name="_Toc130584944"/>
      <w:bookmarkStart w:id="5572" w:name="_Toc137464600"/>
      <w:bookmarkStart w:id="5573" w:name="_Toc138884269"/>
      <w:bookmarkStart w:id="5574" w:name="_Toc145643470"/>
      <w:bookmarkStart w:id="5575" w:name="_Toc155469571"/>
      <w:bookmarkStart w:id="5576" w:name="_Toc161667917"/>
      <w:bookmarkStart w:id="5577" w:name="_Toc169708735"/>
      <w:r w:rsidRPr="00F95B02">
        <w:t>11.3.1.2</w:t>
      </w:r>
      <w:r w:rsidRPr="00F95B02">
        <w:tab/>
        <w:t>Performance requirements for PUCCH format 0</w:t>
      </w:r>
      <w:bookmarkEnd w:id="5568"/>
      <w:bookmarkEnd w:id="5569"/>
      <w:bookmarkEnd w:id="5570"/>
      <w:bookmarkEnd w:id="5571"/>
      <w:bookmarkEnd w:id="5572"/>
      <w:bookmarkEnd w:id="5573"/>
      <w:bookmarkEnd w:id="5574"/>
      <w:bookmarkEnd w:id="5575"/>
      <w:bookmarkEnd w:id="5576"/>
      <w:bookmarkEnd w:id="5577"/>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578" w:name="_Toc123044311"/>
      <w:bookmarkStart w:id="5579" w:name="_Toc124157950"/>
      <w:bookmarkStart w:id="5580" w:name="_Toc124259873"/>
      <w:bookmarkStart w:id="5581" w:name="_Toc130584945"/>
      <w:bookmarkStart w:id="5582" w:name="_Toc137464601"/>
      <w:bookmarkStart w:id="5583" w:name="_Toc138884270"/>
      <w:bookmarkStart w:id="5584" w:name="_Toc145643471"/>
      <w:bookmarkStart w:id="5585" w:name="_Toc155469572"/>
      <w:bookmarkStart w:id="5586" w:name="_Toc161667918"/>
      <w:bookmarkStart w:id="5587" w:name="_Toc169708736"/>
      <w:r w:rsidRPr="00F95B02">
        <w:t>11.3.1.</w:t>
      </w:r>
      <w:r w:rsidRPr="00F95B02">
        <w:rPr>
          <w:lang w:eastAsia="zh-CN"/>
        </w:rPr>
        <w:t>3</w:t>
      </w:r>
      <w:r w:rsidRPr="00F95B02">
        <w:tab/>
        <w:t>Performance requirements for PUCCH format 1</w:t>
      </w:r>
      <w:bookmarkEnd w:id="5578"/>
      <w:bookmarkEnd w:id="5579"/>
      <w:bookmarkEnd w:id="5580"/>
      <w:bookmarkEnd w:id="5581"/>
      <w:bookmarkEnd w:id="5582"/>
      <w:bookmarkEnd w:id="5583"/>
      <w:bookmarkEnd w:id="5584"/>
      <w:bookmarkEnd w:id="5585"/>
      <w:bookmarkEnd w:id="5586"/>
      <w:bookmarkEnd w:id="5587"/>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588" w:name="_Toc123044312"/>
      <w:bookmarkStart w:id="5589" w:name="_Toc124157951"/>
      <w:bookmarkStart w:id="5590" w:name="_Toc124259874"/>
      <w:bookmarkStart w:id="5591" w:name="_Toc130584946"/>
      <w:bookmarkStart w:id="5592" w:name="_Toc137464602"/>
      <w:bookmarkStart w:id="5593" w:name="_Toc138884271"/>
      <w:bookmarkStart w:id="5594" w:name="_Toc145643472"/>
      <w:bookmarkStart w:id="5595" w:name="_Toc155469573"/>
      <w:bookmarkStart w:id="5596" w:name="_Toc161667919"/>
      <w:bookmarkStart w:id="5597" w:name="_Toc169708737"/>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588"/>
      <w:bookmarkEnd w:id="5589"/>
      <w:bookmarkEnd w:id="5590"/>
      <w:bookmarkEnd w:id="5591"/>
      <w:bookmarkEnd w:id="5592"/>
      <w:bookmarkEnd w:id="5593"/>
      <w:bookmarkEnd w:id="5594"/>
      <w:bookmarkEnd w:id="5595"/>
      <w:bookmarkEnd w:id="5596"/>
      <w:bookmarkEnd w:id="5597"/>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598" w:name="_Toc123044313"/>
      <w:bookmarkStart w:id="5599" w:name="_Toc124157952"/>
      <w:bookmarkStart w:id="5600" w:name="_Toc124259875"/>
      <w:bookmarkStart w:id="5601" w:name="_Toc130584947"/>
      <w:bookmarkStart w:id="5602" w:name="_Toc137464603"/>
      <w:bookmarkStart w:id="5603" w:name="_Toc138884272"/>
      <w:bookmarkStart w:id="5604" w:name="_Toc145643473"/>
      <w:bookmarkStart w:id="5605" w:name="_Toc155469574"/>
      <w:bookmarkStart w:id="5606" w:name="_Toc161667920"/>
      <w:bookmarkStart w:id="5607" w:name="_Toc169708738"/>
      <w:r w:rsidRPr="00F95B02">
        <w:t>11.3.1.5</w:t>
      </w:r>
      <w:r>
        <w:tab/>
      </w:r>
      <w:r w:rsidRPr="00F95B02">
        <w:t>Performance requirements for PUCCH format 3</w:t>
      </w:r>
      <w:bookmarkEnd w:id="5598"/>
      <w:bookmarkEnd w:id="5599"/>
      <w:bookmarkEnd w:id="5600"/>
      <w:bookmarkEnd w:id="5601"/>
      <w:bookmarkEnd w:id="5602"/>
      <w:bookmarkEnd w:id="5603"/>
      <w:bookmarkEnd w:id="5604"/>
      <w:bookmarkEnd w:id="5605"/>
      <w:bookmarkEnd w:id="5606"/>
      <w:bookmarkEnd w:id="5607"/>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608" w:name="_Toc123044314"/>
      <w:bookmarkStart w:id="5609" w:name="_Toc124157953"/>
      <w:bookmarkStart w:id="5610" w:name="_Toc124259876"/>
      <w:bookmarkStart w:id="5611" w:name="_Toc130584948"/>
      <w:bookmarkStart w:id="5612" w:name="_Toc137464604"/>
      <w:bookmarkStart w:id="5613" w:name="_Toc138884273"/>
      <w:bookmarkStart w:id="5614" w:name="_Toc145643474"/>
      <w:bookmarkStart w:id="5615" w:name="_Toc155469575"/>
      <w:bookmarkStart w:id="5616" w:name="_Toc161667921"/>
      <w:bookmarkStart w:id="5617" w:name="_Toc169708739"/>
      <w:r w:rsidRPr="00F95B02">
        <w:t>11.3.1.6</w:t>
      </w:r>
      <w:r>
        <w:tab/>
      </w:r>
      <w:r w:rsidRPr="00F95B02">
        <w:t>Performance requirements for PUCCH format 4</w:t>
      </w:r>
      <w:bookmarkEnd w:id="5608"/>
      <w:bookmarkEnd w:id="5609"/>
      <w:bookmarkEnd w:id="5610"/>
      <w:bookmarkEnd w:id="5611"/>
      <w:bookmarkEnd w:id="5612"/>
      <w:bookmarkEnd w:id="5613"/>
      <w:bookmarkEnd w:id="5614"/>
      <w:bookmarkEnd w:id="5615"/>
      <w:bookmarkEnd w:id="5616"/>
      <w:bookmarkEnd w:id="5617"/>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618" w:name="_Toc123044315"/>
      <w:bookmarkStart w:id="5619" w:name="_Toc124157954"/>
      <w:bookmarkStart w:id="5620" w:name="_Toc124259877"/>
      <w:bookmarkStart w:id="5621" w:name="_Toc130584949"/>
      <w:bookmarkStart w:id="5622" w:name="_Toc137464605"/>
      <w:bookmarkStart w:id="5623" w:name="_Toc138884274"/>
      <w:bookmarkStart w:id="5624" w:name="_Toc145643475"/>
      <w:bookmarkStart w:id="5625" w:name="_Toc155469576"/>
      <w:bookmarkStart w:id="5626" w:name="_Toc161667922"/>
      <w:bookmarkStart w:id="5627" w:name="_Toc169708740"/>
      <w:r w:rsidRPr="00F95B02">
        <w:t>11.3.1.</w:t>
      </w:r>
      <w:r>
        <w:t>7</w:t>
      </w:r>
      <w:r>
        <w:tab/>
      </w:r>
      <w:r w:rsidRPr="00F95B02">
        <w:t xml:space="preserve">Performance requirements for </w:t>
      </w:r>
      <w:r>
        <w:t>multi-slot</w:t>
      </w:r>
      <w:r w:rsidRPr="00F95B02">
        <w:t xml:space="preserve"> PUCCH</w:t>
      </w:r>
      <w:bookmarkEnd w:id="5618"/>
      <w:bookmarkEnd w:id="5619"/>
      <w:bookmarkEnd w:id="5620"/>
      <w:bookmarkEnd w:id="5621"/>
      <w:bookmarkEnd w:id="5622"/>
      <w:bookmarkEnd w:id="5623"/>
      <w:bookmarkEnd w:id="5624"/>
      <w:bookmarkEnd w:id="5625"/>
      <w:bookmarkEnd w:id="5626"/>
      <w:bookmarkEnd w:id="5627"/>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628" w:name="_Toc21127793"/>
      <w:bookmarkStart w:id="5629" w:name="_Toc29812002"/>
      <w:bookmarkStart w:id="5630" w:name="_Toc36817554"/>
      <w:bookmarkStart w:id="5631" w:name="_Toc37260477"/>
      <w:bookmarkStart w:id="5632" w:name="_Toc37267865"/>
      <w:bookmarkStart w:id="5633" w:name="_Toc44712472"/>
      <w:bookmarkStart w:id="5634" w:name="_Toc45893784"/>
      <w:bookmarkStart w:id="5635" w:name="_Toc53178490"/>
      <w:bookmarkStart w:id="5636" w:name="_Toc53178941"/>
      <w:bookmarkStart w:id="5637" w:name="_Toc61179186"/>
      <w:bookmarkStart w:id="5638" w:name="_Toc61179656"/>
      <w:bookmarkStart w:id="5639" w:name="_Toc67916958"/>
      <w:bookmarkStart w:id="5640" w:name="_Toc74663579"/>
      <w:bookmarkStart w:id="5641" w:name="_Toc104311124"/>
      <w:bookmarkStart w:id="5642" w:name="_Toc106126825"/>
      <w:bookmarkStart w:id="5643" w:name="_Toc106177138"/>
      <w:bookmarkStart w:id="5644" w:name="_Toc114242306"/>
      <w:bookmarkStart w:id="5645" w:name="_Toc123044316"/>
      <w:bookmarkStart w:id="5646" w:name="_Toc124157955"/>
      <w:bookmarkStart w:id="5647" w:name="_Toc124259878"/>
      <w:bookmarkStart w:id="5648" w:name="_Toc130584950"/>
      <w:bookmarkStart w:id="5649" w:name="_Toc137464606"/>
      <w:bookmarkStart w:id="5650" w:name="_Toc138884275"/>
      <w:bookmarkStart w:id="5651" w:name="_Toc145643476"/>
      <w:bookmarkStart w:id="5652" w:name="_Toc155469577"/>
      <w:bookmarkStart w:id="5653" w:name="_Toc161667923"/>
      <w:bookmarkStart w:id="5654" w:name="_Toc169708741"/>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r w:rsidRPr="00F95B02">
        <w:rPr>
          <w:noProof/>
        </w:rPr>
        <w:t>11.</w:t>
      </w:r>
      <w:r w:rsidRPr="00F95B02">
        <w:rPr>
          <w:rFonts w:eastAsia="DengXian"/>
          <w:noProof/>
          <w:lang w:eastAsia="zh-CN"/>
        </w:rPr>
        <w:t>4</w:t>
      </w:r>
      <w:r w:rsidRPr="00F95B02">
        <w:rPr>
          <w:noProof/>
        </w:rPr>
        <w:tab/>
        <w:t>Performance requirements for PRACH</w:t>
      </w:r>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14:paraId="2BA1CDD4" w14:textId="77777777" w:rsidR="005D74BC" w:rsidRPr="00C958DD" w:rsidRDefault="005D74BC" w:rsidP="005D74BC">
      <w:pPr>
        <w:pStyle w:val="Heading3"/>
        <w:rPr>
          <w:lang w:val="sv-FI" w:eastAsia="zh-CN"/>
        </w:rPr>
      </w:pPr>
      <w:bookmarkStart w:id="5655" w:name="_Toc21127795"/>
      <w:bookmarkStart w:id="5656" w:name="_Toc29812004"/>
      <w:bookmarkStart w:id="5657" w:name="_Toc36817556"/>
      <w:bookmarkStart w:id="5658" w:name="_Toc37260479"/>
      <w:bookmarkStart w:id="5659" w:name="_Toc37267867"/>
      <w:bookmarkStart w:id="5660" w:name="_Toc44712474"/>
      <w:bookmarkStart w:id="5661" w:name="_Toc45893786"/>
      <w:bookmarkStart w:id="5662" w:name="_Toc53178492"/>
      <w:bookmarkStart w:id="5663" w:name="_Toc53178943"/>
      <w:bookmarkStart w:id="5664" w:name="_Toc61179188"/>
      <w:bookmarkStart w:id="5665" w:name="_Toc61179658"/>
      <w:bookmarkStart w:id="5666" w:name="_Toc67916960"/>
      <w:bookmarkStart w:id="5667" w:name="_Toc74663581"/>
      <w:bookmarkStart w:id="5668" w:name="_Toc82622124"/>
      <w:bookmarkStart w:id="5669" w:name="_Toc90422971"/>
      <w:bookmarkStart w:id="5670" w:name="_Toc106783173"/>
      <w:bookmarkStart w:id="5671" w:name="_Toc107312064"/>
      <w:bookmarkStart w:id="5672" w:name="_Toc107419648"/>
      <w:bookmarkStart w:id="5673" w:name="_Toc107475285"/>
      <w:bookmarkStart w:id="5674" w:name="_Toc114255878"/>
      <w:bookmarkStart w:id="5675" w:name="_Toc115186558"/>
      <w:bookmarkStart w:id="5676" w:name="_Toc123044317"/>
      <w:bookmarkStart w:id="5677" w:name="_Toc124157956"/>
      <w:bookmarkStart w:id="5678" w:name="_Toc124259879"/>
      <w:bookmarkStart w:id="5679" w:name="_Toc130584951"/>
      <w:bookmarkStart w:id="5680" w:name="_Toc137464607"/>
      <w:bookmarkStart w:id="5681" w:name="_Toc138884276"/>
      <w:bookmarkStart w:id="5682" w:name="_Toc145643477"/>
      <w:bookmarkStart w:id="5683" w:name="_Toc155469578"/>
      <w:bookmarkStart w:id="5684" w:name="_Toc161667924"/>
      <w:bookmarkStart w:id="5685" w:name="_Toc169708742"/>
      <w:r w:rsidRPr="00C958DD">
        <w:t>11.</w:t>
      </w:r>
      <w:r w:rsidRPr="00C958DD">
        <w:rPr>
          <w:lang w:eastAsia="zh-CN"/>
        </w:rPr>
        <w:t>4</w:t>
      </w:r>
      <w:r w:rsidRPr="00C958DD">
        <w:t>.1</w:t>
      </w:r>
      <w:r w:rsidRPr="00C958DD">
        <w:tab/>
        <w:t>PRACH False alarm probability</w:t>
      </w:r>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686" w:name="_Toc21127796"/>
      <w:bookmarkStart w:id="5687" w:name="_Toc29812005"/>
      <w:bookmarkStart w:id="5688" w:name="_Toc36817557"/>
      <w:bookmarkStart w:id="5689" w:name="_Toc37260480"/>
      <w:bookmarkStart w:id="5690" w:name="_Toc37267868"/>
      <w:bookmarkStart w:id="5691" w:name="_Toc44712475"/>
      <w:bookmarkStart w:id="5692" w:name="_Toc45893787"/>
      <w:bookmarkStart w:id="5693" w:name="_Toc53178493"/>
      <w:bookmarkStart w:id="5694" w:name="_Toc53178944"/>
      <w:bookmarkStart w:id="5695" w:name="_Toc61179189"/>
      <w:bookmarkStart w:id="5696" w:name="_Toc61179659"/>
      <w:bookmarkStart w:id="5697" w:name="_Toc67916961"/>
      <w:bookmarkStart w:id="5698" w:name="_Toc74663582"/>
      <w:bookmarkStart w:id="5699" w:name="_Toc82622125"/>
      <w:bookmarkStart w:id="5700" w:name="_Toc90422972"/>
      <w:bookmarkStart w:id="5701" w:name="_Toc106783174"/>
      <w:bookmarkStart w:id="5702" w:name="_Toc107312065"/>
      <w:bookmarkStart w:id="5703" w:name="_Toc107419649"/>
      <w:bookmarkStart w:id="5704" w:name="_Toc107475286"/>
      <w:bookmarkStart w:id="5705" w:name="_Toc114255879"/>
      <w:bookmarkStart w:id="5706" w:name="_Toc115186559"/>
      <w:bookmarkStart w:id="5707" w:name="_Toc123044318"/>
      <w:bookmarkStart w:id="5708" w:name="_Toc124157957"/>
      <w:bookmarkStart w:id="5709" w:name="_Toc124259880"/>
      <w:bookmarkStart w:id="5710" w:name="_Toc130584952"/>
      <w:bookmarkStart w:id="5711" w:name="_Toc137464608"/>
      <w:bookmarkStart w:id="5712" w:name="_Toc138884277"/>
      <w:bookmarkStart w:id="5713" w:name="_Toc145643478"/>
      <w:bookmarkStart w:id="5714" w:name="_Toc155469579"/>
      <w:bookmarkStart w:id="5715" w:name="_Toc161667925"/>
      <w:bookmarkStart w:id="5716" w:name="_Toc169708743"/>
      <w:r w:rsidRPr="00C958DD">
        <w:t>11.</w:t>
      </w:r>
      <w:r w:rsidRPr="00C958DD">
        <w:rPr>
          <w:lang w:eastAsia="zh-CN"/>
        </w:rPr>
        <w:t>4</w:t>
      </w:r>
      <w:r w:rsidRPr="00C958DD">
        <w:t>.</w:t>
      </w:r>
      <w:r w:rsidRPr="00C958DD">
        <w:rPr>
          <w:lang w:eastAsia="zh-CN"/>
        </w:rPr>
        <w:t>2</w:t>
      </w:r>
      <w:r w:rsidRPr="00C958DD">
        <w:tab/>
        <w:t>PRACH detection requirements</w:t>
      </w:r>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717" w:name="startOfAnnexes"/>
      <w:bookmarkStart w:id="5718" w:name="_Toc104311125"/>
      <w:bookmarkStart w:id="5719" w:name="_Toc106126826"/>
      <w:bookmarkStart w:id="5720" w:name="_Toc106177139"/>
      <w:bookmarkStart w:id="5721" w:name="_Toc114242307"/>
      <w:bookmarkStart w:id="5722" w:name="_Toc123044319"/>
      <w:bookmarkStart w:id="5723" w:name="_Toc124157958"/>
      <w:bookmarkStart w:id="5724" w:name="_Toc124259881"/>
      <w:bookmarkStart w:id="5725" w:name="_Toc130584953"/>
      <w:bookmarkStart w:id="5726" w:name="_Toc137464609"/>
      <w:bookmarkStart w:id="5727" w:name="_Toc138884278"/>
      <w:bookmarkStart w:id="5728" w:name="_Toc145643479"/>
      <w:bookmarkStart w:id="5729" w:name="_Toc155469580"/>
      <w:bookmarkStart w:id="5730" w:name="_Toc161667926"/>
      <w:bookmarkStart w:id="5731" w:name="_Toc169708744"/>
      <w:bookmarkEnd w:id="5717"/>
      <w:r w:rsidRPr="004D3578">
        <w:lastRenderedPageBreak/>
        <w:t xml:space="preserve">Annex </w:t>
      </w:r>
      <w:r>
        <w:t>A</w:t>
      </w:r>
      <w:r w:rsidRPr="004D3578">
        <w:t xml:space="preserve"> (normative):</w:t>
      </w:r>
      <w:r w:rsidR="00080512" w:rsidRPr="004D3578">
        <w:br/>
      </w:r>
      <w:r w:rsidR="00624CE1">
        <w:t>Reference measurement channels</w:t>
      </w:r>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p>
    <w:p w14:paraId="396842BE" w14:textId="77777777" w:rsidR="008D0B52" w:rsidRPr="001176AB" w:rsidRDefault="008D0B52" w:rsidP="008D0B52">
      <w:pPr>
        <w:pStyle w:val="Heading1"/>
      </w:pPr>
      <w:bookmarkStart w:id="5732" w:name="_Toc21127805"/>
      <w:bookmarkStart w:id="5733" w:name="_Toc29812014"/>
      <w:bookmarkStart w:id="5734" w:name="_Toc36817566"/>
      <w:bookmarkStart w:id="5735" w:name="_Toc37260489"/>
      <w:bookmarkStart w:id="5736" w:name="_Toc37267877"/>
      <w:bookmarkStart w:id="5737" w:name="_Toc44712484"/>
      <w:bookmarkStart w:id="5738" w:name="_Toc45893796"/>
      <w:bookmarkStart w:id="5739" w:name="_Toc53178502"/>
      <w:bookmarkStart w:id="5740" w:name="_Toc53178953"/>
      <w:bookmarkStart w:id="5741" w:name="_Toc61179198"/>
      <w:bookmarkStart w:id="5742" w:name="_Toc61179668"/>
      <w:bookmarkStart w:id="5743" w:name="_Toc67916970"/>
      <w:bookmarkStart w:id="5744" w:name="_Toc74663591"/>
      <w:bookmarkStart w:id="5745" w:name="_Toc82622134"/>
      <w:bookmarkStart w:id="5746" w:name="_Toc90422981"/>
      <w:bookmarkStart w:id="5747" w:name="_Toc104311126"/>
      <w:bookmarkStart w:id="5748" w:name="_Toc106126827"/>
      <w:bookmarkStart w:id="5749" w:name="_Toc106177140"/>
      <w:bookmarkStart w:id="5750" w:name="_Toc114242308"/>
      <w:bookmarkStart w:id="5751" w:name="_Toc123044320"/>
      <w:bookmarkStart w:id="5752" w:name="_Toc124157959"/>
      <w:bookmarkStart w:id="5753" w:name="_Toc124259882"/>
      <w:bookmarkStart w:id="5754" w:name="_Toc130584954"/>
      <w:bookmarkStart w:id="5755" w:name="_Toc137464610"/>
      <w:bookmarkStart w:id="5756" w:name="_Toc138884279"/>
      <w:bookmarkStart w:id="5757" w:name="_Toc145643480"/>
      <w:bookmarkStart w:id="5758" w:name="_Toc155469581"/>
      <w:bookmarkStart w:id="5759" w:name="_Toc161667927"/>
      <w:bookmarkStart w:id="5760" w:name="_Toc169708745"/>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p>
    <w:p w14:paraId="6FD54657" w14:textId="28FF63C0" w:rsidR="008D0B52" w:rsidRPr="001176AB" w:rsidRDefault="008D0B52" w:rsidP="008D0B52">
      <w:bookmarkStart w:id="5761" w:name="OLE_LINK15"/>
      <w:bookmarkStart w:id="5762"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5761"/>
      <w:bookmarkEnd w:id="5762"/>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5763" w:name="OLE_LINK11"/>
            <w:bookmarkStart w:id="5764" w:name="OLE_LINK12"/>
            <w:bookmarkStart w:id="5765"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5766" w:name="OLE_LINK32"/>
            <w:bookmarkStart w:id="5767" w:name="OLE_LINK33"/>
            <w:bookmarkStart w:id="5768" w:name="OLE_LINK34"/>
            <w:bookmarkStart w:id="5769" w:name="OLE_LINK40"/>
            <w:bookmarkStart w:id="5770" w:name="OLE_LINK41"/>
            <w:bookmarkStart w:id="5771" w:name="OLE_LINK42"/>
            <w:bookmarkStart w:id="5772" w:name="OLE_LINK43"/>
            <w:r w:rsidRPr="001176AB">
              <w:rPr>
                <w:rFonts w:cs="Arial"/>
                <w:lang w:eastAsia="zh-CN"/>
              </w:rPr>
              <w:t>G-FR1-A1-1</w:t>
            </w:r>
            <w:bookmarkEnd w:id="5766"/>
            <w:bookmarkEnd w:id="5767"/>
            <w:bookmarkEnd w:id="5768"/>
            <w:bookmarkEnd w:id="5769"/>
            <w:bookmarkEnd w:id="5770"/>
            <w:bookmarkEnd w:id="5771"/>
            <w:bookmarkEnd w:id="5772"/>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5773" w:name="OLE_LINK19"/>
            <w:r w:rsidRPr="001176AB">
              <w:rPr>
                <w:rFonts w:cs="Arial"/>
                <w:lang w:eastAsia="zh-CN"/>
              </w:rPr>
              <w:t>1</w:t>
            </w:r>
            <w:bookmarkEnd w:id="5773"/>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5774"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763"/>
      <w:bookmarkEnd w:id="5764"/>
      <w:bookmarkEnd w:id="5765"/>
      <w:bookmarkEnd w:id="5774"/>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5775" w:name="_Toc21127806"/>
      <w:bookmarkStart w:id="5776" w:name="_Toc29812015"/>
      <w:bookmarkStart w:id="5777" w:name="_Toc36817567"/>
      <w:bookmarkStart w:id="5778" w:name="_Toc37260490"/>
      <w:bookmarkStart w:id="5779" w:name="_Toc37267878"/>
      <w:bookmarkStart w:id="5780" w:name="_Toc44712485"/>
      <w:bookmarkStart w:id="5781" w:name="_Toc45893797"/>
      <w:bookmarkStart w:id="5782" w:name="_Toc53178503"/>
      <w:bookmarkStart w:id="5783" w:name="_Toc53178954"/>
      <w:bookmarkStart w:id="5784" w:name="_Toc61179199"/>
      <w:bookmarkStart w:id="5785" w:name="_Toc61179669"/>
      <w:bookmarkStart w:id="5786" w:name="_Toc67916971"/>
      <w:bookmarkStart w:id="5787" w:name="_Toc74663592"/>
      <w:bookmarkStart w:id="5788" w:name="_Toc82622135"/>
      <w:bookmarkStart w:id="5789" w:name="_Toc90422982"/>
      <w:bookmarkStart w:id="5790" w:name="_Toc104311127"/>
      <w:bookmarkStart w:id="5791" w:name="_Toc106126828"/>
      <w:bookmarkStart w:id="5792" w:name="_Toc106177141"/>
      <w:bookmarkStart w:id="5793" w:name="_Toc114242309"/>
      <w:bookmarkStart w:id="5794" w:name="_Toc123044321"/>
      <w:bookmarkStart w:id="5795" w:name="_Toc124157960"/>
      <w:bookmarkStart w:id="5796" w:name="_Toc124259883"/>
      <w:bookmarkStart w:id="5797" w:name="_Toc130584955"/>
      <w:bookmarkStart w:id="5798" w:name="_Toc137464611"/>
      <w:bookmarkStart w:id="5799" w:name="_Toc138884280"/>
      <w:bookmarkStart w:id="5800" w:name="_Toc145643481"/>
      <w:bookmarkStart w:id="5801" w:name="_Toc155469582"/>
      <w:bookmarkStart w:id="5802" w:name="_Toc161667928"/>
      <w:bookmarkStart w:id="5803" w:name="_Toc169708746"/>
      <w:r w:rsidRPr="001176AB">
        <w:t>A.2</w:t>
      </w:r>
      <w:r w:rsidRPr="001176AB">
        <w:tab/>
        <w:t>Fixed Reference Channels for dynamic range (16QAM, R=2/3)</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5804" w:name="OLE_LINK104"/>
            <w:bookmarkStart w:id="5805" w:name="OLE_LINK105"/>
            <w:r w:rsidRPr="00B37968">
              <w:rPr>
                <w:rFonts w:cs="Arial"/>
                <w:lang w:eastAsia="zh-CN"/>
              </w:rPr>
              <w:t xml:space="preserve">slot </w:t>
            </w:r>
            <w:bookmarkEnd w:id="5804"/>
            <w:bookmarkEnd w:id="5805"/>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5806" w:name="_Hlk498674609"/>
            <w:bookmarkStart w:id="5807"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5806"/>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5808"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5808"/>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5807"/>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5809" w:name="_Toc104311128"/>
      <w:bookmarkStart w:id="5810" w:name="_Toc106126829"/>
      <w:bookmarkStart w:id="5811" w:name="_Toc106177142"/>
      <w:bookmarkStart w:id="5812" w:name="_Toc114242310"/>
      <w:bookmarkStart w:id="5813" w:name="_Toc123044322"/>
      <w:bookmarkStart w:id="5814" w:name="_Toc124157961"/>
      <w:bookmarkStart w:id="5815" w:name="_Toc124259884"/>
      <w:bookmarkStart w:id="5816" w:name="_Toc130584956"/>
      <w:bookmarkStart w:id="5817" w:name="_Toc137464612"/>
      <w:bookmarkStart w:id="5818" w:name="_Toc138884281"/>
      <w:bookmarkStart w:id="5819" w:name="_Toc145643482"/>
      <w:bookmarkStart w:id="5820" w:name="_Toc155469583"/>
      <w:bookmarkStart w:id="5821" w:name="_Toc161667929"/>
      <w:bookmarkStart w:id="5822" w:name="_Toc169708747"/>
      <w:r>
        <w:t>A.3</w:t>
      </w:r>
      <w:r w:rsidRPr="001176AB">
        <w:tab/>
      </w:r>
      <w:bookmarkEnd w:id="5809"/>
      <w:bookmarkEnd w:id="5810"/>
      <w:bookmarkEnd w:id="5811"/>
      <w:bookmarkEnd w:id="5812"/>
      <w:r w:rsidR="005D74BC" w:rsidRPr="00114CB6">
        <w:rPr>
          <w:rFonts w:eastAsia="DengXian"/>
        </w:rPr>
        <w:t>Fixed Reference Channels for performance requirements (QPSK, R=308/1024)</w:t>
      </w:r>
      <w:bookmarkEnd w:id="5813"/>
      <w:bookmarkEnd w:id="5814"/>
      <w:bookmarkEnd w:id="5815"/>
      <w:bookmarkEnd w:id="5816"/>
      <w:bookmarkEnd w:id="5817"/>
      <w:bookmarkEnd w:id="5818"/>
      <w:bookmarkEnd w:id="5819"/>
      <w:bookmarkEnd w:id="5820"/>
      <w:bookmarkEnd w:id="5821"/>
      <w:bookmarkEnd w:id="5822"/>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5823" w:name="_Toc123044323"/>
      <w:bookmarkStart w:id="5824" w:name="_Toc124157962"/>
      <w:bookmarkStart w:id="5825" w:name="_Toc124259885"/>
      <w:bookmarkStart w:id="5826" w:name="_Toc130584957"/>
      <w:bookmarkStart w:id="5827" w:name="_Toc137464613"/>
      <w:bookmarkStart w:id="5828" w:name="_Toc138884282"/>
      <w:bookmarkStart w:id="5829" w:name="_Toc145643483"/>
      <w:bookmarkStart w:id="5830" w:name="_Toc155469584"/>
      <w:bookmarkStart w:id="5831" w:name="_Toc161667930"/>
      <w:bookmarkStart w:id="5832" w:name="_Toc169708748"/>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5823"/>
      <w:bookmarkEnd w:id="5824"/>
      <w:bookmarkEnd w:id="5825"/>
      <w:bookmarkEnd w:id="5826"/>
      <w:bookmarkEnd w:id="5827"/>
      <w:bookmarkEnd w:id="5828"/>
      <w:bookmarkEnd w:id="5829"/>
      <w:bookmarkEnd w:id="5830"/>
      <w:bookmarkEnd w:id="5831"/>
      <w:bookmarkEnd w:id="5832"/>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5833" w:name="_Toc101453670"/>
      <w:bookmarkStart w:id="5834" w:name="_Toc123044324"/>
      <w:bookmarkStart w:id="5835" w:name="_Toc124157963"/>
      <w:bookmarkStart w:id="5836" w:name="_Toc124259886"/>
      <w:bookmarkStart w:id="5837" w:name="_Toc130584958"/>
      <w:bookmarkStart w:id="5838" w:name="_Toc137464614"/>
      <w:bookmarkStart w:id="5839" w:name="_Toc138884283"/>
      <w:bookmarkStart w:id="5840" w:name="_Toc145643484"/>
      <w:bookmarkStart w:id="5841" w:name="_Toc155469585"/>
      <w:bookmarkStart w:id="5842" w:name="_Toc161667931"/>
      <w:bookmarkStart w:id="5843" w:name="_Toc169708749"/>
      <w:r w:rsidRPr="00241D94">
        <w:rPr>
          <w:rFonts w:hint="eastAsia"/>
          <w:lang w:eastAsia="zh-CN"/>
        </w:rPr>
        <w:t>A.4</w:t>
      </w:r>
      <w:r w:rsidRPr="00241D94">
        <w:rPr>
          <w:rFonts w:hint="eastAsia"/>
          <w:lang w:eastAsia="zh-CN"/>
        </w:rPr>
        <w:tab/>
        <w:t xml:space="preserve">PRACH test </w:t>
      </w:r>
      <w:bookmarkEnd w:id="5833"/>
      <w:r w:rsidRPr="00241D94">
        <w:rPr>
          <w:lang w:eastAsia="zh-CN"/>
        </w:rPr>
        <w:t>preambles</w:t>
      </w:r>
      <w:bookmarkEnd w:id="5834"/>
      <w:bookmarkEnd w:id="5835"/>
      <w:bookmarkEnd w:id="5836"/>
      <w:bookmarkEnd w:id="5837"/>
      <w:bookmarkEnd w:id="5838"/>
      <w:bookmarkEnd w:id="5839"/>
      <w:bookmarkEnd w:id="5840"/>
      <w:bookmarkEnd w:id="5841"/>
      <w:bookmarkEnd w:id="5842"/>
      <w:bookmarkEnd w:id="5843"/>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5844" w:name="_Toc104311129"/>
      <w:bookmarkStart w:id="5845" w:name="_Toc106126830"/>
      <w:bookmarkStart w:id="5846" w:name="_Toc106177143"/>
      <w:bookmarkStart w:id="5847" w:name="_Toc114242311"/>
      <w:bookmarkStart w:id="5848" w:name="_Toc123044325"/>
      <w:bookmarkStart w:id="5849" w:name="_Toc124157964"/>
      <w:bookmarkStart w:id="5850" w:name="_Toc124259887"/>
      <w:bookmarkStart w:id="5851" w:name="_Toc130584959"/>
      <w:bookmarkStart w:id="5852" w:name="_Toc137464615"/>
      <w:bookmarkStart w:id="5853" w:name="_Toc138884284"/>
      <w:bookmarkStart w:id="5854" w:name="_Toc145643485"/>
      <w:bookmarkStart w:id="5855" w:name="_Toc155469586"/>
      <w:bookmarkStart w:id="5856" w:name="_Toc161667932"/>
      <w:bookmarkStart w:id="5857" w:name="_Toc169708750"/>
      <w:r w:rsidRPr="00047AD5">
        <w:t>Annex B (normative):</w:t>
      </w:r>
      <w:r w:rsidRPr="00047AD5">
        <w:br/>
        <w:t>Error Vector Magnitude (FR1)</w:t>
      </w:r>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2B1EFC93" w14:textId="2DF412CB" w:rsidR="00FE798D" w:rsidRDefault="00FE798D" w:rsidP="00FD0493">
      <w:pPr>
        <w:pStyle w:val="Heading1"/>
        <w:numPr>
          <w:ilvl w:val="255"/>
          <w:numId w:val="0"/>
        </w:numPr>
        <w:ind w:left="1134" w:hanging="1134"/>
      </w:pPr>
      <w:bookmarkStart w:id="5858" w:name="_Toc29812021"/>
      <w:bookmarkStart w:id="5859" w:name="_Toc53178510"/>
      <w:bookmarkStart w:id="5860" w:name="_Toc67916981"/>
      <w:bookmarkStart w:id="5861" w:name="_Toc37267885"/>
      <w:bookmarkStart w:id="5862" w:name="_Toc21127812"/>
      <w:bookmarkStart w:id="5863" w:name="_Toc53178961"/>
      <w:bookmarkStart w:id="5864" w:name="_Toc61179209"/>
      <w:bookmarkStart w:id="5865" w:name="_Toc44712492"/>
      <w:bookmarkStart w:id="5866" w:name="_Toc74663602"/>
      <w:bookmarkStart w:id="5867" w:name="_Toc61179679"/>
      <w:bookmarkStart w:id="5868" w:name="_Toc82622145"/>
      <w:bookmarkStart w:id="5869" w:name="_Toc36817573"/>
      <w:bookmarkStart w:id="5870" w:name="_Toc37260497"/>
      <w:bookmarkStart w:id="5871" w:name="_Toc90422992"/>
      <w:bookmarkStart w:id="5872" w:name="_Toc45893804"/>
      <w:bookmarkStart w:id="5873" w:name="_Toc104311130"/>
      <w:bookmarkStart w:id="5874" w:name="_Toc106126831"/>
      <w:bookmarkStart w:id="5875" w:name="_Toc106177144"/>
      <w:bookmarkStart w:id="5876" w:name="_Toc114242312"/>
      <w:bookmarkStart w:id="5877" w:name="_Toc123044326"/>
      <w:bookmarkStart w:id="5878" w:name="_Toc124157965"/>
      <w:bookmarkStart w:id="5879" w:name="_Toc124259888"/>
      <w:bookmarkStart w:id="5880" w:name="_Toc130584960"/>
      <w:bookmarkStart w:id="5881" w:name="_Toc137464616"/>
      <w:bookmarkStart w:id="5882" w:name="_Toc138884285"/>
      <w:bookmarkStart w:id="5883" w:name="_Toc145643486"/>
      <w:bookmarkStart w:id="5884" w:name="_Toc155469587"/>
      <w:bookmarkStart w:id="5885" w:name="_Toc161667933"/>
      <w:bookmarkStart w:id="5886" w:name="_Toc169708751"/>
      <w:r>
        <w:t>B.1</w:t>
      </w:r>
      <w:r w:rsidR="00252052">
        <w:rPr>
          <w:rFonts w:eastAsia="SimSun"/>
          <w:lang w:val="en-US" w:eastAsia="zh-CN"/>
        </w:rPr>
        <w:tab/>
      </w:r>
      <w:r>
        <w:t>Reference point for measurement</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4" type="#_x0000_t75" style="width:6in;height:220.5pt" o:ole="">
            <v:imagedata r:id="rId33" o:title=""/>
          </v:shape>
          <o:OLEObject Type="Embed" ProgID="Word.Picture.8" ShapeID="_x0000_i1034" DrawAspect="Content" ObjectID="_1782162768"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5887" w:name="_Toc21127813"/>
      <w:bookmarkStart w:id="5888" w:name="_Toc37260498"/>
      <w:bookmarkStart w:id="5889" w:name="_Toc44712493"/>
      <w:bookmarkStart w:id="5890" w:name="_Toc29812022"/>
      <w:bookmarkStart w:id="5891" w:name="_Toc36817574"/>
      <w:bookmarkStart w:id="5892" w:name="_Toc53178962"/>
      <w:bookmarkStart w:id="5893" w:name="_Toc74663603"/>
      <w:bookmarkStart w:id="5894" w:name="_Toc37267886"/>
      <w:bookmarkStart w:id="5895" w:name="_Toc61179680"/>
      <w:bookmarkStart w:id="5896" w:name="_Toc82622146"/>
      <w:bookmarkStart w:id="5897" w:name="_Toc45893805"/>
      <w:bookmarkStart w:id="5898" w:name="_Toc53178511"/>
      <w:bookmarkStart w:id="5899" w:name="_Toc67916982"/>
      <w:bookmarkStart w:id="5900" w:name="_Toc61179210"/>
      <w:bookmarkStart w:id="5901" w:name="_Toc90422993"/>
      <w:bookmarkStart w:id="5902" w:name="_Toc104311131"/>
      <w:bookmarkStart w:id="5903" w:name="_Toc106126832"/>
      <w:bookmarkStart w:id="5904" w:name="_Toc106177145"/>
      <w:bookmarkStart w:id="5905" w:name="_Toc114242313"/>
      <w:bookmarkStart w:id="5906" w:name="_Toc123044327"/>
      <w:bookmarkStart w:id="5907" w:name="_Toc124157966"/>
      <w:bookmarkStart w:id="5908" w:name="_Toc124259889"/>
      <w:bookmarkStart w:id="5909" w:name="_Toc130584961"/>
      <w:bookmarkStart w:id="5910" w:name="_Toc137464617"/>
      <w:bookmarkStart w:id="5911" w:name="_Toc138884286"/>
      <w:bookmarkStart w:id="5912" w:name="_Toc145643487"/>
      <w:bookmarkStart w:id="5913" w:name="_Toc155469588"/>
      <w:bookmarkStart w:id="5914" w:name="_Toc161667934"/>
      <w:bookmarkStart w:id="5915" w:name="_Toc169708752"/>
      <w:r>
        <w:t>B.2</w:t>
      </w:r>
      <w:r>
        <w:tab/>
        <w:t>Basic unit of measurement</w:t>
      </w:r>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5" type="#_x0000_t75" style="width:20.5pt;height:20.5pt" o:ole="">
            <v:imagedata r:id="rId35" o:title=""/>
          </v:shape>
          <o:OLEObject Type="Embed" ProgID="Equation.3" ShapeID="_x0000_i1035" DrawAspect="Content" ObjectID="_1782162769"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6" type="#_x0000_t75" style="width:191pt;height:61.5pt" o:ole="">
            <v:imagedata r:id="rId37" o:title=""/>
          </v:shape>
          <o:OLEObject Type="Embed" ProgID="Equation.3" ShapeID="_x0000_i1036" DrawAspect="Content" ObjectID="_1782162770"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7" type="#_x0000_t75" style="width:20.5pt;height:15pt" o:ole="">
            <v:imagedata r:id="rId39" o:title=""/>
          </v:shape>
          <o:OLEObject Type="Embed" ProgID="Equation.3" ShapeID="_x0000_i1037" DrawAspect="Content" ObjectID="_1782162771" r:id="rId40"/>
        </w:object>
      </w:r>
      <w:r>
        <w:t xml:space="preserve">is the set of subcarriers within the </w:t>
      </w:r>
      <w:r>
        <w:rPr>
          <w:position w:val="-10"/>
        </w:rPr>
        <w:object w:dxaOrig="410" w:dyaOrig="310" w14:anchorId="19EC2227">
          <v:shape id="_x0000_i1038" type="#_x0000_t75" style="width:20.5pt;height:15pt" o:ole="">
            <v:imagedata r:id="rId41" o:title=""/>
          </v:shape>
          <o:OLEObject Type="Embed" ProgID="Equation.3" ShapeID="_x0000_i1038" DrawAspect="Content" ObjectID="_1782162772"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9" type="#_x0000_t75" style="width:31pt;height:15pt" o:ole="">
            <v:imagedata r:id="rId43" o:title=""/>
          </v:shape>
          <o:OLEObject Type="Embed" ProgID="Equation.3" ShapeID="_x0000_i1039" DrawAspect="Content" ObjectID="_1782162773"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40" type="#_x0000_t75" style="width:36.5pt;height:15pt" o:ole="">
            <v:imagedata r:id="rId45" o:title=""/>
          </v:shape>
          <o:OLEObject Type="Embed" ProgID="Equation.3" ShapeID="_x0000_i1040" DrawAspect="Content" ObjectID="_1782162774"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5916" w:name="_Toc53178963"/>
      <w:bookmarkStart w:id="5917" w:name="_Toc21127814"/>
      <w:bookmarkStart w:id="5918" w:name="_Toc90422994"/>
      <w:bookmarkStart w:id="5919" w:name="_Toc45893806"/>
      <w:bookmarkStart w:id="5920" w:name="_Toc29812023"/>
      <w:bookmarkStart w:id="5921" w:name="_Toc37260499"/>
      <w:bookmarkStart w:id="5922" w:name="_Toc44712494"/>
      <w:bookmarkStart w:id="5923" w:name="_Toc67916983"/>
      <w:bookmarkStart w:id="5924" w:name="_Toc37267887"/>
      <w:bookmarkStart w:id="5925" w:name="_Toc61179211"/>
      <w:bookmarkStart w:id="5926" w:name="_Toc61179681"/>
      <w:bookmarkStart w:id="5927" w:name="_Toc36817575"/>
      <w:bookmarkStart w:id="5928" w:name="_Toc74663604"/>
      <w:bookmarkStart w:id="5929" w:name="_Toc82622147"/>
      <w:bookmarkStart w:id="5930" w:name="_Toc53178512"/>
      <w:bookmarkStart w:id="5931" w:name="_Toc104311132"/>
      <w:bookmarkStart w:id="5932" w:name="_Toc106126833"/>
      <w:bookmarkStart w:id="5933" w:name="_Toc106177146"/>
      <w:bookmarkStart w:id="5934" w:name="_Toc114242314"/>
      <w:bookmarkStart w:id="5935" w:name="_Toc123044328"/>
      <w:bookmarkStart w:id="5936" w:name="_Toc124157967"/>
      <w:bookmarkStart w:id="5937" w:name="_Toc124259890"/>
      <w:bookmarkStart w:id="5938" w:name="_Toc130584962"/>
      <w:bookmarkStart w:id="5939" w:name="_Toc137464618"/>
      <w:bookmarkStart w:id="5940" w:name="_Toc138884287"/>
      <w:bookmarkStart w:id="5941" w:name="_Toc145643488"/>
      <w:bookmarkStart w:id="5942" w:name="_Toc155469589"/>
      <w:bookmarkStart w:id="5943" w:name="_Toc161667935"/>
      <w:bookmarkStart w:id="5944" w:name="_Toc169708753"/>
      <w:r>
        <w:t>B.3</w:t>
      </w:r>
      <w:r>
        <w:tab/>
        <w:t>Modified signal under test</w:t>
      </w:r>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1" type="#_x0000_t75" style="width:200.5pt;height:36.5pt" o:ole="">
            <v:imagedata r:id="rId47" o:title=""/>
          </v:shape>
          <o:OLEObject Type="Embed" ProgID="Equation.3" ShapeID="_x0000_i1041" DrawAspect="Content" ObjectID="_1782162775"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2" type="#_x0000_t75" style="width:20.5pt;height:15pt" o:ole="">
            <v:imagedata r:id="rId49" o:title=""/>
          </v:shape>
          <o:OLEObject Type="Embed" ProgID="Equation.3" ShapeID="_x0000_i1042" DrawAspect="Content" ObjectID="_1782162776"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3" type="#_x0000_t75" style="width:20.5pt;height:15pt" o:ole="">
            <v:imagedata r:id="rId51" o:title=""/>
          </v:shape>
          <o:OLEObject Type="Embed" ProgID="Equation.3" ShapeID="_x0000_i1043" DrawAspect="Content" ObjectID="_1782162777"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4" type="#_x0000_t75" style="width:20.5pt;height:20.5pt" o:ole="">
            <v:imagedata r:id="rId53" o:title=""/>
          </v:shape>
          <o:OLEObject Type="Embed" ProgID="Equation.3" ShapeID="_x0000_i1044" DrawAspect="Content" ObjectID="_1782162778" r:id="rId54"/>
        </w:object>
      </w:r>
      <w:r>
        <w:t xml:space="preserve"> is the RF frequency offset.</w:t>
      </w:r>
    </w:p>
    <w:p w14:paraId="4BE27340" w14:textId="77777777" w:rsidR="00FE798D" w:rsidRDefault="00FE798D" w:rsidP="00FE798D">
      <w:r>
        <w:rPr>
          <w:position w:val="-10"/>
        </w:rPr>
        <w:object w:dxaOrig="620" w:dyaOrig="310" w14:anchorId="5767512F">
          <v:shape id="_x0000_i1045" type="#_x0000_t75" style="width:31pt;height:15pt" o:ole="">
            <v:imagedata r:id="rId55" o:title=""/>
          </v:shape>
          <o:OLEObject Type="Embed" ProgID="Equation.3" ShapeID="_x0000_i1045" DrawAspect="Content" ObjectID="_1782162779"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6" type="#_x0000_t75" style="width:31pt;height:15pt" o:ole="">
            <v:imagedata r:id="rId57" o:title=""/>
          </v:shape>
          <o:OLEObject Type="Embed" ProgID="Equation.3" ShapeID="_x0000_i1046" DrawAspect="Content" ObjectID="_1782162780"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5945" w:name="_Toc61179212"/>
      <w:bookmarkStart w:id="5946" w:name="_Toc37267888"/>
      <w:bookmarkStart w:id="5947" w:name="_Toc53178964"/>
      <w:bookmarkStart w:id="5948" w:name="_Toc44712495"/>
      <w:bookmarkStart w:id="5949" w:name="_Toc45893807"/>
      <w:bookmarkStart w:id="5950" w:name="_Toc74663605"/>
      <w:bookmarkStart w:id="5951" w:name="_Toc90422995"/>
      <w:bookmarkStart w:id="5952" w:name="_Toc21127815"/>
      <w:bookmarkStart w:id="5953" w:name="_Toc29812024"/>
      <w:bookmarkStart w:id="5954" w:name="_Toc67916984"/>
      <w:bookmarkStart w:id="5955" w:name="_Toc36817576"/>
      <w:bookmarkStart w:id="5956" w:name="_Toc82622148"/>
      <w:bookmarkStart w:id="5957" w:name="_Toc61179682"/>
      <w:bookmarkStart w:id="5958" w:name="_Toc37260500"/>
      <w:bookmarkStart w:id="5959" w:name="_Toc53178513"/>
      <w:bookmarkStart w:id="5960" w:name="_Toc104311133"/>
      <w:bookmarkStart w:id="5961" w:name="_Toc106126834"/>
      <w:bookmarkStart w:id="5962" w:name="_Toc106177147"/>
      <w:bookmarkStart w:id="5963" w:name="_Toc114242315"/>
      <w:bookmarkStart w:id="5964" w:name="_Toc123044329"/>
      <w:bookmarkStart w:id="5965" w:name="_Toc124157968"/>
      <w:bookmarkStart w:id="5966" w:name="_Toc124259891"/>
      <w:bookmarkStart w:id="5967" w:name="_Toc130584963"/>
      <w:bookmarkStart w:id="5968" w:name="_Toc137464619"/>
      <w:bookmarkStart w:id="5969" w:name="_Toc138884288"/>
      <w:bookmarkStart w:id="5970" w:name="_Toc145643489"/>
      <w:bookmarkStart w:id="5971" w:name="_Toc155469590"/>
      <w:bookmarkStart w:id="5972" w:name="_Toc161667936"/>
      <w:bookmarkStart w:id="5973" w:name="_Toc169708754"/>
      <w:r>
        <w:t>B.4</w:t>
      </w:r>
      <w:r>
        <w:tab/>
        <w:t>Estimation of frequency offset</w:t>
      </w:r>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7" type="#_x0000_t75" style="width:20.5pt;height:20.5pt" o:ole="">
            <v:imagedata r:id="rId53" o:title=""/>
          </v:shape>
          <o:OLEObject Type="Embed" ProgID="Equation.3" ShapeID="_x0000_i1047" DrawAspect="Content" ObjectID="_1782162781" r:id="rId59"/>
        </w:object>
      </w:r>
      <w:r>
        <w:t xml:space="preserve"> shall be 1 slot.</w:t>
      </w:r>
    </w:p>
    <w:p w14:paraId="0EB7B834" w14:textId="00849F2C" w:rsidR="00FE798D" w:rsidRDefault="00FE798D" w:rsidP="00FD0493">
      <w:pPr>
        <w:pStyle w:val="Heading1"/>
        <w:numPr>
          <w:ilvl w:val="255"/>
          <w:numId w:val="0"/>
        </w:numPr>
        <w:ind w:left="1134" w:hanging="1134"/>
      </w:pPr>
      <w:bookmarkStart w:id="5974" w:name="_Toc61179683"/>
      <w:bookmarkStart w:id="5975" w:name="_Toc45893808"/>
      <w:bookmarkStart w:id="5976" w:name="_Toc67916985"/>
      <w:bookmarkStart w:id="5977" w:name="_Toc37260501"/>
      <w:bookmarkStart w:id="5978" w:name="_Toc29812025"/>
      <w:bookmarkStart w:id="5979" w:name="_Toc74663606"/>
      <w:bookmarkStart w:id="5980" w:name="_Toc82622149"/>
      <w:bookmarkStart w:id="5981" w:name="_Toc21127816"/>
      <w:bookmarkStart w:id="5982" w:name="_Toc61179213"/>
      <w:bookmarkStart w:id="5983" w:name="_Toc53178965"/>
      <w:bookmarkStart w:id="5984" w:name="_Toc36817577"/>
      <w:bookmarkStart w:id="5985" w:name="_Toc90422996"/>
      <w:bookmarkStart w:id="5986" w:name="_Toc44712496"/>
      <w:bookmarkStart w:id="5987" w:name="_Toc53178514"/>
      <w:bookmarkStart w:id="5988" w:name="_Toc37267889"/>
      <w:bookmarkStart w:id="5989" w:name="_Toc104311134"/>
      <w:bookmarkStart w:id="5990" w:name="_Toc106126835"/>
      <w:bookmarkStart w:id="5991" w:name="_Toc106177148"/>
      <w:bookmarkStart w:id="5992" w:name="_Toc114242316"/>
      <w:bookmarkStart w:id="5993" w:name="_Toc123044330"/>
      <w:bookmarkStart w:id="5994" w:name="_Toc124157969"/>
      <w:bookmarkStart w:id="5995" w:name="_Toc124259892"/>
      <w:bookmarkStart w:id="5996" w:name="_Toc130584964"/>
      <w:bookmarkStart w:id="5997" w:name="_Toc137464620"/>
      <w:bookmarkStart w:id="5998" w:name="_Toc138884289"/>
      <w:bookmarkStart w:id="5999" w:name="_Toc145643490"/>
      <w:bookmarkStart w:id="6000" w:name="_Toc155469591"/>
      <w:bookmarkStart w:id="6001" w:name="_Toc161667937"/>
      <w:bookmarkStart w:id="6002" w:name="_Toc169708755"/>
      <w:r>
        <w:t>B.5</w:t>
      </w:r>
      <w:r>
        <w:tab/>
        <w:t>Estimation of time offset</w:t>
      </w:r>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3922492E" w14:textId="77777777" w:rsidR="00FE798D" w:rsidRDefault="00FE798D" w:rsidP="00FD0493">
      <w:pPr>
        <w:pStyle w:val="Heading2"/>
        <w:numPr>
          <w:ilvl w:val="255"/>
          <w:numId w:val="0"/>
        </w:numPr>
        <w:ind w:left="1134" w:hanging="1134"/>
      </w:pPr>
      <w:bookmarkStart w:id="6003" w:name="_Toc82622150"/>
      <w:bookmarkStart w:id="6004" w:name="_Toc74663607"/>
      <w:bookmarkStart w:id="6005" w:name="_Toc36817578"/>
      <w:bookmarkStart w:id="6006" w:name="_Toc45893809"/>
      <w:bookmarkStart w:id="6007" w:name="_Toc53178515"/>
      <w:bookmarkStart w:id="6008" w:name="_Toc67916986"/>
      <w:bookmarkStart w:id="6009" w:name="_Toc21127817"/>
      <w:bookmarkStart w:id="6010" w:name="_Toc37267890"/>
      <w:bookmarkStart w:id="6011" w:name="_Toc61179684"/>
      <w:bookmarkStart w:id="6012" w:name="_Toc44712497"/>
      <w:bookmarkStart w:id="6013" w:name="_Toc53178966"/>
      <w:bookmarkStart w:id="6014" w:name="_Toc61179214"/>
      <w:bookmarkStart w:id="6015" w:name="_Toc29812026"/>
      <w:bookmarkStart w:id="6016" w:name="_Toc90422997"/>
      <w:bookmarkStart w:id="6017" w:name="_Toc37260502"/>
      <w:bookmarkStart w:id="6018" w:name="_Toc104311135"/>
      <w:bookmarkStart w:id="6019" w:name="_Toc106126836"/>
      <w:bookmarkStart w:id="6020" w:name="_Toc106177149"/>
      <w:bookmarkStart w:id="6021" w:name="_Toc114242317"/>
      <w:bookmarkStart w:id="6022" w:name="_Toc123044331"/>
      <w:bookmarkStart w:id="6023" w:name="_Toc124157970"/>
      <w:bookmarkStart w:id="6024" w:name="_Toc124259893"/>
      <w:bookmarkStart w:id="6025" w:name="_Toc130584965"/>
      <w:bookmarkStart w:id="6026" w:name="_Toc137464621"/>
      <w:bookmarkStart w:id="6027" w:name="_Toc138884290"/>
      <w:bookmarkStart w:id="6028" w:name="_Toc145643491"/>
      <w:bookmarkStart w:id="6029" w:name="_Toc155469592"/>
      <w:bookmarkStart w:id="6030" w:name="_Toc161667938"/>
      <w:bookmarkStart w:id="6031" w:name="_Toc169708756"/>
      <w:r>
        <w:t>B.5.1</w:t>
      </w:r>
      <w:r>
        <w:tab/>
        <w:t>General</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8" type="#_x0000_t75" style="width:20.5pt;height:15pt" o:ole="">
            <v:imagedata r:id="rId51" o:title=""/>
          </v:shape>
          <o:OLEObject Type="Embed" ProgID="Equation.3" ShapeID="_x0000_i1048" DrawAspect="Content" ObjectID="_1782162782"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9" type="#_x0000_t75" style="width:20.5pt;height:15pt" o:ole="">
            <v:imagedata r:id="rId61" o:title=""/>
          </v:shape>
          <o:OLEObject Type="Embed" ProgID="Equation.3" ShapeID="_x0000_i1049" DrawAspect="Content" ObjectID="_1782162783"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50" type="#_x0000_t75" style="width:20.5pt;height:15pt" o:ole="">
            <v:imagedata r:id="rId61" o:title=""/>
          </v:shape>
          <o:OLEObject Type="Embed" ProgID="Equation.3" ShapeID="_x0000_i1050" DrawAspect="Content" ObjectID="_1782162784"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1" type="#_x0000_t75" style="width:20.5pt;height:15pt" o:ole="">
            <v:imagedata r:id="rId64" o:title=""/>
          </v:shape>
          <o:OLEObject Type="Embed" ProgID="Equation.3" ShapeID="_x0000_i1051" DrawAspect="Content" ObjectID="_1782162785" r:id="rId65"/>
        </w:object>
      </w:r>
      <w:r>
        <w:t xml:space="preserve"> are determined:</w:t>
      </w:r>
    </w:p>
    <w:p w14:paraId="336F67E3" w14:textId="77777777" w:rsidR="00FE798D" w:rsidRDefault="00FE798D" w:rsidP="00FE798D">
      <w:r>
        <w:rPr>
          <w:position w:val="-28"/>
        </w:rPr>
        <w:object w:dxaOrig="2060" w:dyaOrig="720" w14:anchorId="02DFDBB1">
          <v:shape id="_x0000_i1052" type="#_x0000_t75" style="width:103pt;height:36.5pt" o:ole="">
            <v:imagedata r:id="rId66" o:title=""/>
          </v:shape>
          <o:OLEObject Type="Embed" ProgID="Equation.3" ShapeID="_x0000_i1052" DrawAspect="Content" ObjectID="_1782162786" r:id="rId67"/>
        </w:object>
      </w:r>
      <w:r>
        <w:t xml:space="preserve"> and</w:t>
      </w:r>
    </w:p>
    <w:p w14:paraId="53F148A1" w14:textId="77777777" w:rsidR="00FE798D" w:rsidRDefault="00FE798D" w:rsidP="00FE798D">
      <w:r>
        <w:rPr>
          <w:position w:val="-28"/>
        </w:rPr>
        <w:object w:dxaOrig="1650" w:dyaOrig="720" w14:anchorId="60FBB7EA">
          <v:shape id="_x0000_i1053" type="#_x0000_t75" style="width:82.5pt;height:36.5pt" o:ole="">
            <v:imagedata r:id="rId68" o:title=""/>
          </v:shape>
          <o:OLEObject Type="Embed" ProgID="Equation.3" ShapeID="_x0000_i1053" DrawAspect="Content" ObjectID="_1782162787" r:id="rId69"/>
        </w:object>
      </w:r>
      <w:r>
        <w:t xml:space="preserve"> where </w:t>
      </w:r>
      <w:r>
        <w:rPr>
          <w:position w:val="-6"/>
        </w:rPr>
        <w:object w:dxaOrig="620" w:dyaOrig="310" w14:anchorId="33CB8911">
          <v:shape id="_x0000_i1054" type="#_x0000_t75" style="width:31pt;height:15pt" o:ole="">
            <v:imagedata r:id="rId70" o:title=""/>
          </v:shape>
          <o:OLEObject Type="Embed" ProgID="Equation.3" ShapeID="_x0000_i1054" DrawAspect="Content" ObjectID="_1782162788" r:id="rId71"/>
        </w:object>
      </w:r>
      <w:r>
        <w:t xml:space="preserve"> if </w:t>
      </w:r>
      <w:r>
        <w:rPr>
          <w:i/>
        </w:rPr>
        <w:t>W</w:t>
      </w:r>
      <w:r>
        <w:t xml:space="preserve"> is odd and </w:t>
      </w:r>
      <w:r>
        <w:rPr>
          <w:position w:val="-6"/>
        </w:rPr>
        <w:object w:dxaOrig="620" w:dyaOrig="310" w14:anchorId="225621BA">
          <v:shape id="_x0000_i1055" type="#_x0000_t75" style="width:31pt;height:15pt" o:ole="">
            <v:imagedata r:id="rId72" o:title=""/>
          </v:shape>
          <o:OLEObject Type="Embed" ProgID="Equation.3" ShapeID="_x0000_i1055" DrawAspect="Content" ObjectID="_1782162789"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032" w:name="_Toc36817579"/>
      <w:bookmarkStart w:id="6033" w:name="_Toc44712498"/>
      <w:bookmarkStart w:id="6034" w:name="_Toc61179215"/>
      <w:bookmarkStart w:id="6035" w:name="_Toc53178516"/>
      <w:bookmarkStart w:id="6036" w:name="_Toc53178967"/>
      <w:bookmarkStart w:id="6037" w:name="_Toc21127818"/>
      <w:bookmarkStart w:id="6038" w:name="_Toc61179685"/>
      <w:bookmarkStart w:id="6039" w:name="_Toc90422998"/>
      <w:bookmarkStart w:id="6040" w:name="_Toc37260503"/>
      <w:bookmarkStart w:id="6041" w:name="_Toc45893810"/>
      <w:bookmarkStart w:id="6042" w:name="_Toc74663608"/>
      <w:bookmarkStart w:id="6043" w:name="_Toc29812027"/>
      <w:bookmarkStart w:id="6044" w:name="_Toc37267891"/>
      <w:bookmarkStart w:id="6045" w:name="_Toc67916987"/>
      <w:bookmarkStart w:id="6046" w:name="_Toc82622151"/>
      <w:bookmarkStart w:id="6047" w:name="_Toc104311136"/>
      <w:bookmarkStart w:id="6048" w:name="_Toc106126837"/>
      <w:bookmarkStart w:id="6049" w:name="_Toc106177150"/>
      <w:bookmarkStart w:id="6050" w:name="_Toc114242318"/>
      <w:bookmarkStart w:id="6051" w:name="_Toc123044332"/>
      <w:bookmarkStart w:id="6052" w:name="_Toc124157971"/>
      <w:bookmarkStart w:id="6053" w:name="_Toc124259894"/>
      <w:bookmarkStart w:id="6054" w:name="_Toc130584966"/>
      <w:bookmarkStart w:id="6055" w:name="_Toc137464622"/>
      <w:bookmarkStart w:id="6056" w:name="_Toc138884291"/>
      <w:bookmarkStart w:id="6057" w:name="_Toc145643492"/>
      <w:bookmarkStart w:id="6058" w:name="_Toc155469593"/>
      <w:bookmarkStart w:id="6059" w:name="_Toc161667939"/>
      <w:bookmarkStart w:id="6060" w:name="_Toc169708757"/>
      <w:r>
        <w:t>B.5.2</w:t>
      </w:r>
      <w:r>
        <w:tab/>
        <w:t>Window length</w:t>
      </w:r>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p>
    <w:p w14:paraId="70C3C84C" w14:textId="77777777" w:rsidR="00FE798D" w:rsidRDefault="00FE798D" w:rsidP="00FE798D">
      <w:bookmarkStart w:id="6061"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062" w:name="_Toc53178517"/>
      <w:bookmarkStart w:id="6063" w:name="_Toc36817580"/>
      <w:bookmarkStart w:id="6064" w:name="_Toc44712499"/>
      <w:bookmarkStart w:id="6065" w:name="_Toc61179216"/>
      <w:bookmarkStart w:id="6066" w:name="_Toc82622152"/>
      <w:bookmarkStart w:id="6067" w:name="_Toc45893811"/>
      <w:bookmarkStart w:id="6068" w:name="_Toc90422999"/>
      <w:bookmarkStart w:id="6069" w:name="_Toc37267892"/>
      <w:bookmarkStart w:id="6070" w:name="_Toc61179686"/>
      <w:bookmarkStart w:id="6071" w:name="_Toc67916988"/>
      <w:bookmarkStart w:id="6072" w:name="_Toc53178968"/>
      <w:bookmarkStart w:id="6073" w:name="_Toc37260504"/>
      <w:bookmarkStart w:id="6074" w:name="_Toc21127819"/>
      <w:bookmarkStart w:id="6075" w:name="_Toc74663609"/>
      <w:bookmarkStart w:id="6076" w:name="_Toc29812028"/>
      <w:bookmarkStart w:id="6077" w:name="_Toc104311137"/>
      <w:bookmarkStart w:id="6078" w:name="_Toc106126838"/>
      <w:bookmarkStart w:id="6079" w:name="_Toc106177151"/>
      <w:bookmarkStart w:id="6080" w:name="_Toc114242319"/>
      <w:bookmarkStart w:id="6081" w:name="_Toc123044333"/>
      <w:bookmarkStart w:id="6082" w:name="_Toc124157972"/>
      <w:bookmarkStart w:id="6083" w:name="_Toc124259895"/>
      <w:bookmarkStart w:id="6084" w:name="_Toc130584967"/>
      <w:bookmarkStart w:id="6085" w:name="_Toc137464623"/>
      <w:bookmarkStart w:id="6086" w:name="_Toc138884292"/>
      <w:bookmarkStart w:id="6087" w:name="_Toc145643493"/>
      <w:bookmarkStart w:id="6088" w:name="_Toc155469594"/>
      <w:bookmarkStart w:id="6089" w:name="_Toc161667940"/>
      <w:bookmarkStart w:id="6090" w:name="_Toc169708758"/>
      <w:bookmarkEnd w:id="6061"/>
      <w:r>
        <w:t>B.6</w:t>
      </w:r>
      <w:r>
        <w:tab/>
        <w:t>Estimation of TX chain amplitude and frequency response parameters</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6" type="#_x0000_t75" style="width:483.5pt;height:5in" o:ole="">
            <v:imagedata r:id="rId88" o:title=""/>
          </v:shape>
          <o:OLEObject Type="Embed" ProgID="Word.Picture.8" ShapeID="_x0000_i1056" DrawAspect="Content" ObjectID="_1782162790"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091" w:name="_Toc21127820"/>
      <w:bookmarkStart w:id="6092" w:name="_Toc61179217"/>
      <w:bookmarkStart w:id="6093" w:name="_Toc90423000"/>
      <w:bookmarkStart w:id="6094" w:name="_Toc45893812"/>
      <w:bookmarkStart w:id="6095" w:name="_Toc44712500"/>
      <w:bookmarkStart w:id="6096" w:name="_Toc36817581"/>
      <w:bookmarkStart w:id="6097" w:name="_Toc37260505"/>
      <w:bookmarkStart w:id="6098" w:name="_Toc29812029"/>
      <w:bookmarkStart w:id="6099" w:name="_Toc82622153"/>
      <w:bookmarkStart w:id="6100" w:name="_Toc53178969"/>
      <w:bookmarkStart w:id="6101" w:name="_Toc67916989"/>
      <w:bookmarkStart w:id="6102" w:name="_Toc37267893"/>
      <w:bookmarkStart w:id="6103" w:name="_Toc53178518"/>
      <w:bookmarkStart w:id="6104" w:name="_Toc61179687"/>
      <w:bookmarkStart w:id="6105" w:name="_Toc74663610"/>
      <w:bookmarkStart w:id="6106" w:name="_Toc104311138"/>
      <w:bookmarkStart w:id="6107" w:name="_Toc106126839"/>
      <w:bookmarkStart w:id="6108" w:name="_Toc106177152"/>
      <w:bookmarkStart w:id="6109" w:name="_Toc114242320"/>
      <w:bookmarkStart w:id="6110" w:name="_Toc123044334"/>
      <w:bookmarkStart w:id="6111" w:name="_Toc124157973"/>
      <w:bookmarkStart w:id="6112" w:name="_Toc124259896"/>
      <w:bookmarkStart w:id="6113" w:name="_Toc130584968"/>
      <w:bookmarkStart w:id="6114" w:name="_Toc137464624"/>
      <w:bookmarkStart w:id="6115" w:name="_Toc138884293"/>
      <w:bookmarkStart w:id="6116" w:name="_Toc145643494"/>
      <w:bookmarkStart w:id="6117" w:name="_Toc155469595"/>
      <w:bookmarkStart w:id="6118" w:name="_Toc161667941"/>
      <w:bookmarkStart w:id="6119" w:name="_Toc169708759"/>
      <w:r>
        <w:rPr>
          <w:lang w:eastAsia="en-CA"/>
        </w:rPr>
        <w:t>B.7</w:t>
      </w:r>
      <w:r>
        <w:rPr>
          <w:lang w:eastAsia="en-CA"/>
        </w:rPr>
        <w:tab/>
        <w:t>Averaged EVM</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120" w:name="_Toc104311139"/>
      <w:bookmarkStart w:id="6121" w:name="_Toc106126840"/>
      <w:bookmarkStart w:id="6122" w:name="_Toc106177153"/>
      <w:bookmarkStart w:id="6123" w:name="_Toc114242321"/>
      <w:bookmarkStart w:id="6124" w:name="_Toc123044335"/>
      <w:bookmarkStart w:id="6125" w:name="_Toc124157974"/>
      <w:bookmarkStart w:id="6126" w:name="_Toc124259897"/>
      <w:bookmarkStart w:id="6127" w:name="_Toc130584969"/>
      <w:bookmarkStart w:id="6128" w:name="_Toc137464625"/>
      <w:bookmarkStart w:id="6129" w:name="_Toc138884294"/>
      <w:bookmarkStart w:id="6130" w:name="_Toc145643495"/>
      <w:bookmarkStart w:id="6131" w:name="_Toc155469596"/>
      <w:bookmarkStart w:id="6132" w:name="_Toc161667942"/>
      <w:bookmarkStart w:id="6133" w:name="_Toc169708760"/>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134" w:name="_Toc21127837"/>
      <w:bookmarkStart w:id="6135" w:name="_Toc29812046"/>
      <w:bookmarkStart w:id="6136" w:name="_Toc36817598"/>
      <w:bookmarkStart w:id="6137" w:name="_Toc37260522"/>
      <w:bookmarkStart w:id="6138" w:name="_Toc37267910"/>
      <w:bookmarkStart w:id="6139" w:name="_Toc44712517"/>
      <w:bookmarkStart w:id="6140" w:name="_Toc45893829"/>
      <w:bookmarkStart w:id="6141" w:name="_Toc53178535"/>
      <w:bookmarkStart w:id="6142" w:name="_Toc53178986"/>
      <w:bookmarkStart w:id="6143" w:name="_Toc61179234"/>
      <w:bookmarkStart w:id="6144" w:name="_Toc61179704"/>
      <w:bookmarkStart w:id="6145" w:name="_Toc67917006"/>
      <w:bookmarkStart w:id="6146" w:name="_Toc74663627"/>
      <w:bookmarkStart w:id="6147" w:name="_Toc82622170"/>
      <w:bookmarkStart w:id="6148" w:name="_Toc90423017"/>
      <w:bookmarkStart w:id="6149" w:name="_Toc106783221"/>
      <w:bookmarkStart w:id="6150" w:name="_Toc107312113"/>
      <w:bookmarkStart w:id="6151" w:name="_Toc107419697"/>
      <w:bookmarkStart w:id="6152" w:name="_Toc107475334"/>
      <w:bookmarkStart w:id="6153" w:name="_Toc114255927"/>
      <w:bookmarkStart w:id="6154" w:name="_Toc115186607"/>
      <w:bookmarkStart w:id="6155" w:name="_Toc123044336"/>
      <w:bookmarkStart w:id="6156" w:name="_Toc124157975"/>
      <w:bookmarkStart w:id="6157" w:name="_Toc124259898"/>
      <w:bookmarkStart w:id="6158" w:name="_Toc130584970"/>
      <w:bookmarkStart w:id="6159" w:name="_Toc137464626"/>
      <w:bookmarkStart w:id="6160" w:name="_Toc138884295"/>
      <w:bookmarkStart w:id="6161" w:name="_Toc145643496"/>
      <w:bookmarkStart w:id="6162" w:name="_Toc155469597"/>
      <w:bookmarkStart w:id="6163" w:name="_Toc161667943"/>
      <w:bookmarkStart w:id="6164" w:name="_Toc169708761"/>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268F13F3" w14:textId="77777777" w:rsidR="005D74BC" w:rsidRPr="009C5E3E" w:rsidRDefault="005D74BC" w:rsidP="005D74BC">
      <w:pPr>
        <w:pStyle w:val="Heading1"/>
        <w:rPr>
          <w:lang w:val="fr-FR"/>
        </w:rPr>
      </w:pPr>
      <w:bookmarkStart w:id="6165" w:name="_Toc21127838"/>
      <w:bookmarkStart w:id="6166" w:name="_Toc29812047"/>
      <w:bookmarkStart w:id="6167" w:name="_Toc36817599"/>
      <w:bookmarkStart w:id="6168" w:name="_Toc37260523"/>
      <w:bookmarkStart w:id="6169" w:name="_Toc37267911"/>
      <w:bookmarkStart w:id="6170" w:name="_Toc44712518"/>
      <w:bookmarkStart w:id="6171" w:name="_Toc45893830"/>
      <w:bookmarkStart w:id="6172" w:name="_Toc53178536"/>
      <w:bookmarkStart w:id="6173" w:name="_Toc53178987"/>
      <w:bookmarkStart w:id="6174" w:name="_Toc61179235"/>
      <w:bookmarkStart w:id="6175" w:name="_Toc61179705"/>
      <w:bookmarkStart w:id="6176" w:name="_Toc67917007"/>
      <w:bookmarkStart w:id="6177" w:name="_Toc74663628"/>
      <w:bookmarkStart w:id="6178" w:name="_Toc82622171"/>
      <w:bookmarkStart w:id="6179" w:name="_Toc90423018"/>
      <w:bookmarkStart w:id="6180" w:name="_Toc106783222"/>
      <w:bookmarkStart w:id="6181" w:name="_Toc107312114"/>
      <w:bookmarkStart w:id="6182" w:name="_Toc107419698"/>
      <w:bookmarkStart w:id="6183" w:name="_Toc107475335"/>
      <w:bookmarkStart w:id="6184" w:name="_Toc114255928"/>
      <w:bookmarkStart w:id="6185" w:name="_Toc115186608"/>
      <w:bookmarkStart w:id="6186" w:name="_Toc123044337"/>
      <w:bookmarkStart w:id="6187" w:name="_Toc124157976"/>
      <w:bookmarkStart w:id="6188" w:name="_Toc124259899"/>
      <w:bookmarkStart w:id="6189" w:name="_Toc130584971"/>
      <w:bookmarkStart w:id="6190" w:name="_Toc137464627"/>
      <w:bookmarkStart w:id="6191" w:name="_Toc138884296"/>
      <w:bookmarkStart w:id="6192" w:name="_Toc145643497"/>
      <w:bookmarkStart w:id="6193" w:name="_Toc155469598"/>
      <w:bookmarkStart w:id="6194" w:name="_Toc161667944"/>
      <w:bookmarkStart w:id="6195" w:name="_Toc169708762"/>
      <w:r>
        <w:rPr>
          <w:lang w:val="fr-FR"/>
        </w:rPr>
        <w:t>D</w:t>
      </w:r>
      <w:r w:rsidRPr="009C5E3E">
        <w:rPr>
          <w:lang w:val="fr-FR"/>
        </w:rPr>
        <w:t>.1</w:t>
      </w:r>
      <w:r w:rsidRPr="009C5E3E">
        <w:rPr>
          <w:lang w:val="fr-FR"/>
        </w:rPr>
        <w:tab/>
        <w:t>Static propagation condition</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6196" w:name="_Toc21127839"/>
      <w:bookmarkStart w:id="6197" w:name="_Toc29812048"/>
      <w:bookmarkStart w:id="6198" w:name="_Toc36817600"/>
      <w:bookmarkStart w:id="6199" w:name="_Toc37260524"/>
      <w:bookmarkStart w:id="6200" w:name="_Toc37267912"/>
      <w:bookmarkStart w:id="6201" w:name="_Toc44712519"/>
      <w:bookmarkStart w:id="6202" w:name="_Toc45893831"/>
      <w:bookmarkStart w:id="6203" w:name="_Toc53178537"/>
      <w:bookmarkStart w:id="6204" w:name="_Toc53178988"/>
      <w:bookmarkStart w:id="6205" w:name="_Toc61179236"/>
      <w:bookmarkStart w:id="6206" w:name="_Toc61179706"/>
      <w:bookmarkStart w:id="6207" w:name="_Toc67917008"/>
      <w:bookmarkStart w:id="6208" w:name="_Toc74663629"/>
      <w:bookmarkStart w:id="6209" w:name="_Toc82622172"/>
      <w:bookmarkStart w:id="6210" w:name="_Toc90423019"/>
      <w:bookmarkStart w:id="6211" w:name="_Toc106783223"/>
      <w:bookmarkStart w:id="6212" w:name="_Toc107312115"/>
      <w:bookmarkStart w:id="6213" w:name="_Toc107419699"/>
      <w:bookmarkStart w:id="6214" w:name="_Toc107475336"/>
      <w:bookmarkStart w:id="6215" w:name="_Toc114255929"/>
      <w:bookmarkStart w:id="6216" w:name="_Toc115186609"/>
      <w:bookmarkStart w:id="6217" w:name="_Toc123044338"/>
      <w:bookmarkStart w:id="6218" w:name="_Toc124157977"/>
      <w:bookmarkStart w:id="6219" w:name="_Toc124259900"/>
      <w:bookmarkStart w:id="6220" w:name="_Toc130584972"/>
      <w:bookmarkStart w:id="6221" w:name="_Toc137464628"/>
      <w:bookmarkStart w:id="6222" w:name="_Toc138884297"/>
      <w:bookmarkStart w:id="6223" w:name="_Toc145643498"/>
      <w:bookmarkStart w:id="6224" w:name="_Toc155469599"/>
      <w:bookmarkStart w:id="6225" w:name="_Toc161667945"/>
      <w:bookmarkStart w:id="6226" w:name="_Toc169708763"/>
      <w:r>
        <w:rPr>
          <w:lang w:eastAsia="zh-CN"/>
        </w:rPr>
        <w:t>D</w:t>
      </w:r>
      <w:r w:rsidRPr="009C5E3E">
        <w:rPr>
          <w:lang w:eastAsia="zh-CN"/>
        </w:rPr>
        <w:t>.2</w:t>
      </w:r>
      <w:r w:rsidRPr="009C5E3E">
        <w:rPr>
          <w:lang w:eastAsia="zh-CN"/>
        </w:rPr>
        <w:tab/>
        <w:t>Multi-path fading propagation conditions</w:t>
      </w:r>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227" w:name="_Toc21127840"/>
      <w:bookmarkStart w:id="6228" w:name="_Toc29812049"/>
      <w:bookmarkStart w:id="6229" w:name="_Toc36817601"/>
      <w:bookmarkStart w:id="6230" w:name="_Toc37260525"/>
      <w:bookmarkStart w:id="6231" w:name="_Toc37267913"/>
      <w:bookmarkStart w:id="6232" w:name="_Toc44712520"/>
      <w:bookmarkStart w:id="6233" w:name="_Toc45893832"/>
      <w:bookmarkStart w:id="6234" w:name="_Toc53178538"/>
      <w:bookmarkStart w:id="6235" w:name="_Toc53178989"/>
      <w:bookmarkStart w:id="6236" w:name="_Toc61179237"/>
      <w:bookmarkStart w:id="6237" w:name="_Toc61179707"/>
      <w:bookmarkStart w:id="6238" w:name="_Toc67917009"/>
      <w:bookmarkStart w:id="6239" w:name="_Toc74663630"/>
      <w:bookmarkStart w:id="6240" w:name="_Toc82622173"/>
      <w:bookmarkStart w:id="6241" w:name="_Toc90423020"/>
      <w:bookmarkStart w:id="6242" w:name="_Toc106783224"/>
      <w:bookmarkStart w:id="6243" w:name="_Toc107312116"/>
      <w:bookmarkStart w:id="6244" w:name="_Toc107419700"/>
      <w:bookmarkStart w:id="6245" w:name="_Toc107475337"/>
      <w:bookmarkStart w:id="6246" w:name="_Toc114255930"/>
      <w:bookmarkStart w:id="6247" w:name="_Toc115186610"/>
      <w:bookmarkStart w:id="6248" w:name="_Toc123044339"/>
      <w:bookmarkStart w:id="6249" w:name="_Toc124157978"/>
      <w:bookmarkStart w:id="6250" w:name="_Toc124259901"/>
      <w:bookmarkStart w:id="6251" w:name="_Toc130584973"/>
      <w:bookmarkStart w:id="6252" w:name="_Toc137464629"/>
      <w:bookmarkStart w:id="6253" w:name="_Toc138884298"/>
      <w:bookmarkStart w:id="6254" w:name="_Toc145643499"/>
      <w:bookmarkStart w:id="6255" w:name="_Toc155469600"/>
      <w:bookmarkStart w:id="6256" w:name="_Toc161667946"/>
      <w:bookmarkStart w:id="6257" w:name="_Toc169708764"/>
      <w:r>
        <w:rPr>
          <w:rFonts w:hint="eastAsia"/>
          <w:lang w:eastAsia="zh-CN"/>
        </w:rPr>
        <w:t>D</w:t>
      </w:r>
      <w:r w:rsidRPr="009C5E3E">
        <w:rPr>
          <w:lang w:eastAsia="zh-CN"/>
        </w:rPr>
        <w:t>.2.1</w:t>
      </w:r>
      <w:r w:rsidRPr="009C5E3E">
        <w:rPr>
          <w:lang w:eastAsia="zh-CN"/>
        </w:rPr>
        <w:tab/>
        <w:t>Delay profiles</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6258" w:name="_Toc21127841"/>
      <w:bookmarkStart w:id="6259" w:name="_Toc29812050"/>
      <w:bookmarkStart w:id="6260" w:name="_Toc36817602"/>
      <w:bookmarkStart w:id="6261" w:name="_Toc37260526"/>
      <w:bookmarkStart w:id="6262" w:name="_Toc37267914"/>
      <w:bookmarkStart w:id="6263" w:name="_Toc44712521"/>
      <w:bookmarkStart w:id="6264" w:name="_Toc45893833"/>
      <w:bookmarkStart w:id="6265" w:name="_Toc53178539"/>
      <w:bookmarkStart w:id="6266" w:name="_Toc53178990"/>
      <w:bookmarkStart w:id="6267" w:name="_Toc61179238"/>
      <w:bookmarkStart w:id="6268" w:name="_Toc61179708"/>
      <w:bookmarkStart w:id="6269" w:name="_Toc67917010"/>
      <w:bookmarkStart w:id="6270" w:name="_Toc74663631"/>
      <w:bookmarkStart w:id="6271" w:name="_Toc82622174"/>
      <w:bookmarkStart w:id="6272" w:name="_Toc90423021"/>
      <w:bookmarkStart w:id="6273" w:name="_Toc106783225"/>
      <w:bookmarkStart w:id="6274" w:name="_Toc107312117"/>
      <w:bookmarkStart w:id="6275" w:name="_Toc107419701"/>
      <w:bookmarkStart w:id="6276" w:name="_Toc107475338"/>
      <w:bookmarkStart w:id="6277" w:name="_Toc114255931"/>
      <w:bookmarkStart w:id="6278" w:name="_Toc115186611"/>
      <w:bookmarkStart w:id="6279" w:name="_Toc123044340"/>
      <w:bookmarkStart w:id="6280" w:name="_Toc124157979"/>
      <w:bookmarkStart w:id="6281" w:name="_Toc124259902"/>
      <w:bookmarkStart w:id="6282" w:name="_Toc130584974"/>
      <w:bookmarkStart w:id="6283" w:name="_Toc137464630"/>
      <w:bookmarkStart w:id="6284" w:name="_Toc138884299"/>
      <w:bookmarkStart w:id="6285" w:name="_Toc145643500"/>
      <w:bookmarkStart w:id="6286" w:name="_Toc155469601"/>
      <w:bookmarkStart w:id="6287" w:name="_Toc161667947"/>
      <w:bookmarkStart w:id="6288" w:name="_Toc169708765"/>
      <w:r>
        <w:rPr>
          <w:lang w:eastAsia="zh-CN"/>
        </w:rPr>
        <w:t>D</w:t>
      </w:r>
      <w:r w:rsidRPr="009C5E3E">
        <w:rPr>
          <w:lang w:eastAsia="zh-CN"/>
        </w:rPr>
        <w:t>.2.1.1</w:t>
      </w:r>
      <w:r w:rsidRPr="009C5E3E">
        <w:rPr>
          <w:lang w:eastAsia="zh-CN"/>
        </w:rPr>
        <w:tab/>
        <w:t>Delay profiles for FR1</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289" w:name="_Toc21127843"/>
      <w:bookmarkStart w:id="6290" w:name="_Toc29812052"/>
      <w:bookmarkStart w:id="6291" w:name="_Toc36817604"/>
      <w:bookmarkStart w:id="6292" w:name="_Toc37260528"/>
      <w:bookmarkStart w:id="6293" w:name="_Toc37267916"/>
      <w:bookmarkStart w:id="6294" w:name="_Toc44712523"/>
      <w:bookmarkStart w:id="6295" w:name="_Toc45893835"/>
      <w:bookmarkStart w:id="6296" w:name="_Toc53178541"/>
      <w:bookmarkStart w:id="6297" w:name="_Toc53178992"/>
      <w:bookmarkStart w:id="6298" w:name="_Toc61179240"/>
      <w:bookmarkStart w:id="6299" w:name="_Toc61179710"/>
      <w:bookmarkStart w:id="6300" w:name="_Toc67917012"/>
      <w:bookmarkStart w:id="6301" w:name="_Toc74663633"/>
      <w:bookmarkStart w:id="6302" w:name="_Toc82622176"/>
      <w:bookmarkStart w:id="6303" w:name="_Toc90423023"/>
      <w:bookmarkStart w:id="6304" w:name="_Toc106783227"/>
      <w:bookmarkStart w:id="6305" w:name="_Toc107312119"/>
      <w:bookmarkStart w:id="6306" w:name="_Toc107419703"/>
      <w:bookmarkStart w:id="6307" w:name="_Toc107475340"/>
      <w:bookmarkStart w:id="6308" w:name="_Toc114255933"/>
      <w:bookmarkStart w:id="6309" w:name="_Toc115186613"/>
      <w:bookmarkStart w:id="6310" w:name="_Toc123044341"/>
      <w:bookmarkStart w:id="6311" w:name="_Toc124157980"/>
      <w:bookmarkStart w:id="6312" w:name="_Toc124259903"/>
      <w:bookmarkStart w:id="6313" w:name="_Toc130584975"/>
      <w:bookmarkStart w:id="6314" w:name="_Toc137464631"/>
      <w:bookmarkStart w:id="6315" w:name="_Toc138884300"/>
      <w:bookmarkStart w:id="6316" w:name="_Toc145643501"/>
      <w:bookmarkStart w:id="6317" w:name="_Toc155469602"/>
      <w:bookmarkStart w:id="6318" w:name="_Toc161667948"/>
      <w:bookmarkStart w:id="6319" w:name="_Toc169708766"/>
      <w:r>
        <w:rPr>
          <w:lang w:eastAsia="zh-CN"/>
        </w:rPr>
        <w:t>D.</w:t>
      </w:r>
      <w:r w:rsidRPr="009C5E3E">
        <w:rPr>
          <w:lang w:eastAsia="zh-CN"/>
        </w:rPr>
        <w:t>2.2</w:t>
      </w:r>
      <w:r w:rsidRPr="009C5E3E">
        <w:rPr>
          <w:lang w:eastAsia="zh-CN"/>
        </w:rPr>
        <w:tab/>
        <w:t>Combinations of channel model parameters</w:t>
      </w:r>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320" w:name="_Toc58860591"/>
      <w:bookmarkStart w:id="6321" w:name="_Toc58863095"/>
      <w:bookmarkStart w:id="6322" w:name="_Toc61183080"/>
      <w:bookmarkStart w:id="6323" w:name="_Toc66728395"/>
      <w:bookmarkStart w:id="6324" w:name="_Toc74962272"/>
      <w:bookmarkStart w:id="6325" w:name="_Toc75243182"/>
      <w:bookmarkStart w:id="6326" w:name="_Toc76545528"/>
      <w:bookmarkStart w:id="6327" w:name="_Toc82595631"/>
      <w:bookmarkStart w:id="6328" w:name="_Toc89955662"/>
      <w:bookmarkStart w:id="6329" w:name="_Toc98774090"/>
      <w:bookmarkStart w:id="6330" w:name="_Toc106201851"/>
      <w:bookmarkStart w:id="6331" w:name="_Toc120545067"/>
      <w:bookmarkStart w:id="6332" w:name="_Toc120545426"/>
      <w:bookmarkStart w:id="6333" w:name="_Toc120546056"/>
      <w:bookmarkStart w:id="6334" w:name="_Toc120606960"/>
      <w:bookmarkStart w:id="6335" w:name="_Toc120607314"/>
      <w:bookmarkStart w:id="6336" w:name="_Toc120607671"/>
      <w:bookmarkStart w:id="6337" w:name="_Toc120608034"/>
      <w:bookmarkStart w:id="6338" w:name="_Toc120608399"/>
      <w:bookmarkStart w:id="6339" w:name="_Toc120608779"/>
      <w:bookmarkStart w:id="6340" w:name="_Toc120609159"/>
      <w:bookmarkStart w:id="6341" w:name="_Toc120609550"/>
      <w:bookmarkStart w:id="6342" w:name="_Toc120609941"/>
      <w:bookmarkStart w:id="6343" w:name="_Toc120610342"/>
      <w:bookmarkStart w:id="6344" w:name="_Toc120611095"/>
      <w:bookmarkStart w:id="6345" w:name="_Toc120611504"/>
      <w:bookmarkStart w:id="6346" w:name="_Toc120611922"/>
      <w:bookmarkStart w:id="6347" w:name="_Toc120612342"/>
      <w:bookmarkStart w:id="6348" w:name="_Toc120612769"/>
      <w:bookmarkStart w:id="6349" w:name="_Toc120613198"/>
      <w:bookmarkStart w:id="6350" w:name="_Toc120613628"/>
      <w:bookmarkStart w:id="6351" w:name="_Toc120614058"/>
      <w:bookmarkStart w:id="6352" w:name="_Toc120614501"/>
      <w:bookmarkStart w:id="6353" w:name="_Toc120614960"/>
      <w:bookmarkStart w:id="6354" w:name="_Toc120615435"/>
      <w:bookmarkStart w:id="6355" w:name="_Toc120622643"/>
      <w:bookmarkStart w:id="6356" w:name="_Toc120623149"/>
      <w:bookmarkStart w:id="6357" w:name="_Toc120623787"/>
      <w:bookmarkStart w:id="6358" w:name="_Toc120624324"/>
      <w:bookmarkStart w:id="6359" w:name="_Toc120624861"/>
      <w:bookmarkStart w:id="6360" w:name="_Toc120625398"/>
      <w:bookmarkStart w:id="6361" w:name="_Toc120625935"/>
      <w:bookmarkStart w:id="6362" w:name="_Toc120626482"/>
      <w:bookmarkStart w:id="6363" w:name="_Toc120627038"/>
      <w:bookmarkStart w:id="6364" w:name="_Toc120627603"/>
      <w:bookmarkStart w:id="6365" w:name="_Toc120628179"/>
      <w:bookmarkStart w:id="6366" w:name="_Toc120628764"/>
      <w:bookmarkStart w:id="6367" w:name="_Toc120629352"/>
      <w:bookmarkStart w:id="6368" w:name="_Toc120629972"/>
      <w:bookmarkStart w:id="6369" w:name="_Toc120631503"/>
      <w:bookmarkStart w:id="6370" w:name="_Toc120632154"/>
      <w:bookmarkStart w:id="6371" w:name="_Toc120632804"/>
      <w:bookmarkStart w:id="6372" w:name="_Toc120633454"/>
      <w:bookmarkStart w:id="6373" w:name="_Toc120634104"/>
      <w:bookmarkStart w:id="6374" w:name="_Toc120634756"/>
      <w:bookmarkStart w:id="6375" w:name="_Toc120635412"/>
      <w:bookmarkStart w:id="6376" w:name="_Toc121754536"/>
      <w:bookmarkStart w:id="6377" w:name="_Toc121755206"/>
      <w:bookmarkStart w:id="6378" w:name="_Toc121823162"/>
      <w:bookmarkStart w:id="6379" w:name="_Toc137464632"/>
      <w:bookmarkStart w:id="6380" w:name="_Toc138884301"/>
      <w:bookmarkStart w:id="6381" w:name="_Toc145643502"/>
      <w:bookmarkStart w:id="6382" w:name="_Toc155469603"/>
      <w:bookmarkStart w:id="6383" w:name="_Toc161667949"/>
      <w:bookmarkStart w:id="6384" w:name="_Toc169708767"/>
      <w:r>
        <w:rPr>
          <w:lang w:eastAsia="en-GB"/>
        </w:rPr>
        <w:lastRenderedPageBreak/>
        <w:t>D</w:t>
      </w:r>
      <w:r w:rsidRPr="00CB6754">
        <w:rPr>
          <w:lang w:eastAsia="en-GB"/>
        </w:rPr>
        <w:t>.2.3</w:t>
      </w:r>
      <w:r w:rsidRPr="00CB6754">
        <w:rPr>
          <w:lang w:eastAsia="en-GB"/>
        </w:rPr>
        <w:tab/>
        <w:t>MIMO channel correlation matrices</w:t>
      </w:r>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385" w:name="_Toc21100279"/>
      <w:bookmarkStart w:id="6386" w:name="_Toc29810077"/>
      <w:bookmarkStart w:id="6387" w:name="_Toc36645470"/>
      <w:bookmarkStart w:id="6388" w:name="_Toc37272524"/>
      <w:bookmarkStart w:id="6389" w:name="_Toc45884771"/>
      <w:bookmarkStart w:id="6390" w:name="_Toc53182805"/>
      <w:bookmarkStart w:id="6391" w:name="_Toc58860592"/>
      <w:bookmarkStart w:id="6392" w:name="_Toc58863096"/>
      <w:bookmarkStart w:id="6393" w:name="_Toc61183081"/>
      <w:bookmarkStart w:id="6394" w:name="_Toc66728396"/>
      <w:bookmarkStart w:id="6395" w:name="_Toc74962273"/>
      <w:bookmarkStart w:id="6396" w:name="_Toc75243183"/>
      <w:bookmarkStart w:id="6397" w:name="_Toc76545529"/>
      <w:bookmarkStart w:id="6398" w:name="_Toc82595632"/>
      <w:bookmarkStart w:id="6399" w:name="_Toc89955663"/>
      <w:bookmarkStart w:id="6400" w:name="_Toc98774091"/>
      <w:bookmarkStart w:id="6401" w:name="_Toc106201852"/>
      <w:bookmarkStart w:id="6402" w:name="_Toc120545068"/>
      <w:bookmarkStart w:id="6403" w:name="_Toc120545427"/>
      <w:bookmarkStart w:id="6404" w:name="_Toc120546057"/>
      <w:bookmarkStart w:id="6405" w:name="_Toc120606961"/>
      <w:bookmarkStart w:id="6406" w:name="_Toc120607315"/>
      <w:bookmarkStart w:id="6407" w:name="_Toc120607672"/>
      <w:bookmarkStart w:id="6408" w:name="_Toc120608035"/>
      <w:bookmarkStart w:id="6409" w:name="_Toc120608400"/>
      <w:bookmarkStart w:id="6410" w:name="_Toc120608780"/>
      <w:bookmarkStart w:id="6411" w:name="_Toc120609160"/>
      <w:bookmarkStart w:id="6412" w:name="_Toc120609551"/>
      <w:bookmarkStart w:id="6413" w:name="_Toc120609942"/>
      <w:bookmarkStart w:id="6414" w:name="_Toc120610343"/>
      <w:bookmarkStart w:id="6415" w:name="_Toc120611096"/>
      <w:bookmarkStart w:id="6416" w:name="_Toc120611505"/>
      <w:bookmarkStart w:id="6417" w:name="_Toc120611923"/>
      <w:bookmarkStart w:id="6418" w:name="_Toc120612343"/>
      <w:bookmarkStart w:id="6419" w:name="_Toc120612770"/>
      <w:bookmarkStart w:id="6420" w:name="_Toc120613199"/>
      <w:bookmarkStart w:id="6421" w:name="_Toc120613629"/>
      <w:bookmarkStart w:id="6422" w:name="_Toc120614059"/>
      <w:bookmarkStart w:id="6423" w:name="_Toc120614502"/>
      <w:bookmarkStart w:id="6424" w:name="_Toc120614961"/>
      <w:bookmarkStart w:id="6425" w:name="_Toc120615436"/>
      <w:bookmarkStart w:id="6426" w:name="_Toc120622644"/>
      <w:bookmarkStart w:id="6427" w:name="_Toc120623150"/>
      <w:bookmarkStart w:id="6428" w:name="_Toc120623788"/>
      <w:bookmarkStart w:id="6429" w:name="_Toc120624325"/>
      <w:bookmarkStart w:id="6430" w:name="_Toc120624862"/>
      <w:bookmarkStart w:id="6431" w:name="_Toc120625399"/>
      <w:bookmarkStart w:id="6432" w:name="_Toc120625936"/>
      <w:bookmarkStart w:id="6433" w:name="_Toc120626483"/>
      <w:bookmarkStart w:id="6434" w:name="_Toc120627039"/>
      <w:bookmarkStart w:id="6435" w:name="_Toc120627604"/>
      <w:bookmarkStart w:id="6436" w:name="_Toc120628180"/>
      <w:bookmarkStart w:id="6437" w:name="_Toc120628765"/>
      <w:bookmarkStart w:id="6438" w:name="_Toc120629353"/>
      <w:bookmarkStart w:id="6439" w:name="_Toc120629973"/>
      <w:bookmarkStart w:id="6440" w:name="_Toc120631504"/>
      <w:bookmarkStart w:id="6441" w:name="_Toc120632155"/>
      <w:bookmarkStart w:id="6442" w:name="_Toc120632805"/>
      <w:bookmarkStart w:id="6443" w:name="_Toc120633455"/>
      <w:bookmarkStart w:id="6444" w:name="_Toc120634105"/>
      <w:bookmarkStart w:id="6445" w:name="_Toc120634757"/>
      <w:bookmarkStart w:id="6446" w:name="_Toc120635413"/>
      <w:bookmarkStart w:id="6447" w:name="_Toc121754537"/>
      <w:bookmarkStart w:id="6448" w:name="_Toc121755207"/>
      <w:bookmarkStart w:id="6449" w:name="_Toc121823163"/>
      <w:bookmarkStart w:id="6450" w:name="_Toc137464633"/>
      <w:bookmarkStart w:id="6451" w:name="_Toc138884302"/>
      <w:bookmarkStart w:id="6452" w:name="_Toc145643503"/>
      <w:bookmarkStart w:id="6453" w:name="_Toc155469604"/>
      <w:bookmarkStart w:id="6454" w:name="_Toc161667950"/>
      <w:bookmarkStart w:id="6455" w:name="_Toc169708768"/>
      <w:r>
        <w:rPr>
          <w:lang w:eastAsia="en-GB"/>
        </w:rPr>
        <w:t>D</w:t>
      </w:r>
      <w:r w:rsidRPr="00CB6754">
        <w:rPr>
          <w:lang w:eastAsia="en-GB"/>
        </w:rPr>
        <w:t>.2.3.1</w:t>
      </w:r>
      <w:r w:rsidRPr="00CB6754">
        <w:rPr>
          <w:lang w:eastAsia="en-GB"/>
        </w:rPr>
        <w:tab/>
        <w:t>MIMO correlation matrices using Uniform Linear Array</w:t>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6456" w:name="_Toc21100280"/>
      <w:bookmarkStart w:id="6457" w:name="_Toc29810078"/>
      <w:bookmarkStart w:id="6458" w:name="_Toc36645471"/>
      <w:bookmarkStart w:id="6459" w:name="_Toc37272525"/>
      <w:bookmarkStart w:id="6460" w:name="_Toc45884772"/>
      <w:bookmarkStart w:id="6461" w:name="_Toc53182806"/>
      <w:bookmarkStart w:id="6462" w:name="_Toc58860593"/>
      <w:bookmarkStart w:id="6463" w:name="_Toc58863097"/>
      <w:bookmarkStart w:id="6464" w:name="_Toc61183082"/>
      <w:bookmarkStart w:id="6465" w:name="_Toc66728397"/>
      <w:bookmarkStart w:id="6466" w:name="_Toc74962274"/>
      <w:bookmarkStart w:id="6467" w:name="_Toc75243184"/>
      <w:bookmarkStart w:id="6468" w:name="_Toc76545530"/>
      <w:bookmarkStart w:id="6469" w:name="_Toc82595633"/>
      <w:bookmarkStart w:id="6470" w:name="_Toc89955664"/>
      <w:bookmarkStart w:id="6471" w:name="_Toc98774092"/>
      <w:bookmarkStart w:id="6472" w:name="_Toc106201853"/>
      <w:bookmarkStart w:id="6473" w:name="_Toc120545069"/>
      <w:bookmarkStart w:id="6474" w:name="_Toc120545428"/>
      <w:bookmarkStart w:id="6475" w:name="_Toc120546058"/>
      <w:bookmarkStart w:id="6476" w:name="_Toc120606962"/>
      <w:bookmarkStart w:id="6477" w:name="_Toc120607316"/>
      <w:bookmarkStart w:id="6478" w:name="_Toc120607673"/>
      <w:bookmarkStart w:id="6479" w:name="_Toc120608036"/>
      <w:bookmarkStart w:id="6480" w:name="_Toc120608401"/>
      <w:bookmarkStart w:id="6481" w:name="_Toc120608781"/>
      <w:bookmarkStart w:id="6482" w:name="_Toc120609161"/>
      <w:bookmarkStart w:id="6483" w:name="_Toc120609552"/>
      <w:bookmarkStart w:id="6484" w:name="_Toc120609943"/>
      <w:bookmarkStart w:id="6485" w:name="_Toc120610344"/>
      <w:bookmarkStart w:id="6486" w:name="_Toc120611097"/>
      <w:bookmarkStart w:id="6487" w:name="_Toc120611506"/>
      <w:bookmarkStart w:id="6488" w:name="_Toc120611924"/>
      <w:bookmarkStart w:id="6489" w:name="_Toc120612344"/>
      <w:bookmarkStart w:id="6490" w:name="_Toc120612771"/>
      <w:bookmarkStart w:id="6491" w:name="_Toc120613200"/>
      <w:bookmarkStart w:id="6492" w:name="_Toc120613630"/>
      <w:bookmarkStart w:id="6493" w:name="_Toc120614060"/>
      <w:bookmarkStart w:id="6494" w:name="_Toc120614503"/>
      <w:bookmarkStart w:id="6495" w:name="_Toc120614962"/>
      <w:bookmarkStart w:id="6496" w:name="_Toc120615437"/>
      <w:bookmarkStart w:id="6497" w:name="_Toc120622645"/>
      <w:bookmarkStart w:id="6498" w:name="_Toc120623151"/>
      <w:bookmarkStart w:id="6499" w:name="_Toc120623789"/>
      <w:bookmarkStart w:id="6500" w:name="_Toc120624326"/>
      <w:bookmarkStart w:id="6501" w:name="_Toc120624863"/>
      <w:bookmarkStart w:id="6502" w:name="_Toc120625400"/>
      <w:bookmarkStart w:id="6503" w:name="_Toc120625937"/>
      <w:bookmarkStart w:id="6504" w:name="_Toc120626484"/>
      <w:bookmarkStart w:id="6505" w:name="_Toc120627040"/>
      <w:bookmarkStart w:id="6506" w:name="_Toc120627605"/>
      <w:bookmarkStart w:id="6507" w:name="_Toc120628181"/>
      <w:bookmarkStart w:id="6508" w:name="_Toc120628766"/>
      <w:bookmarkStart w:id="6509" w:name="_Toc120629354"/>
      <w:bookmarkStart w:id="6510" w:name="_Toc120629974"/>
      <w:bookmarkStart w:id="6511" w:name="_Toc120631505"/>
      <w:bookmarkStart w:id="6512" w:name="_Toc120632156"/>
      <w:bookmarkStart w:id="6513" w:name="_Toc120632806"/>
      <w:bookmarkStart w:id="6514" w:name="_Toc120633456"/>
      <w:bookmarkStart w:id="6515" w:name="_Toc120634106"/>
      <w:bookmarkStart w:id="6516" w:name="_Toc120634758"/>
      <w:bookmarkStart w:id="6517" w:name="_Toc120635414"/>
      <w:bookmarkStart w:id="6518" w:name="_Toc121754538"/>
      <w:bookmarkStart w:id="6519" w:name="_Toc121755208"/>
      <w:bookmarkStart w:id="6520" w:name="_Toc121823164"/>
      <w:bookmarkStart w:id="6521" w:name="_Toc137464634"/>
      <w:bookmarkStart w:id="6522" w:name="_Toc138884303"/>
      <w:bookmarkStart w:id="6523" w:name="_Toc145643504"/>
      <w:bookmarkStart w:id="6524" w:name="_Toc155469605"/>
      <w:bookmarkStart w:id="6525" w:name="_Toc161667951"/>
      <w:bookmarkStart w:id="6526" w:name="_Toc169708769"/>
      <w:r>
        <w:rPr>
          <w:lang w:eastAsia="ko-KR"/>
        </w:rPr>
        <w:t>D</w:t>
      </w:r>
      <w:r w:rsidRPr="00CB6754">
        <w:rPr>
          <w:lang w:eastAsia="ko-KR"/>
        </w:rPr>
        <w:t>.2.3.1.1</w:t>
      </w:r>
      <w:r w:rsidRPr="00CB6754">
        <w:rPr>
          <w:lang w:eastAsia="ko-KR"/>
        </w:rPr>
        <w:tab/>
        <w:t>Definition of MIMO correlation matrices</w:t>
      </w:r>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6527" w:name="_Toc21100281"/>
      <w:bookmarkStart w:id="6528" w:name="_Toc29810079"/>
      <w:bookmarkStart w:id="6529" w:name="_Toc36645472"/>
      <w:bookmarkStart w:id="6530" w:name="_Toc37272526"/>
      <w:bookmarkStart w:id="6531" w:name="_Toc45884773"/>
      <w:bookmarkStart w:id="6532" w:name="_Toc53182807"/>
      <w:bookmarkStart w:id="6533" w:name="_Toc58860594"/>
      <w:bookmarkStart w:id="6534" w:name="_Toc58863098"/>
      <w:bookmarkStart w:id="6535" w:name="_Toc61183083"/>
      <w:bookmarkStart w:id="6536" w:name="_Toc66728398"/>
      <w:bookmarkStart w:id="6537" w:name="_Toc74962275"/>
      <w:bookmarkStart w:id="6538" w:name="_Toc75243185"/>
      <w:bookmarkStart w:id="6539" w:name="_Toc76545531"/>
      <w:bookmarkStart w:id="6540" w:name="_Toc82595634"/>
      <w:bookmarkStart w:id="6541" w:name="_Toc89955665"/>
      <w:bookmarkStart w:id="6542" w:name="_Toc98774093"/>
      <w:bookmarkStart w:id="6543" w:name="_Toc106201854"/>
      <w:bookmarkStart w:id="6544" w:name="_Toc120545070"/>
      <w:bookmarkStart w:id="6545" w:name="_Toc120545429"/>
      <w:bookmarkStart w:id="6546" w:name="_Toc120546059"/>
      <w:bookmarkStart w:id="6547" w:name="_Toc120606963"/>
      <w:bookmarkStart w:id="6548" w:name="_Toc120607317"/>
      <w:bookmarkStart w:id="6549" w:name="_Toc120607674"/>
      <w:bookmarkStart w:id="6550" w:name="_Toc120608037"/>
      <w:bookmarkStart w:id="6551" w:name="_Toc120608402"/>
      <w:bookmarkStart w:id="6552" w:name="_Toc120608782"/>
      <w:bookmarkStart w:id="6553" w:name="_Toc120609162"/>
      <w:bookmarkStart w:id="6554" w:name="_Toc120609553"/>
      <w:bookmarkStart w:id="6555" w:name="_Toc120609944"/>
      <w:bookmarkStart w:id="6556" w:name="_Toc120610345"/>
      <w:bookmarkStart w:id="6557" w:name="_Toc120611098"/>
      <w:bookmarkStart w:id="6558" w:name="_Toc120611507"/>
      <w:bookmarkStart w:id="6559" w:name="_Toc120611925"/>
      <w:bookmarkStart w:id="6560" w:name="_Toc120612345"/>
      <w:bookmarkStart w:id="6561" w:name="_Toc120612772"/>
      <w:bookmarkStart w:id="6562" w:name="_Toc120613201"/>
      <w:bookmarkStart w:id="6563" w:name="_Toc120613631"/>
      <w:bookmarkStart w:id="6564" w:name="_Toc120614061"/>
      <w:bookmarkStart w:id="6565" w:name="_Toc120614504"/>
      <w:bookmarkStart w:id="6566" w:name="_Toc120614963"/>
      <w:bookmarkStart w:id="6567" w:name="_Toc120615438"/>
      <w:bookmarkStart w:id="6568" w:name="_Toc120622646"/>
      <w:bookmarkStart w:id="6569" w:name="_Toc120623152"/>
      <w:bookmarkStart w:id="6570" w:name="_Toc120623790"/>
      <w:bookmarkStart w:id="6571" w:name="_Toc120624327"/>
      <w:bookmarkStart w:id="6572" w:name="_Toc120624864"/>
      <w:bookmarkStart w:id="6573" w:name="_Toc120625401"/>
      <w:bookmarkStart w:id="6574" w:name="_Toc120625938"/>
      <w:bookmarkStart w:id="6575" w:name="_Toc120626485"/>
      <w:bookmarkStart w:id="6576" w:name="_Toc120627041"/>
      <w:bookmarkStart w:id="6577" w:name="_Toc120627606"/>
      <w:bookmarkStart w:id="6578" w:name="_Toc120628182"/>
      <w:bookmarkStart w:id="6579" w:name="_Toc120628767"/>
      <w:bookmarkStart w:id="6580" w:name="_Toc120629355"/>
      <w:bookmarkStart w:id="6581" w:name="_Toc120629975"/>
      <w:bookmarkStart w:id="6582" w:name="_Toc120631506"/>
      <w:bookmarkStart w:id="6583" w:name="_Toc120632157"/>
      <w:bookmarkStart w:id="6584" w:name="_Toc120632807"/>
      <w:bookmarkStart w:id="6585" w:name="_Toc120633457"/>
      <w:bookmarkStart w:id="6586" w:name="_Toc120634107"/>
      <w:bookmarkStart w:id="6587" w:name="_Toc120634759"/>
      <w:bookmarkStart w:id="6588" w:name="_Toc120635415"/>
      <w:bookmarkStart w:id="6589" w:name="_Toc121754539"/>
      <w:bookmarkStart w:id="6590" w:name="_Toc121755209"/>
      <w:bookmarkStart w:id="6591" w:name="_Toc121823165"/>
      <w:bookmarkStart w:id="6592" w:name="_Toc137464635"/>
      <w:bookmarkStart w:id="6593" w:name="_Toc138884304"/>
      <w:bookmarkStart w:id="6594" w:name="_Toc145643505"/>
      <w:bookmarkStart w:id="6595" w:name="_Toc155469606"/>
      <w:bookmarkStart w:id="6596" w:name="_Toc161667952"/>
      <w:bookmarkStart w:id="6597" w:name="_Toc169708770"/>
      <w:r>
        <w:rPr>
          <w:lang w:eastAsia="ko-KR"/>
        </w:rPr>
        <w:t>D</w:t>
      </w:r>
      <w:r w:rsidRPr="00CB6754">
        <w:rPr>
          <w:lang w:eastAsia="ko-KR"/>
        </w:rPr>
        <w:t>.2.3.1.2</w:t>
      </w:r>
      <w:r w:rsidRPr="00CB6754">
        <w:rPr>
          <w:lang w:eastAsia="ko-KR"/>
        </w:rPr>
        <w:tab/>
        <w:t>MIMO correlation matrices at high, medium and low level</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bookmarkEnd w:id="6596"/>
      <w:bookmarkEnd w:id="6597"/>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7" type="#_x0000_t75" style="width:41.5pt;height:15pt" o:ole="">
                  <v:imagedata r:id="rId102" o:title=""/>
                </v:shape>
                <o:OLEObject Type="Embed" ProgID="Equation.3" ShapeID="_x0000_i1057" DrawAspect="Content" ObjectID="_1782162791"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598" w:name="_Toc508717195"/>
      <w:bookmarkStart w:id="6599" w:name="_Toc37260540"/>
      <w:bookmarkStart w:id="6600" w:name="_Toc37267928"/>
      <w:bookmarkStart w:id="6601" w:name="_Toc44712535"/>
      <w:bookmarkStart w:id="6602" w:name="_Toc45893847"/>
      <w:bookmarkStart w:id="6603" w:name="_Toc53178553"/>
      <w:bookmarkStart w:id="6604" w:name="_Toc53179004"/>
      <w:bookmarkStart w:id="6605" w:name="_Toc61179252"/>
      <w:bookmarkStart w:id="6606" w:name="_Toc61179722"/>
      <w:bookmarkStart w:id="6607" w:name="_Toc67917024"/>
      <w:bookmarkStart w:id="6608" w:name="_Toc74663645"/>
      <w:bookmarkStart w:id="6609" w:name="_Toc82622188"/>
      <w:bookmarkStart w:id="6610" w:name="_Toc90423035"/>
      <w:bookmarkStart w:id="6611" w:name="_Toc106783239"/>
      <w:bookmarkStart w:id="6612" w:name="_Toc107312131"/>
      <w:bookmarkStart w:id="6613" w:name="_Toc107419715"/>
      <w:bookmarkStart w:id="6614" w:name="_Toc107475352"/>
      <w:bookmarkStart w:id="6615" w:name="_Toc114255945"/>
      <w:bookmarkStart w:id="6616" w:name="_Toc115186625"/>
      <w:r>
        <w:rPr>
          <w:rFonts w:ascii="Arial" w:eastAsia="DengXian" w:hAnsi="Arial"/>
          <w:noProof/>
          <w:sz w:val="36"/>
        </w:rPr>
        <w:t>D.3</w:t>
      </w:r>
      <w:r w:rsidRPr="009C5E3E">
        <w:rPr>
          <w:rFonts w:ascii="Arial" w:eastAsia="DengXian" w:hAnsi="Arial"/>
          <w:noProof/>
          <w:sz w:val="36"/>
        </w:rPr>
        <w:tab/>
        <w:t>Moving propagation conditions</w:t>
      </w:r>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p>
    <w:p w14:paraId="3F39DAEF" w14:textId="77777777" w:rsidR="005D74BC" w:rsidRPr="009C5E3E" w:rsidRDefault="005D74BC" w:rsidP="005D74BC">
      <w:pPr>
        <w:rPr>
          <w:rFonts w:eastAsia="DengXian" w:cs="v5.0.0"/>
        </w:rPr>
      </w:pPr>
      <w:bookmarkStart w:id="6617" w:name="_MON_987703773"/>
      <w:bookmarkStart w:id="6618" w:name="_MON_989248841"/>
      <w:bookmarkStart w:id="6619" w:name="_MON_1280167238"/>
      <w:bookmarkStart w:id="6620" w:name="_MON_1280167446"/>
      <w:bookmarkStart w:id="6621" w:name="_MON_1280167494"/>
      <w:bookmarkStart w:id="6622" w:name="_MON_987700724"/>
      <w:bookmarkStart w:id="6623" w:name="_MON_987701350"/>
      <w:bookmarkStart w:id="6624" w:name="_MON_987701393"/>
      <w:bookmarkStart w:id="6625" w:name="_MON_987701529"/>
      <w:bookmarkStart w:id="6626" w:name="_MON_987701557"/>
      <w:bookmarkStart w:id="6627" w:name="_MON_987701658"/>
      <w:bookmarkStart w:id="6628" w:name="_MON_987701769"/>
      <w:bookmarkStart w:id="6629" w:name="_MON_987702060"/>
      <w:bookmarkStart w:id="6630" w:name="_MON_987702611"/>
      <w:bookmarkStart w:id="6631" w:name="_MON_987703631"/>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632" w:name="_MON_987703744"/>
    <w:bookmarkEnd w:id="6632"/>
    <w:p w14:paraId="2990C9C8" w14:textId="77777777" w:rsidR="005D74BC" w:rsidRPr="009C5E3E" w:rsidRDefault="005D74BC" w:rsidP="00C107CC">
      <w:pPr>
        <w:pStyle w:val="TH"/>
      </w:pPr>
      <w:r w:rsidRPr="009C5E3E">
        <w:object w:dxaOrig="4317" w:dyaOrig="2878" w14:anchorId="72BAE475">
          <v:shape id="_x0000_i1058" type="#_x0000_t75" style="width:267.5pt;height:113pt" o:ole="" fillcolor="window">
            <v:imagedata r:id="rId106" o:title=""/>
          </v:shape>
          <o:OLEObject Type="Embed" ProgID="Word.Picture.8" ShapeID="_x0000_i1058" DrawAspect="Content" ObjectID="_1782162792"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9" type="#_x0000_t75" style="width:97.5pt;height:31pt" o:ole="">
            <v:imagedata r:id="rId108" o:title=""/>
          </v:shape>
          <o:OLEObject Type="Embed" ProgID="Equation.3" ShapeID="_x0000_i1059" DrawAspect="Content" ObjectID="_1782162793"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633" w:name="_Toc104311140"/>
      <w:bookmarkStart w:id="6634" w:name="_Toc106126841"/>
      <w:bookmarkStart w:id="6635" w:name="_Toc106177154"/>
      <w:bookmarkStart w:id="6636" w:name="_Toc114242322"/>
      <w:bookmarkStart w:id="6637" w:name="_Toc123044342"/>
      <w:bookmarkStart w:id="6638" w:name="_Toc124157981"/>
      <w:bookmarkStart w:id="6639" w:name="_Toc124259904"/>
      <w:bookmarkStart w:id="6640" w:name="_Toc130584976"/>
      <w:bookmarkStart w:id="6641" w:name="_Toc137464636"/>
      <w:bookmarkStart w:id="6642" w:name="_Toc138884305"/>
      <w:bookmarkStart w:id="6643" w:name="_Toc145643506"/>
      <w:bookmarkStart w:id="6644" w:name="_Toc155469607"/>
      <w:bookmarkStart w:id="6645" w:name="_Toc161667953"/>
      <w:bookmarkStart w:id="6646" w:name="_Toc169708771"/>
      <w:r w:rsidRPr="00047AD5">
        <w:lastRenderedPageBreak/>
        <w:t xml:space="preserve">Annex </w:t>
      </w:r>
      <w:r w:rsidR="005D74BC">
        <w:t>E</w:t>
      </w:r>
      <w:r w:rsidR="005D74BC" w:rsidRPr="00047AD5">
        <w:t xml:space="preserve"> </w:t>
      </w:r>
      <w:r w:rsidRPr="00047AD5">
        <w:t>(informative):</w:t>
      </w:r>
      <w:r w:rsidRPr="00047AD5">
        <w:br/>
        <w:t>Change history</w:t>
      </w:r>
      <w:bookmarkStart w:id="6647" w:name="historyclause"/>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64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3D92B46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bookmarkEnd w:id="6648"/>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A74834" w14:textId="77777777" w:rsidR="006A240F" w:rsidRDefault="006A240F">
      <w:r>
        <w:separator/>
      </w:r>
    </w:p>
  </w:endnote>
  <w:endnote w:type="continuationSeparator" w:id="0">
    <w:p w14:paraId="59D11E06" w14:textId="77777777" w:rsidR="006A240F" w:rsidRDefault="006A2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TimesNewRomanPSMT">
    <w:altName w:val="Times New Roman"/>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00"/>
    <w:family w:val="roman"/>
    <w:notTrueType/>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2C513" w14:textId="77777777" w:rsidR="006A240F" w:rsidRDefault="006A240F">
      <w:r>
        <w:separator/>
      </w:r>
    </w:p>
  </w:footnote>
  <w:footnote w:type="continuationSeparator" w:id="0">
    <w:p w14:paraId="4E417336" w14:textId="77777777" w:rsidR="006A240F" w:rsidRDefault="006A24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0CB02B3C"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0743">
      <w:rPr>
        <w:rFonts w:ascii="Arial" w:hAnsi="Arial" w:cs="Arial"/>
        <w:b/>
        <w:noProof/>
        <w:sz w:val="18"/>
        <w:szCs w:val="18"/>
      </w:rPr>
      <w:t>3GPP TS 38.108 V17.8.0 (2024-06)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47BC432B"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0743">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95B9E"/>
    <w:rsid w:val="002A7C67"/>
    <w:rsid w:val="002B063A"/>
    <w:rsid w:val="002B6339"/>
    <w:rsid w:val="002D1F35"/>
    <w:rsid w:val="002D2BDE"/>
    <w:rsid w:val="002D3793"/>
    <w:rsid w:val="002D47DF"/>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343CD"/>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31534"/>
    <w:rsid w:val="0053388B"/>
    <w:rsid w:val="00535773"/>
    <w:rsid w:val="00543E6C"/>
    <w:rsid w:val="005563A9"/>
    <w:rsid w:val="005566DB"/>
    <w:rsid w:val="00563CDB"/>
    <w:rsid w:val="00565087"/>
    <w:rsid w:val="00570AC3"/>
    <w:rsid w:val="005775BE"/>
    <w:rsid w:val="00582495"/>
    <w:rsid w:val="00597B11"/>
    <w:rsid w:val="005A2ABC"/>
    <w:rsid w:val="005B0FB7"/>
    <w:rsid w:val="005B2F2C"/>
    <w:rsid w:val="005B4244"/>
    <w:rsid w:val="005C39D1"/>
    <w:rsid w:val="005D2E01"/>
    <w:rsid w:val="005D6C91"/>
    <w:rsid w:val="005D74BC"/>
    <w:rsid w:val="005D7526"/>
    <w:rsid w:val="005D7B9D"/>
    <w:rsid w:val="005E27AF"/>
    <w:rsid w:val="005E4BB2"/>
    <w:rsid w:val="00601D0D"/>
    <w:rsid w:val="00602AEA"/>
    <w:rsid w:val="00605BC0"/>
    <w:rsid w:val="00610A82"/>
    <w:rsid w:val="00611843"/>
    <w:rsid w:val="00614FDF"/>
    <w:rsid w:val="00624CE1"/>
    <w:rsid w:val="00626649"/>
    <w:rsid w:val="00631482"/>
    <w:rsid w:val="006334DA"/>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4A5B"/>
    <w:rsid w:val="00736494"/>
    <w:rsid w:val="00737141"/>
    <w:rsid w:val="00737575"/>
    <w:rsid w:val="0074026F"/>
    <w:rsid w:val="007429F6"/>
    <w:rsid w:val="00744E35"/>
    <w:rsid w:val="00744E76"/>
    <w:rsid w:val="00750BC0"/>
    <w:rsid w:val="00761A7F"/>
    <w:rsid w:val="00762D6E"/>
    <w:rsid w:val="0076430D"/>
    <w:rsid w:val="00774DA4"/>
    <w:rsid w:val="00781F0F"/>
    <w:rsid w:val="00782800"/>
    <w:rsid w:val="00792F71"/>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57D9B"/>
    <w:rsid w:val="00860B04"/>
    <w:rsid w:val="00863FBF"/>
    <w:rsid w:val="00864533"/>
    <w:rsid w:val="0086568B"/>
    <w:rsid w:val="008768CA"/>
    <w:rsid w:val="00883FA2"/>
    <w:rsid w:val="008A390E"/>
    <w:rsid w:val="008B04EA"/>
    <w:rsid w:val="008B5F94"/>
    <w:rsid w:val="008C384C"/>
    <w:rsid w:val="008C5D68"/>
    <w:rsid w:val="008C69C8"/>
    <w:rsid w:val="008D0A85"/>
    <w:rsid w:val="008D0B52"/>
    <w:rsid w:val="008D44E0"/>
    <w:rsid w:val="008D62DB"/>
    <w:rsid w:val="008E2975"/>
    <w:rsid w:val="008E446A"/>
    <w:rsid w:val="008E4FC8"/>
    <w:rsid w:val="008E6E5F"/>
    <w:rsid w:val="008F0723"/>
    <w:rsid w:val="008F1799"/>
    <w:rsid w:val="0090261D"/>
    <w:rsid w:val="0090271F"/>
    <w:rsid w:val="00902E23"/>
    <w:rsid w:val="00904535"/>
    <w:rsid w:val="0091034D"/>
    <w:rsid w:val="009114D7"/>
    <w:rsid w:val="0091348E"/>
    <w:rsid w:val="009141E2"/>
    <w:rsid w:val="009151F7"/>
    <w:rsid w:val="00917CCB"/>
    <w:rsid w:val="00922AF9"/>
    <w:rsid w:val="00923BE7"/>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4976"/>
    <w:rsid w:val="009C047B"/>
    <w:rsid w:val="009C098A"/>
    <w:rsid w:val="009C6FE1"/>
    <w:rsid w:val="009D3333"/>
    <w:rsid w:val="009F2B4E"/>
    <w:rsid w:val="009F32AF"/>
    <w:rsid w:val="009F37B7"/>
    <w:rsid w:val="009F6D15"/>
    <w:rsid w:val="009F7FDE"/>
    <w:rsid w:val="00A033F6"/>
    <w:rsid w:val="00A10F02"/>
    <w:rsid w:val="00A164B4"/>
    <w:rsid w:val="00A22119"/>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07CC"/>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4BA2"/>
    <w:rsid w:val="00CC513B"/>
    <w:rsid w:val="00CC6D04"/>
    <w:rsid w:val="00CC7149"/>
    <w:rsid w:val="00CC77B9"/>
    <w:rsid w:val="00CE4C56"/>
    <w:rsid w:val="00CF7F26"/>
    <w:rsid w:val="00D02122"/>
    <w:rsid w:val="00D02516"/>
    <w:rsid w:val="00D0743B"/>
    <w:rsid w:val="00D144AE"/>
    <w:rsid w:val="00D30743"/>
    <w:rsid w:val="00D30B63"/>
    <w:rsid w:val="00D33BF7"/>
    <w:rsid w:val="00D37243"/>
    <w:rsid w:val="00D4068A"/>
    <w:rsid w:val="00D418F8"/>
    <w:rsid w:val="00D443E6"/>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87D03"/>
    <w:rsid w:val="00E91954"/>
    <w:rsid w:val="00E933BB"/>
    <w:rsid w:val="00E944A0"/>
    <w:rsid w:val="00EA13B6"/>
    <w:rsid w:val="00EA15B0"/>
    <w:rsid w:val="00EA5EA7"/>
    <w:rsid w:val="00EB6D75"/>
    <w:rsid w:val="00EB6FA4"/>
    <w:rsid w:val="00EC161C"/>
    <w:rsid w:val="00EC4A25"/>
    <w:rsid w:val="00EC662D"/>
    <w:rsid w:val="00ED1D71"/>
    <w:rsid w:val="00ED4241"/>
    <w:rsid w:val="00ED444C"/>
    <w:rsid w:val="00ED6D80"/>
    <w:rsid w:val="00ED7F42"/>
    <w:rsid w:val="00EE049E"/>
    <w:rsid w:val="00EE3D0D"/>
    <w:rsid w:val="00EE6347"/>
    <w:rsid w:val="00EE7237"/>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608B"/>
    <w:rsid w:val="00F400A3"/>
    <w:rsid w:val="00F412C6"/>
    <w:rsid w:val="00F43D59"/>
    <w:rsid w:val="00F50CD1"/>
    <w:rsid w:val="00F510F5"/>
    <w:rsid w:val="00F5306A"/>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85</Pages>
  <Words>27726</Words>
  <Characters>158044</Characters>
  <Application>Microsoft Office Word</Application>
  <DocSecurity>0</DocSecurity>
  <Lines>1317</Lines>
  <Paragraphs>370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185400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123</cp:revision>
  <cp:lastPrinted>2022-05-25T14:27:00Z</cp:lastPrinted>
  <dcterms:created xsi:type="dcterms:W3CDTF">2022-05-26T06:38:00Z</dcterms:created>
  <dcterms:modified xsi:type="dcterms:W3CDTF">2024-07-10T22:26:00Z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