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4727B2">
        <w:trPr>
          <w:trHeight w:val="694"/>
        </w:trPr>
        <w:tc>
          <w:tcPr>
            <w:tcW w:w="1466" w:type="pct"/>
            <w:tcBorders>
              <w:top w:val="nil"/>
              <w:left w:val="single" w:sz="4" w:space="0" w:color="auto"/>
              <w:bottom w:val="nil"/>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r w:rsidR="004727B2" w:rsidRPr="00C25669" w14:paraId="7B467736" w14:textId="77777777" w:rsidTr="000869A7">
        <w:trPr>
          <w:trHeight w:val="694"/>
        </w:trPr>
        <w:tc>
          <w:tcPr>
            <w:tcW w:w="1466" w:type="pct"/>
            <w:vMerge w:val="restart"/>
            <w:tcBorders>
              <w:top w:val="nil"/>
              <w:left w:val="single" w:sz="4" w:space="0" w:color="auto"/>
              <w:right w:val="single" w:sz="4" w:space="0" w:color="auto"/>
            </w:tcBorders>
          </w:tcPr>
          <w:p w14:paraId="4496A319" w14:textId="77777777" w:rsidR="004727B2" w:rsidRPr="00640932" w:rsidRDefault="004727B2" w:rsidP="004727B2">
            <w:pPr>
              <w:keepNext/>
              <w:keepLines/>
              <w:spacing w:after="0"/>
              <w:rPr>
                <w:rFonts w:ascii="Arial" w:hAnsi="Arial"/>
                <w:sz w:val="18"/>
                <w:lang w:eastAsia="zh-CN"/>
              </w:rPr>
            </w:pPr>
            <w:r w:rsidRPr="00640932">
              <w:rPr>
                <w:rFonts w:ascii="Arial" w:hAnsi="Arial"/>
                <w:sz w:val="18"/>
              </w:rPr>
              <w:t>Support of Type II codebook</w:t>
            </w:r>
          </w:p>
          <w:p w14:paraId="076DC96C" w14:textId="61FBCD26" w:rsidR="004727B2" w:rsidRPr="00F65411" w:rsidRDefault="004727B2" w:rsidP="004727B2">
            <w:pPr>
              <w:pStyle w:val="TAL"/>
              <w:rPr>
                <w:rFonts w:eastAsiaTheme="minorEastAsia"/>
              </w:rPr>
            </w:pPr>
            <w:r w:rsidRPr="00640932">
              <w:t>(</w:t>
            </w:r>
            <w:r w:rsidRPr="00640932">
              <w:rPr>
                <w:i/>
                <w:iCs/>
              </w:rPr>
              <w:t xml:space="preserve">CodebookParameters </w:t>
            </w:r>
            <w:r w:rsidRPr="00640932">
              <w:rPr>
                <w:iCs/>
              </w:rPr>
              <w:t>contains</w:t>
            </w:r>
            <w:r w:rsidRPr="00640932">
              <w:rPr>
                <w:i/>
                <w:iCs/>
              </w:rPr>
              <w:t xml:space="preserve"> type2, supportedCSI-RS-ResourceList, parameterLx, amplitudeScalingType, amplitudeSubsetRestriction</w:t>
            </w:r>
            <w:r w:rsidRPr="00640932">
              <w:t>)</w:t>
            </w:r>
          </w:p>
        </w:tc>
        <w:tc>
          <w:tcPr>
            <w:tcW w:w="614" w:type="pct"/>
            <w:tcBorders>
              <w:top w:val="single" w:sz="4" w:space="0" w:color="auto"/>
              <w:left w:val="single" w:sz="4" w:space="0" w:color="auto"/>
              <w:bottom w:val="single" w:sz="4" w:space="0" w:color="auto"/>
              <w:right w:val="single" w:sz="4" w:space="0" w:color="auto"/>
            </w:tcBorders>
          </w:tcPr>
          <w:p w14:paraId="19D4E577" w14:textId="13FA0732" w:rsidR="004727B2" w:rsidRPr="00952FA1" w:rsidRDefault="004727B2" w:rsidP="004727B2">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773C6AC" w14:textId="79F2BB37"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0513B4" w14:textId="77777777" w:rsidR="004727B2" w:rsidRPr="00640932" w:rsidRDefault="004727B2" w:rsidP="004727B2">
            <w:pPr>
              <w:keepNext/>
              <w:keepLines/>
              <w:spacing w:after="0"/>
              <w:rPr>
                <w:rFonts w:ascii="Arial" w:hAnsi="Arial"/>
                <w:sz w:val="18"/>
              </w:rPr>
            </w:pPr>
            <w:r w:rsidRPr="00640932">
              <w:rPr>
                <w:rFonts w:ascii="Arial" w:hAnsi="Arial"/>
                <w:sz w:val="18"/>
              </w:rPr>
              <w:t>Clause 6.3.2.1.5</w:t>
            </w:r>
          </w:p>
          <w:p w14:paraId="4F99700D" w14:textId="0DD1E1CC" w:rsidR="004727B2" w:rsidRPr="00952FA1" w:rsidRDefault="004727B2" w:rsidP="004727B2">
            <w:pPr>
              <w:pStyle w:val="TAL"/>
              <w:rPr>
                <w:rFonts w:eastAsia="SimSun"/>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4C6C8C12" w14:textId="77777777" w:rsidR="004727B2" w:rsidRPr="00F65411" w:rsidRDefault="004727B2" w:rsidP="004727B2">
            <w:pPr>
              <w:pStyle w:val="TAL"/>
              <w:rPr>
                <w:rFonts w:eastAsiaTheme="minorEastAsia"/>
                <w:lang w:val="en-US" w:eastAsia="zh-CN"/>
              </w:rPr>
            </w:pPr>
          </w:p>
        </w:tc>
      </w:tr>
      <w:tr w:rsidR="004727B2" w:rsidRPr="00C25669" w14:paraId="2FD8B019" w14:textId="77777777" w:rsidTr="000869A7">
        <w:trPr>
          <w:trHeight w:val="694"/>
        </w:trPr>
        <w:tc>
          <w:tcPr>
            <w:tcW w:w="1466" w:type="pct"/>
            <w:vMerge/>
            <w:tcBorders>
              <w:left w:val="single" w:sz="4" w:space="0" w:color="auto"/>
              <w:bottom w:val="nil"/>
              <w:right w:val="single" w:sz="4" w:space="0" w:color="auto"/>
            </w:tcBorders>
          </w:tcPr>
          <w:p w14:paraId="165F0595" w14:textId="77777777" w:rsidR="004727B2" w:rsidRPr="00F65411" w:rsidRDefault="004727B2" w:rsidP="004727B2">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5665EEB5" w14:textId="47CFF6E5" w:rsidR="004727B2" w:rsidRPr="00952FA1" w:rsidRDefault="004727B2" w:rsidP="004727B2">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F837DD5" w14:textId="103F9A58"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310CBB3" w14:textId="77777777" w:rsidR="004727B2" w:rsidRPr="00640932" w:rsidRDefault="004727B2" w:rsidP="004727B2">
            <w:pPr>
              <w:keepNext/>
              <w:keepLines/>
              <w:spacing w:after="0"/>
              <w:rPr>
                <w:rFonts w:ascii="Arial" w:hAnsi="Arial"/>
              </w:rPr>
            </w:pPr>
            <w:r w:rsidRPr="00640932">
              <w:rPr>
                <w:rFonts w:ascii="Arial" w:hAnsi="Arial"/>
                <w:sz w:val="18"/>
              </w:rPr>
              <w:t>Clause 6.3.2.2.5</w:t>
            </w:r>
          </w:p>
          <w:p w14:paraId="127F1352" w14:textId="666398E5" w:rsidR="004727B2" w:rsidRPr="00952FA1" w:rsidRDefault="004727B2" w:rsidP="004727B2">
            <w:pPr>
              <w:pStyle w:val="TAL"/>
              <w:rPr>
                <w:rFonts w:eastAsia="SimSun"/>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3014FA72" w14:textId="77777777" w:rsidR="004727B2" w:rsidRPr="00F65411" w:rsidRDefault="004727B2" w:rsidP="004727B2">
            <w:pPr>
              <w:pStyle w:val="TAL"/>
              <w:rPr>
                <w:rFonts w:eastAsiaTheme="minorEastAsia"/>
                <w:lang w:val="en-US" w:eastAsia="zh-CN"/>
              </w:rPr>
            </w:pPr>
          </w:p>
        </w:tc>
      </w:tr>
      <w:tr w:rsidR="004727B2" w:rsidRPr="00C25669" w14:paraId="5DC6B28E" w14:textId="77777777" w:rsidTr="00F31536">
        <w:trPr>
          <w:trHeight w:val="694"/>
        </w:trPr>
        <w:tc>
          <w:tcPr>
            <w:tcW w:w="1466" w:type="pct"/>
            <w:vMerge w:val="restart"/>
            <w:tcBorders>
              <w:top w:val="nil"/>
              <w:left w:val="single" w:sz="4" w:space="0" w:color="auto"/>
              <w:right w:val="single" w:sz="4" w:space="0" w:color="auto"/>
            </w:tcBorders>
          </w:tcPr>
          <w:p w14:paraId="6E91CB61" w14:textId="15ED8799" w:rsidR="004727B2" w:rsidRPr="00F65411" w:rsidRDefault="004727B2" w:rsidP="004727B2">
            <w:pPr>
              <w:pStyle w:val="TAL"/>
              <w:rPr>
                <w:rFonts w:eastAsiaTheme="minorEastAsia"/>
              </w:rPr>
            </w:pPr>
            <w:r w:rsidRPr="00640932">
              <w:rPr>
                <w:rFonts w:cs="Arial" w:hint="eastAsia"/>
                <w:szCs w:val="18"/>
                <w:lang w:val="en-US" w:eastAsia="zh-CN"/>
              </w:rPr>
              <w:t>S</w:t>
            </w:r>
            <w:r w:rsidRPr="00640932">
              <w:rPr>
                <w:rFonts w:cs="Arial"/>
                <w:szCs w:val="18"/>
                <w:lang w:val="en-US" w:eastAsia="zh-CN"/>
              </w:rPr>
              <w:t>upport of Enhanced Type II codebook with at least 16 ports per CSI-RS resource(</w:t>
            </w:r>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Add-r16, maxNumberTxPortsPerResource</w:t>
            </w:r>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6A343196" w14:textId="5477BC77" w:rsidR="004727B2" w:rsidRPr="00952FA1" w:rsidRDefault="004727B2" w:rsidP="004727B2">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F5F3050" w14:textId="108610CD"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23F4DB6" w14:textId="77777777" w:rsidR="004727B2" w:rsidRPr="00640932" w:rsidRDefault="004727B2" w:rsidP="004727B2">
            <w:pPr>
              <w:keepNext/>
              <w:keepLines/>
              <w:spacing w:after="0"/>
              <w:rPr>
                <w:rFonts w:ascii="Arial" w:hAnsi="Arial"/>
                <w:sz w:val="18"/>
                <w:lang w:eastAsia="zh-CN"/>
              </w:rPr>
            </w:pPr>
            <w:r w:rsidRPr="00640932">
              <w:rPr>
                <w:rFonts w:ascii="Arial" w:hAnsi="Arial"/>
                <w:sz w:val="18"/>
                <w:lang w:eastAsia="zh-CN"/>
              </w:rPr>
              <w:t>Clause 6.3.2.1.6</w:t>
            </w:r>
          </w:p>
          <w:p w14:paraId="31CD71B0" w14:textId="5194EC4C" w:rsidR="004727B2" w:rsidRPr="00952FA1" w:rsidRDefault="004727B2" w:rsidP="004727B2">
            <w:pPr>
              <w:pStyle w:val="TAL"/>
              <w:rPr>
                <w:rFonts w:eastAsia="SimSun"/>
                <w:lang w:eastAsia="zh-CN"/>
              </w:rPr>
            </w:pPr>
            <w:r w:rsidRPr="00640932">
              <w:rPr>
                <w:rFonts w:eastAsia="SimSun"/>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318F33E5" w14:textId="77777777" w:rsidR="004727B2" w:rsidRPr="00F65411" w:rsidRDefault="004727B2" w:rsidP="004727B2">
            <w:pPr>
              <w:pStyle w:val="TAL"/>
              <w:rPr>
                <w:rFonts w:eastAsiaTheme="minorEastAsia"/>
                <w:lang w:val="en-US" w:eastAsia="zh-CN"/>
              </w:rPr>
            </w:pPr>
          </w:p>
        </w:tc>
      </w:tr>
      <w:tr w:rsidR="004727B2" w:rsidRPr="00C25669" w14:paraId="2E8F3B0C" w14:textId="77777777" w:rsidTr="00F31536">
        <w:trPr>
          <w:trHeight w:val="694"/>
        </w:trPr>
        <w:tc>
          <w:tcPr>
            <w:tcW w:w="1466" w:type="pct"/>
            <w:vMerge/>
            <w:tcBorders>
              <w:left w:val="single" w:sz="4" w:space="0" w:color="auto"/>
              <w:bottom w:val="single" w:sz="4" w:space="0" w:color="auto"/>
              <w:right w:val="single" w:sz="4" w:space="0" w:color="auto"/>
            </w:tcBorders>
          </w:tcPr>
          <w:p w14:paraId="340B1666" w14:textId="77777777" w:rsidR="004727B2" w:rsidRPr="00F65411" w:rsidRDefault="004727B2" w:rsidP="004727B2">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2867058C" w14:textId="593A0DC1" w:rsidR="004727B2" w:rsidRPr="00952FA1" w:rsidRDefault="004727B2" w:rsidP="004727B2">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34C9212" w14:textId="232E9668" w:rsidR="004727B2" w:rsidRPr="00952FA1" w:rsidRDefault="004727B2" w:rsidP="004727B2">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D4CDFD5" w14:textId="77777777" w:rsidR="004727B2" w:rsidRPr="00640932" w:rsidRDefault="004727B2" w:rsidP="004727B2">
            <w:pPr>
              <w:keepNext/>
              <w:keepLines/>
              <w:spacing w:after="0"/>
              <w:rPr>
                <w:rFonts w:ascii="Arial" w:eastAsia="SimSun" w:hAnsi="Arial"/>
                <w:sz w:val="18"/>
                <w:lang w:val="en-US" w:eastAsia="zh-CN"/>
              </w:rPr>
            </w:pPr>
            <w:r w:rsidRPr="00640932">
              <w:rPr>
                <w:rFonts w:ascii="Arial" w:eastAsia="SimSun" w:hAnsi="Arial"/>
                <w:sz w:val="18"/>
                <w:lang w:val="en-US" w:eastAsia="zh-CN"/>
              </w:rPr>
              <w:t>Cla</w:t>
            </w:r>
            <w:r>
              <w:rPr>
                <w:rFonts w:ascii="Arial" w:eastAsia="SimSun" w:hAnsi="Arial"/>
                <w:sz w:val="18"/>
                <w:lang w:val="en-US" w:eastAsia="zh-CN"/>
              </w:rPr>
              <w:t>u</w:t>
            </w:r>
            <w:r w:rsidRPr="00640932">
              <w:rPr>
                <w:rFonts w:ascii="Arial" w:eastAsia="SimSun" w:hAnsi="Arial"/>
                <w:sz w:val="18"/>
                <w:lang w:val="en-US" w:eastAsia="zh-CN"/>
              </w:rPr>
              <w:t>se 6.3.2.2.6</w:t>
            </w:r>
          </w:p>
          <w:p w14:paraId="7B8C7794" w14:textId="1933D63B" w:rsidR="004727B2" w:rsidRPr="00952FA1" w:rsidRDefault="004727B2" w:rsidP="004727B2">
            <w:pPr>
              <w:pStyle w:val="TAL"/>
              <w:rPr>
                <w:rFonts w:eastAsia="SimSun"/>
                <w:lang w:eastAsia="zh-CN"/>
              </w:rPr>
            </w:pPr>
            <w:r w:rsidRPr="00640932">
              <w:rPr>
                <w:rFonts w:eastAsia="SimSun"/>
                <w:lang w:val="en-US" w:eastAsia="zh-CN"/>
              </w:rPr>
              <w:t>Cla</w:t>
            </w:r>
            <w:r>
              <w:rPr>
                <w:rFonts w:eastAsia="SimSun"/>
                <w:lang w:val="en-US" w:eastAsia="zh-CN"/>
              </w:rPr>
              <w:t>u</w:t>
            </w:r>
            <w:r w:rsidRPr="00640932">
              <w:rPr>
                <w:rFonts w:eastAsia="SimSun"/>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56D46E10" w14:textId="77777777" w:rsidR="004727B2" w:rsidRPr="00F65411" w:rsidRDefault="004727B2" w:rsidP="004727B2">
            <w:pPr>
              <w:pStyle w:val="TAL"/>
              <w:rPr>
                <w:rFonts w:eastAsiaTheme="minorEastAsia"/>
                <w:lang w:val="en-US" w:eastAsia="zh-CN"/>
              </w:rPr>
            </w:pPr>
          </w:p>
        </w:tc>
      </w:tr>
    </w:tbl>
    <w:p w14:paraId="1867D167" w14:textId="77777777" w:rsidR="00E04E2A" w:rsidRPr="00401CAC" w:rsidRDefault="00E04E2A" w:rsidP="00B17620">
      <w:pPr>
        <w:rPr>
          <w:lang w:val="en-US"/>
        </w:rPr>
      </w:pPr>
    </w:p>
    <w:p w14:paraId="0BEFEFC6" w14:textId="45AE15E3"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004727B2">
        <w:t>Void</w:t>
      </w:r>
    </w:p>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lastRenderedPageBreak/>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lastRenderedPageBreak/>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790697">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790697">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790697">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790697">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790697">
            <w:pPr>
              <w:pStyle w:val="TAH"/>
              <w:rPr>
                <w:lang w:eastAsia="ko-KR"/>
              </w:rPr>
            </w:pPr>
            <w:r w:rsidRPr="00C25669">
              <w:rPr>
                <w:lang w:eastAsia="ko-KR"/>
              </w:rPr>
              <w:t>Applicability notes</w:t>
            </w:r>
          </w:p>
        </w:tc>
      </w:tr>
      <w:tr w:rsidR="00A3790A" w:rsidRPr="00C25669" w14:paraId="0B03FDEF" w14:textId="77777777" w:rsidTr="00790697">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790697">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790697">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790697">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790697">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790697">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790697">
            <w:pPr>
              <w:pStyle w:val="TAL"/>
              <w:rPr>
                <w:lang w:val="en-US" w:eastAsia="zh-CN"/>
              </w:rPr>
            </w:pPr>
          </w:p>
        </w:tc>
      </w:tr>
      <w:tr w:rsidR="00A3790A" w:rsidRPr="00C25669" w14:paraId="64D070C3"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790697">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790697">
            <w:pPr>
              <w:pStyle w:val="TAL"/>
              <w:rPr>
                <w:lang w:val="en-US" w:eastAsia="zh-CN"/>
              </w:rPr>
            </w:pPr>
          </w:p>
        </w:tc>
      </w:tr>
      <w:tr w:rsidR="00A3790A" w:rsidRPr="00C25669" w14:paraId="1582AE95"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790697">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790697">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790697">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790697">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790697">
            <w:pPr>
              <w:pStyle w:val="TAL"/>
              <w:rPr>
                <w:lang w:val="en-US" w:eastAsia="zh-CN"/>
              </w:rPr>
            </w:pPr>
          </w:p>
        </w:tc>
      </w:tr>
      <w:tr w:rsidR="00A3790A" w:rsidRPr="00C25669" w14:paraId="7274A7C2"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790697">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790697">
            <w:pPr>
              <w:pStyle w:val="TAL"/>
              <w:rPr>
                <w:lang w:val="en-US" w:eastAsia="zh-CN"/>
              </w:rPr>
            </w:pPr>
          </w:p>
        </w:tc>
      </w:tr>
      <w:tr w:rsidR="00A3790A" w:rsidRPr="00C25669" w14:paraId="20704B1A" w14:textId="77777777" w:rsidTr="00790697">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790697">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790697">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790697">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790697">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790697">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790697">
            <w:pPr>
              <w:pStyle w:val="TAL"/>
              <w:rPr>
                <w:lang w:val="en-US" w:eastAsia="zh-CN"/>
              </w:rPr>
            </w:pPr>
          </w:p>
        </w:tc>
      </w:tr>
      <w:tr w:rsidR="00A3790A" w:rsidRPr="00C25669" w14:paraId="03E71213"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790697">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790697">
            <w:pPr>
              <w:pStyle w:val="TAL"/>
              <w:rPr>
                <w:lang w:val="en-US" w:eastAsia="zh-CN"/>
              </w:rPr>
            </w:pPr>
          </w:p>
        </w:tc>
      </w:tr>
      <w:tr w:rsidR="00A3790A" w:rsidRPr="00C25669" w14:paraId="03B00599"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790697">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790697">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790697">
            <w:pPr>
              <w:pStyle w:val="TAL"/>
              <w:rPr>
                <w:lang w:val="en-US" w:eastAsia="zh-CN"/>
              </w:rPr>
            </w:pPr>
          </w:p>
        </w:tc>
      </w:tr>
      <w:tr w:rsidR="00A3790A" w:rsidRPr="00C25669" w14:paraId="14573358"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790697">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790697">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790697">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790697">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790697">
            <w:pPr>
              <w:pStyle w:val="TAL"/>
              <w:rPr>
                <w:lang w:val="en-US" w:eastAsia="zh-CN"/>
              </w:rPr>
            </w:pPr>
          </w:p>
        </w:tc>
      </w:tr>
      <w:tr w:rsidR="00A3790A" w:rsidRPr="00C25669" w14:paraId="08046C0C"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790697">
            <w:pPr>
              <w:pStyle w:val="TAL"/>
              <w:rPr>
                <w:lang w:val="en-US" w:eastAsia="zh-CN"/>
              </w:rPr>
            </w:pPr>
          </w:p>
        </w:tc>
      </w:tr>
      <w:tr w:rsidR="00A3790A" w:rsidRPr="00C25669" w14:paraId="7A119941"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790697">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790697">
            <w:pPr>
              <w:pStyle w:val="TAL"/>
              <w:rPr>
                <w:lang w:val="en-US" w:eastAsia="zh-CN"/>
              </w:rPr>
            </w:pPr>
          </w:p>
        </w:tc>
      </w:tr>
      <w:tr w:rsidR="00A3790A" w:rsidRPr="00C25669" w14:paraId="4DB07FC7" w14:textId="77777777" w:rsidTr="00790697">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790697">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215C7E"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215C7E" w:rsidRPr="00C25669" w:rsidRDefault="00215C7E"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215C7E" w:rsidRPr="00C25669" w:rsidRDefault="00215C7E"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215C7E" w:rsidRPr="00C25669" w:rsidRDefault="00215C7E" w:rsidP="00833BE6">
            <w:pPr>
              <w:pStyle w:val="TAC"/>
              <w:rPr>
                <w:rFonts w:eastAsia="SimSun"/>
              </w:rPr>
            </w:pPr>
            <w:r w:rsidRPr="00C25669">
              <w:rPr>
                <w:rFonts w:eastAsia="SimSun"/>
              </w:rPr>
              <w:t>Each slot</w:t>
            </w:r>
          </w:p>
        </w:tc>
      </w:tr>
      <w:tr w:rsidR="00215C7E" w:rsidRPr="00C25669" w14:paraId="55043448" w14:textId="77777777" w:rsidTr="00833BE6">
        <w:trPr>
          <w:trHeight w:val="145"/>
          <w:jc w:val="center"/>
        </w:trPr>
        <w:tc>
          <w:tcPr>
            <w:tcW w:w="1015" w:type="pct"/>
            <w:gridSpan w:val="2"/>
            <w:vMerge/>
            <w:shd w:val="clear" w:color="auto" w:fill="auto"/>
            <w:vAlign w:val="center"/>
          </w:tcPr>
          <w:p w14:paraId="0157A8DD"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215C7E" w:rsidRPr="00C25669" w:rsidRDefault="00215C7E"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215C7E" w:rsidRPr="00C25669" w:rsidRDefault="00215C7E" w:rsidP="00833BE6">
            <w:pPr>
              <w:pStyle w:val="TAC"/>
              <w:rPr>
                <w:rFonts w:eastAsia="SimSun"/>
                <w:lang w:eastAsia="zh-CN"/>
              </w:rPr>
            </w:pPr>
            <w:r w:rsidRPr="00C25669">
              <w:rPr>
                <w:rFonts w:eastAsia="SimSun"/>
                <w:lang w:eastAsia="zh-CN"/>
              </w:rPr>
              <w:t>0,1</w:t>
            </w:r>
          </w:p>
        </w:tc>
      </w:tr>
      <w:tr w:rsidR="00215C7E" w:rsidRPr="00C25669" w14:paraId="553295A4" w14:textId="77777777" w:rsidTr="00833BE6">
        <w:trPr>
          <w:trHeight w:val="145"/>
          <w:jc w:val="center"/>
        </w:trPr>
        <w:tc>
          <w:tcPr>
            <w:tcW w:w="1015" w:type="pct"/>
            <w:gridSpan w:val="2"/>
            <w:vMerge/>
            <w:shd w:val="clear" w:color="auto" w:fill="auto"/>
            <w:vAlign w:val="center"/>
          </w:tcPr>
          <w:p w14:paraId="1D568AFF"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215C7E" w:rsidRPr="00C25669" w:rsidRDefault="00215C7E"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215C7E" w:rsidRPr="00C25669" w:rsidRDefault="00215C7E"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215C7E" w:rsidRPr="00C25669" w14:paraId="1AAB1735" w14:textId="77777777" w:rsidTr="00833BE6">
        <w:trPr>
          <w:trHeight w:val="145"/>
          <w:jc w:val="center"/>
        </w:trPr>
        <w:tc>
          <w:tcPr>
            <w:tcW w:w="1015" w:type="pct"/>
            <w:gridSpan w:val="2"/>
            <w:vMerge/>
            <w:shd w:val="clear" w:color="auto" w:fill="auto"/>
            <w:vAlign w:val="center"/>
          </w:tcPr>
          <w:p w14:paraId="10A39457"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215C7E" w:rsidRPr="00C25669" w:rsidRDefault="00215C7E"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215C7E" w:rsidRPr="00C25669" w:rsidRDefault="00215C7E" w:rsidP="00833BE6">
            <w:pPr>
              <w:pStyle w:val="TAC"/>
              <w:rPr>
                <w:rFonts w:eastAsia="SimSun"/>
                <w:lang w:eastAsia="zh-CN"/>
              </w:rPr>
            </w:pPr>
            <w:r w:rsidRPr="00C25669">
              <w:rPr>
                <w:rFonts w:eastAsia="SimSun"/>
                <w:lang w:eastAsia="zh-CN"/>
              </w:rPr>
              <w:t>1_1</w:t>
            </w:r>
          </w:p>
        </w:tc>
      </w:tr>
      <w:tr w:rsidR="00215C7E" w:rsidRPr="00C25669" w14:paraId="3D3A605A" w14:textId="77777777" w:rsidTr="00833BE6">
        <w:trPr>
          <w:trHeight w:val="145"/>
          <w:jc w:val="center"/>
        </w:trPr>
        <w:tc>
          <w:tcPr>
            <w:tcW w:w="1015" w:type="pct"/>
            <w:gridSpan w:val="2"/>
            <w:vMerge/>
            <w:shd w:val="clear" w:color="auto" w:fill="auto"/>
            <w:vAlign w:val="center"/>
          </w:tcPr>
          <w:p w14:paraId="30A607AC"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215C7E" w:rsidRPr="00C25669" w:rsidRDefault="00215C7E"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215C7E" w:rsidRPr="00C25669" w:rsidRDefault="00215C7E" w:rsidP="00833BE6">
            <w:pPr>
              <w:pStyle w:val="TAC"/>
              <w:rPr>
                <w:rFonts w:eastAsia="SimSun"/>
                <w:lang w:eastAsia="zh-CN"/>
              </w:rPr>
            </w:pPr>
            <w:r w:rsidRPr="00C25669">
              <w:rPr>
                <w:rFonts w:eastAsia="SimSun"/>
              </w:rPr>
              <w:t>TCI state #1</w:t>
            </w:r>
          </w:p>
        </w:tc>
      </w:tr>
      <w:tr w:rsidR="00215C7E" w:rsidRPr="00C25669" w14:paraId="2BBACC44" w14:textId="77777777" w:rsidTr="00833BE6">
        <w:trPr>
          <w:trHeight w:val="145"/>
          <w:jc w:val="center"/>
        </w:trPr>
        <w:tc>
          <w:tcPr>
            <w:tcW w:w="1015" w:type="pct"/>
            <w:gridSpan w:val="2"/>
            <w:vMerge/>
            <w:shd w:val="clear" w:color="auto" w:fill="auto"/>
            <w:vAlign w:val="center"/>
          </w:tcPr>
          <w:p w14:paraId="7F3F29FF" w14:textId="77777777" w:rsidR="00215C7E" w:rsidRPr="00C25669" w:rsidRDefault="00215C7E" w:rsidP="00215C7E">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B0583" w14:textId="5BEE7491" w:rsidR="00215C7E" w:rsidRPr="00C25669" w:rsidRDefault="00215C7E" w:rsidP="00215C7E">
            <w:pPr>
              <w:pStyle w:val="TAL"/>
              <w:rPr>
                <w:rFonts w:eastAsia="SimSun"/>
                <w:lang w:eastAsia="zh-C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4F3F64" w14:textId="5FC1A366" w:rsidR="00215C7E" w:rsidRPr="00C25669" w:rsidRDefault="00215C7E" w:rsidP="00215C7E">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A6607D" w14:textId="77777777" w:rsidR="00215C7E" w:rsidRDefault="00215C7E" w:rsidP="00215C7E">
            <w:pPr>
              <w:pStyle w:val="TAC"/>
            </w:pPr>
            <w:r w:rsidRPr="009D0015">
              <w:t>Multi-path fading propagation conditions</w:t>
            </w:r>
            <w:r>
              <w:t>:</w:t>
            </w:r>
          </w:p>
          <w:p w14:paraId="63D06C7B" w14:textId="77777777" w:rsidR="00215C7E" w:rsidRPr="00921F43" w:rsidRDefault="00215C7E" w:rsidP="00215C7E">
            <w:pPr>
              <w:pStyle w:val="TAC"/>
            </w:pPr>
            <w:r w:rsidRPr="00921F43">
              <w:t>Single Panel Type I, Random per slot with equal probability of each applicable i1, i2 combination, and with REG bundling granularity for number of Tx larger than 1</w:t>
            </w:r>
          </w:p>
          <w:p w14:paraId="4DDE990D" w14:textId="77777777" w:rsidR="00215C7E" w:rsidRPr="00921F43" w:rsidRDefault="00215C7E" w:rsidP="00215C7E">
            <w:pPr>
              <w:pStyle w:val="TAC"/>
            </w:pPr>
          </w:p>
          <w:p w14:paraId="6FA276EA" w14:textId="77777777" w:rsidR="00215C7E" w:rsidRDefault="00215C7E" w:rsidP="00215C7E">
            <w:pPr>
              <w:pStyle w:val="TAC"/>
            </w:pPr>
            <w:r w:rsidRPr="009D0015">
              <w:t>Static propagation conditions</w:t>
            </w:r>
            <w:r>
              <w:t>:</w:t>
            </w:r>
          </w:p>
          <w:p w14:paraId="5F3FC022" w14:textId="46B8DE20" w:rsidR="00215C7E" w:rsidRPr="00C25669" w:rsidRDefault="00215C7E" w:rsidP="00215C7E">
            <w:pPr>
              <w:pStyle w:val="TAC"/>
              <w:rPr>
                <w:rFonts w:eastAsia="SimSun"/>
              </w:rPr>
            </w:pPr>
            <w:r w:rsidRPr="00921F43">
              <w:t xml:space="preserve">Single Panel Type I, Random precoder chosen from precoder index 0 </w:t>
            </w:r>
            <w:r>
              <w:t>and</w:t>
            </w:r>
            <w:r w:rsidRPr="00921F43">
              <w:t xml:space="preserve"> 2, selection updated per slot</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2F195D"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2F195D" w:rsidRPr="00C25669" w:rsidRDefault="002F195D"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2F195D" w:rsidRPr="00C25669" w:rsidRDefault="002F195D"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2F195D" w:rsidRPr="00C25669" w:rsidRDefault="002F195D" w:rsidP="00833BE6">
            <w:pPr>
              <w:pStyle w:val="TAC"/>
              <w:rPr>
                <w:rFonts w:eastAsia="SimSun"/>
              </w:rPr>
            </w:pPr>
          </w:p>
        </w:tc>
        <w:tc>
          <w:tcPr>
            <w:tcW w:w="1325" w:type="pct"/>
            <w:shd w:val="clear" w:color="auto" w:fill="auto"/>
            <w:vAlign w:val="center"/>
          </w:tcPr>
          <w:p w14:paraId="2F71E030" w14:textId="77777777" w:rsidR="002F195D" w:rsidRPr="00C25669" w:rsidRDefault="002F195D" w:rsidP="00833BE6">
            <w:pPr>
              <w:pStyle w:val="TAC"/>
              <w:rPr>
                <w:rFonts w:eastAsia="SimSun"/>
                <w:lang w:eastAsia="zh-CN"/>
              </w:rPr>
            </w:pPr>
            <w:r w:rsidRPr="00C25669">
              <w:rPr>
                <w:rFonts w:eastAsia="SimSun"/>
                <w:lang w:eastAsia="zh-CN"/>
              </w:rPr>
              <w:t>Type A</w:t>
            </w:r>
          </w:p>
        </w:tc>
      </w:tr>
      <w:tr w:rsidR="002F195D" w:rsidRPr="00C25669" w14:paraId="4E99C0F2" w14:textId="77777777" w:rsidTr="00833BE6">
        <w:trPr>
          <w:trHeight w:val="145"/>
          <w:jc w:val="center"/>
        </w:trPr>
        <w:tc>
          <w:tcPr>
            <w:tcW w:w="1015" w:type="pct"/>
            <w:gridSpan w:val="2"/>
            <w:vMerge/>
            <w:shd w:val="clear" w:color="auto" w:fill="auto"/>
            <w:vAlign w:val="center"/>
          </w:tcPr>
          <w:p w14:paraId="5D8277B2" w14:textId="77777777" w:rsidR="002F195D" w:rsidRPr="00C25669" w:rsidRDefault="002F195D" w:rsidP="00833BE6">
            <w:pPr>
              <w:pStyle w:val="TAL"/>
              <w:rPr>
                <w:rFonts w:eastAsia="SimSun"/>
              </w:rPr>
            </w:pPr>
          </w:p>
        </w:tc>
        <w:tc>
          <w:tcPr>
            <w:tcW w:w="1996" w:type="pct"/>
            <w:gridSpan w:val="3"/>
            <w:shd w:val="clear" w:color="auto" w:fill="auto"/>
            <w:vAlign w:val="center"/>
          </w:tcPr>
          <w:p w14:paraId="7136DB5A" w14:textId="77777777" w:rsidR="002F195D" w:rsidRPr="00C25669" w:rsidRDefault="002F195D"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2F195D" w:rsidRPr="00C25669" w:rsidRDefault="002F195D" w:rsidP="00833BE6">
            <w:pPr>
              <w:pStyle w:val="TAC"/>
              <w:rPr>
                <w:rFonts w:eastAsia="SimSun"/>
              </w:rPr>
            </w:pPr>
          </w:p>
        </w:tc>
        <w:tc>
          <w:tcPr>
            <w:tcW w:w="1325" w:type="pct"/>
            <w:shd w:val="clear" w:color="auto" w:fill="auto"/>
            <w:vAlign w:val="center"/>
          </w:tcPr>
          <w:p w14:paraId="27D26C84" w14:textId="77777777" w:rsidR="002F195D" w:rsidRPr="00C25669" w:rsidRDefault="002F195D" w:rsidP="00833BE6">
            <w:pPr>
              <w:pStyle w:val="TAC"/>
              <w:rPr>
                <w:rFonts w:eastAsia="SimSun"/>
                <w:lang w:eastAsia="zh-CN"/>
              </w:rPr>
            </w:pPr>
            <w:r w:rsidRPr="00C25669">
              <w:rPr>
                <w:rFonts w:eastAsia="SimSun"/>
                <w:lang w:eastAsia="zh-CN"/>
              </w:rPr>
              <w:t>0</w:t>
            </w:r>
          </w:p>
        </w:tc>
      </w:tr>
      <w:tr w:rsidR="002F195D" w:rsidRPr="00C25669" w14:paraId="09DEBF1D" w14:textId="77777777" w:rsidTr="00833BE6">
        <w:trPr>
          <w:trHeight w:val="145"/>
          <w:jc w:val="center"/>
        </w:trPr>
        <w:tc>
          <w:tcPr>
            <w:tcW w:w="1015" w:type="pct"/>
            <w:gridSpan w:val="2"/>
            <w:vMerge/>
            <w:shd w:val="clear" w:color="auto" w:fill="auto"/>
            <w:vAlign w:val="center"/>
          </w:tcPr>
          <w:p w14:paraId="7B8BD835" w14:textId="77777777" w:rsidR="002F195D" w:rsidRPr="00C25669" w:rsidRDefault="002F195D" w:rsidP="00833BE6">
            <w:pPr>
              <w:pStyle w:val="TAL"/>
              <w:rPr>
                <w:rFonts w:eastAsia="SimSun"/>
              </w:rPr>
            </w:pPr>
          </w:p>
        </w:tc>
        <w:tc>
          <w:tcPr>
            <w:tcW w:w="1996" w:type="pct"/>
            <w:gridSpan w:val="3"/>
            <w:shd w:val="clear" w:color="auto" w:fill="auto"/>
            <w:vAlign w:val="center"/>
          </w:tcPr>
          <w:p w14:paraId="3EF2505B" w14:textId="77777777" w:rsidR="002F195D" w:rsidRPr="00C25669" w:rsidRDefault="002F195D"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2F195D" w:rsidRPr="00C25669" w:rsidRDefault="002F195D" w:rsidP="00833BE6">
            <w:pPr>
              <w:pStyle w:val="TAC"/>
              <w:rPr>
                <w:rFonts w:eastAsia="SimSun"/>
              </w:rPr>
            </w:pPr>
          </w:p>
        </w:tc>
        <w:tc>
          <w:tcPr>
            <w:tcW w:w="1325" w:type="pct"/>
            <w:shd w:val="clear" w:color="auto" w:fill="auto"/>
            <w:vAlign w:val="center"/>
          </w:tcPr>
          <w:p w14:paraId="632B295D"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11629E8D" w14:textId="77777777" w:rsidTr="00833BE6">
        <w:trPr>
          <w:trHeight w:val="145"/>
          <w:jc w:val="center"/>
        </w:trPr>
        <w:tc>
          <w:tcPr>
            <w:tcW w:w="1015" w:type="pct"/>
            <w:gridSpan w:val="2"/>
            <w:vMerge/>
            <w:shd w:val="clear" w:color="auto" w:fill="auto"/>
            <w:vAlign w:val="center"/>
          </w:tcPr>
          <w:p w14:paraId="41566558" w14:textId="77777777" w:rsidR="002F195D" w:rsidRPr="00C25669" w:rsidRDefault="002F195D" w:rsidP="00833BE6">
            <w:pPr>
              <w:pStyle w:val="TAL"/>
              <w:rPr>
                <w:rFonts w:eastAsia="SimSun"/>
              </w:rPr>
            </w:pPr>
          </w:p>
        </w:tc>
        <w:tc>
          <w:tcPr>
            <w:tcW w:w="1996" w:type="pct"/>
            <w:gridSpan w:val="3"/>
            <w:shd w:val="clear" w:color="auto" w:fill="auto"/>
            <w:vAlign w:val="center"/>
          </w:tcPr>
          <w:p w14:paraId="2A7AC872" w14:textId="77777777" w:rsidR="002F195D" w:rsidRPr="00C25669" w:rsidRDefault="002F195D"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2F195D" w:rsidRPr="00C25669" w:rsidRDefault="002F195D" w:rsidP="00833BE6">
            <w:pPr>
              <w:pStyle w:val="TAC"/>
              <w:rPr>
                <w:rFonts w:eastAsia="SimSun"/>
              </w:rPr>
            </w:pPr>
          </w:p>
        </w:tc>
        <w:tc>
          <w:tcPr>
            <w:tcW w:w="1325" w:type="pct"/>
            <w:shd w:val="clear" w:color="auto" w:fill="auto"/>
            <w:vAlign w:val="center"/>
          </w:tcPr>
          <w:p w14:paraId="1D9C5481" w14:textId="77777777" w:rsidR="002F195D" w:rsidRPr="00C25669" w:rsidRDefault="002F195D" w:rsidP="00833BE6">
            <w:pPr>
              <w:pStyle w:val="TAC"/>
              <w:rPr>
                <w:rFonts w:eastAsia="SimSun"/>
                <w:lang w:eastAsia="zh-CN"/>
              </w:rPr>
            </w:pPr>
            <w:r w:rsidRPr="00C25669">
              <w:rPr>
                <w:rFonts w:eastAsia="SimSun"/>
                <w:lang w:eastAsia="zh-CN"/>
              </w:rPr>
              <w:t>12</w:t>
            </w:r>
          </w:p>
        </w:tc>
      </w:tr>
      <w:tr w:rsidR="002F195D" w:rsidRPr="00C25669" w14:paraId="07DB47D1" w14:textId="77777777" w:rsidTr="00833BE6">
        <w:trPr>
          <w:trHeight w:val="145"/>
          <w:jc w:val="center"/>
        </w:trPr>
        <w:tc>
          <w:tcPr>
            <w:tcW w:w="1015" w:type="pct"/>
            <w:gridSpan w:val="2"/>
            <w:vMerge/>
            <w:shd w:val="clear" w:color="auto" w:fill="auto"/>
            <w:vAlign w:val="center"/>
          </w:tcPr>
          <w:p w14:paraId="0F6937DB" w14:textId="77777777" w:rsidR="002F195D" w:rsidRPr="00C25669" w:rsidRDefault="002F195D" w:rsidP="00833BE6">
            <w:pPr>
              <w:pStyle w:val="TAL"/>
              <w:rPr>
                <w:rFonts w:eastAsia="SimSun"/>
              </w:rPr>
            </w:pPr>
          </w:p>
        </w:tc>
        <w:tc>
          <w:tcPr>
            <w:tcW w:w="1996" w:type="pct"/>
            <w:gridSpan w:val="3"/>
            <w:shd w:val="clear" w:color="auto" w:fill="auto"/>
            <w:vAlign w:val="center"/>
          </w:tcPr>
          <w:p w14:paraId="52907B9D" w14:textId="77777777" w:rsidR="002F195D" w:rsidRPr="00C25669" w:rsidRDefault="002F195D"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2F195D" w:rsidRPr="00C25669" w:rsidRDefault="002F195D" w:rsidP="00833BE6">
            <w:pPr>
              <w:pStyle w:val="TAC"/>
              <w:rPr>
                <w:rFonts w:eastAsia="SimSun"/>
              </w:rPr>
            </w:pPr>
          </w:p>
        </w:tc>
        <w:tc>
          <w:tcPr>
            <w:tcW w:w="1325" w:type="pct"/>
            <w:shd w:val="clear" w:color="auto" w:fill="auto"/>
            <w:vAlign w:val="center"/>
          </w:tcPr>
          <w:p w14:paraId="214C5165" w14:textId="77777777" w:rsidR="002F195D" w:rsidRPr="00C25669" w:rsidRDefault="002F195D" w:rsidP="00833BE6">
            <w:pPr>
              <w:pStyle w:val="TAC"/>
              <w:rPr>
                <w:rFonts w:eastAsia="SimSun"/>
                <w:lang w:eastAsia="zh-CN"/>
              </w:rPr>
            </w:pPr>
            <w:r w:rsidRPr="00C25669">
              <w:rPr>
                <w:rFonts w:eastAsia="SimSun"/>
                <w:lang w:eastAsia="zh-CN"/>
              </w:rPr>
              <w:t>1</w:t>
            </w:r>
          </w:p>
        </w:tc>
      </w:tr>
      <w:tr w:rsidR="002F195D" w:rsidRPr="00C25669" w14:paraId="471D0873" w14:textId="77777777" w:rsidTr="00833BE6">
        <w:trPr>
          <w:trHeight w:val="145"/>
          <w:jc w:val="center"/>
        </w:trPr>
        <w:tc>
          <w:tcPr>
            <w:tcW w:w="1015" w:type="pct"/>
            <w:gridSpan w:val="2"/>
            <w:vMerge/>
            <w:shd w:val="clear" w:color="auto" w:fill="auto"/>
            <w:vAlign w:val="center"/>
          </w:tcPr>
          <w:p w14:paraId="025ED247" w14:textId="77777777" w:rsidR="002F195D" w:rsidRPr="00C25669" w:rsidRDefault="002F195D" w:rsidP="00833BE6">
            <w:pPr>
              <w:pStyle w:val="TAL"/>
              <w:rPr>
                <w:rFonts w:eastAsia="SimSun"/>
              </w:rPr>
            </w:pPr>
          </w:p>
        </w:tc>
        <w:tc>
          <w:tcPr>
            <w:tcW w:w="1996" w:type="pct"/>
            <w:gridSpan w:val="3"/>
            <w:shd w:val="clear" w:color="auto" w:fill="auto"/>
            <w:vAlign w:val="center"/>
          </w:tcPr>
          <w:p w14:paraId="0AB5ADDC" w14:textId="77777777" w:rsidR="002F195D" w:rsidRPr="00C25669" w:rsidRDefault="002F195D"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2F195D" w:rsidRPr="00C25669" w:rsidRDefault="002F195D" w:rsidP="00833BE6">
            <w:pPr>
              <w:pStyle w:val="TAC"/>
              <w:rPr>
                <w:rFonts w:eastAsia="SimSun"/>
              </w:rPr>
            </w:pPr>
          </w:p>
        </w:tc>
        <w:tc>
          <w:tcPr>
            <w:tcW w:w="1325" w:type="pct"/>
            <w:shd w:val="clear" w:color="auto" w:fill="auto"/>
            <w:vAlign w:val="center"/>
          </w:tcPr>
          <w:p w14:paraId="6030B1AC" w14:textId="77777777" w:rsidR="002F195D" w:rsidRPr="00C25669" w:rsidRDefault="002F195D" w:rsidP="00833BE6">
            <w:pPr>
              <w:pStyle w:val="TAC"/>
              <w:rPr>
                <w:rFonts w:eastAsia="SimSun"/>
                <w:lang w:eastAsia="zh-CN"/>
              </w:rPr>
            </w:pPr>
            <w:r w:rsidRPr="00C25669">
              <w:rPr>
                <w:rFonts w:eastAsia="SimSun"/>
                <w:lang w:eastAsia="zh-CN"/>
              </w:rPr>
              <w:t>Static</w:t>
            </w:r>
          </w:p>
        </w:tc>
      </w:tr>
      <w:tr w:rsidR="002F195D" w:rsidRPr="00C25669" w14:paraId="33713B0D" w14:textId="77777777" w:rsidTr="00833BE6">
        <w:trPr>
          <w:trHeight w:val="145"/>
          <w:jc w:val="center"/>
        </w:trPr>
        <w:tc>
          <w:tcPr>
            <w:tcW w:w="1015" w:type="pct"/>
            <w:gridSpan w:val="2"/>
            <w:vMerge/>
            <w:shd w:val="clear" w:color="auto" w:fill="auto"/>
            <w:vAlign w:val="center"/>
          </w:tcPr>
          <w:p w14:paraId="3FD9EC02" w14:textId="77777777" w:rsidR="002F195D" w:rsidRPr="00C25669" w:rsidRDefault="002F195D" w:rsidP="00833BE6">
            <w:pPr>
              <w:pStyle w:val="TAL"/>
              <w:rPr>
                <w:rFonts w:eastAsia="SimSun"/>
              </w:rPr>
            </w:pPr>
          </w:p>
        </w:tc>
        <w:tc>
          <w:tcPr>
            <w:tcW w:w="1996" w:type="pct"/>
            <w:gridSpan w:val="3"/>
            <w:shd w:val="clear" w:color="auto" w:fill="auto"/>
            <w:vAlign w:val="center"/>
          </w:tcPr>
          <w:p w14:paraId="263FE677" w14:textId="77777777" w:rsidR="002F195D" w:rsidRPr="00C25669" w:rsidRDefault="002F195D"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2F195D" w:rsidRPr="00C25669" w:rsidRDefault="002F195D" w:rsidP="00833BE6">
            <w:pPr>
              <w:pStyle w:val="TAC"/>
              <w:rPr>
                <w:rFonts w:eastAsia="SimSun"/>
              </w:rPr>
            </w:pPr>
          </w:p>
        </w:tc>
        <w:tc>
          <w:tcPr>
            <w:tcW w:w="1325" w:type="pct"/>
            <w:shd w:val="clear" w:color="auto" w:fill="auto"/>
            <w:vAlign w:val="center"/>
          </w:tcPr>
          <w:p w14:paraId="4DBF0009"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72108A02" w14:textId="77777777" w:rsidTr="00833BE6">
        <w:trPr>
          <w:trHeight w:val="145"/>
          <w:jc w:val="center"/>
        </w:trPr>
        <w:tc>
          <w:tcPr>
            <w:tcW w:w="1015" w:type="pct"/>
            <w:gridSpan w:val="2"/>
            <w:vMerge/>
            <w:shd w:val="clear" w:color="auto" w:fill="auto"/>
            <w:vAlign w:val="center"/>
          </w:tcPr>
          <w:p w14:paraId="19F33D23" w14:textId="77777777" w:rsidR="002F195D" w:rsidRPr="00C25669" w:rsidRDefault="002F195D" w:rsidP="00833BE6">
            <w:pPr>
              <w:pStyle w:val="TAL"/>
              <w:rPr>
                <w:rFonts w:eastAsia="SimSun"/>
              </w:rPr>
            </w:pPr>
          </w:p>
        </w:tc>
        <w:tc>
          <w:tcPr>
            <w:tcW w:w="1996" w:type="pct"/>
            <w:gridSpan w:val="3"/>
            <w:shd w:val="clear" w:color="auto" w:fill="auto"/>
            <w:vAlign w:val="center"/>
          </w:tcPr>
          <w:p w14:paraId="237D3245" w14:textId="77777777" w:rsidR="002F195D" w:rsidRPr="00C25669" w:rsidRDefault="002F195D"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2F195D" w:rsidRPr="00C25669" w:rsidRDefault="002F195D" w:rsidP="00833BE6">
            <w:pPr>
              <w:pStyle w:val="TAC"/>
              <w:rPr>
                <w:rFonts w:eastAsia="SimSun"/>
              </w:rPr>
            </w:pPr>
          </w:p>
        </w:tc>
        <w:tc>
          <w:tcPr>
            <w:tcW w:w="1325" w:type="pct"/>
            <w:shd w:val="clear" w:color="auto" w:fill="auto"/>
            <w:vAlign w:val="center"/>
          </w:tcPr>
          <w:p w14:paraId="7B6879AB" w14:textId="77777777" w:rsidR="002F195D" w:rsidRPr="00C25669" w:rsidRDefault="002F195D"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2F195D" w:rsidRPr="00C25669" w14:paraId="730A6A10" w14:textId="77777777" w:rsidTr="00833BE6">
        <w:trPr>
          <w:trHeight w:val="145"/>
          <w:jc w:val="center"/>
        </w:trPr>
        <w:tc>
          <w:tcPr>
            <w:tcW w:w="1015" w:type="pct"/>
            <w:gridSpan w:val="2"/>
            <w:vMerge/>
            <w:shd w:val="clear" w:color="auto" w:fill="auto"/>
            <w:vAlign w:val="center"/>
          </w:tcPr>
          <w:p w14:paraId="7F8B5659" w14:textId="77777777" w:rsidR="002F195D" w:rsidRPr="00C25669" w:rsidRDefault="002F195D" w:rsidP="00833BE6">
            <w:pPr>
              <w:pStyle w:val="TAL"/>
              <w:rPr>
                <w:rFonts w:eastAsia="SimSun"/>
              </w:rPr>
            </w:pPr>
          </w:p>
        </w:tc>
        <w:tc>
          <w:tcPr>
            <w:tcW w:w="1996" w:type="pct"/>
            <w:gridSpan w:val="3"/>
            <w:shd w:val="clear" w:color="auto" w:fill="auto"/>
            <w:vAlign w:val="center"/>
          </w:tcPr>
          <w:p w14:paraId="1F7C9CA1" w14:textId="77777777" w:rsidR="002F195D" w:rsidRPr="00C25669" w:rsidRDefault="002F195D"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2F195D" w:rsidRPr="00C25669" w:rsidRDefault="002F195D" w:rsidP="00833BE6">
            <w:pPr>
              <w:pStyle w:val="TAC"/>
              <w:rPr>
                <w:rFonts w:eastAsia="SimSun"/>
              </w:rPr>
            </w:pPr>
          </w:p>
        </w:tc>
        <w:tc>
          <w:tcPr>
            <w:tcW w:w="1325" w:type="pct"/>
            <w:shd w:val="clear" w:color="auto" w:fill="auto"/>
            <w:vAlign w:val="center"/>
          </w:tcPr>
          <w:p w14:paraId="0D3CDD82" w14:textId="77777777" w:rsidR="002F195D" w:rsidRPr="00C25669" w:rsidRDefault="002F195D" w:rsidP="00833BE6">
            <w:pPr>
              <w:pStyle w:val="TAC"/>
              <w:rPr>
                <w:rFonts w:eastAsia="SimSun"/>
                <w:lang w:eastAsia="zh-CN"/>
              </w:rPr>
            </w:pPr>
            <w:r w:rsidRPr="00C25669">
              <w:rPr>
                <w:rFonts w:eastAsia="SimSun"/>
                <w:lang w:eastAsia="zh-CN"/>
              </w:rPr>
              <w:t>Non-interleaved</w:t>
            </w:r>
          </w:p>
        </w:tc>
      </w:tr>
      <w:tr w:rsidR="002F195D" w:rsidRPr="00C25669" w14:paraId="13DFCF91" w14:textId="77777777" w:rsidTr="00833BE6">
        <w:trPr>
          <w:trHeight w:val="145"/>
          <w:jc w:val="center"/>
        </w:trPr>
        <w:tc>
          <w:tcPr>
            <w:tcW w:w="1015" w:type="pct"/>
            <w:gridSpan w:val="2"/>
            <w:vMerge/>
            <w:shd w:val="clear" w:color="auto" w:fill="auto"/>
            <w:vAlign w:val="center"/>
          </w:tcPr>
          <w:p w14:paraId="7193DD99" w14:textId="77777777" w:rsidR="002F195D" w:rsidRPr="00C25669" w:rsidRDefault="002F195D" w:rsidP="00833BE6">
            <w:pPr>
              <w:pStyle w:val="TAL"/>
              <w:rPr>
                <w:rFonts w:eastAsia="SimSun"/>
              </w:rPr>
            </w:pPr>
          </w:p>
        </w:tc>
        <w:tc>
          <w:tcPr>
            <w:tcW w:w="1996" w:type="pct"/>
            <w:gridSpan w:val="3"/>
            <w:shd w:val="clear" w:color="auto" w:fill="auto"/>
            <w:vAlign w:val="center"/>
          </w:tcPr>
          <w:p w14:paraId="50A9251A" w14:textId="77777777" w:rsidR="002F195D" w:rsidRPr="00C25669" w:rsidRDefault="002F195D"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2F195D" w:rsidRPr="00C25669" w:rsidRDefault="002F195D" w:rsidP="00833BE6">
            <w:pPr>
              <w:pStyle w:val="TAC"/>
              <w:rPr>
                <w:rFonts w:eastAsia="SimSun"/>
              </w:rPr>
            </w:pPr>
          </w:p>
        </w:tc>
        <w:tc>
          <w:tcPr>
            <w:tcW w:w="1325" w:type="pct"/>
            <w:shd w:val="clear" w:color="auto" w:fill="auto"/>
            <w:vAlign w:val="center"/>
          </w:tcPr>
          <w:p w14:paraId="3C33375D" w14:textId="77777777" w:rsidR="002F195D" w:rsidRPr="00C25669" w:rsidRDefault="002F195D" w:rsidP="00833BE6">
            <w:pPr>
              <w:pStyle w:val="TAC"/>
              <w:rPr>
                <w:rFonts w:eastAsia="SimSun"/>
                <w:lang w:eastAsia="zh-CN"/>
              </w:rPr>
            </w:pPr>
            <w:r w:rsidRPr="00C25669">
              <w:rPr>
                <w:rFonts w:eastAsia="SimSun" w:hint="eastAsia"/>
                <w:lang w:eastAsia="zh-CN"/>
              </w:rPr>
              <w:t>N/A</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69FCEAA9" w:rsidR="005B3300" w:rsidRPr="00C25669" w:rsidRDefault="002E68AA" w:rsidP="00833BE6">
            <w:pPr>
              <w:pStyle w:val="TAL"/>
              <w:rPr>
                <w:rFonts w:eastAsia="SimSun"/>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26C34BDC" w:rsidR="005B3300" w:rsidRPr="00C25669" w:rsidRDefault="00C1070E" w:rsidP="00833BE6">
            <w:pPr>
              <w:pStyle w:val="TAC"/>
              <w:rPr>
                <w:rFonts w:eastAsia="SimSun"/>
                <w:lang w:eastAsia="zh-CN"/>
              </w:rPr>
            </w:pPr>
            <w:r>
              <w:rPr>
                <w:rFonts w:eastAsia="SimSun"/>
              </w:rPr>
              <w:t>Not configured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790697">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790697">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790697">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790697">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790697">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790697">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790697">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790697">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790697">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790697">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790697">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790697">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790697">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790697">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790697">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790697">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790697">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790697">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790697">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790697">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790697">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790697">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790697">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790697">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790697">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790697">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790697">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790697">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790697">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790697">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790697">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790697">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790697">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790697">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790697">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790697">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790697">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790697">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790697">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790697">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790697">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790697">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790697">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790697">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790697">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790697">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790697">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790697">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790697">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790697">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790697">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790697">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790697">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790697">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790697">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790697">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790697">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790697">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790697">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790697">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790697">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790697">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790697">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790697">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790697">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790697">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790697">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790697">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790697">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790697">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790697">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790697">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790697">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47606">
      <w:pPr>
        <w:pStyle w:val="B10"/>
      </w:pPr>
      <w:r>
        <w:t>a)</w:t>
      </w:r>
      <w:r>
        <w:tab/>
        <w:t>The reported CQI value according to the reference channel shall be in the range of ±1 of the reported median more than 90% of the time.</w:t>
      </w:r>
    </w:p>
    <w:p w14:paraId="2C767A52" w14:textId="77777777" w:rsidR="00807A15" w:rsidRDefault="00807A15" w:rsidP="0084760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0D8FC62A" w:rsidR="00807A15" w:rsidRDefault="00807A15" w:rsidP="00847606">
      <w:pPr>
        <w:pStyle w:val="B10"/>
      </w:pPr>
      <w:r>
        <w:t>c)</w:t>
      </w:r>
      <w:r w:rsidR="00847606">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7568A7" w:rsidRPr="004727B2" w14:paraId="3D4403AC"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349D958" w14:textId="77777777" w:rsidR="007568A7" w:rsidRDefault="007568A7"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23C960" w14:textId="77777777" w:rsidR="007568A7" w:rsidRDefault="007568A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EF161DB" w14:textId="77777777" w:rsidR="007568A7" w:rsidRDefault="007568A7"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F639C7" w:rsidRPr="00DB56B8" w14:paraId="0CCF8333"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B9E8BD" w14:textId="77777777" w:rsidR="00F639C7" w:rsidRPr="00DB56B8" w:rsidRDefault="00F639C7"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224765" w14:textId="77777777" w:rsidR="00F639C7" w:rsidRDefault="00F639C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19B206" w14:textId="77777777" w:rsidR="00F639C7" w:rsidRPr="00DB56B8" w:rsidRDefault="00F639C7" w:rsidP="00790697">
            <w:pPr>
              <w:keepNext/>
              <w:keepLines/>
              <w:spacing w:after="0"/>
              <w:jc w:val="center"/>
              <w:rPr>
                <w:rFonts w:ascii="Arial" w:hAnsi="Arial"/>
                <w:sz w:val="18"/>
                <w:lang w:val="fr-FR"/>
              </w:rPr>
            </w:pPr>
            <w:r>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21096665"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C87AC1" w14:paraId="1B5495BE"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00E3002" w14:textId="24CED68F" w:rsidR="00C87AC1" w:rsidRPr="00401CAC" w:rsidRDefault="00B00363" w:rsidP="00B00363">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8E9D863"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 xml:space="preserve">If the PDSCH BLER using the transport format indicated by median CQI is less than or equal to 0.1, </w:t>
      </w:r>
      <w:r w:rsidR="00C6244E" w:rsidRPr="00A81923">
        <w:t>and if the reported median CQI is not the highest CQI index,</w:t>
      </w:r>
      <w:r w:rsidR="00C6244E">
        <w:t xml:space="preserve"> </w:t>
      </w:r>
      <w:r w:rsidRPr="00AE20A5">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79069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790697">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790697">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790697">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790697">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790697">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790697">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790697">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790697">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790697">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790697">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790697">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790697">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790697">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790697">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790697">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790697">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790697">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383740">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383740">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790697">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790697">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790697">
        <w:trPr>
          <w:trHeight w:val="138"/>
        </w:trPr>
        <w:tc>
          <w:tcPr>
            <w:tcW w:w="9603" w:type="dxa"/>
            <w:gridSpan w:val="6"/>
            <w:vAlign w:val="center"/>
          </w:tcPr>
          <w:p w14:paraId="4A803B8E" w14:textId="62CA5184" w:rsidR="009538C8" w:rsidRDefault="009538C8" w:rsidP="009538C8">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05pt;height:16.6pt;mso-width-percent:0;mso-height-percent:0;mso-width-percent:0;mso-height-percent:0" o:ole="">
                  <v:imagedata r:id="rId9" o:title=""/>
                </v:shape>
                <o:OLEObject Type="Embed" ProgID="Equation.3" ShapeID="_x0000_i1025" DrawAspect="Content" ObjectID="_1782906705"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0.45pt;height:21.05pt;mso-width-percent:0;mso-height-percent:0;mso-width-percent:0;mso-height-percent:0" o:ole="">
                  <v:imagedata r:id="rId11" o:title=""/>
                </v:shape>
                <o:OLEObject Type="Embed" ProgID="Equation.3" ShapeID="_x0000_i1026" DrawAspect="Content" ObjectID="_1782906706"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790697">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790697">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790697">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790697">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790697">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790697">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790697">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790697">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790697">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790697">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790697">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790697">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790697">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790697">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790697">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343FED04"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sidR="00F0374B">
              <w:rPr>
                <w:rFonts w:eastAsia="SimSun"/>
                <w:lang w:eastAsia="zh-CN"/>
              </w:rPr>
              <w:t>3</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790697">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790697">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790697">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412BE" w:rsidRPr="003967CC" w14:paraId="5B7C8979"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6E83CEF" w14:textId="77777777" w:rsidR="000412BE" w:rsidRDefault="000412BE"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6767743" w14:textId="77777777" w:rsidR="000412BE" w:rsidRDefault="000412BE"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CA2864" w14:textId="77777777" w:rsidR="000412BE" w:rsidRDefault="000412BE"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F338A8" w:rsidRPr="0049555A" w14:paraId="7955F3C0"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E82C9D0" w14:textId="77777777" w:rsidR="00F338A8" w:rsidRPr="0049555A" w:rsidRDefault="00F338A8"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84E097" w14:textId="77777777" w:rsidR="00F338A8" w:rsidRDefault="00F338A8"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A8EB40" w14:textId="77777777" w:rsidR="00F338A8" w:rsidRPr="0049555A" w:rsidRDefault="00F338A8" w:rsidP="00790697">
            <w:pPr>
              <w:keepNext/>
              <w:keepLines/>
              <w:spacing w:after="0"/>
              <w:jc w:val="center"/>
              <w:rPr>
                <w:rFonts w:ascii="Arial" w:hAnsi="Arial"/>
                <w:sz w:val="18"/>
                <w:lang w:val="fr-FR"/>
              </w:rPr>
            </w:pPr>
            <w:r>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23386004"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410395" w:rsidRPr="00401CAC" w14:paraId="3E951142"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E12495C" w14:textId="77777777" w:rsidR="00410395" w:rsidRPr="00401CAC" w:rsidRDefault="004103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0A439862" w:rsidR="00FD5D13" w:rsidRDefault="00FD5D13" w:rsidP="00383740">
      <w:pPr>
        <w:pStyle w:val="B10"/>
        <w:rPr>
          <w:rFonts w:eastAsiaTheme="minorEastAsia"/>
          <w:lang w:val="en-US" w:eastAsia="zh-CN"/>
        </w:rPr>
      </w:pPr>
      <w:r w:rsidRPr="00DD3CFC">
        <w:rPr>
          <w:rFonts w:eastAsiaTheme="minorEastAsia"/>
          <w:lang w:val="en-US" w:eastAsia="zh-CN"/>
        </w:rPr>
        <w:t>c)</w:t>
      </w:r>
      <w:r w:rsidR="00383740"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5E39B0E1" w14:textId="77777777" w:rsidR="00A158B3" w:rsidRPr="00DD3CFC" w:rsidRDefault="00A158B3" w:rsidP="00383740">
      <w:pPr>
        <w:pStyle w:val="B10"/>
        <w:rPr>
          <w:rFonts w:eastAsiaTheme="minorEastAsia"/>
          <w:lang w:val="en-US" w:eastAsia="zh-CN"/>
        </w:rPr>
      </w:pPr>
    </w:p>
    <w:p w14:paraId="62216370" w14:textId="2FA0E0B4" w:rsidR="00FD5D13" w:rsidRPr="00DD3CFC" w:rsidRDefault="00FD5D13" w:rsidP="00A158B3">
      <w:pPr>
        <w:pStyle w:val="TH"/>
        <w:rPr>
          <w:rFonts w:eastAsiaTheme="minorEastAsia"/>
          <w:lang w:val="en-US" w:eastAsia="zh-CN"/>
        </w:rPr>
      </w:pPr>
      <w:r w:rsidRPr="00DD3CFC">
        <w:rPr>
          <w:rFonts w:eastAsiaTheme="minorEastAsia"/>
          <w:lang w:val="en-US"/>
        </w:rPr>
        <w:t>Table 6.2.2.</w:t>
      </w:r>
      <w:r w:rsidRPr="00DD3CFC">
        <w:rPr>
          <w:rFonts w:eastAsiaTheme="minorEastAsia"/>
          <w:lang w:val="en-US" w:eastAsia="zh-CN"/>
        </w:rPr>
        <w:t>2</w:t>
      </w:r>
      <w:r w:rsidRPr="00DD3CFC">
        <w:rPr>
          <w:rFonts w:eastAsiaTheme="minorEastAsia"/>
          <w:lang w:val="en-US"/>
        </w:rPr>
        <w:t>.1.</w:t>
      </w:r>
      <w:r w:rsidR="00183BE0">
        <w:rPr>
          <w:rFonts w:eastAsiaTheme="minorEastAsia"/>
          <w:lang w:val="en-US"/>
        </w:rPr>
        <w:t>3</w:t>
      </w:r>
      <w:r w:rsidRPr="00DD3CFC">
        <w:rPr>
          <w:rFonts w:eastAsiaTheme="minorEastAsia"/>
          <w:lang w:val="en-US"/>
        </w:rPr>
        <w:t xml:space="preserve">-1: CQI reporting test parameters for </w:t>
      </w:r>
      <w:r w:rsidRPr="009A69C5">
        <w:rPr>
          <w:rFonts w:eastAsiaTheme="minorEastAsia"/>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2F3B38"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2F3B38"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97BB843"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00DE1C17" w:rsidRPr="00A81923">
        <w:t>and if the reported median CQI is not the highest CQI index,</w:t>
      </w:r>
      <w:r w:rsidR="00DE1C17">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79069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79069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79069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79069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79069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79069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79069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79069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79069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79069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79069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79069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79069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79069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79069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79069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79069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79069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79069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79069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79069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79069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79069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79069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79069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79069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79069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79069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79069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79069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79069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79069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79069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79069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A158B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790697">
        <w:trPr>
          <w:trHeight w:val="70"/>
        </w:trPr>
        <w:tc>
          <w:tcPr>
            <w:tcW w:w="3573" w:type="dxa"/>
            <w:gridSpan w:val="3"/>
            <w:vMerge w:val="restart"/>
            <w:vAlign w:val="center"/>
          </w:tcPr>
          <w:p w14:paraId="22CE88F6" w14:textId="77777777" w:rsidR="00B001AD" w:rsidRPr="00661924" w:rsidRDefault="00B001AD" w:rsidP="00847D69">
            <w:pPr>
              <w:pStyle w:val="TAH"/>
            </w:pPr>
            <w:r w:rsidRPr="00661924">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79069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79069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79069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79069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790697">
        <w:trPr>
          <w:trHeight w:val="138"/>
        </w:trPr>
        <w:tc>
          <w:tcPr>
            <w:tcW w:w="9603" w:type="dxa"/>
            <w:gridSpan w:val="6"/>
            <w:vAlign w:val="center"/>
          </w:tcPr>
          <w:p w14:paraId="525A5A33" w14:textId="40B27F80" w:rsidR="005467A7" w:rsidRDefault="005467A7" w:rsidP="005467A7">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1.05pt;height:16.6pt;mso-width-percent:0;mso-height-percent:0;mso-width-percent:0;mso-height-percent:0" o:ole="">
                  <v:imagedata r:id="rId9" o:title=""/>
                </v:shape>
                <o:OLEObject Type="Embed" ProgID="Equation.3" ShapeID="_x0000_i1027" DrawAspect="Content" ObjectID="_1782906707"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0.45pt;height:21.05pt;mso-width-percent:0;mso-height-percent:0;mso-width-percent:0;mso-height-percent:0" o:ole="">
                  <v:imagedata r:id="rId11" o:title=""/>
                </v:shape>
                <o:OLEObject Type="Embed" ProgID="Equation.3" ShapeID="_x0000_i1028" DrawAspect="Content" ObjectID="_1782906708"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66439A4D" w:rsidR="00B001AD" w:rsidRPr="005A3299" w:rsidRDefault="005467A7" w:rsidP="005467A7">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790697">
        <w:trPr>
          <w:cantSplit/>
          <w:jc w:val="center"/>
        </w:trPr>
        <w:tc>
          <w:tcPr>
            <w:tcW w:w="1705" w:type="dxa"/>
          </w:tcPr>
          <w:p w14:paraId="65FA51E4" w14:textId="77777777" w:rsidR="00B001AD" w:rsidRPr="003A7124" w:rsidRDefault="00B001AD" w:rsidP="0079069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790697">
            <w:pPr>
              <w:pStyle w:val="TAC"/>
              <w:rPr>
                <w:rFonts w:eastAsia="?? ??" w:cs="v5.0.0"/>
                <w:b/>
                <w:bCs/>
              </w:rPr>
            </w:pPr>
            <w:r w:rsidRPr="00D24943">
              <w:rPr>
                <w:rFonts w:eastAsia="?? ??" w:cs="v5.0.0"/>
                <w:b/>
                <w:bCs/>
              </w:rPr>
              <w:t>Test 1</w:t>
            </w:r>
          </w:p>
        </w:tc>
      </w:tr>
      <w:tr w:rsidR="00B001AD" w:rsidRPr="00310FBC" w14:paraId="6B1A9A8C" w14:textId="77777777" w:rsidTr="00790697">
        <w:trPr>
          <w:cantSplit/>
          <w:jc w:val="center"/>
        </w:trPr>
        <w:tc>
          <w:tcPr>
            <w:tcW w:w="1705" w:type="dxa"/>
          </w:tcPr>
          <w:p w14:paraId="7BBE06CE" w14:textId="77777777" w:rsidR="00B001AD" w:rsidRPr="00310FBC" w:rsidRDefault="00B001AD" w:rsidP="0079069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79069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790697">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790697">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790697">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790697">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790697">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790697">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790697">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790697">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790697">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790697">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790697">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790697">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790697">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7A187EBC"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sidR="00B01ABE">
              <w:rPr>
                <w:rFonts w:eastAsia="SimSun"/>
                <w:lang w:eastAsia="zh-CN"/>
              </w:rPr>
              <w:t>5</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790697">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790697">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790697">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4A8371C2" w:rsidR="005B3300"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B00DFF" w14:textId="77777777" w:rsidR="00A158B3" w:rsidRPr="00C25669" w:rsidRDefault="00A158B3" w:rsidP="00A158B3">
      <w:pPr>
        <w:rPr>
          <w:rFonts w:eastAsia="SimSun"/>
        </w:rPr>
      </w:pPr>
    </w:p>
    <w:p w14:paraId="507AAC02" w14:textId="1A642A6C" w:rsidR="005B3300" w:rsidRPr="00C25669" w:rsidRDefault="005B3300" w:rsidP="005B3300">
      <w:pPr>
        <w:pStyle w:val="TH"/>
        <w:rPr>
          <w:rFonts w:eastAsia="SimSun"/>
          <w:lang w:eastAsia="zh-CN"/>
        </w:rPr>
      </w:pPr>
      <w:r w:rsidRPr="00C25669">
        <w:rPr>
          <w:rFonts w:hint="eastAsia"/>
        </w:rPr>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A158B3">
      <w:pPr>
        <w:pStyle w:val="B10"/>
      </w:pPr>
      <w:r>
        <w:t>a)</w:t>
      </w:r>
      <w:r>
        <w:tab/>
        <w:t>The reported CQI value according to the reference channel shall be in the range of ±1 of the reported median more than 90 % of the time.</w:t>
      </w:r>
    </w:p>
    <w:p w14:paraId="5584F201" w14:textId="77777777" w:rsidR="00807A15" w:rsidRDefault="00807A15" w:rsidP="00A158B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1FBBCE92" w:rsidR="00807A15" w:rsidRDefault="00807A15" w:rsidP="00A158B3">
      <w:pPr>
        <w:pStyle w:val="B10"/>
      </w:pPr>
      <w:r>
        <w:t>c)</w:t>
      </w:r>
      <w:r w:rsidR="00A158B3">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9D20EC" w:rsidRPr="003967CC" w14:paraId="6814EB8A"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5ED5DA1" w14:textId="77777777" w:rsidR="009D20EC" w:rsidRDefault="009D20EC"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E2DB731" w14:textId="77777777" w:rsidR="009D20EC" w:rsidRDefault="009D20EC"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D99423" w14:textId="77777777" w:rsidR="009D20EC" w:rsidRDefault="009D20EC"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663C08" w:rsidRPr="00B85A78" w14:paraId="09BF83D0"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D814A8A" w14:textId="77777777" w:rsidR="00663C08" w:rsidRPr="00B85A78" w:rsidRDefault="00663C08"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4155B49" w14:textId="77777777" w:rsidR="00663C08" w:rsidRDefault="00663C08"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5BE07A" w14:textId="77777777" w:rsidR="00663C08" w:rsidRPr="00B85A78" w:rsidRDefault="00663C08" w:rsidP="00790697">
            <w:pPr>
              <w:keepNext/>
              <w:keepLines/>
              <w:spacing w:after="0"/>
              <w:jc w:val="center"/>
              <w:rPr>
                <w:rFonts w:ascii="Arial" w:hAnsi="Arial"/>
                <w:sz w:val="18"/>
                <w:lang w:val="fr-FR"/>
              </w:rPr>
            </w:pPr>
            <w:r>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4D961FBE"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r w:rsidR="00EE2022" w:rsidRPr="00401CAC" w14:paraId="01C315B9"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208416F" w14:textId="77777777" w:rsidR="00EE2022" w:rsidRPr="00401CAC" w:rsidRDefault="00EE2022"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10D147FB" w:rsidR="00770045" w:rsidRPr="006D7AF4" w:rsidRDefault="00770045" w:rsidP="009A35BF">
      <w:pPr>
        <w:pStyle w:val="B10"/>
        <w:rPr>
          <w:rFonts w:eastAsia="SimSun"/>
        </w:rPr>
      </w:pPr>
      <w:r w:rsidRPr="006D7AF4">
        <w:rPr>
          <w:rFonts w:eastAsia="SimSun"/>
        </w:rPr>
        <w:t>b)</w:t>
      </w:r>
      <w:r w:rsidRPr="006D7AF4">
        <w:rPr>
          <w:rFonts w:eastAsia="SimSun"/>
        </w:rPr>
        <w:tab/>
        <w:t xml:space="preserve">If the PDSCH BLER using the transport format indicated by median CQI is less than or equal to 0.1, </w:t>
      </w:r>
      <w:r w:rsidR="00E30285" w:rsidRPr="00A81923">
        <w:t>and if the reported median CQI is not the highest CQI index,</w:t>
      </w:r>
      <w:r w:rsidR="00E30285">
        <w:t xml:space="preserve"> </w:t>
      </w:r>
      <w:r w:rsidRPr="006D7AF4">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79069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2F363024" w:rsidR="005B3300" w:rsidRDefault="005B3300" w:rsidP="00D7433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E1AB18" w14:textId="77777777" w:rsidR="00D7433D" w:rsidRPr="00C25669" w:rsidRDefault="00D7433D" w:rsidP="005B3300">
      <w:pPr>
        <w:ind w:left="568" w:hanging="284"/>
        <w:rPr>
          <w:rFonts w:eastAsia="SimSun"/>
        </w:rPr>
      </w:pPr>
    </w:p>
    <w:p w14:paraId="7F384D1A"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D7433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79069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79069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790697">
        <w:trPr>
          <w:trHeight w:val="138"/>
        </w:trPr>
        <w:tc>
          <w:tcPr>
            <w:tcW w:w="9603" w:type="dxa"/>
            <w:gridSpan w:val="6"/>
            <w:vAlign w:val="center"/>
          </w:tcPr>
          <w:p w14:paraId="42DE51AB" w14:textId="3118D5AC" w:rsidR="005467A7" w:rsidRDefault="005467A7" w:rsidP="005467A7">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1.05pt;height:16.6pt;mso-width-percent:0;mso-height-percent:0;mso-width-percent:0;mso-height-percent:0" o:ole="">
                  <v:imagedata r:id="rId9" o:title=""/>
                </v:shape>
                <o:OLEObject Type="Embed" ProgID="Equation.3" ShapeID="_x0000_i1029" DrawAspect="Content" ObjectID="_1782906709"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0.45pt;height:21.05pt;mso-width-percent:0;mso-height-percent:0;mso-width-percent:0;mso-height-percent:0" o:ole="">
                  <v:imagedata r:id="rId11" o:title=""/>
                </v:shape>
                <o:OLEObject Type="Embed" ProgID="Equation.3" ShapeID="_x0000_i1030" DrawAspect="Content" ObjectID="_1782906710"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79069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79069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35277078" w:rsidR="005B3300"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126BE2" w14:textId="77777777" w:rsidR="001827F9" w:rsidRPr="00C25669" w:rsidRDefault="001827F9" w:rsidP="005B3300">
      <w:pPr>
        <w:ind w:left="568" w:hanging="284"/>
        <w:rPr>
          <w:rFonts w:eastAsia="SimSun"/>
        </w:rPr>
      </w:pPr>
    </w:p>
    <w:p w14:paraId="6AD835CF"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1827F9">
      <w:pPr>
        <w:pStyle w:val="B10"/>
      </w:pPr>
      <w:r>
        <w:t>a)</w:t>
      </w:r>
      <w:r>
        <w:tab/>
        <w:t>The reported CQI value according to the reference channel shall be in the range of ±1 of the reported median more than 90% of the time.</w:t>
      </w:r>
    </w:p>
    <w:p w14:paraId="06F353E3" w14:textId="77777777" w:rsidR="00807A15" w:rsidRDefault="00807A15" w:rsidP="001827F9">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1AD0BD63" w:rsidR="00807A15" w:rsidRDefault="00807A15" w:rsidP="001827F9">
      <w:pPr>
        <w:pStyle w:val="B10"/>
      </w:pPr>
      <w:r>
        <w:t>c)</w:t>
      </w:r>
      <w:r w:rsidR="001827F9">
        <w:tab/>
      </w:r>
      <w:r>
        <w:t>The reported CQI value according to the reference channel shall be ≥ 1.</w:t>
      </w:r>
    </w:p>
    <w:p w14:paraId="12E83750" w14:textId="77777777" w:rsidR="001827F9" w:rsidRDefault="001827F9" w:rsidP="00807A15">
      <w:pPr>
        <w:ind w:left="568" w:hanging="284"/>
      </w:pP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267287" w:rsidRPr="003967CC" w14:paraId="3A4B3649"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29E085C" w14:textId="77777777" w:rsidR="00267287" w:rsidRDefault="00267287"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3B37E5F" w14:textId="77777777" w:rsidR="00267287" w:rsidRDefault="0026728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803F142" w14:textId="77777777" w:rsidR="00267287" w:rsidRDefault="00267287"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DA2593" w:rsidRPr="00BD3531" w14:paraId="40DE0C53"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D6F66D" w14:textId="77777777" w:rsidR="00DA2593" w:rsidRPr="00BD3531" w:rsidRDefault="00DA2593"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FB86C3D" w14:textId="77777777" w:rsidR="00DA2593" w:rsidRDefault="00DA2593"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1D6CA6" w14:textId="77777777" w:rsidR="00DA2593" w:rsidRPr="00BD3531" w:rsidRDefault="00DA2593" w:rsidP="00790697">
            <w:pPr>
              <w:keepNext/>
              <w:keepLines/>
              <w:spacing w:after="0"/>
              <w:jc w:val="center"/>
              <w:rPr>
                <w:rFonts w:ascii="Arial" w:hAnsi="Arial"/>
                <w:sz w:val="18"/>
                <w:lang w:val="fr-FR"/>
              </w:rPr>
            </w:pPr>
            <w:r>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54050B7C"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AC0595" w:rsidRPr="00401CAC" w14:paraId="6C64D4E3"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434E5E8" w14:textId="77777777" w:rsidR="00AC0595" w:rsidRPr="00401CAC" w:rsidRDefault="00AC05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1827F9">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1827F9">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1C2B72B2" w:rsidR="008B1D43" w:rsidRDefault="008B1D43" w:rsidP="001827F9">
      <w:pPr>
        <w:pStyle w:val="B10"/>
        <w:rPr>
          <w:rFonts w:eastAsiaTheme="minorEastAsia"/>
          <w:lang w:val="en-US"/>
        </w:rPr>
      </w:pPr>
      <w:r w:rsidRPr="00DD3CFC">
        <w:rPr>
          <w:rFonts w:eastAsiaTheme="minorEastAsia"/>
          <w:lang w:val="en-US"/>
        </w:rPr>
        <w:t>c)</w:t>
      </w:r>
      <w:r w:rsidR="001827F9" w:rsidRPr="00DD3CFC">
        <w:rPr>
          <w:rFonts w:eastAsiaTheme="minorEastAsia"/>
          <w:lang w:val="en-US"/>
        </w:rPr>
        <w:tab/>
      </w:r>
      <w:r w:rsidRPr="00DD3CFC">
        <w:rPr>
          <w:rFonts w:eastAsiaTheme="minorEastAsia"/>
          <w:lang w:val="en-US"/>
        </w:rPr>
        <w:t>The absolute difference in median CQI for each of transmission power offset shall be ≥ 2.</w:t>
      </w:r>
    </w:p>
    <w:p w14:paraId="3A2F04B4" w14:textId="77777777" w:rsidR="001827F9" w:rsidRPr="00DD3CFC" w:rsidRDefault="001827F9" w:rsidP="008B1D43">
      <w:pPr>
        <w:ind w:left="568" w:hanging="284"/>
        <w:rPr>
          <w:rFonts w:eastAsiaTheme="minorEastAsia"/>
          <w:lang w:val="en-US"/>
        </w:rPr>
      </w:pP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2F3B38"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2F3B38"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62C994BE"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00FA18CA" w:rsidRPr="00A81923">
        <w:t>and if the reported median CQI is not the highest CQI index,</w:t>
      </w:r>
      <w:r w:rsidR="00FA18CA">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79069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79069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79069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79069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79069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79069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79069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79069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79069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79069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79069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79069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79069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79069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79069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79069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79069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79069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49DBC711" w:rsidR="005B3300" w:rsidRDefault="005B3300" w:rsidP="001827F9">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F70BE0E" w14:textId="77777777" w:rsidR="001827F9" w:rsidRPr="00C25669" w:rsidRDefault="001827F9" w:rsidP="005B3300">
      <w:pPr>
        <w:ind w:left="568" w:hanging="284"/>
        <w:rPr>
          <w:rFonts w:eastAsia="SimSun"/>
        </w:rPr>
      </w:pPr>
    </w:p>
    <w:p w14:paraId="07B7E818"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1827F9">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790697">
        <w:trPr>
          <w:trHeight w:val="70"/>
        </w:trPr>
        <w:tc>
          <w:tcPr>
            <w:tcW w:w="3573" w:type="dxa"/>
            <w:gridSpan w:val="3"/>
            <w:vMerge w:val="restart"/>
            <w:vAlign w:val="center"/>
          </w:tcPr>
          <w:p w14:paraId="7399F67C" w14:textId="77777777" w:rsidR="00342061" w:rsidRPr="00661924" w:rsidRDefault="00342061" w:rsidP="00624278">
            <w:pPr>
              <w:pStyle w:val="TAH"/>
            </w:pPr>
            <w:r w:rsidRPr="00661924">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790697">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790697">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6.05pt;height:16.6pt;mso-width-percent:0;mso-height-percent:0;mso-width-percent:0;mso-height-percent:0" o:ole="">
                  <v:imagedata r:id="rId9" o:title=""/>
                </v:shape>
                <o:OLEObject Type="Embed" ProgID="Equation.3" ShapeID="_x0000_i1031" DrawAspect="Content" ObjectID="_1782906711"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0.45pt;height:21.05pt;mso-width-percent:0;mso-height-percent:0;mso-width-percent:0;mso-height-percent:0" o:ole="">
                  <v:imagedata r:id="rId11" o:title=""/>
                </v:shape>
                <o:OLEObject Type="Embed" ProgID="Equation.3" ShapeID="_x0000_i1032" DrawAspect="Content" ObjectID="_1782906712"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790697">
        <w:trPr>
          <w:cantSplit/>
          <w:jc w:val="center"/>
        </w:trPr>
        <w:tc>
          <w:tcPr>
            <w:tcW w:w="1705" w:type="dxa"/>
          </w:tcPr>
          <w:p w14:paraId="20BAA8ED" w14:textId="77777777" w:rsidR="00342061" w:rsidRPr="003A7124" w:rsidRDefault="00342061" w:rsidP="00790697">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790697">
            <w:pPr>
              <w:pStyle w:val="TAC"/>
              <w:rPr>
                <w:rFonts w:eastAsia="?? ??" w:cs="v5.0.0"/>
                <w:b/>
                <w:bCs/>
              </w:rPr>
            </w:pPr>
            <w:r w:rsidRPr="003A7124">
              <w:rPr>
                <w:rFonts w:eastAsia="?? ??" w:cs="v5.0.0"/>
                <w:b/>
                <w:bCs/>
              </w:rPr>
              <w:t>Test 1</w:t>
            </w:r>
          </w:p>
        </w:tc>
      </w:tr>
      <w:tr w:rsidR="00342061" w:rsidRPr="00310FBC" w14:paraId="6B251EE6" w14:textId="77777777" w:rsidTr="00790697">
        <w:trPr>
          <w:cantSplit/>
          <w:jc w:val="center"/>
        </w:trPr>
        <w:tc>
          <w:tcPr>
            <w:tcW w:w="1705" w:type="dxa"/>
          </w:tcPr>
          <w:p w14:paraId="25039320" w14:textId="77777777" w:rsidR="00342061" w:rsidRPr="00310FBC" w:rsidRDefault="00342061" w:rsidP="00790697">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790697">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032E75" w:rsidRPr="003967CC" w14:paraId="07B784ED" w14:textId="77777777" w:rsidTr="0079069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BF7862C" w14:textId="77777777" w:rsidR="00032E75" w:rsidRPr="00C25669" w:rsidRDefault="00032E75" w:rsidP="00790697">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1E3316E" w14:textId="77777777" w:rsidR="00032E75" w:rsidRPr="00C25669" w:rsidRDefault="00032E75" w:rsidP="0079069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EC34EF" w14:textId="77777777" w:rsidR="00032E75" w:rsidRPr="00AE3AB4" w:rsidRDefault="00032E75" w:rsidP="00790697">
            <w:pPr>
              <w:pStyle w:val="TAC"/>
              <w:rPr>
                <w:lang w:val="fr-FR"/>
              </w:rPr>
            </w:pPr>
            <w:r>
              <w:rPr>
                <w:lang w:val="fr-FR"/>
              </w:rPr>
              <w:t>cri-RI-PMI-CQI (Note 1)</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440C5C" w:rsidRPr="00C25669" w14:paraId="1EDB64DB" w14:textId="77777777" w:rsidTr="0079069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3F164A" w14:textId="77777777" w:rsidR="00440C5C" w:rsidRPr="00C25669" w:rsidRDefault="00440C5C" w:rsidP="00790697">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46FF5C" w14:textId="77777777" w:rsidR="00440C5C" w:rsidRPr="00C25669" w:rsidRDefault="00440C5C" w:rsidP="0079069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BF242B" w14:textId="77777777" w:rsidR="00440C5C" w:rsidRPr="00C25669" w:rsidRDefault="00440C5C" w:rsidP="00790697">
            <w:pPr>
              <w:pStyle w:val="TAC"/>
              <w:rPr>
                <w:rFonts w:eastAsia="SimSun"/>
              </w:rPr>
            </w:pPr>
            <w:r>
              <w:rPr>
                <w:lang w:val="fr-FR"/>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r w:rsidR="00AF5853" w:rsidRPr="001A6DAB" w14:paraId="07779424"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133C32DA" w14:textId="77777777" w:rsidR="00AF5853" w:rsidRPr="001A6DAB" w:rsidRDefault="00AF5853"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3CD8CC08" w14:textId="77777777" w:rsidR="006A208F" w:rsidRDefault="006A208F" w:rsidP="006A208F"/>
    <w:p w14:paraId="64181F9A" w14:textId="77777777" w:rsidR="006A208F" w:rsidRPr="00C25669" w:rsidRDefault="006A208F" w:rsidP="006A208F">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34801">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34801">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6D6C4A8A" w:rsidR="00106DBC" w:rsidRPr="00A52A44" w:rsidRDefault="00106DBC" w:rsidP="00534801">
      <w:pPr>
        <w:pStyle w:val="B10"/>
        <w:rPr>
          <w:lang w:val="en-US"/>
        </w:rPr>
      </w:pPr>
      <w:r w:rsidRPr="00A52A44">
        <w:rPr>
          <w:lang w:val="en-US"/>
        </w:rPr>
        <w:t>c)</w:t>
      </w:r>
      <w:r w:rsidR="00534801" w:rsidRPr="00A52A44">
        <w:rPr>
          <w:lang w:val="en-US"/>
        </w:rPr>
        <w:tab/>
      </w:r>
      <w:r w:rsidRPr="00A52A44">
        <w:rPr>
          <w:lang w:val="en-US"/>
        </w:rPr>
        <w:t>The absolute difference in median CQI for each of transmission power offset shall be ≥ 2.</w:t>
      </w:r>
    </w:p>
    <w:p w14:paraId="2CB94864" w14:textId="3B00FA46"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sidR="003375A7">
        <w:rPr>
          <w:lang w:val="en-US"/>
        </w:rPr>
        <w:t>CSI reporting configuration parameters for SCell are configured on PCell and CSI reports are transmitted on PCell.</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7B06B9A2"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2F3B38"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2F3B38"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742B51">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742B51">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13797CFC" w:rsidR="00F641D9" w:rsidRPr="009855A0" w:rsidRDefault="00F641D9" w:rsidP="00742B51">
      <w:pPr>
        <w:pStyle w:val="B10"/>
        <w:rPr>
          <w:lang w:val="en-US"/>
        </w:rPr>
      </w:pPr>
      <w:r w:rsidRPr="009855A0">
        <w:rPr>
          <w:lang w:val="en-US"/>
        </w:rPr>
        <w:t>c)</w:t>
      </w:r>
      <w:r w:rsidR="00534801" w:rsidRPr="009855A0">
        <w:rPr>
          <w:lang w:val="en-US"/>
        </w:rPr>
        <w:tab/>
      </w:r>
      <w:r w:rsidRPr="009855A0">
        <w:rPr>
          <w:lang w:val="en-US"/>
        </w:rPr>
        <w:t>The absolute difference in median CQI for each of transmission power offset shall be ≥ 2.</w:t>
      </w:r>
    </w:p>
    <w:p w14:paraId="71CD1A43" w14:textId="0110B06A" w:rsidR="00F641D9" w:rsidRPr="009855A0" w:rsidRDefault="00F641D9" w:rsidP="00F641D9">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sidR="005F5E22">
        <w:rPr>
          <w:lang w:val="en-US"/>
        </w:rPr>
        <w:t>CSI reporting configuration parameters for SCell are configured on PCell and CSI reports are transmitted on PCell.</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2F3B38"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2F3B38"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5.95pt;height:36.55pt" o:ole="">
            <v:imagedata r:id="rId19" o:title=""/>
          </v:shape>
          <o:OLEObject Type="Embed" ProgID="Equation.3" ShapeID="_x0000_i1033" DrawAspect="Content" ObjectID="_1782906713"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5pt;height:21.05pt" o:ole="">
            <v:imagedata r:id="rId21" o:title=""/>
          </v:shape>
          <o:OLEObject Type="Embed" ProgID="Equation.DSMT4" ShapeID="_x0000_i1034" DrawAspect="Content" ObjectID="_1782906714"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45pt;height:21.05pt" o:ole="">
            <v:imagedata r:id="rId23" o:title=""/>
          </v:shape>
          <o:OLEObject Type="Embed" ProgID="Equation.DSMT4" ShapeID="_x0000_i1035" DrawAspect="Content" ObjectID="_1782906715"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1.05pt;height:21.05pt" o:ole="">
            <v:imagedata r:id="rId25" o:title=""/>
          </v:shape>
          <o:OLEObject Type="Embed" ProgID="Equation.DSMT4" ShapeID="_x0000_i1036" DrawAspect="Content" ObjectID="_1782906716"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45pt;height:21.05pt" o:ole="">
            <v:imagedata r:id="rId23" o:title=""/>
          </v:shape>
          <o:OLEObject Type="Embed" ProgID="Equation.DSMT4" ShapeID="_x0000_i1037" DrawAspect="Content" ObjectID="_1782906717"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45pt;height:36.55pt" o:ole="">
            <v:imagedata r:id="rId28" o:title=""/>
          </v:shape>
          <o:OLEObject Type="Embed" ProgID="Equation.3" ShapeID="_x0000_i1038" DrawAspect="Content" ObjectID="_1782906718" r:id="rId29"/>
        </w:object>
      </w:r>
    </w:p>
    <w:p w14:paraId="07C5A24F" w14:textId="77777777" w:rsidR="001D2244" w:rsidRPr="00C25669" w:rsidRDefault="001D2244"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6.45pt;height:21.05pt" o:ole="">
            <v:imagedata r:id="rId30" o:title=""/>
          </v:shape>
          <o:OLEObject Type="Embed" ProgID="Equation.DSMT4" ShapeID="_x0000_i1039" DrawAspect="Content" ObjectID="_1782906719"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2.6pt;height:16.6pt" o:ole="">
            <v:imagedata r:id="rId32" o:title=""/>
          </v:shape>
          <o:OLEObject Type="Embed" ProgID="Equation.DSMT4" ShapeID="_x0000_i1040" DrawAspect="Content" ObjectID="_1782906720"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0.45pt;height:21.05pt" o:ole="">
            <v:imagedata r:id="rId34" o:title=""/>
          </v:shape>
          <o:OLEObject Type="Embed" ProgID="Equation.DSMT4" ShapeID="_x0000_i1041" DrawAspect="Content" ObjectID="_1782906721"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2.6pt;height:15.5pt" o:ole="">
            <v:imagedata r:id="rId32" o:title=""/>
          </v:shape>
          <o:OLEObject Type="Embed" ProgID="Equation.DSMT4" ShapeID="_x0000_i1042" DrawAspect="Content" ObjectID="_1782906722"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790697">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790697">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790697">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790697">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790697">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790697">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790697">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790697">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790697">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790697">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790697">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790697">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790697">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790697">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790697">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790697">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790697">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790697">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790697">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790697">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790697">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790697">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790697">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790697">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790697">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790697">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790697">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790697">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790697">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790697">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790697">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790697">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790697">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790697">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790697">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790697">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790697">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790697">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79069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790697">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790697">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790697">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790697">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790697">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790697">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790697">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790697">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790697">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790697">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790697">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790697">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790697">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790697">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790697">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790697">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790697">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790697">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790697">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790697">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790697">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790697">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790697">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790697">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790697">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790697">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790697">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790697">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790697">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790697">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790697">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790697">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790697">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790697">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790697">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790697">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790697">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790697">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790697">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790697">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790697">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790697">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790697">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790697">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790697">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790697">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790697">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790697">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790697">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790697">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790697">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790697">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790697">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790697">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790697">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790697">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790697">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790697">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790697">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79069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790697">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790697">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790697">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790697">
        <w:trPr>
          <w:trHeight w:val="75"/>
        </w:trPr>
        <w:tc>
          <w:tcPr>
            <w:tcW w:w="5467" w:type="dxa"/>
            <w:gridSpan w:val="5"/>
            <w:vMerge w:val="restart"/>
            <w:shd w:val="clear" w:color="auto" w:fill="auto"/>
            <w:vAlign w:val="center"/>
          </w:tcPr>
          <w:p w14:paraId="744BF29C" w14:textId="77777777" w:rsidR="00F66C89" w:rsidRPr="00C25669" w:rsidRDefault="00F66C89" w:rsidP="00790697">
            <w:pPr>
              <w:pStyle w:val="TAH"/>
              <w:rPr>
                <w:rFonts w:eastAsia="SimSun"/>
              </w:rPr>
            </w:pPr>
            <w:r w:rsidRPr="00C25669">
              <w:rPr>
                <w:rFonts w:eastAsia="SimSun"/>
              </w:rPr>
              <w:t>Parameter</w:t>
            </w:r>
          </w:p>
        </w:tc>
        <w:tc>
          <w:tcPr>
            <w:tcW w:w="802" w:type="dxa"/>
            <w:vMerge w:val="restart"/>
            <w:shd w:val="clear" w:color="auto" w:fill="auto"/>
            <w:vAlign w:val="center"/>
          </w:tcPr>
          <w:p w14:paraId="20A74256" w14:textId="77777777" w:rsidR="00F66C89" w:rsidRPr="00C25669" w:rsidRDefault="00F66C89" w:rsidP="00790697">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790697">
            <w:pPr>
              <w:pStyle w:val="TAH"/>
              <w:rPr>
                <w:rFonts w:eastAsia="SimSun"/>
              </w:rPr>
            </w:pPr>
            <w:r w:rsidRPr="00C25669">
              <w:rPr>
                <w:rFonts w:eastAsia="SimSun"/>
              </w:rPr>
              <w:t>Value</w:t>
            </w:r>
          </w:p>
        </w:tc>
      </w:tr>
      <w:tr w:rsidR="00F66C89" w:rsidRPr="00C25669" w14:paraId="05E11094" w14:textId="77777777" w:rsidTr="00790697">
        <w:trPr>
          <w:trHeight w:val="75"/>
        </w:trPr>
        <w:tc>
          <w:tcPr>
            <w:tcW w:w="5467" w:type="dxa"/>
            <w:gridSpan w:val="5"/>
            <w:vMerge/>
            <w:shd w:val="clear" w:color="auto" w:fill="auto"/>
          </w:tcPr>
          <w:p w14:paraId="58DB64C0" w14:textId="77777777" w:rsidR="00F66C89" w:rsidRPr="00C25669" w:rsidRDefault="00F66C89" w:rsidP="00790697">
            <w:pPr>
              <w:pStyle w:val="TAH"/>
              <w:rPr>
                <w:rFonts w:eastAsia="SimSun"/>
              </w:rPr>
            </w:pPr>
          </w:p>
        </w:tc>
        <w:tc>
          <w:tcPr>
            <w:tcW w:w="802" w:type="dxa"/>
            <w:vMerge/>
            <w:shd w:val="clear" w:color="auto" w:fill="auto"/>
          </w:tcPr>
          <w:p w14:paraId="73B4F7B5" w14:textId="77777777" w:rsidR="00F66C89" w:rsidRPr="00C25669" w:rsidRDefault="00F66C89" w:rsidP="00790697">
            <w:pPr>
              <w:pStyle w:val="TAH"/>
              <w:rPr>
                <w:rFonts w:eastAsia="SimSun"/>
              </w:rPr>
            </w:pPr>
          </w:p>
        </w:tc>
        <w:tc>
          <w:tcPr>
            <w:tcW w:w="1676" w:type="dxa"/>
            <w:gridSpan w:val="2"/>
            <w:shd w:val="clear" w:color="auto" w:fill="auto"/>
          </w:tcPr>
          <w:p w14:paraId="008FD26B" w14:textId="77777777" w:rsidR="00F66C89" w:rsidRPr="00C25669" w:rsidRDefault="00F66C89" w:rsidP="00790697">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790697">
            <w:pPr>
              <w:pStyle w:val="TAH"/>
              <w:rPr>
                <w:rFonts w:eastAsia="SimSun"/>
              </w:rPr>
            </w:pPr>
            <w:r>
              <w:rPr>
                <w:rFonts w:eastAsia="SimSun"/>
              </w:rPr>
              <w:t>TRxP #2(Note 1)</w:t>
            </w:r>
          </w:p>
        </w:tc>
      </w:tr>
      <w:tr w:rsidR="00F66C89" w:rsidRPr="00C25669" w14:paraId="4C7A42A2" w14:textId="77777777" w:rsidTr="00790697">
        <w:tc>
          <w:tcPr>
            <w:tcW w:w="5467" w:type="dxa"/>
            <w:gridSpan w:val="5"/>
            <w:shd w:val="clear" w:color="auto" w:fill="auto"/>
            <w:vAlign w:val="center"/>
          </w:tcPr>
          <w:p w14:paraId="2645A8AA" w14:textId="77777777" w:rsidR="00F66C89" w:rsidRPr="00C25669" w:rsidRDefault="00F66C89" w:rsidP="00790697">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790697">
            <w:pPr>
              <w:pStyle w:val="TAC"/>
              <w:rPr>
                <w:rFonts w:eastAsia="SimSun"/>
              </w:rPr>
            </w:pPr>
          </w:p>
        </w:tc>
        <w:tc>
          <w:tcPr>
            <w:tcW w:w="3352" w:type="dxa"/>
            <w:gridSpan w:val="3"/>
            <w:shd w:val="clear" w:color="auto" w:fill="auto"/>
            <w:vAlign w:val="center"/>
          </w:tcPr>
          <w:p w14:paraId="772B2012" w14:textId="77777777" w:rsidR="00F66C89" w:rsidRPr="00C25669" w:rsidRDefault="00F66C89" w:rsidP="00790697">
            <w:pPr>
              <w:pStyle w:val="TAC"/>
              <w:rPr>
                <w:rFonts w:eastAsia="SimSun"/>
              </w:rPr>
            </w:pPr>
            <w:r>
              <w:rPr>
                <w:rFonts w:eastAsia="SimSun"/>
              </w:rPr>
              <w:t>TRxP #1</w:t>
            </w:r>
          </w:p>
        </w:tc>
      </w:tr>
      <w:tr w:rsidR="00F66C89" w:rsidRPr="00C25669" w14:paraId="2C9FE605" w14:textId="77777777" w:rsidTr="00790697">
        <w:tc>
          <w:tcPr>
            <w:tcW w:w="2733" w:type="dxa"/>
            <w:gridSpan w:val="3"/>
            <w:vMerge w:val="restart"/>
            <w:shd w:val="clear" w:color="auto" w:fill="auto"/>
            <w:vAlign w:val="center"/>
          </w:tcPr>
          <w:p w14:paraId="095B1081" w14:textId="77777777" w:rsidR="00F66C89" w:rsidRPr="00352C60" w:rsidRDefault="00F66C89" w:rsidP="00790697">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790697">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790697">
            <w:pPr>
              <w:pStyle w:val="TAC"/>
              <w:rPr>
                <w:rFonts w:eastAsia="SimSun"/>
              </w:rPr>
            </w:pPr>
          </w:p>
        </w:tc>
        <w:tc>
          <w:tcPr>
            <w:tcW w:w="3352" w:type="dxa"/>
            <w:gridSpan w:val="3"/>
            <w:shd w:val="clear" w:color="auto" w:fill="auto"/>
            <w:vAlign w:val="center"/>
          </w:tcPr>
          <w:p w14:paraId="3D276D7B" w14:textId="77777777" w:rsidR="00F66C89" w:rsidRPr="00C25669" w:rsidRDefault="00F66C89" w:rsidP="00790697">
            <w:pPr>
              <w:pStyle w:val="TAC"/>
              <w:rPr>
                <w:rFonts w:eastAsia="SimSun"/>
              </w:rPr>
            </w:pPr>
            <w:r>
              <w:rPr>
                <w:rFonts w:eastAsia="SimSun"/>
              </w:rPr>
              <w:t>TCI State #1</w:t>
            </w:r>
          </w:p>
        </w:tc>
      </w:tr>
      <w:tr w:rsidR="00F66C89" w:rsidRPr="00C25669" w14:paraId="5E09D472" w14:textId="77777777" w:rsidTr="00790697">
        <w:tc>
          <w:tcPr>
            <w:tcW w:w="2733" w:type="dxa"/>
            <w:gridSpan w:val="3"/>
            <w:vMerge/>
            <w:shd w:val="clear" w:color="auto" w:fill="auto"/>
            <w:vAlign w:val="center"/>
          </w:tcPr>
          <w:p w14:paraId="0D481B98" w14:textId="77777777" w:rsidR="00F66C89" w:rsidRPr="00352C60" w:rsidRDefault="00F66C89" w:rsidP="00790697">
            <w:pPr>
              <w:pStyle w:val="TAL"/>
              <w:rPr>
                <w:rFonts w:eastAsia="SimSun"/>
              </w:rPr>
            </w:pPr>
          </w:p>
        </w:tc>
        <w:tc>
          <w:tcPr>
            <w:tcW w:w="2734" w:type="dxa"/>
            <w:gridSpan w:val="2"/>
            <w:shd w:val="clear" w:color="auto" w:fill="auto"/>
            <w:vAlign w:val="center"/>
          </w:tcPr>
          <w:p w14:paraId="22575E87" w14:textId="77777777" w:rsidR="00F66C89" w:rsidRDefault="00F66C89" w:rsidP="00790697">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790697">
            <w:pPr>
              <w:pStyle w:val="TAC"/>
              <w:rPr>
                <w:rFonts w:eastAsia="SimSun"/>
              </w:rPr>
            </w:pPr>
          </w:p>
        </w:tc>
        <w:tc>
          <w:tcPr>
            <w:tcW w:w="3352" w:type="dxa"/>
            <w:gridSpan w:val="3"/>
            <w:shd w:val="clear" w:color="auto" w:fill="auto"/>
            <w:vAlign w:val="center"/>
          </w:tcPr>
          <w:p w14:paraId="740AD13C" w14:textId="77777777" w:rsidR="00F66C89" w:rsidRPr="00C25669" w:rsidRDefault="00F66C89" w:rsidP="00790697">
            <w:pPr>
              <w:pStyle w:val="TAC"/>
              <w:rPr>
                <w:rFonts w:eastAsia="SimSun"/>
              </w:rPr>
            </w:pPr>
            <w:r>
              <w:rPr>
                <w:rFonts w:eastAsia="SimSun"/>
              </w:rPr>
              <w:t>0</w:t>
            </w:r>
          </w:p>
        </w:tc>
      </w:tr>
      <w:tr w:rsidR="00F66C89" w:rsidRPr="00C25669" w14:paraId="5A2192A4" w14:textId="77777777" w:rsidTr="00790697">
        <w:tc>
          <w:tcPr>
            <w:tcW w:w="2733" w:type="dxa"/>
            <w:gridSpan w:val="3"/>
            <w:vMerge w:val="restart"/>
            <w:shd w:val="clear" w:color="auto" w:fill="auto"/>
            <w:vAlign w:val="center"/>
          </w:tcPr>
          <w:p w14:paraId="3A27F7C0" w14:textId="77777777" w:rsidR="00F66C89" w:rsidRPr="00C25669" w:rsidRDefault="00F66C89" w:rsidP="00790697">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790697">
            <w:pPr>
              <w:pStyle w:val="TAC"/>
              <w:rPr>
                <w:rFonts w:eastAsia="SimSun"/>
              </w:rPr>
            </w:pPr>
          </w:p>
        </w:tc>
        <w:tc>
          <w:tcPr>
            <w:tcW w:w="1676" w:type="dxa"/>
            <w:gridSpan w:val="2"/>
            <w:shd w:val="clear" w:color="auto" w:fill="auto"/>
            <w:vAlign w:val="center"/>
          </w:tcPr>
          <w:p w14:paraId="7F759008" w14:textId="77777777" w:rsidR="00F66C89" w:rsidRPr="00C25669" w:rsidRDefault="00F66C89"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790697">
        <w:tc>
          <w:tcPr>
            <w:tcW w:w="2733" w:type="dxa"/>
            <w:gridSpan w:val="3"/>
            <w:vMerge/>
            <w:shd w:val="clear" w:color="auto" w:fill="auto"/>
            <w:vAlign w:val="center"/>
          </w:tcPr>
          <w:p w14:paraId="550382BB" w14:textId="77777777" w:rsidR="00F66C89" w:rsidRDefault="00F66C89" w:rsidP="00790697">
            <w:pPr>
              <w:pStyle w:val="TAL"/>
              <w:rPr>
                <w:rFonts w:eastAsia="SimSun"/>
              </w:rPr>
            </w:pPr>
          </w:p>
        </w:tc>
        <w:tc>
          <w:tcPr>
            <w:tcW w:w="2734" w:type="dxa"/>
            <w:gridSpan w:val="2"/>
            <w:shd w:val="clear" w:color="auto" w:fill="auto"/>
            <w:vAlign w:val="center"/>
          </w:tcPr>
          <w:p w14:paraId="02BB2205" w14:textId="77777777" w:rsidR="00F66C89" w:rsidRPr="003D4A7F" w:rsidRDefault="00F66C89"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790697">
            <w:pPr>
              <w:pStyle w:val="TAC"/>
              <w:rPr>
                <w:rFonts w:eastAsia="SimSun"/>
              </w:rPr>
            </w:pPr>
          </w:p>
        </w:tc>
        <w:tc>
          <w:tcPr>
            <w:tcW w:w="1676" w:type="dxa"/>
            <w:gridSpan w:val="2"/>
            <w:shd w:val="clear" w:color="auto" w:fill="auto"/>
            <w:vAlign w:val="center"/>
          </w:tcPr>
          <w:p w14:paraId="17BE7750" w14:textId="77777777" w:rsidR="00F66C89" w:rsidRDefault="00F66C89" w:rsidP="00790697">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790697">
        <w:tc>
          <w:tcPr>
            <w:tcW w:w="2733" w:type="dxa"/>
            <w:gridSpan w:val="3"/>
            <w:vMerge/>
            <w:shd w:val="clear" w:color="auto" w:fill="auto"/>
            <w:vAlign w:val="center"/>
          </w:tcPr>
          <w:p w14:paraId="1E9534A9" w14:textId="77777777" w:rsidR="00F66C89" w:rsidRDefault="00F66C89" w:rsidP="00790697">
            <w:pPr>
              <w:pStyle w:val="TAL"/>
              <w:rPr>
                <w:rFonts w:eastAsia="SimSun"/>
              </w:rPr>
            </w:pPr>
          </w:p>
        </w:tc>
        <w:tc>
          <w:tcPr>
            <w:tcW w:w="2734" w:type="dxa"/>
            <w:gridSpan w:val="2"/>
            <w:shd w:val="clear" w:color="auto" w:fill="auto"/>
            <w:vAlign w:val="center"/>
          </w:tcPr>
          <w:p w14:paraId="5D11F236" w14:textId="77777777" w:rsidR="00F66C89" w:rsidRPr="003D4A7F" w:rsidRDefault="00F66C89" w:rsidP="00790697">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790697">
            <w:pPr>
              <w:pStyle w:val="TAC"/>
              <w:rPr>
                <w:rFonts w:eastAsia="SimSun"/>
              </w:rPr>
            </w:pPr>
          </w:p>
        </w:tc>
        <w:tc>
          <w:tcPr>
            <w:tcW w:w="1676" w:type="dxa"/>
            <w:gridSpan w:val="2"/>
            <w:shd w:val="clear" w:color="auto" w:fill="auto"/>
            <w:vAlign w:val="center"/>
          </w:tcPr>
          <w:p w14:paraId="71A2223F" w14:textId="77777777" w:rsidR="00F66C89" w:rsidRPr="00C25669" w:rsidRDefault="00F66C89" w:rsidP="00790697">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790697">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790697">
        <w:tc>
          <w:tcPr>
            <w:tcW w:w="2733" w:type="dxa"/>
            <w:gridSpan w:val="3"/>
            <w:vMerge/>
            <w:shd w:val="clear" w:color="auto" w:fill="auto"/>
            <w:vAlign w:val="center"/>
          </w:tcPr>
          <w:p w14:paraId="292B861A" w14:textId="77777777" w:rsidR="00F66C89" w:rsidRDefault="00F66C89" w:rsidP="00790697">
            <w:pPr>
              <w:pStyle w:val="TAL"/>
              <w:rPr>
                <w:rFonts w:eastAsia="SimSun"/>
              </w:rPr>
            </w:pPr>
          </w:p>
        </w:tc>
        <w:tc>
          <w:tcPr>
            <w:tcW w:w="2734" w:type="dxa"/>
            <w:gridSpan w:val="2"/>
            <w:shd w:val="clear" w:color="auto" w:fill="auto"/>
            <w:vAlign w:val="center"/>
          </w:tcPr>
          <w:p w14:paraId="05C46AD1" w14:textId="77777777" w:rsidR="00F66C89" w:rsidRPr="003D4A7F" w:rsidRDefault="00F66C89"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790697">
            <w:pPr>
              <w:pStyle w:val="TAC"/>
              <w:rPr>
                <w:rFonts w:eastAsia="SimSun"/>
              </w:rPr>
            </w:pPr>
          </w:p>
        </w:tc>
        <w:tc>
          <w:tcPr>
            <w:tcW w:w="3352" w:type="dxa"/>
            <w:gridSpan w:val="3"/>
            <w:shd w:val="clear" w:color="auto" w:fill="auto"/>
            <w:vAlign w:val="center"/>
          </w:tcPr>
          <w:p w14:paraId="212099CD" w14:textId="77777777" w:rsidR="00F66C89" w:rsidRPr="00575612" w:rsidRDefault="00F66C89"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790697">
        <w:tc>
          <w:tcPr>
            <w:tcW w:w="2733" w:type="dxa"/>
            <w:gridSpan w:val="3"/>
            <w:vMerge/>
            <w:shd w:val="clear" w:color="auto" w:fill="auto"/>
            <w:vAlign w:val="center"/>
          </w:tcPr>
          <w:p w14:paraId="288E231F" w14:textId="77777777" w:rsidR="00F66C89" w:rsidRDefault="00F66C89" w:rsidP="00790697">
            <w:pPr>
              <w:pStyle w:val="TAL"/>
              <w:rPr>
                <w:rFonts w:eastAsia="SimSun"/>
              </w:rPr>
            </w:pPr>
          </w:p>
        </w:tc>
        <w:tc>
          <w:tcPr>
            <w:tcW w:w="2734" w:type="dxa"/>
            <w:gridSpan w:val="2"/>
            <w:shd w:val="clear" w:color="auto" w:fill="auto"/>
            <w:vAlign w:val="center"/>
          </w:tcPr>
          <w:p w14:paraId="6FE61DD2" w14:textId="77777777" w:rsidR="00F66C89" w:rsidRPr="003D4A7F" w:rsidRDefault="00F66C89" w:rsidP="00790697">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790697">
            <w:pPr>
              <w:pStyle w:val="TAC"/>
              <w:rPr>
                <w:rFonts w:eastAsia="SimSun"/>
              </w:rPr>
            </w:pPr>
          </w:p>
        </w:tc>
        <w:tc>
          <w:tcPr>
            <w:tcW w:w="3352" w:type="dxa"/>
            <w:gridSpan w:val="3"/>
            <w:shd w:val="clear" w:color="auto" w:fill="auto"/>
            <w:vAlign w:val="center"/>
          </w:tcPr>
          <w:p w14:paraId="75CE34DC" w14:textId="77777777" w:rsidR="00F66C89" w:rsidRPr="00C25669" w:rsidRDefault="00F66C89" w:rsidP="00790697">
            <w:pPr>
              <w:pStyle w:val="TAC"/>
              <w:rPr>
                <w:rFonts w:eastAsia="SimSun"/>
              </w:rPr>
            </w:pPr>
            <w:r w:rsidRPr="00575612">
              <w:rPr>
                <w:rFonts w:eastAsia="SimSun"/>
              </w:rPr>
              <w:t>3</w:t>
            </w:r>
          </w:p>
        </w:tc>
      </w:tr>
      <w:tr w:rsidR="00F66C89" w:rsidRPr="00C25669" w14:paraId="6CCC0FC2" w14:textId="77777777" w:rsidTr="00790697">
        <w:tc>
          <w:tcPr>
            <w:tcW w:w="2733" w:type="dxa"/>
            <w:gridSpan w:val="3"/>
            <w:vMerge/>
            <w:shd w:val="clear" w:color="auto" w:fill="auto"/>
            <w:vAlign w:val="center"/>
          </w:tcPr>
          <w:p w14:paraId="5447304D" w14:textId="77777777" w:rsidR="00F66C89" w:rsidRDefault="00F66C89" w:rsidP="00790697">
            <w:pPr>
              <w:pStyle w:val="TAL"/>
              <w:rPr>
                <w:rFonts w:eastAsia="SimSun"/>
              </w:rPr>
            </w:pPr>
          </w:p>
        </w:tc>
        <w:tc>
          <w:tcPr>
            <w:tcW w:w="2734" w:type="dxa"/>
            <w:gridSpan w:val="2"/>
            <w:shd w:val="clear" w:color="auto" w:fill="auto"/>
            <w:vAlign w:val="center"/>
          </w:tcPr>
          <w:p w14:paraId="4A14D589" w14:textId="77777777" w:rsidR="00F66C89" w:rsidRPr="003D4A7F" w:rsidRDefault="00F66C89" w:rsidP="00790697">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790697">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790697">
            <w:pPr>
              <w:pStyle w:val="TAC"/>
              <w:rPr>
                <w:rFonts w:eastAsia="SimSun"/>
              </w:rPr>
            </w:pPr>
            <w:r w:rsidRPr="00575612">
              <w:rPr>
                <w:rFonts w:eastAsia="SimSun"/>
              </w:rPr>
              <w:t>20</w:t>
            </w:r>
          </w:p>
        </w:tc>
      </w:tr>
      <w:tr w:rsidR="00F66C89" w:rsidRPr="00C25669" w14:paraId="2645CF4D" w14:textId="77777777" w:rsidTr="00790697">
        <w:tc>
          <w:tcPr>
            <w:tcW w:w="2733" w:type="dxa"/>
            <w:gridSpan w:val="3"/>
            <w:vMerge/>
            <w:shd w:val="clear" w:color="auto" w:fill="auto"/>
            <w:vAlign w:val="center"/>
          </w:tcPr>
          <w:p w14:paraId="6B85733F" w14:textId="77777777" w:rsidR="00F66C89" w:rsidRDefault="00F66C89" w:rsidP="00790697">
            <w:pPr>
              <w:pStyle w:val="TAL"/>
              <w:rPr>
                <w:rFonts w:eastAsia="SimSun"/>
              </w:rPr>
            </w:pPr>
          </w:p>
        </w:tc>
        <w:tc>
          <w:tcPr>
            <w:tcW w:w="2734" w:type="dxa"/>
            <w:gridSpan w:val="2"/>
            <w:shd w:val="clear" w:color="auto" w:fill="auto"/>
            <w:vAlign w:val="center"/>
          </w:tcPr>
          <w:p w14:paraId="79A315C5" w14:textId="77777777" w:rsidR="00F66C89" w:rsidRPr="003D4A7F" w:rsidRDefault="00F66C89" w:rsidP="00790697">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790697">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790697">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790697">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790697">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790697">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790697">
        <w:tc>
          <w:tcPr>
            <w:tcW w:w="2733" w:type="dxa"/>
            <w:gridSpan w:val="3"/>
            <w:vMerge/>
            <w:shd w:val="clear" w:color="auto" w:fill="auto"/>
            <w:vAlign w:val="center"/>
          </w:tcPr>
          <w:p w14:paraId="5F2E7398" w14:textId="77777777" w:rsidR="00F66C89" w:rsidRDefault="00F66C89" w:rsidP="00790697">
            <w:pPr>
              <w:pStyle w:val="TAL"/>
              <w:rPr>
                <w:rFonts w:eastAsia="SimSun"/>
              </w:rPr>
            </w:pPr>
          </w:p>
        </w:tc>
        <w:tc>
          <w:tcPr>
            <w:tcW w:w="2734" w:type="dxa"/>
            <w:gridSpan w:val="2"/>
            <w:shd w:val="clear" w:color="auto" w:fill="auto"/>
            <w:vAlign w:val="center"/>
          </w:tcPr>
          <w:p w14:paraId="14157805" w14:textId="77777777" w:rsidR="00F66C89" w:rsidRPr="003D4A7F" w:rsidRDefault="00F66C89" w:rsidP="00790697">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790697">
            <w:pPr>
              <w:pStyle w:val="TAC"/>
              <w:rPr>
                <w:rFonts w:eastAsia="SimSun"/>
              </w:rPr>
            </w:pPr>
          </w:p>
        </w:tc>
        <w:tc>
          <w:tcPr>
            <w:tcW w:w="3352" w:type="dxa"/>
            <w:gridSpan w:val="3"/>
            <w:shd w:val="clear" w:color="auto" w:fill="auto"/>
            <w:vAlign w:val="center"/>
          </w:tcPr>
          <w:p w14:paraId="173D6E5E" w14:textId="77777777" w:rsidR="00F66C89" w:rsidRPr="00C25669" w:rsidRDefault="00F66C89" w:rsidP="00790697">
            <w:pPr>
              <w:pStyle w:val="TAC"/>
              <w:rPr>
                <w:rFonts w:eastAsia="SimSun"/>
              </w:rPr>
            </w:pPr>
            <w:r w:rsidRPr="003D4A7F">
              <w:rPr>
                <w:rFonts w:eastAsia="SimSun"/>
              </w:rPr>
              <w:t>TCI state #0</w:t>
            </w:r>
          </w:p>
        </w:tc>
      </w:tr>
      <w:tr w:rsidR="00F66C89" w:rsidRPr="00C25669" w14:paraId="7D593867" w14:textId="77777777" w:rsidTr="00790697">
        <w:tc>
          <w:tcPr>
            <w:tcW w:w="5467" w:type="dxa"/>
            <w:gridSpan w:val="5"/>
            <w:shd w:val="clear" w:color="auto" w:fill="auto"/>
            <w:vAlign w:val="center"/>
          </w:tcPr>
          <w:p w14:paraId="17DF7D8B" w14:textId="77777777" w:rsidR="00F66C89" w:rsidRPr="00C25669" w:rsidRDefault="00F66C89" w:rsidP="00790697">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790697">
            <w:pPr>
              <w:pStyle w:val="TAC"/>
              <w:rPr>
                <w:rFonts w:eastAsia="SimSun"/>
              </w:rPr>
            </w:pPr>
          </w:p>
        </w:tc>
        <w:tc>
          <w:tcPr>
            <w:tcW w:w="3352" w:type="dxa"/>
            <w:gridSpan w:val="3"/>
            <w:shd w:val="clear" w:color="auto" w:fill="auto"/>
            <w:vAlign w:val="center"/>
          </w:tcPr>
          <w:p w14:paraId="7285429B" w14:textId="77777777" w:rsidR="00F66C89" w:rsidRPr="00C25669" w:rsidRDefault="00F66C89" w:rsidP="00790697">
            <w:pPr>
              <w:pStyle w:val="TAC"/>
              <w:rPr>
                <w:rFonts w:eastAsia="SimSun"/>
              </w:rPr>
            </w:pPr>
            <w:r w:rsidRPr="00C25669">
              <w:rPr>
                <w:rFonts w:eastAsia="SimSun"/>
              </w:rPr>
              <w:t>FDD</w:t>
            </w:r>
          </w:p>
        </w:tc>
      </w:tr>
      <w:tr w:rsidR="00F66C89" w:rsidRPr="00C25669" w14:paraId="3E675BEE" w14:textId="77777777" w:rsidTr="00790697">
        <w:tc>
          <w:tcPr>
            <w:tcW w:w="5467" w:type="dxa"/>
            <w:gridSpan w:val="5"/>
            <w:shd w:val="clear" w:color="auto" w:fill="auto"/>
            <w:vAlign w:val="center"/>
          </w:tcPr>
          <w:p w14:paraId="62D5D09C" w14:textId="77777777" w:rsidR="00F66C89" w:rsidRPr="00C25669" w:rsidRDefault="00F66C89" w:rsidP="00790697">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790697">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790697">
            <w:pPr>
              <w:pStyle w:val="TAC"/>
              <w:rPr>
                <w:rFonts w:eastAsia="SimSun"/>
              </w:rPr>
            </w:pPr>
            <w:r>
              <w:rPr>
                <w:rFonts w:eastAsia="SimSun"/>
                <w:lang w:eastAsia="zh-CN"/>
              </w:rPr>
              <w:t>10</w:t>
            </w:r>
          </w:p>
        </w:tc>
      </w:tr>
      <w:tr w:rsidR="00F66C89" w:rsidRPr="00C25669" w14:paraId="624DBD94" w14:textId="77777777" w:rsidTr="00790697">
        <w:tc>
          <w:tcPr>
            <w:tcW w:w="5467" w:type="dxa"/>
            <w:gridSpan w:val="5"/>
            <w:shd w:val="clear" w:color="auto" w:fill="auto"/>
            <w:vAlign w:val="center"/>
          </w:tcPr>
          <w:p w14:paraId="1E3E8511" w14:textId="77777777" w:rsidR="00F66C89" w:rsidRPr="00C25669" w:rsidRDefault="00F66C89" w:rsidP="00790697">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790697">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790697">
            <w:pPr>
              <w:pStyle w:val="TAC"/>
              <w:rPr>
                <w:rFonts w:eastAsia="SimSun"/>
              </w:rPr>
            </w:pPr>
            <w:r>
              <w:rPr>
                <w:rFonts w:eastAsia="SimSun"/>
                <w:lang w:eastAsia="zh-CN"/>
              </w:rPr>
              <w:t>15</w:t>
            </w:r>
          </w:p>
        </w:tc>
      </w:tr>
      <w:tr w:rsidR="00F66C89" w:rsidRPr="00C25669" w14:paraId="6A64AE55" w14:textId="77777777" w:rsidTr="00790697">
        <w:tc>
          <w:tcPr>
            <w:tcW w:w="5467" w:type="dxa"/>
            <w:gridSpan w:val="5"/>
            <w:shd w:val="clear" w:color="auto" w:fill="auto"/>
            <w:vAlign w:val="center"/>
          </w:tcPr>
          <w:p w14:paraId="5B6EB373" w14:textId="77777777" w:rsidR="00F66C89" w:rsidRPr="00C25669" w:rsidRDefault="00F66C89" w:rsidP="00790697">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790697">
            <w:pPr>
              <w:pStyle w:val="TAC"/>
              <w:rPr>
                <w:rFonts w:eastAsia="SimSun"/>
              </w:rPr>
            </w:pPr>
          </w:p>
        </w:tc>
        <w:tc>
          <w:tcPr>
            <w:tcW w:w="3352" w:type="dxa"/>
            <w:gridSpan w:val="3"/>
            <w:shd w:val="clear" w:color="auto" w:fill="auto"/>
            <w:vAlign w:val="center"/>
          </w:tcPr>
          <w:p w14:paraId="01385D6C" w14:textId="77777777" w:rsidR="00F66C89" w:rsidRPr="00C25669" w:rsidRDefault="00F66C89" w:rsidP="00790697">
            <w:pPr>
              <w:pStyle w:val="TAC"/>
              <w:rPr>
                <w:rFonts w:eastAsia="SimSun"/>
              </w:rPr>
            </w:pPr>
            <w:r w:rsidRPr="00C25669">
              <w:rPr>
                <w:rFonts w:eastAsia="SimSun"/>
              </w:rPr>
              <w:t>1</w:t>
            </w:r>
          </w:p>
        </w:tc>
      </w:tr>
      <w:tr w:rsidR="00F66C89" w:rsidRPr="00C25669" w14:paraId="2F6D7379" w14:textId="77777777" w:rsidTr="00790697">
        <w:tc>
          <w:tcPr>
            <w:tcW w:w="5467" w:type="dxa"/>
            <w:gridSpan w:val="5"/>
            <w:shd w:val="clear" w:color="auto" w:fill="auto"/>
            <w:vAlign w:val="center"/>
          </w:tcPr>
          <w:p w14:paraId="3380D244" w14:textId="77777777" w:rsidR="00F66C89" w:rsidRPr="00294AB6" w:rsidRDefault="00F66C89" w:rsidP="00790697">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790697">
            <w:pPr>
              <w:pStyle w:val="TAC"/>
              <w:rPr>
                <w:rFonts w:eastAsia="SimSun"/>
              </w:rPr>
            </w:pPr>
          </w:p>
        </w:tc>
        <w:tc>
          <w:tcPr>
            <w:tcW w:w="3352" w:type="dxa"/>
            <w:gridSpan w:val="3"/>
            <w:shd w:val="clear" w:color="auto" w:fill="auto"/>
            <w:vAlign w:val="center"/>
          </w:tcPr>
          <w:p w14:paraId="14738978" w14:textId="77777777" w:rsidR="00F66C89" w:rsidRPr="00294AB6" w:rsidRDefault="00F66C89" w:rsidP="00790697">
            <w:pPr>
              <w:pStyle w:val="TAC"/>
              <w:rPr>
                <w:rFonts w:eastAsia="SimSun"/>
              </w:rPr>
            </w:pPr>
            <w:r w:rsidRPr="00294AB6">
              <w:rPr>
                <w:rFonts w:eastAsia="SimSun"/>
                <w:kern w:val="2"/>
                <w:lang w:eastAsia="zh-CN"/>
              </w:rPr>
              <w:t>TDLA30-10</w:t>
            </w:r>
          </w:p>
        </w:tc>
      </w:tr>
      <w:tr w:rsidR="00F66C89" w:rsidRPr="00C25669" w14:paraId="689C9470" w14:textId="77777777" w:rsidTr="00790697">
        <w:tc>
          <w:tcPr>
            <w:tcW w:w="5467" w:type="dxa"/>
            <w:gridSpan w:val="5"/>
            <w:shd w:val="clear" w:color="auto" w:fill="auto"/>
            <w:vAlign w:val="center"/>
          </w:tcPr>
          <w:p w14:paraId="14F3A940" w14:textId="77777777" w:rsidR="00F66C89" w:rsidRPr="00294AB6" w:rsidRDefault="00F66C89" w:rsidP="00790697">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790697">
            <w:pPr>
              <w:pStyle w:val="TAC"/>
              <w:rPr>
                <w:rFonts w:eastAsia="SimSun"/>
              </w:rPr>
            </w:pPr>
          </w:p>
        </w:tc>
        <w:tc>
          <w:tcPr>
            <w:tcW w:w="3352" w:type="dxa"/>
            <w:gridSpan w:val="3"/>
            <w:shd w:val="clear" w:color="auto" w:fill="auto"/>
            <w:vAlign w:val="center"/>
          </w:tcPr>
          <w:p w14:paraId="2E720E55" w14:textId="77777777" w:rsidR="00F66C89" w:rsidRPr="001424CF" w:rsidRDefault="00F66C89"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790697">
        <w:tc>
          <w:tcPr>
            <w:tcW w:w="5467" w:type="dxa"/>
            <w:gridSpan w:val="5"/>
            <w:shd w:val="clear" w:color="auto" w:fill="auto"/>
            <w:vAlign w:val="center"/>
          </w:tcPr>
          <w:p w14:paraId="59F78A6A" w14:textId="77777777" w:rsidR="00F66C89" w:rsidRPr="00C25669" w:rsidRDefault="00F66C89" w:rsidP="00790697">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790697">
            <w:pPr>
              <w:pStyle w:val="TAC"/>
              <w:rPr>
                <w:rFonts w:eastAsia="SimSun"/>
              </w:rPr>
            </w:pPr>
          </w:p>
        </w:tc>
        <w:tc>
          <w:tcPr>
            <w:tcW w:w="3352" w:type="dxa"/>
            <w:gridSpan w:val="3"/>
            <w:shd w:val="clear" w:color="auto" w:fill="auto"/>
            <w:vAlign w:val="center"/>
          </w:tcPr>
          <w:p w14:paraId="173ED980" w14:textId="77777777" w:rsidR="00F66C89" w:rsidRPr="00C25669" w:rsidRDefault="00F66C89"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790697">
        <w:tc>
          <w:tcPr>
            <w:tcW w:w="1813" w:type="dxa"/>
            <w:vMerge w:val="restart"/>
            <w:shd w:val="clear" w:color="auto" w:fill="auto"/>
            <w:vAlign w:val="center"/>
          </w:tcPr>
          <w:p w14:paraId="40E24DA9" w14:textId="77777777" w:rsidR="00F66C89" w:rsidRPr="00C25669" w:rsidRDefault="00F66C89"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790697">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790697">
            <w:pPr>
              <w:pStyle w:val="TAC"/>
              <w:rPr>
                <w:rFonts w:eastAsia="SimSun"/>
              </w:rPr>
            </w:pPr>
          </w:p>
        </w:tc>
        <w:tc>
          <w:tcPr>
            <w:tcW w:w="3352" w:type="dxa"/>
            <w:gridSpan w:val="3"/>
            <w:shd w:val="clear" w:color="auto" w:fill="auto"/>
            <w:vAlign w:val="center"/>
          </w:tcPr>
          <w:p w14:paraId="68B3CDA5" w14:textId="77777777" w:rsidR="00F66C89" w:rsidRPr="00C25669" w:rsidRDefault="00F66C89" w:rsidP="00790697">
            <w:pPr>
              <w:pStyle w:val="TAC"/>
              <w:rPr>
                <w:rFonts w:eastAsia="SimSun"/>
              </w:rPr>
            </w:pPr>
            <w:r w:rsidRPr="00C25669">
              <w:rPr>
                <w:rFonts w:eastAsia="SimSun"/>
              </w:rPr>
              <w:t>Type A</w:t>
            </w:r>
          </w:p>
        </w:tc>
      </w:tr>
      <w:tr w:rsidR="00F66C89" w:rsidRPr="00C25669" w14:paraId="03CA668F" w14:textId="77777777" w:rsidTr="00790697">
        <w:tc>
          <w:tcPr>
            <w:tcW w:w="1813" w:type="dxa"/>
            <w:vMerge/>
            <w:shd w:val="clear" w:color="auto" w:fill="auto"/>
            <w:vAlign w:val="center"/>
          </w:tcPr>
          <w:p w14:paraId="751C2450" w14:textId="77777777" w:rsidR="00F66C89" w:rsidRPr="00C25669" w:rsidRDefault="00F66C89" w:rsidP="00790697">
            <w:pPr>
              <w:pStyle w:val="TAL"/>
              <w:rPr>
                <w:rFonts w:eastAsia="SimSun"/>
              </w:rPr>
            </w:pPr>
          </w:p>
        </w:tc>
        <w:tc>
          <w:tcPr>
            <w:tcW w:w="3654" w:type="dxa"/>
            <w:gridSpan w:val="4"/>
            <w:shd w:val="clear" w:color="auto" w:fill="auto"/>
            <w:vAlign w:val="center"/>
          </w:tcPr>
          <w:p w14:paraId="53AA0726" w14:textId="77777777" w:rsidR="00F66C89" w:rsidRPr="00C25669" w:rsidRDefault="00F66C89" w:rsidP="00790697">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790697">
            <w:pPr>
              <w:pStyle w:val="TAC"/>
              <w:rPr>
                <w:rFonts w:eastAsia="SimSun"/>
              </w:rPr>
            </w:pPr>
          </w:p>
        </w:tc>
        <w:tc>
          <w:tcPr>
            <w:tcW w:w="3352" w:type="dxa"/>
            <w:gridSpan w:val="3"/>
            <w:shd w:val="clear" w:color="auto" w:fill="auto"/>
            <w:vAlign w:val="center"/>
          </w:tcPr>
          <w:p w14:paraId="23B57807" w14:textId="77777777" w:rsidR="00F66C89" w:rsidRPr="00C25669" w:rsidRDefault="00F66C89" w:rsidP="00790697">
            <w:pPr>
              <w:pStyle w:val="TAC"/>
              <w:rPr>
                <w:rFonts w:eastAsia="SimSun"/>
              </w:rPr>
            </w:pPr>
            <w:r w:rsidRPr="00C25669">
              <w:rPr>
                <w:rFonts w:eastAsia="SimSun"/>
              </w:rPr>
              <w:t>0</w:t>
            </w:r>
          </w:p>
        </w:tc>
      </w:tr>
      <w:tr w:rsidR="00F66C89" w:rsidRPr="00C25669" w14:paraId="6E37D17B" w14:textId="77777777" w:rsidTr="00790697">
        <w:tc>
          <w:tcPr>
            <w:tcW w:w="1813" w:type="dxa"/>
            <w:vMerge/>
            <w:shd w:val="clear" w:color="auto" w:fill="auto"/>
            <w:vAlign w:val="center"/>
          </w:tcPr>
          <w:p w14:paraId="06CD3067" w14:textId="77777777" w:rsidR="00F66C89" w:rsidRPr="00C25669" w:rsidRDefault="00F66C89" w:rsidP="00790697">
            <w:pPr>
              <w:pStyle w:val="TAL"/>
              <w:rPr>
                <w:rFonts w:eastAsia="SimSun"/>
              </w:rPr>
            </w:pPr>
          </w:p>
        </w:tc>
        <w:tc>
          <w:tcPr>
            <w:tcW w:w="3654" w:type="dxa"/>
            <w:gridSpan w:val="4"/>
            <w:shd w:val="clear" w:color="auto" w:fill="auto"/>
            <w:vAlign w:val="center"/>
          </w:tcPr>
          <w:p w14:paraId="08C69898" w14:textId="77777777" w:rsidR="00F66C89" w:rsidRPr="00C25669" w:rsidRDefault="00F66C89"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790697">
            <w:pPr>
              <w:pStyle w:val="TAC"/>
              <w:rPr>
                <w:rFonts w:eastAsia="SimSun"/>
              </w:rPr>
            </w:pPr>
          </w:p>
        </w:tc>
        <w:tc>
          <w:tcPr>
            <w:tcW w:w="3352" w:type="dxa"/>
            <w:gridSpan w:val="3"/>
            <w:shd w:val="clear" w:color="auto" w:fill="auto"/>
            <w:vAlign w:val="center"/>
          </w:tcPr>
          <w:p w14:paraId="22F3635E" w14:textId="77777777" w:rsidR="00F66C89" w:rsidRPr="00C25669" w:rsidRDefault="00F66C89" w:rsidP="00790697">
            <w:pPr>
              <w:pStyle w:val="TAC"/>
              <w:rPr>
                <w:rFonts w:eastAsia="SimSun"/>
              </w:rPr>
            </w:pPr>
            <w:r w:rsidRPr="00C25669">
              <w:rPr>
                <w:rFonts w:eastAsia="SimSun"/>
              </w:rPr>
              <w:t>2</w:t>
            </w:r>
          </w:p>
        </w:tc>
      </w:tr>
      <w:tr w:rsidR="00F66C89" w:rsidRPr="00C25669" w14:paraId="78A2512B" w14:textId="77777777" w:rsidTr="00790697">
        <w:tc>
          <w:tcPr>
            <w:tcW w:w="1813" w:type="dxa"/>
            <w:vMerge/>
            <w:shd w:val="clear" w:color="auto" w:fill="auto"/>
            <w:vAlign w:val="center"/>
          </w:tcPr>
          <w:p w14:paraId="6E6C4EB2" w14:textId="77777777" w:rsidR="00F66C89" w:rsidRPr="00C25669" w:rsidRDefault="00F66C89" w:rsidP="00790697">
            <w:pPr>
              <w:pStyle w:val="TAL"/>
              <w:rPr>
                <w:rFonts w:eastAsia="SimSun"/>
              </w:rPr>
            </w:pPr>
          </w:p>
        </w:tc>
        <w:tc>
          <w:tcPr>
            <w:tcW w:w="3654" w:type="dxa"/>
            <w:gridSpan w:val="4"/>
            <w:shd w:val="clear" w:color="auto" w:fill="auto"/>
            <w:vAlign w:val="center"/>
          </w:tcPr>
          <w:p w14:paraId="4C13FBF9" w14:textId="77777777" w:rsidR="00F66C89" w:rsidRPr="00C25669" w:rsidRDefault="00F66C89" w:rsidP="00790697">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790697">
            <w:pPr>
              <w:pStyle w:val="TAC"/>
              <w:rPr>
                <w:rFonts w:eastAsia="SimSun"/>
              </w:rPr>
            </w:pPr>
          </w:p>
        </w:tc>
        <w:tc>
          <w:tcPr>
            <w:tcW w:w="3352" w:type="dxa"/>
            <w:gridSpan w:val="3"/>
            <w:shd w:val="clear" w:color="auto" w:fill="auto"/>
            <w:vAlign w:val="center"/>
          </w:tcPr>
          <w:p w14:paraId="2FFF851C" w14:textId="77777777" w:rsidR="00F66C89" w:rsidRPr="00C25669" w:rsidRDefault="00F66C89" w:rsidP="00790697">
            <w:pPr>
              <w:pStyle w:val="TAC"/>
              <w:rPr>
                <w:rFonts w:eastAsia="SimSun"/>
              </w:rPr>
            </w:pPr>
            <w:r w:rsidRPr="00C25669">
              <w:rPr>
                <w:rFonts w:eastAsia="SimSun"/>
              </w:rPr>
              <w:t>12</w:t>
            </w:r>
          </w:p>
        </w:tc>
      </w:tr>
      <w:tr w:rsidR="00F66C89" w:rsidRPr="00C25669" w14:paraId="13E6F991" w14:textId="77777777" w:rsidTr="00790697">
        <w:tc>
          <w:tcPr>
            <w:tcW w:w="1813" w:type="dxa"/>
            <w:vMerge/>
            <w:shd w:val="clear" w:color="auto" w:fill="auto"/>
            <w:vAlign w:val="center"/>
          </w:tcPr>
          <w:p w14:paraId="0610E233" w14:textId="77777777" w:rsidR="00F66C89" w:rsidRPr="00C25669" w:rsidRDefault="00F66C89" w:rsidP="00790697">
            <w:pPr>
              <w:pStyle w:val="TAL"/>
              <w:rPr>
                <w:rFonts w:eastAsia="SimSun"/>
              </w:rPr>
            </w:pPr>
          </w:p>
        </w:tc>
        <w:tc>
          <w:tcPr>
            <w:tcW w:w="3654" w:type="dxa"/>
            <w:gridSpan w:val="4"/>
            <w:shd w:val="clear" w:color="auto" w:fill="auto"/>
            <w:vAlign w:val="center"/>
          </w:tcPr>
          <w:p w14:paraId="50C27081" w14:textId="77777777" w:rsidR="00F66C89" w:rsidRPr="00C25669" w:rsidRDefault="00F66C89" w:rsidP="00790697">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790697">
            <w:pPr>
              <w:pStyle w:val="TAC"/>
              <w:rPr>
                <w:rFonts w:eastAsia="SimSun"/>
              </w:rPr>
            </w:pPr>
          </w:p>
        </w:tc>
        <w:tc>
          <w:tcPr>
            <w:tcW w:w="3352" w:type="dxa"/>
            <w:gridSpan w:val="3"/>
            <w:shd w:val="clear" w:color="auto" w:fill="auto"/>
            <w:vAlign w:val="center"/>
          </w:tcPr>
          <w:p w14:paraId="42E986D9" w14:textId="77777777" w:rsidR="00F66C89" w:rsidRPr="00C25669" w:rsidRDefault="00F66C89" w:rsidP="00790697">
            <w:pPr>
              <w:pStyle w:val="TAC"/>
              <w:rPr>
                <w:rFonts w:eastAsia="SimSun"/>
              </w:rPr>
            </w:pPr>
            <w:r w:rsidRPr="00C25669">
              <w:rPr>
                <w:rFonts w:eastAsia="SimSun"/>
              </w:rPr>
              <w:t>Static</w:t>
            </w:r>
          </w:p>
        </w:tc>
      </w:tr>
      <w:tr w:rsidR="00F66C89" w:rsidRPr="00C25669" w14:paraId="229C722D" w14:textId="77777777" w:rsidTr="00790697">
        <w:tc>
          <w:tcPr>
            <w:tcW w:w="1813" w:type="dxa"/>
            <w:vMerge/>
            <w:shd w:val="clear" w:color="auto" w:fill="auto"/>
            <w:vAlign w:val="center"/>
          </w:tcPr>
          <w:p w14:paraId="1F00F523" w14:textId="77777777" w:rsidR="00F66C89" w:rsidRPr="00C25669" w:rsidRDefault="00F66C89" w:rsidP="00790697">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790697">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790697">
            <w:pPr>
              <w:pStyle w:val="TAC"/>
              <w:rPr>
                <w:rFonts w:eastAsia="SimSun"/>
              </w:rPr>
            </w:pPr>
          </w:p>
        </w:tc>
        <w:tc>
          <w:tcPr>
            <w:tcW w:w="3352" w:type="dxa"/>
            <w:gridSpan w:val="3"/>
            <w:shd w:val="clear" w:color="auto" w:fill="auto"/>
            <w:vAlign w:val="center"/>
          </w:tcPr>
          <w:p w14:paraId="47585407" w14:textId="77777777" w:rsidR="00F66C89" w:rsidRPr="004E679B" w:rsidRDefault="00F66C89" w:rsidP="00790697">
            <w:pPr>
              <w:pStyle w:val="TAC"/>
              <w:rPr>
                <w:rFonts w:eastAsia="SimSun"/>
              </w:rPr>
            </w:pPr>
            <w:r>
              <w:rPr>
                <w:rFonts w:eastAsia="SimSun"/>
              </w:rPr>
              <w:t>2</w:t>
            </w:r>
          </w:p>
        </w:tc>
      </w:tr>
      <w:tr w:rsidR="00F66C89" w:rsidRPr="00C25669" w14:paraId="60719800" w14:textId="77777777" w:rsidTr="00790697">
        <w:tc>
          <w:tcPr>
            <w:tcW w:w="1813" w:type="dxa"/>
            <w:vMerge/>
            <w:shd w:val="clear" w:color="auto" w:fill="auto"/>
            <w:vAlign w:val="center"/>
          </w:tcPr>
          <w:p w14:paraId="66D4F5D2" w14:textId="77777777" w:rsidR="00F66C89" w:rsidRPr="00C25669" w:rsidRDefault="00F66C89" w:rsidP="00790697">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790697">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790697">
            <w:pPr>
              <w:pStyle w:val="TAC"/>
              <w:rPr>
                <w:rFonts w:eastAsia="SimSun"/>
              </w:rPr>
            </w:pPr>
          </w:p>
        </w:tc>
        <w:tc>
          <w:tcPr>
            <w:tcW w:w="3352" w:type="dxa"/>
            <w:gridSpan w:val="3"/>
            <w:shd w:val="clear" w:color="auto" w:fill="auto"/>
            <w:vAlign w:val="center"/>
          </w:tcPr>
          <w:p w14:paraId="2F6C1515" w14:textId="77777777" w:rsidR="00F66C89" w:rsidRPr="00C25669" w:rsidRDefault="00F66C89" w:rsidP="00790697">
            <w:pPr>
              <w:pStyle w:val="TAC"/>
              <w:rPr>
                <w:rFonts w:eastAsia="SimSun"/>
              </w:rPr>
            </w:pPr>
            <w:r>
              <w:rPr>
                <w:rFonts w:eastAsia="SimSun"/>
              </w:rPr>
              <w:t>Type 1</w:t>
            </w:r>
          </w:p>
        </w:tc>
      </w:tr>
      <w:tr w:rsidR="00F66C89" w:rsidRPr="00C25669" w14:paraId="2E89E7F6" w14:textId="77777777" w:rsidTr="00790697">
        <w:tc>
          <w:tcPr>
            <w:tcW w:w="1813" w:type="dxa"/>
            <w:vMerge/>
            <w:shd w:val="clear" w:color="auto" w:fill="auto"/>
            <w:vAlign w:val="center"/>
          </w:tcPr>
          <w:p w14:paraId="00E11BE2" w14:textId="77777777" w:rsidR="00F66C89" w:rsidRPr="00C25669" w:rsidRDefault="00F66C89" w:rsidP="00790697">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790697">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790697">
            <w:pPr>
              <w:pStyle w:val="TAC"/>
              <w:rPr>
                <w:rFonts w:eastAsia="SimSun"/>
              </w:rPr>
            </w:pPr>
          </w:p>
        </w:tc>
        <w:tc>
          <w:tcPr>
            <w:tcW w:w="3352" w:type="dxa"/>
            <w:gridSpan w:val="3"/>
            <w:shd w:val="clear" w:color="auto" w:fill="auto"/>
            <w:vAlign w:val="center"/>
          </w:tcPr>
          <w:p w14:paraId="32A9936F" w14:textId="77777777" w:rsidR="00F66C89" w:rsidRPr="00C25669" w:rsidRDefault="00F66C89"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790697">
        <w:tc>
          <w:tcPr>
            <w:tcW w:w="1813" w:type="dxa"/>
            <w:vMerge/>
            <w:shd w:val="clear" w:color="auto" w:fill="auto"/>
            <w:vAlign w:val="center"/>
          </w:tcPr>
          <w:p w14:paraId="7B948BA6" w14:textId="77777777" w:rsidR="00F66C89" w:rsidRPr="00C25669" w:rsidRDefault="00F66C89" w:rsidP="00790697">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790697">
            <w:pPr>
              <w:pStyle w:val="TAC"/>
              <w:rPr>
                <w:rFonts w:eastAsia="SimSun"/>
              </w:rPr>
            </w:pPr>
          </w:p>
        </w:tc>
        <w:tc>
          <w:tcPr>
            <w:tcW w:w="3352" w:type="dxa"/>
            <w:gridSpan w:val="3"/>
            <w:shd w:val="clear" w:color="auto" w:fill="auto"/>
            <w:vAlign w:val="center"/>
          </w:tcPr>
          <w:p w14:paraId="2BC5617A" w14:textId="77777777" w:rsidR="00F66C89" w:rsidRPr="00C25669" w:rsidRDefault="00F66C89" w:rsidP="00790697">
            <w:pPr>
              <w:pStyle w:val="TAC"/>
              <w:rPr>
                <w:rFonts w:eastAsia="SimSun"/>
              </w:rPr>
            </w:pPr>
            <w:r w:rsidRPr="00C25669">
              <w:rPr>
                <w:rFonts w:eastAsia="SimSun"/>
              </w:rPr>
              <w:t>Non-interleaved</w:t>
            </w:r>
          </w:p>
        </w:tc>
      </w:tr>
      <w:tr w:rsidR="00F66C89" w:rsidRPr="00C25669" w14:paraId="54A84274" w14:textId="77777777" w:rsidTr="00790697">
        <w:tc>
          <w:tcPr>
            <w:tcW w:w="1813" w:type="dxa"/>
            <w:vMerge/>
            <w:shd w:val="clear" w:color="auto" w:fill="auto"/>
            <w:vAlign w:val="center"/>
          </w:tcPr>
          <w:p w14:paraId="052AB170" w14:textId="77777777" w:rsidR="00F66C89" w:rsidRPr="00C25669" w:rsidRDefault="00F66C89" w:rsidP="00790697">
            <w:pPr>
              <w:pStyle w:val="TAL"/>
              <w:rPr>
                <w:rFonts w:eastAsia="SimSun"/>
              </w:rPr>
            </w:pPr>
          </w:p>
        </w:tc>
        <w:tc>
          <w:tcPr>
            <w:tcW w:w="3654" w:type="dxa"/>
            <w:gridSpan w:val="4"/>
            <w:shd w:val="clear" w:color="auto" w:fill="auto"/>
            <w:vAlign w:val="center"/>
          </w:tcPr>
          <w:p w14:paraId="51E5D84C" w14:textId="77777777" w:rsidR="00F66C89" w:rsidRPr="00C25669" w:rsidRDefault="00F66C89"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790697">
            <w:pPr>
              <w:pStyle w:val="TAC"/>
              <w:rPr>
                <w:rFonts w:eastAsia="SimSun"/>
              </w:rPr>
            </w:pPr>
          </w:p>
        </w:tc>
        <w:tc>
          <w:tcPr>
            <w:tcW w:w="3352" w:type="dxa"/>
            <w:gridSpan w:val="3"/>
            <w:shd w:val="clear" w:color="auto" w:fill="auto"/>
            <w:vAlign w:val="center"/>
          </w:tcPr>
          <w:p w14:paraId="34A90EC4" w14:textId="77777777" w:rsidR="00F66C89" w:rsidRPr="00C25669" w:rsidRDefault="00F66C89" w:rsidP="00790697">
            <w:pPr>
              <w:pStyle w:val="TAC"/>
              <w:rPr>
                <w:rFonts w:eastAsia="SimSun"/>
              </w:rPr>
            </w:pPr>
            <w:r w:rsidRPr="00C25669">
              <w:rPr>
                <w:rFonts w:eastAsia="SimSun"/>
              </w:rPr>
              <w:t>N/A</w:t>
            </w:r>
          </w:p>
        </w:tc>
      </w:tr>
      <w:tr w:rsidR="00F66C89" w:rsidRPr="00C25669" w14:paraId="3F97763E" w14:textId="77777777" w:rsidTr="00790697">
        <w:tc>
          <w:tcPr>
            <w:tcW w:w="1813" w:type="dxa"/>
            <w:vMerge w:val="restart"/>
            <w:shd w:val="clear" w:color="auto" w:fill="auto"/>
            <w:vAlign w:val="center"/>
          </w:tcPr>
          <w:p w14:paraId="560A4065" w14:textId="77777777" w:rsidR="00F66C89" w:rsidRPr="00C25669" w:rsidRDefault="00F66C89"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790697">
            <w:pPr>
              <w:pStyle w:val="TAC"/>
              <w:rPr>
                <w:rFonts w:eastAsia="SimSun"/>
              </w:rPr>
            </w:pPr>
          </w:p>
        </w:tc>
        <w:tc>
          <w:tcPr>
            <w:tcW w:w="1676" w:type="dxa"/>
            <w:gridSpan w:val="2"/>
            <w:shd w:val="clear" w:color="auto" w:fill="auto"/>
            <w:vAlign w:val="center"/>
          </w:tcPr>
          <w:p w14:paraId="0ADCEDB1" w14:textId="77777777" w:rsidR="00F66C89" w:rsidRPr="00C25669" w:rsidRDefault="00F66C89" w:rsidP="00790697">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790697">
            <w:pPr>
              <w:pStyle w:val="TAC"/>
              <w:rPr>
                <w:rFonts w:eastAsia="SimSun"/>
              </w:rPr>
            </w:pPr>
            <w:r>
              <w:rPr>
                <w:rFonts w:eastAsia="SimSun"/>
              </w:rPr>
              <w:t>1002</w:t>
            </w:r>
          </w:p>
        </w:tc>
      </w:tr>
      <w:tr w:rsidR="00F66C89" w:rsidRPr="00C25669" w14:paraId="4F7A25A7" w14:textId="77777777" w:rsidTr="00790697">
        <w:tc>
          <w:tcPr>
            <w:tcW w:w="1813" w:type="dxa"/>
            <w:vMerge/>
            <w:shd w:val="clear" w:color="auto" w:fill="auto"/>
            <w:vAlign w:val="center"/>
          </w:tcPr>
          <w:p w14:paraId="309FFD1E" w14:textId="77777777" w:rsidR="00F66C89" w:rsidRPr="00C25669" w:rsidRDefault="00F66C89" w:rsidP="00790697">
            <w:pPr>
              <w:pStyle w:val="TAL"/>
              <w:rPr>
                <w:rFonts w:eastAsia="SimSun"/>
              </w:rPr>
            </w:pPr>
          </w:p>
        </w:tc>
        <w:tc>
          <w:tcPr>
            <w:tcW w:w="3654" w:type="dxa"/>
            <w:gridSpan w:val="4"/>
            <w:shd w:val="clear" w:color="auto" w:fill="auto"/>
            <w:vAlign w:val="center"/>
          </w:tcPr>
          <w:p w14:paraId="04BE4484" w14:textId="77777777" w:rsidR="00F66C89" w:rsidRDefault="00F66C89"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790697">
            <w:pPr>
              <w:pStyle w:val="TAC"/>
              <w:rPr>
                <w:rFonts w:eastAsia="SimSun"/>
              </w:rPr>
            </w:pPr>
          </w:p>
        </w:tc>
        <w:tc>
          <w:tcPr>
            <w:tcW w:w="1676" w:type="dxa"/>
            <w:gridSpan w:val="2"/>
            <w:shd w:val="clear" w:color="auto" w:fill="auto"/>
            <w:vAlign w:val="center"/>
          </w:tcPr>
          <w:p w14:paraId="32EF0139" w14:textId="77777777" w:rsidR="00F66C89" w:rsidRDefault="00F66C89" w:rsidP="00790697">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790697">
            <w:pPr>
              <w:pStyle w:val="TAC"/>
              <w:rPr>
                <w:rFonts w:eastAsia="SimSun"/>
              </w:rPr>
            </w:pPr>
            <w:r>
              <w:rPr>
                <w:rFonts w:eastAsia="SimSun"/>
              </w:rPr>
              <w:t>TCI State #2</w:t>
            </w:r>
          </w:p>
        </w:tc>
      </w:tr>
      <w:tr w:rsidR="00F66C89" w:rsidRPr="00C25669" w14:paraId="5AB0338D" w14:textId="77777777" w:rsidTr="00790697">
        <w:tc>
          <w:tcPr>
            <w:tcW w:w="1813" w:type="dxa"/>
            <w:vMerge/>
            <w:shd w:val="clear" w:color="auto" w:fill="auto"/>
            <w:vAlign w:val="center"/>
          </w:tcPr>
          <w:p w14:paraId="1C034885" w14:textId="77777777" w:rsidR="00F66C89" w:rsidRPr="00C25669" w:rsidRDefault="00F66C89" w:rsidP="00790697">
            <w:pPr>
              <w:pStyle w:val="TAL"/>
              <w:rPr>
                <w:rFonts w:eastAsia="SimSun"/>
              </w:rPr>
            </w:pPr>
          </w:p>
        </w:tc>
        <w:tc>
          <w:tcPr>
            <w:tcW w:w="3654" w:type="dxa"/>
            <w:gridSpan w:val="4"/>
            <w:shd w:val="clear" w:color="auto" w:fill="auto"/>
            <w:vAlign w:val="center"/>
          </w:tcPr>
          <w:p w14:paraId="4501C96B" w14:textId="77777777" w:rsidR="00F66C89" w:rsidRPr="00C25669" w:rsidRDefault="00F66C89"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790697">
            <w:pPr>
              <w:pStyle w:val="TAC"/>
              <w:rPr>
                <w:rFonts w:eastAsia="SimSun"/>
              </w:rPr>
            </w:pPr>
          </w:p>
        </w:tc>
        <w:tc>
          <w:tcPr>
            <w:tcW w:w="3352" w:type="dxa"/>
            <w:gridSpan w:val="3"/>
            <w:shd w:val="clear" w:color="auto" w:fill="auto"/>
            <w:vAlign w:val="center"/>
          </w:tcPr>
          <w:p w14:paraId="344BCACF" w14:textId="77777777" w:rsidR="00F66C89" w:rsidRPr="00C25669" w:rsidRDefault="00F66C89" w:rsidP="00790697">
            <w:pPr>
              <w:pStyle w:val="TAC"/>
              <w:rPr>
                <w:rFonts w:eastAsia="SimSun"/>
              </w:rPr>
            </w:pPr>
            <w:r w:rsidRPr="00C25669">
              <w:rPr>
                <w:rFonts w:eastAsia="SimSun"/>
              </w:rPr>
              <w:t>Type 1</w:t>
            </w:r>
          </w:p>
        </w:tc>
      </w:tr>
      <w:tr w:rsidR="00F66C89" w:rsidRPr="00C25669" w14:paraId="1930781B" w14:textId="77777777" w:rsidTr="00790697">
        <w:tc>
          <w:tcPr>
            <w:tcW w:w="1813" w:type="dxa"/>
            <w:vMerge/>
            <w:shd w:val="clear" w:color="auto" w:fill="auto"/>
            <w:vAlign w:val="center"/>
          </w:tcPr>
          <w:p w14:paraId="34B68596" w14:textId="77777777" w:rsidR="00F66C89" w:rsidRPr="00C25669" w:rsidRDefault="00F66C89" w:rsidP="00790697">
            <w:pPr>
              <w:pStyle w:val="TAL"/>
              <w:rPr>
                <w:rFonts w:eastAsia="SimSun"/>
              </w:rPr>
            </w:pPr>
          </w:p>
        </w:tc>
        <w:tc>
          <w:tcPr>
            <w:tcW w:w="3654" w:type="dxa"/>
            <w:gridSpan w:val="4"/>
            <w:shd w:val="clear" w:color="auto" w:fill="auto"/>
            <w:vAlign w:val="center"/>
          </w:tcPr>
          <w:p w14:paraId="592F8B68" w14:textId="77777777" w:rsidR="00F66C89" w:rsidRPr="00C25669" w:rsidRDefault="00F66C89" w:rsidP="00790697">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790697">
            <w:pPr>
              <w:pStyle w:val="TAC"/>
              <w:rPr>
                <w:rFonts w:eastAsia="SimSun"/>
              </w:rPr>
            </w:pPr>
          </w:p>
        </w:tc>
        <w:tc>
          <w:tcPr>
            <w:tcW w:w="3352" w:type="dxa"/>
            <w:gridSpan w:val="3"/>
            <w:shd w:val="clear" w:color="auto" w:fill="auto"/>
            <w:vAlign w:val="center"/>
          </w:tcPr>
          <w:p w14:paraId="018CFF72" w14:textId="77777777" w:rsidR="00F66C89" w:rsidRPr="00C25669" w:rsidRDefault="00F66C89" w:rsidP="00790697">
            <w:pPr>
              <w:pStyle w:val="TAC"/>
              <w:rPr>
                <w:rFonts w:eastAsia="SimSun"/>
              </w:rPr>
            </w:pPr>
            <w:r>
              <w:rPr>
                <w:rFonts w:eastAsia="SimSun"/>
              </w:rPr>
              <w:t>1</w:t>
            </w:r>
          </w:p>
        </w:tc>
      </w:tr>
      <w:tr w:rsidR="00F66C89" w:rsidRPr="00C25669" w14:paraId="01E52CE8" w14:textId="77777777" w:rsidTr="00790697">
        <w:tc>
          <w:tcPr>
            <w:tcW w:w="1813" w:type="dxa"/>
            <w:vMerge/>
            <w:shd w:val="clear" w:color="auto" w:fill="auto"/>
            <w:vAlign w:val="center"/>
          </w:tcPr>
          <w:p w14:paraId="737C666B" w14:textId="77777777" w:rsidR="00F66C89" w:rsidRPr="00C25669" w:rsidRDefault="00F66C89" w:rsidP="00790697">
            <w:pPr>
              <w:pStyle w:val="TAL"/>
              <w:rPr>
                <w:rFonts w:eastAsia="SimSun"/>
              </w:rPr>
            </w:pPr>
          </w:p>
        </w:tc>
        <w:tc>
          <w:tcPr>
            <w:tcW w:w="3654" w:type="dxa"/>
            <w:gridSpan w:val="4"/>
            <w:shd w:val="clear" w:color="auto" w:fill="auto"/>
            <w:vAlign w:val="center"/>
          </w:tcPr>
          <w:p w14:paraId="06720E93" w14:textId="77777777" w:rsidR="00F66C89" w:rsidRPr="00C25669" w:rsidRDefault="00F66C89"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790697">
            <w:pPr>
              <w:pStyle w:val="TAC"/>
              <w:rPr>
                <w:rFonts w:eastAsia="SimSun"/>
              </w:rPr>
            </w:pPr>
          </w:p>
        </w:tc>
        <w:tc>
          <w:tcPr>
            <w:tcW w:w="3352" w:type="dxa"/>
            <w:gridSpan w:val="3"/>
            <w:shd w:val="clear" w:color="auto" w:fill="auto"/>
            <w:vAlign w:val="center"/>
          </w:tcPr>
          <w:p w14:paraId="52682F23"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792A00F3" w14:textId="77777777" w:rsidTr="00790697">
        <w:tc>
          <w:tcPr>
            <w:tcW w:w="1813" w:type="dxa"/>
            <w:vMerge w:val="restart"/>
            <w:shd w:val="clear" w:color="auto" w:fill="auto"/>
            <w:vAlign w:val="center"/>
          </w:tcPr>
          <w:p w14:paraId="4FF875EE" w14:textId="77777777" w:rsidR="00F66C89" w:rsidRPr="00C25669" w:rsidRDefault="00F66C89" w:rsidP="00790697">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790697">
            <w:pPr>
              <w:pStyle w:val="TAC"/>
              <w:rPr>
                <w:rFonts w:eastAsia="SimSun"/>
              </w:rPr>
            </w:pPr>
          </w:p>
        </w:tc>
        <w:tc>
          <w:tcPr>
            <w:tcW w:w="1676" w:type="dxa"/>
            <w:gridSpan w:val="2"/>
            <w:shd w:val="clear" w:color="auto" w:fill="auto"/>
            <w:vAlign w:val="center"/>
          </w:tcPr>
          <w:p w14:paraId="68A74037" w14:textId="77777777" w:rsidR="00F66C89" w:rsidRPr="00C25669" w:rsidRDefault="00F66C89"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6CF1D4A" w14:textId="77777777" w:rsidTr="00790697">
        <w:tc>
          <w:tcPr>
            <w:tcW w:w="1813" w:type="dxa"/>
            <w:vMerge/>
            <w:shd w:val="clear" w:color="auto" w:fill="auto"/>
            <w:vAlign w:val="center"/>
          </w:tcPr>
          <w:p w14:paraId="5B735D71"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790697">
            <w:pPr>
              <w:pStyle w:val="TAL"/>
              <w:rPr>
                <w:rFonts w:eastAsia="SimSun"/>
              </w:rPr>
            </w:pPr>
          </w:p>
        </w:tc>
        <w:tc>
          <w:tcPr>
            <w:tcW w:w="1827" w:type="dxa"/>
            <w:shd w:val="clear" w:color="auto" w:fill="auto"/>
            <w:vAlign w:val="center"/>
          </w:tcPr>
          <w:p w14:paraId="3DFBDD58"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790697">
            <w:pPr>
              <w:pStyle w:val="TAC"/>
              <w:rPr>
                <w:rFonts w:eastAsia="SimSun"/>
              </w:rPr>
            </w:pPr>
          </w:p>
        </w:tc>
        <w:tc>
          <w:tcPr>
            <w:tcW w:w="1676" w:type="dxa"/>
            <w:gridSpan w:val="2"/>
            <w:shd w:val="clear" w:color="auto" w:fill="auto"/>
            <w:vAlign w:val="center"/>
          </w:tcPr>
          <w:p w14:paraId="503FA81D" w14:textId="77777777" w:rsidR="00F66C89" w:rsidRPr="00C25669" w:rsidRDefault="00F66C89" w:rsidP="00790697">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0117A5DE" w14:textId="77777777" w:rsidTr="00790697">
        <w:tc>
          <w:tcPr>
            <w:tcW w:w="1813" w:type="dxa"/>
            <w:vMerge/>
            <w:shd w:val="clear" w:color="auto" w:fill="auto"/>
            <w:vAlign w:val="center"/>
          </w:tcPr>
          <w:p w14:paraId="62A38E53"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790697">
            <w:pPr>
              <w:pStyle w:val="TAC"/>
              <w:rPr>
                <w:rFonts w:eastAsia="SimSun"/>
              </w:rPr>
            </w:pPr>
          </w:p>
        </w:tc>
        <w:tc>
          <w:tcPr>
            <w:tcW w:w="1676" w:type="dxa"/>
            <w:gridSpan w:val="2"/>
            <w:shd w:val="clear" w:color="auto" w:fill="auto"/>
            <w:vAlign w:val="center"/>
          </w:tcPr>
          <w:p w14:paraId="782B7834"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E989B4E" w14:textId="77777777" w:rsidTr="00790697">
        <w:tc>
          <w:tcPr>
            <w:tcW w:w="1813" w:type="dxa"/>
            <w:vMerge/>
            <w:shd w:val="clear" w:color="auto" w:fill="auto"/>
            <w:vAlign w:val="center"/>
          </w:tcPr>
          <w:p w14:paraId="0342E24F"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790697">
            <w:pPr>
              <w:pStyle w:val="TAL"/>
              <w:rPr>
                <w:rFonts w:eastAsia="SimSun"/>
              </w:rPr>
            </w:pPr>
          </w:p>
        </w:tc>
        <w:tc>
          <w:tcPr>
            <w:tcW w:w="1827" w:type="dxa"/>
            <w:shd w:val="clear" w:color="auto" w:fill="auto"/>
            <w:vAlign w:val="center"/>
          </w:tcPr>
          <w:p w14:paraId="27529E73"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790697">
            <w:pPr>
              <w:pStyle w:val="TAC"/>
              <w:rPr>
                <w:rFonts w:eastAsia="SimSun"/>
              </w:rPr>
            </w:pPr>
          </w:p>
        </w:tc>
        <w:tc>
          <w:tcPr>
            <w:tcW w:w="1676" w:type="dxa"/>
            <w:gridSpan w:val="2"/>
            <w:shd w:val="clear" w:color="auto" w:fill="auto"/>
            <w:vAlign w:val="center"/>
          </w:tcPr>
          <w:p w14:paraId="2A5B691A"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64FAD42B" w14:textId="77777777" w:rsidTr="00790697">
        <w:tc>
          <w:tcPr>
            <w:tcW w:w="1813" w:type="dxa"/>
            <w:vMerge w:val="restart"/>
            <w:shd w:val="clear" w:color="auto" w:fill="auto"/>
            <w:vAlign w:val="center"/>
          </w:tcPr>
          <w:p w14:paraId="3F8AF892" w14:textId="77777777" w:rsidR="00F66C89" w:rsidRPr="00C25669" w:rsidRDefault="00F66C89" w:rsidP="00790697">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790697">
            <w:pPr>
              <w:pStyle w:val="TAC"/>
              <w:rPr>
                <w:rFonts w:eastAsia="SimSun"/>
              </w:rPr>
            </w:pPr>
          </w:p>
        </w:tc>
        <w:tc>
          <w:tcPr>
            <w:tcW w:w="1676" w:type="dxa"/>
            <w:gridSpan w:val="2"/>
            <w:shd w:val="clear" w:color="auto" w:fill="auto"/>
            <w:vAlign w:val="center"/>
          </w:tcPr>
          <w:p w14:paraId="3209D774"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790697">
        <w:tc>
          <w:tcPr>
            <w:tcW w:w="1813" w:type="dxa"/>
            <w:vMerge/>
            <w:shd w:val="clear" w:color="auto" w:fill="auto"/>
            <w:vAlign w:val="center"/>
          </w:tcPr>
          <w:p w14:paraId="05AA6831"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790697">
            <w:pPr>
              <w:pStyle w:val="TAL"/>
              <w:rPr>
                <w:rFonts w:eastAsia="SimSun"/>
              </w:rPr>
            </w:pPr>
          </w:p>
        </w:tc>
        <w:tc>
          <w:tcPr>
            <w:tcW w:w="1827" w:type="dxa"/>
            <w:shd w:val="clear" w:color="auto" w:fill="auto"/>
            <w:vAlign w:val="center"/>
          </w:tcPr>
          <w:p w14:paraId="43058E71"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790697">
            <w:pPr>
              <w:pStyle w:val="TAC"/>
              <w:rPr>
                <w:rFonts w:eastAsia="SimSun"/>
              </w:rPr>
            </w:pPr>
          </w:p>
        </w:tc>
        <w:tc>
          <w:tcPr>
            <w:tcW w:w="1676" w:type="dxa"/>
            <w:gridSpan w:val="2"/>
            <w:shd w:val="clear" w:color="auto" w:fill="auto"/>
            <w:vAlign w:val="center"/>
          </w:tcPr>
          <w:p w14:paraId="0B7027AD"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790697">
            <w:pPr>
              <w:pStyle w:val="TAC"/>
              <w:rPr>
                <w:rFonts w:eastAsia="SimSun"/>
                <w:lang w:eastAsia="zh-CN"/>
              </w:rPr>
            </w:pPr>
            <w:r>
              <w:rPr>
                <w:rFonts w:eastAsia="SimSun"/>
                <w:lang w:eastAsia="zh-CN"/>
              </w:rPr>
              <w:t>Type A</w:t>
            </w:r>
          </w:p>
        </w:tc>
      </w:tr>
      <w:tr w:rsidR="00F66C89" w:rsidRPr="00C25669" w14:paraId="615CBA1B" w14:textId="77777777" w:rsidTr="00790697">
        <w:tc>
          <w:tcPr>
            <w:tcW w:w="1813" w:type="dxa"/>
            <w:vMerge/>
            <w:shd w:val="clear" w:color="auto" w:fill="auto"/>
            <w:vAlign w:val="center"/>
          </w:tcPr>
          <w:p w14:paraId="4943DC14"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790697">
            <w:pPr>
              <w:pStyle w:val="TAC"/>
              <w:rPr>
                <w:rFonts w:eastAsia="SimSun"/>
              </w:rPr>
            </w:pPr>
          </w:p>
        </w:tc>
        <w:tc>
          <w:tcPr>
            <w:tcW w:w="1676" w:type="dxa"/>
            <w:gridSpan w:val="2"/>
            <w:shd w:val="clear" w:color="auto" w:fill="auto"/>
            <w:vAlign w:val="center"/>
          </w:tcPr>
          <w:p w14:paraId="620CE9E6"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2E176C00" w14:textId="77777777" w:rsidTr="00790697">
        <w:tc>
          <w:tcPr>
            <w:tcW w:w="1813" w:type="dxa"/>
            <w:vMerge/>
            <w:shd w:val="clear" w:color="auto" w:fill="auto"/>
            <w:vAlign w:val="center"/>
          </w:tcPr>
          <w:p w14:paraId="3D5C819D"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790697">
            <w:pPr>
              <w:pStyle w:val="TAL"/>
              <w:rPr>
                <w:rFonts w:eastAsia="SimSun"/>
              </w:rPr>
            </w:pPr>
          </w:p>
        </w:tc>
        <w:tc>
          <w:tcPr>
            <w:tcW w:w="1827" w:type="dxa"/>
            <w:shd w:val="clear" w:color="auto" w:fill="auto"/>
            <w:vAlign w:val="center"/>
          </w:tcPr>
          <w:p w14:paraId="15330FAC"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790697">
            <w:pPr>
              <w:pStyle w:val="TAC"/>
              <w:rPr>
                <w:rFonts w:eastAsia="SimSun"/>
              </w:rPr>
            </w:pPr>
          </w:p>
        </w:tc>
        <w:tc>
          <w:tcPr>
            <w:tcW w:w="1676" w:type="dxa"/>
            <w:gridSpan w:val="2"/>
            <w:shd w:val="clear" w:color="auto" w:fill="auto"/>
            <w:vAlign w:val="center"/>
          </w:tcPr>
          <w:p w14:paraId="3645AB4C"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F602DBD" w14:textId="77777777" w:rsidTr="00790697">
        <w:tc>
          <w:tcPr>
            <w:tcW w:w="5467" w:type="dxa"/>
            <w:gridSpan w:val="5"/>
            <w:shd w:val="clear" w:color="auto" w:fill="auto"/>
            <w:vAlign w:val="center"/>
          </w:tcPr>
          <w:p w14:paraId="53970ECB" w14:textId="77777777" w:rsidR="00F66C89" w:rsidRDefault="00F66C89"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790697">
            <w:pPr>
              <w:pStyle w:val="TAC"/>
              <w:rPr>
                <w:rFonts w:eastAsia="SimSun"/>
              </w:rPr>
            </w:pPr>
          </w:p>
        </w:tc>
        <w:tc>
          <w:tcPr>
            <w:tcW w:w="3352" w:type="dxa"/>
            <w:gridSpan w:val="3"/>
            <w:shd w:val="clear" w:color="auto" w:fill="auto"/>
            <w:vAlign w:val="center"/>
          </w:tcPr>
          <w:p w14:paraId="03228BF7" w14:textId="77777777" w:rsidR="00F66C89" w:rsidRDefault="00F66C89" w:rsidP="00790697">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790697">
        <w:tc>
          <w:tcPr>
            <w:tcW w:w="5467" w:type="dxa"/>
            <w:gridSpan w:val="5"/>
            <w:shd w:val="clear" w:color="auto" w:fill="auto"/>
            <w:vAlign w:val="center"/>
          </w:tcPr>
          <w:p w14:paraId="07C78F8C" w14:textId="77777777" w:rsidR="00F66C89" w:rsidRDefault="00F66C89"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790697">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790697">
            <w:pPr>
              <w:pStyle w:val="TAC"/>
              <w:rPr>
                <w:rFonts w:eastAsia="SimSun"/>
                <w:lang w:eastAsia="zh-CN"/>
              </w:rPr>
            </w:pPr>
            <w:r>
              <w:rPr>
                <w:rFonts w:eastAsia="SimSun"/>
                <w:lang w:eastAsia="zh-CN"/>
              </w:rPr>
              <w:t>0</w:t>
            </w:r>
          </w:p>
        </w:tc>
      </w:tr>
      <w:tr w:rsidR="00F66C89" w:rsidRPr="00C25669" w14:paraId="33979405" w14:textId="77777777" w:rsidTr="00790697">
        <w:tc>
          <w:tcPr>
            <w:tcW w:w="5467" w:type="dxa"/>
            <w:gridSpan w:val="5"/>
            <w:shd w:val="clear" w:color="auto" w:fill="auto"/>
            <w:vAlign w:val="center"/>
          </w:tcPr>
          <w:p w14:paraId="1DA3B5E5" w14:textId="77777777" w:rsidR="00F66C89" w:rsidRDefault="00F66C89"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790697">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790697">
            <w:pPr>
              <w:pStyle w:val="TAC"/>
              <w:rPr>
                <w:rFonts w:eastAsia="SimSun"/>
                <w:lang w:eastAsia="zh-CN"/>
              </w:rPr>
            </w:pPr>
            <w:r>
              <w:rPr>
                <w:rFonts w:eastAsia="SimSun"/>
              </w:rPr>
              <w:t>0</w:t>
            </w:r>
          </w:p>
        </w:tc>
      </w:tr>
      <w:tr w:rsidR="00F66C89" w:rsidRPr="00C25669" w14:paraId="676F6C40"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790697">
            <w:pPr>
              <w:pStyle w:val="TAC"/>
              <w:rPr>
                <w:rFonts w:eastAsia="SimSun"/>
              </w:rPr>
            </w:pPr>
            <w:r w:rsidRPr="007733F2">
              <w:rPr>
                <w:rFonts w:eastAsia="SimSun"/>
              </w:rPr>
              <w:t xml:space="preserve">4 </w:t>
            </w:r>
          </w:p>
        </w:tc>
      </w:tr>
      <w:tr w:rsidR="00F66C89" w:rsidRPr="00C25669" w14:paraId="2E68E87F"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790697">
            <w:pPr>
              <w:pStyle w:val="TAC"/>
              <w:rPr>
                <w:rFonts w:eastAsia="SimSun"/>
                <w:lang w:eastAsia="zh-CN"/>
              </w:rPr>
            </w:pPr>
            <w:r w:rsidRPr="00C25669">
              <w:rPr>
                <w:rFonts w:eastAsia="SimSun" w:hint="eastAsia"/>
                <w:lang w:eastAsia="zh-CN"/>
              </w:rPr>
              <w:t>2</w:t>
            </w:r>
          </w:p>
        </w:tc>
      </w:tr>
      <w:tr w:rsidR="00F66C89" w:rsidRPr="00C25669" w14:paraId="394614FD"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790697">
            <w:pPr>
              <w:pStyle w:val="TAL"/>
              <w:rPr>
                <w:rFonts w:eastAsia="SimSun"/>
              </w:rPr>
            </w:pPr>
            <w:r w:rsidRPr="00C25669">
              <w:rPr>
                <w:rFonts w:eastAsia="SimSun"/>
              </w:rPr>
              <w:t>ZP CSI-RS configuration</w:t>
            </w:r>
          </w:p>
          <w:p w14:paraId="2D3D88B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790697">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790697">
            <w:pPr>
              <w:pStyle w:val="TAC"/>
              <w:rPr>
                <w:rFonts w:eastAsia="SimSun"/>
                <w:lang w:eastAsia="zh-CN"/>
              </w:rPr>
            </w:pPr>
            <w:r w:rsidRPr="00C25669">
              <w:rPr>
                <w:rFonts w:eastAsia="SimSun" w:hint="eastAsia"/>
                <w:lang w:eastAsia="zh-CN"/>
              </w:rPr>
              <w:t>4</w:t>
            </w:r>
          </w:p>
        </w:tc>
      </w:tr>
      <w:tr w:rsidR="00F66C89" w:rsidRPr="00C25669" w14:paraId="66ACEB86" w14:textId="77777777" w:rsidTr="00790697">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790697">
            <w:pPr>
              <w:pStyle w:val="TAC"/>
              <w:rPr>
                <w:rFonts w:eastAsia="SimSun"/>
                <w:lang w:eastAsia="zh-CN"/>
              </w:rPr>
            </w:pPr>
            <w:r w:rsidRPr="00C25669">
              <w:rPr>
                <w:rFonts w:eastAsia="SimSun" w:hint="eastAsia"/>
                <w:lang w:eastAsia="zh-CN"/>
              </w:rPr>
              <w:t>FD-CDM2</w:t>
            </w:r>
          </w:p>
        </w:tc>
      </w:tr>
      <w:tr w:rsidR="00F66C89" w:rsidRPr="00C25669" w14:paraId="450A0FD6" w14:textId="77777777" w:rsidTr="00790697">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790697">
            <w:pPr>
              <w:pStyle w:val="TAC"/>
              <w:rPr>
                <w:rFonts w:eastAsia="SimSun"/>
                <w:lang w:eastAsia="zh-CN"/>
              </w:rPr>
            </w:pPr>
            <w:r w:rsidRPr="00C25669">
              <w:rPr>
                <w:rFonts w:eastAsia="SimSun" w:hint="eastAsia"/>
                <w:lang w:eastAsia="zh-CN"/>
              </w:rPr>
              <w:t>1</w:t>
            </w:r>
          </w:p>
        </w:tc>
      </w:tr>
      <w:tr w:rsidR="00F66C89" w:rsidRPr="00C25669" w14:paraId="2912DB55" w14:textId="77777777" w:rsidTr="00790697">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790697">
            <w:pPr>
              <w:pStyle w:val="TAC"/>
              <w:rPr>
                <w:rFonts w:eastAsia="SimSun"/>
                <w:lang w:eastAsia="zh-CN"/>
              </w:rPr>
            </w:pPr>
            <w:r>
              <w:rPr>
                <w:lang w:eastAsia="zh-CN"/>
              </w:rPr>
              <w:t>Row 5,(4)</w:t>
            </w:r>
          </w:p>
        </w:tc>
      </w:tr>
      <w:tr w:rsidR="00F66C89" w:rsidRPr="00C25669" w14:paraId="706A4E0A" w14:textId="77777777" w:rsidTr="00790697">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790697">
            <w:pPr>
              <w:pStyle w:val="TAC"/>
              <w:rPr>
                <w:rFonts w:eastAsia="SimSun"/>
                <w:lang w:eastAsia="zh-CN"/>
              </w:rPr>
            </w:pPr>
            <w:r w:rsidRPr="00C25669">
              <w:rPr>
                <w:rFonts w:eastAsia="SimSun" w:hint="eastAsia"/>
                <w:lang w:eastAsia="zh-CN"/>
              </w:rPr>
              <w:t>(9)</w:t>
            </w:r>
          </w:p>
        </w:tc>
      </w:tr>
      <w:tr w:rsidR="00F66C89" w:rsidRPr="00C25669" w14:paraId="5C74A868"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790697">
            <w:pPr>
              <w:pStyle w:val="TAC"/>
              <w:rPr>
                <w:rFonts w:eastAsia="SimSun"/>
                <w:lang w:eastAsia="zh-CN"/>
              </w:rPr>
            </w:pPr>
            <w:r w:rsidRPr="005527F0">
              <w:rPr>
                <w:rFonts w:hint="eastAsia"/>
                <w:lang w:eastAsia="ja-JP"/>
              </w:rPr>
              <w:t>5/1</w:t>
            </w:r>
          </w:p>
        </w:tc>
      </w:tr>
      <w:tr w:rsidR="00F66C89" w:rsidRPr="00C25669" w14:paraId="41B68471"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790697">
            <w:pPr>
              <w:pStyle w:val="TAL"/>
              <w:rPr>
                <w:rFonts w:eastAsia="SimSun"/>
              </w:rPr>
            </w:pPr>
            <w:r w:rsidRPr="00C25669">
              <w:rPr>
                <w:rFonts w:eastAsia="SimSun"/>
              </w:rPr>
              <w:t>NZP CSI-RS for CSI acquisition</w:t>
            </w:r>
          </w:p>
          <w:p w14:paraId="400558B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790697">
            <w:pPr>
              <w:pStyle w:val="TAC"/>
              <w:rPr>
                <w:lang w:eastAsia="ja-JP"/>
              </w:rPr>
            </w:pPr>
            <w:r>
              <w:rPr>
                <w:rFonts w:eastAsia="SimSun"/>
              </w:rPr>
              <w:t>Resource #10</w:t>
            </w:r>
          </w:p>
        </w:tc>
      </w:tr>
      <w:tr w:rsidR="00F66C89" w:rsidRPr="00C25669" w14:paraId="79C4B02D" w14:textId="77777777" w:rsidTr="00790697">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790697">
            <w:pPr>
              <w:pStyle w:val="TAC"/>
              <w:rPr>
                <w:lang w:eastAsia="ja-JP"/>
              </w:rPr>
            </w:pPr>
            <w:r w:rsidRPr="00C25669">
              <w:rPr>
                <w:rFonts w:eastAsia="SimSun" w:hint="eastAsia"/>
                <w:lang w:eastAsia="zh-CN"/>
              </w:rPr>
              <w:t>Aperiodic</w:t>
            </w:r>
          </w:p>
        </w:tc>
      </w:tr>
      <w:tr w:rsidR="00F66C89" w:rsidRPr="00C25669" w14:paraId="42786503" w14:textId="77777777" w:rsidTr="00790697">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790697">
            <w:pPr>
              <w:pStyle w:val="TAC"/>
              <w:rPr>
                <w:lang w:eastAsia="ja-JP"/>
              </w:rPr>
            </w:pPr>
            <w:r w:rsidRPr="00C25669">
              <w:rPr>
                <w:rFonts w:eastAsia="SimSun" w:hint="eastAsia"/>
                <w:lang w:eastAsia="zh-CN"/>
              </w:rPr>
              <w:t>8</w:t>
            </w:r>
          </w:p>
        </w:tc>
      </w:tr>
      <w:tr w:rsidR="00F66C89" w:rsidRPr="00C25669" w14:paraId="115BF260" w14:textId="77777777" w:rsidTr="00790697">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790697">
            <w:pPr>
              <w:pStyle w:val="TAC"/>
              <w:rPr>
                <w:lang w:eastAsia="ja-JP"/>
              </w:rPr>
            </w:pPr>
            <w:r w:rsidRPr="00C25669">
              <w:rPr>
                <w:rFonts w:eastAsia="SimSun" w:hint="eastAsia"/>
                <w:lang w:eastAsia="zh-CN"/>
              </w:rPr>
              <w:t>CDM4 (FD2, TD2)</w:t>
            </w:r>
          </w:p>
        </w:tc>
      </w:tr>
      <w:tr w:rsidR="00F66C89" w:rsidRPr="00C25669" w14:paraId="27FB0E48" w14:textId="77777777" w:rsidTr="00790697">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790697">
            <w:pPr>
              <w:pStyle w:val="TAC"/>
              <w:rPr>
                <w:lang w:eastAsia="ja-JP"/>
              </w:rPr>
            </w:pPr>
            <w:r w:rsidRPr="00C25669">
              <w:rPr>
                <w:rFonts w:eastAsia="SimSun" w:hint="eastAsia"/>
                <w:lang w:eastAsia="zh-CN"/>
              </w:rPr>
              <w:t>1</w:t>
            </w:r>
          </w:p>
        </w:tc>
      </w:tr>
      <w:tr w:rsidR="00F66C89" w:rsidRPr="00C25669" w14:paraId="6A22E52E" w14:textId="77777777" w:rsidTr="00790697">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790697">
            <w:pPr>
              <w:pStyle w:val="TAC"/>
              <w:rPr>
                <w:lang w:eastAsia="ja-JP"/>
              </w:rPr>
            </w:pPr>
            <w:r w:rsidRPr="00E76E33">
              <w:rPr>
                <w:rFonts w:eastAsia="SimSun" w:hint="eastAsia"/>
                <w:lang w:eastAsia="zh-CN"/>
              </w:rPr>
              <w:t>Row 8, (4,6)</w:t>
            </w:r>
          </w:p>
        </w:tc>
      </w:tr>
      <w:tr w:rsidR="00F66C89" w:rsidRPr="00C25669" w14:paraId="0F35B0DB" w14:textId="77777777" w:rsidTr="00790697">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790697">
            <w:pPr>
              <w:pStyle w:val="TAC"/>
              <w:rPr>
                <w:lang w:eastAsia="ja-JP"/>
              </w:rPr>
            </w:pPr>
            <w:r>
              <w:rPr>
                <w:rFonts w:eastAsia="SimSun"/>
                <w:lang w:eastAsia="zh-CN"/>
              </w:rPr>
              <w:t>(9)</w:t>
            </w:r>
          </w:p>
        </w:tc>
      </w:tr>
      <w:tr w:rsidR="00F66C89" w:rsidRPr="00C25669" w14:paraId="5B294576" w14:textId="77777777" w:rsidTr="00790697">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790697">
            <w:pPr>
              <w:pStyle w:val="TAC"/>
              <w:rPr>
                <w:lang w:eastAsia="ja-JP"/>
              </w:rPr>
            </w:pPr>
            <w:r w:rsidRPr="00C25669">
              <w:rPr>
                <w:rFonts w:eastAsia="SimSun" w:hint="eastAsia"/>
                <w:lang w:eastAsia="zh-CN"/>
              </w:rPr>
              <w:t>Not configured</w:t>
            </w:r>
          </w:p>
        </w:tc>
      </w:tr>
      <w:tr w:rsidR="00F66C89" w:rsidRPr="00C25669" w14:paraId="19034A21"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790697">
            <w:pPr>
              <w:pStyle w:val="TAC"/>
              <w:rPr>
                <w:lang w:eastAsia="ja-JP"/>
              </w:rPr>
            </w:pPr>
            <w:r w:rsidRPr="00C25669">
              <w:rPr>
                <w:lang w:eastAsia="zh-CN"/>
              </w:rPr>
              <w:t>0</w:t>
            </w:r>
          </w:p>
        </w:tc>
      </w:tr>
      <w:tr w:rsidR="00F66C89" w:rsidRPr="00C25669" w14:paraId="29B35F6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790697">
            <w:pPr>
              <w:pStyle w:val="TAC"/>
              <w:rPr>
                <w:lang w:eastAsia="zh-CN"/>
              </w:rPr>
            </w:pPr>
            <w:r w:rsidRPr="00C25669">
              <w:rPr>
                <w:rFonts w:eastAsia="SimSun" w:hint="eastAsia"/>
                <w:lang w:eastAsia="zh-CN"/>
              </w:rPr>
              <w:t>Aperiodic</w:t>
            </w:r>
          </w:p>
        </w:tc>
      </w:tr>
      <w:tr w:rsidR="00F66C89" w:rsidRPr="00C25669" w14:paraId="1ECDBEC9" w14:textId="77777777" w:rsidTr="00790697">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790697">
            <w:pPr>
              <w:pStyle w:val="TAC"/>
              <w:rPr>
                <w:lang w:eastAsia="zh-CN"/>
              </w:rPr>
            </w:pPr>
            <w:r w:rsidRPr="00C25669">
              <w:rPr>
                <w:rFonts w:eastAsia="SimSun" w:hint="eastAsia"/>
                <w:lang w:eastAsia="zh-CN"/>
              </w:rPr>
              <w:t>Pattern 0</w:t>
            </w:r>
          </w:p>
        </w:tc>
      </w:tr>
      <w:tr w:rsidR="00F66C89" w:rsidRPr="00C25669" w14:paraId="4D28B50D" w14:textId="77777777" w:rsidTr="00790697">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790697">
            <w:pPr>
              <w:pStyle w:val="TAC"/>
              <w:rPr>
                <w:lang w:eastAsia="zh-CN"/>
              </w:rPr>
            </w:pPr>
            <w:r w:rsidRPr="00C25669">
              <w:rPr>
                <w:rFonts w:eastAsia="SimSun" w:hint="eastAsia"/>
                <w:lang w:eastAsia="zh-CN"/>
              </w:rPr>
              <w:t>(4,9)</w:t>
            </w:r>
          </w:p>
        </w:tc>
      </w:tr>
      <w:tr w:rsidR="00F66C89" w:rsidRPr="00C25669" w14:paraId="7E42312D"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790697">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790697">
            <w:pPr>
              <w:pStyle w:val="TAC"/>
              <w:rPr>
                <w:lang w:eastAsia="zh-CN"/>
              </w:rPr>
            </w:pPr>
            <w:r w:rsidRPr="00C25669">
              <w:rPr>
                <w:rFonts w:eastAsia="SimSun" w:hint="eastAsia"/>
                <w:lang w:eastAsia="zh-CN"/>
              </w:rPr>
              <w:t>Not configured</w:t>
            </w:r>
          </w:p>
        </w:tc>
      </w:tr>
      <w:tr w:rsidR="00F66C89" w:rsidRPr="00C25669" w14:paraId="474970A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790697">
            <w:pPr>
              <w:pStyle w:val="TAC"/>
              <w:rPr>
                <w:rFonts w:eastAsia="SimSun"/>
                <w:lang w:eastAsia="zh-CN"/>
              </w:rPr>
            </w:pPr>
            <w:r w:rsidRPr="00C25669">
              <w:rPr>
                <w:rFonts w:eastAsia="SimSun" w:hint="eastAsia"/>
                <w:lang w:eastAsia="zh-CN"/>
              </w:rPr>
              <w:t>Aperiodic</w:t>
            </w:r>
          </w:p>
        </w:tc>
      </w:tr>
      <w:tr w:rsidR="00F66C89" w:rsidRPr="00C25669" w14:paraId="014FEA7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790697">
            <w:pPr>
              <w:pStyle w:val="TAC"/>
              <w:rPr>
                <w:rFonts w:eastAsia="SimSun"/>
                <w:lang w:eastAsia="zh-CN"/>
              </w:rPr>
            </w:pPr>
            <w:r w:rsidRPr="00C25669">
              <w:rPr>
                <w:rFonts w:eastAsia="SimSun" w:hint="eastAsia"/>
                <w:lang w:eastAsia="zh-CN"/>
              </w:rPr>
              <w:t>Table 1</w:t>
            </w:r>
          </w:p>
        </w:tc>
      </w:tr>
      <w:tr w:rsidR="00F66C89" w:rsidRPr="00C25669" w14:paraId="2CD9331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790697">
            <w:pPr>
              <w:pStyle w:val="TAC"/>
              <w:rPr>
                <w:rFonts w:eastAsia="SimSun"/>
                <w:lang w:eastAsia="zh-CN"/>
              </w:rPr>
            </w:pPr>
            <w:r w:rsidRPr="00C25669">
              <w:rPr>
                <w:rFonts w:eastAsia="SimSun"/>
                <w:lang w:eastAsia="zh-CN"/>
              </w:rPr>
              <w:t>cri-RI-PMI-CQI</w:t>
            </w:r>
          </w:p>
        </w:tc>
      </w:tr>
      <w:tr w:rsidR="00F66C89" w:rsidRPr="00C25669" w14:paraId="1927ADE7"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790697">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790697">
            <w:pPr>
              <w:pStyle w:val="TAC"/>
              <w:rPr>
                <w:rFonts w:eastAsia="SimSun"/>
                <w:color w:val="000000"/>
                <w:szCs w:val="18"/>
              </w:rPr>
            </w:pPr>
          </w:p>
          <w:p w14:paraId="724D0C90" w14:textId="77777777" w:rsidR="00F66C89" w:rsidRPr="00294AB6" w:rsidRDefault="00F66C89"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01C214A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4B3E80A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790697">
            <w:pPr>
              <w:pStyle w:val="TAC"/>
              <w:rPr>
                <w:rFonts w:eastAsia="SimSun"/>
                <w:lang w:eastAsia="zh-CN"/>
              </w:rPr>
            </w:pPr>
            <w:r w:rsidRPr="00C25669">
              <w:rPr>
                <w:rFonts w:eastAsia="SimSun" w:cs="Arial"/>
                <w:szCs w:val="18"/>
              </w:rPr>
              <w:t>8</w:t>
            </w:r>
          </w:p>
        </w:tc>
      </w:tr>
      <w:tr w:rsidR="00F66C89" w:rsidRPr="00C25669" w14:paraId="12210EF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790697">
            <w:pPr>
              <w:pStyle w:val="TAC"/>
              <w:rPr>
                <w:rFonts w:eastAsia="SimSun"/>
                <w:lang w:eastAsia="zh-CN"/>
              </w:rPr>
            </w:pPr>
            <w:r w:rsidRPr="00C25669">
              <w:rPr>
                <w:rFonts w:eastAsia="SimSun" w:cs="Arial"/>
                <w:szCs w:val="18"/>
              </w:rPr>
              <w:t>1111111</w:t>
            </w:r>
          </w:p>
        </w:tc>
      </w:tr>
      <w:tr w:rsidR="00F66C89" w:rsidRPr="00C25669" w14:paraId="6DA37F8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790697">
            <w:pPr>
              <w:pStyle w:val="TAC"/>
              <w:rPr>
                <w:rFonts w:eastAsia="SimSun"/>
                <w:lang w:eastAsia="zh-CN"/>
              </w:rPr>
            </w:pPr>
            <w:r>
              <w:rPr>
                <w:rFonts w:eastAsia="SimSun"/>
                <w:lang w:eastAsia="zh-CN"/>
              </w:rPr>
              <w:t>Not configured</w:t>
            </w:r>
          </w:p>
        </w:tc>
      </w:tr>
      <w:tr w:rsidR="00F66C89" w:rsidRPr="00C25669" w14:paraId="4A7E3EF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790697">
            <w:pPr>
              <w:pStyle w:val="TAC"/>
              <w:rPr>
                <w:rFonts w:eastAsia="SimSun"/>
                <w:lang w:eastAsia="zh-CN"/>
              </w:rPr>
            </w:pPr>
            <w:r w:rsidRPr="00C25669">
              <w:rPr>
                <w:lang w:eastAsia="zh-CN"/>
              </w:rPr>
              <w:t>5</w:t>
            </w:r>
          </w:p>
        </w:tc>
      </w:tr>
      <w:tr w:rsidR="00F66C89" w:rsidRPr="00C25669" w14:paraId="6737F617"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790697">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790697">
            <w:pPr>
              <w:pStyle w:val="TAC"/>
              <w:rPr>
                <w:lang w:eastAsia="zh-CN"/>
              </w:rPr>
            </w:pPr>
            <w:r w:rsidRPr="00C25669">
              <w:rPr>
                <w:lang w:eastAsia="zh-CN"/>
              </w:rPr>
              <w:t>1</w:t>
            </w:r>
          </w:p>
        </w:tc>
      </w:tr>
      <w:tr w:rsidR="00F66C89" w:rsidRPr="00C25669" w14:paraId="0C84059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790697">
            <w:pPr>
              <w:pStyle w:val="TAC"/>
              <w:rPr>
                <w:lang w:eastAsia="zh-CN"/>
              </w:rPr>
            </w:pPr>
            <w:r w:rsidRPr="00C25669">
              <w:rPr>
                <w:lang w:eastAsia="zh-CN"/>
              </w:rPr>
              <w:t>Associated Report Configuration contains pointers to NZP CSI-RS and CSI-IM</w:t>
            </w:r>
          </w:p>
        </w:tc>
      </w:tr>
      <w:tr w:rsidR="00F66C89" w:rsidRPr="00C25669" w14:paraId="6FFD552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790697">
            <w:pPr>
              <w:pStyle w:val="TAC"/>
              <w:rPr>
                <w:rFonts w:eastAsia="SimSun"/>
                <w:lang w:eastAsia="zh-CN"/>
              </w:rPr>
            </w:pPr>
            <w:r w:rsidRPr="00C25669">
              <w:rPr>
                <w:rFonts w:eastAsia="SimSun"/>
                <w:lang w:eastAsia="zh-CN"/>
              </w:rPr>
              <w:t>typeI-SinglePanel</w:t>
            </w:r>
          </w:p>
        </w:tc>
      </w:tr>
      <w:tr w:rsidR="00F66C89" w:rsidRPr="00C25669" w14:paraId="7712E58D" w14:textId="77777777" w:rsidTr="00790697">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6DDC6BB9" w14:textId="77777777" w:rsidTr="00790697">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790697">
            <w:pPr>
              <w:pStyle w:val="TAC"/>
              <w:rPr>
                <w:rFonts w:eastAsia="SimSun"/>
                <w:lang w:eastAsia="zh-CN"/>
              </w:rPr>
            </w:pPr>
            <w:r w:rsidRPr="00C25669">
              <w:rPr>
                <w:rFonts w:eastAsia="SimSun" w:hint="eastAsia"/>
                <w:lang w:eastAsia="zh-CN"/>
              </w:rPr>
              <w:t>(4,1)</w:t>
            </w:r>
          </w:p>
        </w:tc>
      </w:tr>
      <w:tr w:rsidR="00F66C89" w:rsidRPr="00C25669" w14:paraId="314A67B2" w14:textId="77777777" w:rsidTr="00790697">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790697">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790697">
            <w:pPr>
              <w:pStyle w:val="TAC"/>
              <w:rPr>
                <w:rFonts w:eastAsia="SimSun"/>
                <w:lang w:eastAsia="zh-CN"/>
              </w:rPr>
            </w:pPr>
            <w:r w:rsidRPr="00C25669">
              <w:rPr>
                <w:rFonts w:eastAsia="SimSun" w:hint="eastAsia"/>
                <w:lang w:eastAsia="zh-CN"/>
              </w:rPr>
              <w:t>0x FFFF</w:t>
            </w:r>
          </w:p>
        </w:tc>
      </w:tr>
      <w:tr w:rsidR="00F66C89" w:rsidRPr="00C25669" w14:paraId="3C4EEA27"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790697">
            <w:pPr>
              <w:pStyle w:val="TAC"/>
              <w:rPr>
                <w:rFonts w:eastAsia="SimSun"/>
                <w:lang w:eastAsia="zh-CN"/>
              </w:rPr>
            </w:pPr>
            <w:r w:rsidRPr="00C25669">
              <w:rPr>
                <w:rFonts w:eastAsia="SimSun" w:hint="eastAsia"/>
                <w:lang w:eastAsia="zh-CN"/>
              </w:rPr>
              <w:t>PUSCH</w:t>
            </w:r>
          </w:p>
        </w:tc>
      </w:tr>
      <w:tr w:rsidR="00F66C89" w:rsidRPr="00C25669" w14:paraId="1D574B3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790697">
            <w:pPr>
              <w:pStyle w:val="TAC"/>
              <w:rPr>
                <w:rFonts w:eastAsia="SimSun"/>
                <w:lang w:eastAsia="zh-CN"/>
              </w:rPr>
            </w:pPr>
            <w:r w:rsidRPr="00C25669">
              <w:rPr>
                <w:rFonts w:eastAsia="SimSun" w:hint="eastAsia"/>
                <w:lang w:eastAsia="zh-CN"/>
              </w:rPr>
              <w:t>8</w:t>
            </w:r>
          </w:p>
        </w:tc>
      </w:tr>
      <w:tr w:rsidR="00F66C89" w:rsidRPr="00C25669" w14:paraId="7A2DC80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790697">
            <w:pPr>
              <w:pStyle w:val="TAC"/>
              <w:rPr>
                <w:rFonts w:eastAsia="SimSun"/>
                <w:lang w:eastAsia="zh-CN"/>
              </w:rPr>
            </w:pPr>
            <w:r w:rsidRPr="007733F2">
              <w:rPr>
                <w:rFonts w:eastAsia="SimSun" w:hint="eastAsia"/>
                <w:lang w:eastAsia="zh-CN"/>
              </w:rPr>
              <w:t>4</w:t>
            </w:r>
          </w:p>
        </w:tc>
      </w:tr>
      <w:tr w:rsidR="00F66C89" w:rsidRPr="00C25669" w14:paraId="2252554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790697">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790697">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790697">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790697">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790697">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790697">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790697">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790697">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790697">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790697">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790697">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790697">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790697">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790697">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790697">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790697">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790697">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790697">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790697">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790697">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790697">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79069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790697">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790697">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790697">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790697">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790697">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790697">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790697">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790697">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790697">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790697">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790697">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790697">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790697">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790697">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790697">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790697">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790697">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790697">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790697">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790697">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790697">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790697">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790697">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790697">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790697">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790697">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790697">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790697">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790697">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790697">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790697">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790697">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790697">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790697">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790697">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790697">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790697">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790697">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790697">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790697">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790697">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790697">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790697">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790697">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790697">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790697">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790697">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790697">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790697">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790697">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790697">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790697">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790697">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790697">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790697">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790697">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790697">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790697">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790697">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79069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790697">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790697">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790697">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790697">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790697">
        <w:trPr>
          <w:trHeight w:val="75"/>
        </w:trPr>
        <w:tc>
          <w:tcPr>
            <w:tcW w:w="5467" w:type="dxa"/>
            <w:gridSpan w:val="5"/>
            <w:vMerge w:val="restart"/>
            <w:shd w:val="clear" w:color="auto" w:fill="auto"/>
            <w:vAlign w:val="center"/>
          </w:tcPr>
          <w:p w14:paraId="7607BA4A" w14:textId="77777777" w:rsidR="00F66C89" w:rsidRPr="00C25669" w:rsidRDefault="00F66C89" w:rsidP="00790697">
            <w:pPr>
              <w:pStyle w:val="TAH"/>
              <w:rPr>
                <w:rFonts w:eastAsia="SimSun"/>
              </w:rPr>
            </w:pPr>
            <w:r w:rsidRPr="00C25669">
              <w:rPr>
                <w:rFonts w:eastAsia="SimSun"/>
              </w:rPr>
              <w:t>Parameter</w:t>
            </w:r>
          </w:p>
        </w:tc>
        <w:tc>
          <w:tcPr>
            <w:tcW w:w="802" w:type="dxa"/>
            <w:vMerge w:val="restart"/>
            <w:shd w:val="clear" w:color="auto" w:fill="auto"/>
            <w:vAlign w:val="center"/>
          </w:tcPr>
          <w:p w14:paraId="21829202" w14:textId="77777777" w:rsidR="00F66C89" w:rsidRPr="00C25669" w:rsidRDefault="00F66C89" w:rsidP="00790697">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790697">
            <w:pPr>
              <w:pStyle w:val="TAH"/>
              <w:rPr>
                <w:rFonts w:eastAsia="SimSun"/>
              </w:rPr>
            </w:pPr>
            <w:r w:rsidRPr="00C25669">
              <w:rPr>
                <w:rFonts w:eastAsia="SimSun"/>
              </w:rPr>
              <w:t>Value</w:t>
            </w:r>
          </w:p>
        </w:tc>
      </w:tr>
      <w:tr w:rsidR="00F66C89" w:rsidRPr="00C25669" w14:paraId="290E8A0D" w14:textId="77777777" w:rsidTr="00790697">
        <w:trPr>
          <w:trHeight w:val="75"/>
        </w:trPr>
        <w:tc>
          <w:tcPr>
            <w:tcW w:w="5467" w:type="dxa"/>
            <w:gridSpan w:val="5"/>
            <w:vMerge/>
            <w:shd w:val="clear" w:color="auto" w:fill="auto"/>
          </w:tcPr>
          <w:p w14:paraId="6D6BA477" w14:textId="77777777" w:rsidR="00F66C89" w:rsidRPr="00C25669" w:rsidRDefault="00F66C89" w:rsidP="00790697">
            <w:pPr>
              <w:pStyle w:val="TAH"/>
              <w:rPr>
                <w:rFonts w:eastAsia="SimSun"/>
              </w:rPr>
            </w:pPr>
          </w:p>
        </w:tc>
        <w:tc>
          <w:tcPr>
            <w:tcW w:w="802" w:type="dxa"/>
            <w:vMerge/>
            <w:shd w:val="clear" w:color="auto" w:fill="auto"/>
          </w:tcPr>
          <w:p w14:paraId="55916636" w14:textId="77777777" w:rsidR="00F66C89" w:rsidRPr="00C25669" w:rsidRDefault="00F66C89" w:rsidP="00790697">
            <w:pPr>
              <w:pStyle w:val="TAH"/>
              <w:rPr>
                <w:rFonts w:eastAsia="SimSun"/>
              </w:rPr>
            </w:pPr>
          </w:p>
        </w:tc>
        <w:tc>
          <w:tcPr>
            <w:tcW w:w="1676" w:type="dxa"/>
            <w:gridSpan w:val="2"/>
            <w:shd w:val="clear" w:color="auto" w:fill="auto"/>
          </w:tcPr>
          <w:p w14:paraId="460AFE8F" w14:textId="77777777" w:rsidR="00F66C89" w:rsidRPr="00C25669" w:rsidRDefault="00F66C89" w:rsidP="00790697">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790697">
            <w:pPr>
              <w:pStyle w:val="TAH"/>
              <w:rPr>
                <w:rFonts w:eastAsia="SimSun"/>
              </w:rPr>
            </w:pPr>
            <w:r>
              <w:rPr>
                <w:rFonts w:eastAsia="SimSun"/>
              </w:rPr>
              <w:t>TRxP #2(Note 1)</w:t>
            </w:r>
          </w:p>
        </w:tc>
      </w:tr>
      <w:tr w:rsidR="00F66C89" w:rsidRPr="00C25669" w14:paraId="214508D2" w14:textId="77777777" w:rsidTr="00790697">
        <w:tc>
          <w:tcPr>
            <w:tcW w:w="5467" w:type="dxa"/>
            <w:gridSpan w:val="5"/>
            <w:shd w:val="clear" w:color="auto" w:fill="auto"/>
            <w:vAlign w:val="center"/>
          </w:tcPr>
          <w:p w14:paraId="2DD2DE74" w14:textId="77777777" w:rsidR="00F66C89" w:rsidRPr="00C25669" w:rsidRDefault="00F66C89" w:rsidP="00790697">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790697">
            <w:pPr>
              <w:pStyle w:val="TAC"/>
              <w:rPr>
                <w:rFonts w:eastAsia="SimSun"/>
              </w:rPr>
            </w:pPr>
          </w:p>
        </w:tc>
        <w:tc>
          <w:tcPr>
            <w:tcW w:w="3352" w:type="dxa"/>
            <w:gridSpan w:val="3"/>
            <w:shd w:val="clear" w:color="auto" w:fill="auto"/>
            <w:vAlign w:val="center"/>
          </w:tcPr>
          <w:p w14:paraId="3ADF3D72" w14:textId="77777777" w:rsidR="00F66C89" w:rsidRPr="00C25669" w:rsidRDefault="00F66C89" w:rsidP="00790697">
            <w:pPr>
              <w:pStyle w:val="TAC"/>
              <w:rPr>
                <w:rFonts w:eastAsia="SimSun"/>
              </w:rPr>
            </w:pPr>
            <w:r>
              <w:rPr>
                <w:rFonts w:eastAsia="SimSun"/>
              </w:rPr>
              <w:t>TRxP #1</w:t>
            </w:r>
          </w:p>
        </w:tc>
      </w:tr>
      <w:tr w:rsidR="00F66C89" w:rsidRPr="00C25669" w14:paraId="114DB859" w14:textId="77777777" w:rsidTr="00790697">
        <w:tc>
          <w:tcPr>
            <w:tcW w:w="2733" w:type="dxa"/>
            <w:gridSpan w:val="3"/>
            <w:vMerge w:val="restart"/>
            <w:shd w:val="clear" w:color="auto" w:fill="auto"/>
            <w:vAlign w:val="center"/>
          </w:tcPr>
          <w:p w14:paraId="707021EC" w14:textId="77777777" w:rsidR="00F66C89" w:rsidRPr="00352C60" w:rsidRDefault="00F66C89" w:rsidP="00790697">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790697">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790697">
            <w:pPr>
              <w:pStyle w:val="TAC"/>
              <w:rPr>
                <w:rFonts w:eastAsia="SimSun"/>
              </w:rPr>
            </w:pPr>
          </w:p>
        </w:tc>
        <w:tc>
          <w:tcPr>
            <w:tcW w:w="3352" w:type="dxa"/>
            <w:gridSpan w:val="3"/>
            <w:shd w:val="clear" w:color="auto" w:fill="auto"/>
            <w:vAlign w:val="center"/>
          </w:tcPr>
          <w:p w14:paraId="01B4D4A0" w14:textId="77777777" w:rsidR="00F66C89" w:rsidRPr="00C25669" w:rsidRDefault="00F66C89" w:rsidP="00790697">
            <w:pPr>
              <w:pStyle w:val="TAC"/>
              <w:rPr>
                <w:rFonts w:eastAsia="SimSun"/>
              </w:rPr>
            </w:pPr>
            <w:r>
              <w:rPr>
                <w:rFonts w:eastAsia="SimSun"/>
              </w:rPr>
              <w:t>TCI State #1</w:t>
            </w:r>
          </w:p>
        </w:tc>
      </w:tr>
      <w:tr w:rsidR="00F66C89" w:rsidRPr="00C25669" w14:paraId="06670030" w14:textId="77777777" w:rsidTr="00790697">
        <w:tc>
          <w:tcPr>
            <w:tcW w:w="2733" w:type="dxa"/>
            <w:gridSpan w:val="3"/>
            <w:vMerge/>
            <w:shd w:val="clear" w:color="auto" w:fill="auto"/>
            <w:vAlign w:val="center"/>
          </w:tcPr>
          <w:p w14:paraId="6DA5E6FA" w14:textId="77777777" w:rsidR="00F66C89" w:rsidRPr="00352C60" w:rsidRDefault="00F66C89" w:rsidP="00790697">
            <w:pPr>
              <w:pStyle w:val="TAL"/>
              <w:rPr>
                <w:rFonts w:eastAsia="SimSun"/>
              </w:rPr>
            </w:pPr>
          </w:p>
        </w:tc>
        <w:tc>
          <w:tcPr>
            <w:tcW w:w="2734" w:type="dxa"/>
            <w:gridSpan w:val="2"/>
            <w:shd w:val="clear" w:color="auto" w:fill="auto"/>
            <w:vAlign w:val="center"/>
          </w:tcPr>
          <w:p w14:paraId="109B01F4" w14:textId="77777777" w:rsidR="00F66C89" w:rsidRDefault="00F66C89" w:rsidP="00790697">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790697">
            <w:pPr>
              <w:pStyle w:val="TAC"/>
              <w:rPr>
                <w:rFonts w:eastAsia="SimSun"/>
              </w:rPr>
            </w:pPr>
          </w:p>
        </w:tc>
        <w:tc>
          <w:tcPr>
            <w:tcW w:w="3352" w:type="dxa"/>
            <w:gridSpan w:val="3"/>
            <w:shd w:val="clear" w:color="auto" w:fill="auto"/>
            <w:vAlign w:val="center"/>
          </w:tcPr>
          <w:p w14:paraId="0679B6D0" w14:textId="77777777" w:rsidR="00F66C89" w:rsidRPr="00C25669" w:rsidRDefault="00F66C89" w:rsidP="00790697">
            <w:pPr>
              <w:pStyle w:val="TAC"/>
              <w:rPr>
                <w:rFonts w:eastAsia="SimSun"/>
              </w:rPr>
            </w:pPr>
            <w:r>
              <w:rPr>
                <w:rFonts w:eastAsia="SimSun"/>
              </w:rPr>
              <w:t>0</w:t>
            </w:r>
          </w:p>
        </w:tc>
      </w:tr>
      <w:tr w:rsidR="00F66C89" w:rsidRPr="00C25669" w14:paraId="75A3186F" w14:textId="77777777" w:rsidTr="00790697">
        <w:tc>
          <w:tcPr>
            <w:tcW w:w="2733" w:type="dxa"/>
            <w:gridSpan w:val="3"/>
            <w:vMerge w:val="restart"/>
            <w:shd w:val="clear" w:color="auto" w:fill="auto"/>
            <w:vAlign w:val="center"/>
          </w:tcPr>
          <w:p w14:paraId="387EF4E0" w14:textId="77777777" w:rsidR="00F66C89" w:rsidRPr="00C25669" w:rsidRDefault="00F66C89" w:rsidP="00790697">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790697">
            <w:pPr>
              <w:pStyle w:val="TAC"/>
              <w:rPr>
                <w:rFonts w:eastAsia="SimSun"/>
              </w:rPr>
            </w:pPr>
          </w:p>
        </w:tc>
        <w:tc>
          <w:tcPr>
            <w:tcW w:w="1676" w:type="dxa"/>
            <w:gridSpan w:val="2"/>
            <w:shd w:val="clear" w:color="auto" w:fill="auto"/>
            <w:vAlign w:val="center"/>
          </w:tcPr>
          <w:p w14:paraId="76DB3F82" w14:textId="77777777" w:rsidR="00F66C89" w:rsidRPr="00C25669" w:rsidRDefault="00F66C89"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790697">
        <w:tc>
          <w:tcPr>
            <w:tcW w:w="2733" w:type="dxa"/>
            <w:gridSpan w:val="3"/>
            <w:vMerge/>
            <w:shd w:val="clear" w:color="auto" w:fill="auto"/>
            <w:vAlign w:val="center"/>
          </w:tcPr>
          <w:p w14:paraId="0CED4E2B" w14:textId="77777777" w:rsidR="00F66C89" w:rsidRDefault="00F66C89" w:rsidP="00790697">
            <w:pPr>
              <w:pStyle w:val="TAL"/>
              <w:rPr>
                <w:rFonts w:eastAsia="SimSun"/>
              </w:rPr>
            </w:pPr>
          </w:p>
        </w:tc>
        <w:tc>
          <w:tcPr>
            <w:tcW w:w="2734" w:type="dxa"/>
            <w:gridSpan w:val="2"/>
            <w:shd w:val="clear" w:color="auto" w:fill="auto"/>
            <w:vAlign w:val="center"/>
          </w:tcPr>
          <w:p w14:paraId="06DC7435" w14:textId="77777777" w:rsidR="00F66C89" w:rsidRPr="003D4A7F" w:rsidRDefault="00F66C89"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790697">
            <w:pPr>
              <w:pStyle w:val="TAC"/>
              <w:rPr>
                <w:rFonts w:eastAsia="SimSun"/>
              </w:rPr>
            </w:pPr>
          </w:p>
        </w:tc>
        <w:tc>
          <w:tcPr>
            <w:tcW w:w="1676" w:type="dxa"/>
            <w:gridSpan w:val="2"/>
            <w:shd w:val="clear" w:color="auto" w:fill="auto"/>
            <w:vAlign w:val="center"/>
          </w:tcPr>
          <w:p w14:paraId="332B9A90" w14:textId="77777777" w:rsidR="00F66C89" w:rsidRDefault="00F66C89" w:rsidP="00790697">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790697">
        <w:tc>
          <w:tcPr>
            <w:tcW w:w="2733" w:type="dxa"/>
            <w:gridSpan w:val="3"/>
            <w:vMerge/>
            <w:shd w:val="clear" w:color="auto" w:fill="auto"/>
            <w:vAlign w:val="center"/>
          </w:tcPr>
          <w:p w14:paraId="07E0D889" w14:textId="77777777" w:rsidR="00F66C89" w:rsidRDefault="00F66C89" w:rsidP="00790697">
            <w:pPr>
              <w:pStyle w:val="TAL"/>
              <w:rPr>
                <w:rFonts w:eastAsia="SimSun"/>
              </w:rPr>
            </w:pPr>
          </w:p>
        </w:tc>
        <w:tc>
          <w:tcPr>
            <w:tcW w:w="2734" w:type="dxa"/>
            <w:gridSpan w:val="2"/>
            <w:shd w:val="clear" w:color="auto" w:fill="auto"/>
            <w:vAlign w:val="center"/>
          </w:tcPr>
          <w:p w14:paraId="57DFB1BF" w14:textId="77777777" w:rsidR="00F66C89" w:rsidRPr="003D4A7F" w:rsidRDefault="00F66C89" w:rsidP="00790697">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790697">
            <w:pPr>
              <w:pStyle w:val="TAC"/>
              <w:rPr>
                <w:rFonts w:eastAsia="SimSun"/>
              </w:rPr>
            </w:pPr>
          </w:p>
        </w:tc>
        <w:tc>
          <w:tcPr>
            <w:tcW w:w="1676" w:type="dxa"/>
            <w:gridSpan w:val="2"/>
            <w:shd w:val="clear" w:color="auto" w:fill="auto"/>
            <w:vAlign w:val="center"/>
          </w:tcPr>
          <w:p w14:paraId="554E8686" w14:textId="77777777" w:rsidR="00F66C89" w:rsidRPr="00C25669" w:rsidRDefault="00F66C89" w:rsidP="00790697">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790697">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790697">
        <w:tc>
          <w:tcPr>
            <w:tcW w:w="2733" w:type="dxa"/>
            <w:gridSpan w:val="3"/>
            <w:vMerge/>
            <w:shd w:val="clear" w:color="auto" w:fill="auto"/>
            <w:vAlign w:val="center"/>
          </w:tcPr>
          <w:p w14:paraId="2AEBF034" w14:textId="77777777" w:rsidR="00F66C89" w:rsidRDefault="00F66C89" w:rsidP="00790697">
            <w:pPr>
              <w:pStyle w:val="TAL"/>
              <w:rPr>
                <w:rFonts w:eastAsia="SimSun"/>
              </w:rPr>
            </w:pPr>
          </w:p>
        </w:tc>
        <w:tc>
          <w:tcPr>
            <w:tcW w:w="2734" w:type="dxa"/>
            <w:gridSpan w:val="2"/>
            <w:shd w:val="clear" w:color="auto" w:fill="auto"/>
            <w:vAlign w:val="center"/>
          </w:tcPr>
          <w:p w14:paraId="386AB64F" w14:textId="77777777" w:rsidR="00F66C89" w:rsidRPr="003D4A7F" w:rsidRDefault="00F66C89"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790697">
            <w:pPr>
              <w:pStyle w:val="TAC"/>
              <w:rPr>
                <w:rFonts w:eastAsia="SimSun"/>
              </w:rPr>
            </w:pPr>
          </w:p>
        </w:tc>
        <w:tc>
          <w:tcPr>
            <w:tcW w:w="3352" w:type="dxa"/>
            <w:gridSpan w:val="3"/>
            <w:shd w:val="clear" w:color="auto" w:fill="auto"/>
            <w:vAlign w:val="center"/>
          </w:tcPr>
          <w:p w14:paraId="7B9CB316" w14:textId="77777777" w:rsidR="00F66C89" w:rsidRPr="00575612" w:rsidRDefault="00F66C89"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790697">
        <w:tc>
          <w:tcPr>
            <w:tcW w:w="2733" w:type="dxa"/>
            <w:gridSpan w:val="3"/>
            <w:vMerge/>
            <w:shd w:val="clear" w:color="auto" w:fill="auto"/>
            <w:vAlign w:val="center"/>
          </w:tcPr>
          <w:p w14:paraId="24F08880" w14:textId="77777777" w:rsidR="00F66C89" w:rsidRDefault="00F66C89" w:rsidP="00790697">
            <w:pPr>
              <w:pStyle w:val="TAL"/>
              <w:rPr>
                <w:rFonts w:eastAsia="SimSun"/>
              </w:rPr>
            </w:pPr>
          </w:p>
        </w:tc>
        <w:tc>
          <w:tcPr>
            <w:tcW w:w="2734" w:type="dxa"/>
            <w:gridSpan w:val="2"/>
            <w:shd w:val="clear" w:color="auto" w:fill="auto"/>
            <w:vAlign w:val="center"/>
          </w:tcPr>
          <w:p w14:paraId="3AB167DF" w14:textId="77777777" w:rsidR="00F66C89" w:rsidRPr="003D4A7F" w:rsidRDefault="00F66C89" w:rsidP="00790697">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790697">
            <w:pPr>
              <w:pStyle w:val="TAC"/>
              <w:rPr>
                <w:rFonts w:eastAsia="SimSun"/>
              </w:rPr>
            </w:pPr>
          </w:p>
        </w:tc>
        <w:tc>
          <w:tcPr>
            <w:tcW w:w="3352" w:type="dxa"/>
            <w:gridSpan w:val="3"/>
            <w:shd w:val="clear" w:color="auto" w:fill="auto"/>
            <w:vAlign w:val="center"/>
          </w:tcPr>
          <w:p w14:paraId="41EA3E8A" w14:textId="77777777" w:rsidR="00F66C89" w:rsidRPr="00C25669" w:rsidRDefault="00F66C89" w:rsidP="00790697">
            <w:pPr>
              <w:pStyle w:val="TAC"/>
              <w:rPr>
                <w:rFonts w:eastAsia="SimSun"/>
              </w:rPr>
            </w:pPr>
            <w:r w:rsidRPr="00575612">
              <w:rPr>
                <w:rFonts w:eastAsia="SimSun"/>
              </w:rPr>
              <w:t>3</w:t>
            </w:r>
          </w:p>
        </w:tc>
      </w:tr>
      <w:tr w:rsidR="00F66C89" w:rsidRPr="00C25669" w14:paraId="64A9640F" w14:textId="77777777" w:rsidTr="00790697">
        <w:tc>
          <w:tcPr>
            <w:tcW w:w="2733" w:type="dxa"/>
            <w:gridSpan w:val="3"/>
            <w:vMerge/>
            <w:shd w:val="clear" w:color="auto" w:fill="auto"/>
            <w:vAlign w:val="center"/>
          </w:tcPr>
          <w:p w14:paraId="60C4F607" w14:textId="77777777" w:rsidR="00F66C89" w:rsidRDefault="00F66C89" w:rsidP="00790697">
            <w:pPr>
              <w:pStyle w:val="TAL"/>
              <w:rPr>
                <w:rFonts w:eastAsia="SimSun"/>
              </w:rPr>
            </w:pPr>
          </w:p>
        </w:tc>
        <w:tc>
          <w:tcPr>
            <w:tcW w:w="2734" w:type="dxa"/>
            <w:gridSpan w:val="2"/>
            <w:shd w:val="clear" w:color="auto" w:fill="auto"/>
            <w:vAlign w:val="center"/>
          </w:tcPr>
          <w:p w14:paraId="7F1F511E" w14:textId="77777777" w:rsidR="00F66C89" w:rsidRPr="003D4A7F" w:rsidRDefault="00F66C89" w:rsidP="00790697">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790697">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790697">
            <w:pPr>
              <w:pStyle w:val="TAC"/>
              <w:rPr>
                <w:rFonts w:eastAsia="SimSun"/>
              </w:rPr>
            </w:pPr>
            <w:r>
              <w:rPr>
                <w:rFonts w:eastAsia="SimSun"/>
              </w:rPr>
              <w:t>4</w:t>
            </w:r>
            <w:r w:rsidRPr="00575612">
              <w:rPr>
                <w:rFonts w:eastAsia="SimSun"/>
              </w:rPr>
              <w:t>0</w:t>
            </w:r>
          </w:p>
        </w:tc>
      </w:tr>
      <w:tr w:rsidR="00F66C89" w:rsidRPr="00C25669" w14:paraId="18704140" w14:textId="77777777" w:rsidTr="00790697">
        <w:tc>
          <w:tcPr>
            <w:tcW w:w="2733" w:type="dxa"/>
            <w:gridSpan w:val="3"/>
            <w:vMerge/>
            <w:shd w:val="clear" w:color="auto" w:fill="auto"/>
            <w:vAlign w:val="center"/>
          </w:tcPr>
          <w:p w14:paraId="5170754E" w14:textId="77777777" w:rsidR="00F66C89" w:rsidRDefault="00F66C89" w:rsidP="00790697">
            <w:pPr>
              <w:pStyle w:val="TAL"/>
              <w:rPr>
                <w:rFonts w:eastAsia="SimSun"/>
              </w:rPr>
            </w:pPr>
          </w:p>
        </w:tc>
        <w:tc>
          <w:tcPr>
            <w:tcW w:w="2734" w:type="dxa"/>
            <w:gridSpan w:val="2"/>
            <w:shd w:val="clear" w:color="auto" w:fill="auto"/>
            <w:vAlign w:val="center"/>
          </w:tcPr>
          <w:p w14:paraId="625113B7" w14:textId="77777777" w:rsidR="00F66C89" w:rsidRPr="003D4A7F" w:rsidRDefault="00F66C89" w:rsidP="00790697">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790697">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790697">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790697">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790697">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790697">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790697">
        <w:tc>
          <w:tcPr>
            <w:tcW w:w="2733" w:type="dxa"/>
            <w:gridSpan w:val="3"/>
            <w:vMerge/>
            <w:shd w:val="clear" w:color="auto" w:fill="auto"/>
            <w:vAlign w:val="center"/>
          </w:tcPr>
          <w:p w14:paraId="2583FC55" w14:textId="77777777" w:rsidR="00F66C89" w:rsidRDefault="00F66C89" w:rsidP="00790697">
            <w:pPr>
              <w:pStyle w:val="TAL"/>
              <w:rPr>
                <w:rFonts w:eastAsia="SimSun"/>
              </w:rPr>
            </w:pPr>
          </w:p>
        </w:tc>
        <w:tc>
          <w:tcPr>
            <w:tcW w:w="2734" w:type="dxa"/>
            <w:gridSpan w:val="2"/>
            <w:shd w:val="clear" w:color="auto" w:fill="auto"/>
            <w:vAlign w:val="center"/>
          </w:tcPr>
          <w:p w14:paraId="537418AD" w14:textId="77777777" w:rsidR="00F66C89" w:rsidRPr="003D4A7F" w:rsidRDefault="00F66C89" w:rsidP="00790697">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790697">
            <w:pPr>
              <w:pStyle w:val="TAC"/>
              <w:rPr>
                <w:rFonts w:eastAsia="SimSun"/>
              </w:rPr>
            </w:pPr>
          </w:p>
        </w:tc>
        <w:tc>
          <w:tcPr>
            <w:tcW w:w="3352" w:type="dxa"/>
            <w:gridSpan w:val="3"/>
            <w:shd w:val="clear" w:color="auto" w:fill="auto"/>
            <w:vAlign w:val="center"/>
          </w:tcPr>
          <w:p w14:paraId="601239FE" w14:textId="77777777" w:rsidR="00F66C89" w:rsidRPr="00C25669" w:rsidRDefault="00F66C89" w:rsidP="00790697">
            <w:pPr>
              <w:pStyle w:val="TAC"/>
              <w:rPr>
                <w:rFonts w:eastAsia="SimSun"/>
              </w:rPr>
            </w:pPr>
            <w:r w:rsidRPr="003D4A7F">
              <w:rPr>
                <w:rFonts w:eastAsia="SimSun"/>
              </w:rPr>
              <w:t>TCI state #0</w:t>
            </w:r>
          </w:p>
        </w:tc>
      </w:tr>
      <w:tr w:rsidR="00F66C89" w:rsidRPr="00C25669" w14:paraId="12F94ACF" w14:textId="77777777" w:rsidTr="00790697">
        <w:tc>
          <w:tcPr>
            <w:tcW w:w="5467" w:type="dxa"/>
            <w:gridSpan w:val="5"/>
            <w:shd w:val="clear" w:color="auto" w:fill="auto"/>
            <w:vAlign w:val="center"/>
          </w:tcPr>
          <w:p w14:paraId="76EBF378" w14:textId="77777777" w:rsidR="00F66C89" w:rsidRPr="00C25669" w:rsidRDefault="00F66C89" w:rsidP="00790697">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790697">
            <w:pPr>
              <w:pStyle w:val="TAC"/>
              <w:rPr>
                <w:rFonts w:eastAsia="SimSun"/>
              </w:rPr>
            </w:pPr>
          </w:p>
        </w:tc>
        <w:tc>
          <w:tcPr>
            <w:tcW w:w="3352" w:type="dxa"/>
            <w:gridSpan w:val="3"/>
            <w:shd w:val="clear" w:color="auto" w:fill="auto"/>
            <w:vAlign w:val="center"/>
          </w:tcPr>
          <w:p w14:paraId="6B1B5784" w14:textId="77777777" w:rsidR="00F66C89" w:rsidRPr="00C25669" w:rsidRDefault="00F66C89" w:rsidP="00790697">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790697">
        <w:tc>
          <w:tcPr>
            <w:tcW w:w="5467" w:type="dxa"/>
            <w:gridSpan w:val="5"/>
            <w:shd w:val="clear" w:color="auto" w:fill="auto"/>
            <w:vAlign w:val="center"/>
          </w:tcPr>
          <w:p w14:paraId="00B79163" w14:textId="77777777" w:rsidR="00F66C89" w:rsidRPr="00C25669" w:rsidRDefault="00F66C89" w:rsidP="00790697">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790697">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790697">
            <w:pPr>
              <w:pStyle w:val="TAC"/>
              <w:rPr>
                <w:rFonts w:eastAsia="SimSun"/>
                <w:lang w:eastAsia="zh-CN"/>
              </w:rPr>
            </w:pPr>
            <w:r>
              <w:rPr>
                <w:rFonts w:eastAsia="SimSun"/>
              </w:rPr>
              <w:t>40</w:t>
            </w:r>
          </w:p>
        </w:tc>
      </w:tr>
      <w:tr w:rsidR="00F66C89" w:rsidRPr="00C25669" w14:paraId="796E792B" w14:textId="77777777" w:rsidTr="00790697">
        <w:tc>
          <w:tcPr>
            <w:tcW w:w="5467" w:type="dxa"/>
            <w:gridSpan w:val="5"/>
            <w:shd w:val="clear" w:color="auto" w:fill="auto"/>
            <w:vAlign w:val="center"/>
          </w:tcPr>
          <w:p w14:paraId="45661B4B" w14:textId="77777777" w:rsidR="00F66C89" w:rsidRPr="00C25669" w:rsidRDefault="00F66C89" w:rsidP="00790697">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790697">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790697">
            <w:pPr>
              <w:pStyle w:val="TAC"/>
              <w:rPr>
                <w:rFonts w:eastAsia="SimSun"/>
                <w:lang w:eastAsia="zh-CN"/>
              </w:rPr>
            </w:pPr>
            <w:r>
              <w:rPr>
                <w:rFonts w:eastAsia="SimSun"/>
              </w:rPr>
              <w:t>30</w:t>
            </w:r>
          </w:p>
        </w:tc>
      </w:tr>
      <w:tr w:rsidR="00F66C89" w:rsidRPr="00C25669" w14:paraId="5284994D" w14:textId="77777777" w:rsidTr="00790697">
        <w:tc>
          <w:tcPr>
            <w:tcW w:w="5467" w:type="dxa"/>
            <w:gridSpan w:val="5"/>
            <w:shd w:val="clear" w:color="auto" w:fill="auto"/>
            <w:vAlign w:val="center"/>
          </w:tcPr>
          <w:p w14:paraId="1E2B66C0" w14:textId="77777777" w:rsidR="00F66C89" w:rsidRPr="00C25669" w:rsidRDefault="00F66C89" w:rsidP="00790697">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790697">
            <w:pPr>
              <w:pStyle w:val="TAC"/>
              <w:rPr>
                <w:rFonts w:eastAsia="SimSun"/>
              </w:rPr>
            </w:pPr>
          </w:p>
        </w:tc>
        <w:tc>
          <w:tcPr>
            <w:tcW w:w="3352" w:type="dxa"/>
            <w:gridSpan w:val="3"/>
            <w:shd w:val="clear" w:color="auto" w:fill="auto"/>
            <w:vAlign w:val="center"/>
          </w:tcPr>
          <w:p w14:paraId="78FE6564" w14:textId="77777777" w:rsidR="00F66C89" w:rsidRDefault="00F66C89" w:rsidP="00790697">
            <w:pPr>
              <w:pStyle w:val="TAC"/>
              <w:rPr>
                <w:rFonts w:eastAsia="SimSun"/>
                <w:lang w:eastAsia="zh-CN"/>
              </w:rPr>
            </w:pPr>
            <w:r w:rsidRPr="00E30C05">
              <w:rPr>
                <w:rFonts w:eastAsia="SimSun" w:hint="eastAsia"/>
              </w:rPr>
              <w:t>FR1.30-1 as specified in Annex A</w:t>
            </w:r>
          </w:p>
        </w:tc>
      </w:tr>
      <w:tr w:rsidR="00F66C89" w:rsidRPr="00C25669" w14:paraId="0C58BB5A" w14:textId="77777777" w:rsidTr="00790697">
        <w:tc>
          <w:tcPr>
            <w:tcW w:w="5467" w:type="dxa"/>
            <w:gridSpan w:val="5"/>
            <w:shd w:val="clear" w:color="auto" w:fill="auto"/>
            <w:vAlign w:val="center"/>
          </w:tcPr>
          <w:p w14:paraId="43FA0600" w14:textId="77777777" w:rsidR="00F66C89" w:rsidRPr="001424CF" w:rsidRDefault="00F66C89" w:rsidP="00790697">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790697">
            <w:pPr>
              <w:pStyle w:val="TAC"/>
              <w:rPr>
                <w:rFonts w:eastAsia="SimSun"/>
              </w:rPr>
            </w:pPr>
          </w:p>
        </w:tc>
        <w:tc>
          <w:tcPr>
            <w:tcW w:w="3352" w:type="dxa"/>
            <w:gridSpan w:val="3"/>
            <w:shd w:val="clear" w:color="auto" w:fill="auto"/>
            <w:vAlign w:val="center"/>
          </w:tcPr>
          <w:p w14:paraId="456344F1" w14:textId="77777777" w:rsidR="00F66C89" w:rsidRPr="001424CF" w:rsidRDefault="00F66C89" w:rsidP="00790697">
            <w:pPr>
              <w:pStyle w:val="TAC"/>
              <w:rPr>
                <w:rFonts w:eastAsia="SimSun"/>
              </w:rPr>
            </w:pPr>
            <w:r w:rsidRPr="001424CF">
              <w:rPr>
                <w:rFonts w:eastAsia="SimSun"/>
              </w:rPr>
              <w:t>1</w:t>
            </w:r>
          </w:p>
        </w:tc>
      </w:tr>
      <w:tr w:rsidR="00F66C89" w:rsidRPr="00C25669" w14:paraId="6400A8EF" w14:textId="77777777" w:rsidTr="00790697">
        <w:tc>
          <w:tcPr>
            <w:tcW w:w="5467" w:type="dxa"/>
            <w:gridSpan w:val="5"/>
            <w:shd w:val="clear" w:color="auto" w:fill="auto"/>
            <w:vAlign w:val="center"/>
          </w:tcPr>
          <w:p w14:paraId="43183174" w14:textId="77777777" w:rsidR="00F66C89" w:rsidRPr="00294AB6" w:rsidRDefault="00F66C89" w:rsidP="00790697">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790697">
            <w:pPr>
              <w:pStyle w:val="TAC"/>
              <w:rPr>
                <w:rFonts w:eastAsia="SimSun"/>
              </w:rPr>
            </w:pPr>
          </w:p>
        </w:tc>
        <w:tc>
          <w:tcPr>
            <w:tcW w:w="3352" w:type="dxa"/>
            <w:gridSpan w:val="3"/>
            <w:shd w:val="clear" w:color="auto" w:fill="auto"/>
            <w:vAlign w:val="center"/>
          </w:tcPr>
          <w:p w14:paraId="0BB96FBF" w14:textId="77777777" w:rsidR="00F66C89" w:rsidRPr="00294AB6" w:rsidRDefault="00F66C89" w:rsidP="00790697">
            <w:pPr>
              <w:pStyle w:val="TAC"/>
              <w:rPr>
                <w:rFonts w:eastAsia="SimSun"/>
              </w:rPr>
            </w:pPr>
            <w:r w:rsidRPr="00294AB6">
              <w:rPr>
                <w:rFonts w:eastAsia="SimSun"/>
                <w:kern w:val="2"/>
                <w:lang w:eastAsia="zh-CN"/>
              </w:rPr>
              <w:t>TDLA30-10</w:t>
            </w:r>
          </w:p>
        </w:tc>
      </w:tr>
      <w:tr w:rsidR="00F66C89" w:rsidRPr="00C25669" w14:paraId="797A2140" w14:textId="77777777" w:rsidTr="00790697">
        <w:tc>
          <w:tcPr>
            <w:tcW w:w="5467" w:type="dxa"/>
            <w:gridSpan w:val="5"/>
            <w:shd w:val="clear" w:color="auto" w:fill="auto"/>
            <w:vAlign w:val="center"/>
          </w:tcPr>
          <w:p w14:paraId="085DBBA9" w14:textId="77777777" w:rsidR="00F66C89" w:rsidRPr="001424CF" w:rsidRDefault="00F66C89" w:rsidP="00790697">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790697">
            <w:pPr>
              <w:pStyle w:val="TAC"/>
              <w:rPr>
                <w:rFonts w:eastAsia="SimSun"/>
              </w:rPr>
            </w:pPr>
          </w:p>
        </w:tc>
        <w:tc>
          <w:tcPr>
            <w:tcW w:w="3352" w:type="dxa"/>
            <w:gridSpan w:val="3"/>
            <w:shd w:val="clear" w:color="auto" w:fill="auto"/>
            <w:vAlign w:val="center"/>
          </w:tcPr>
          <w:p w14:paraId="6424F93A" w14:textId="77777777" w:rsidR="00F66C89" w:rsidRPr="001424CF" w:rsidRDefault="00F66C89"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790697">
        <w:tc>
          <w:tcPr>
            <w:tcW w:w="5467" w:type="dxa"/>
            <w:gridSpan w:val="5"/>
            <w:shd w:val="clear" w:color="auto" w:fill="auto"/>
            <w:vAlign w:val="center"/>
          </w:tcPr>
          <w:p w14:paraId="5D5A85C4" w14:textId="77777777" w:rsidR="00F66C89" w:rsidRPr="00C25669" w:rsidRDefault="00F66C89" w:rsidP="00790697">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790697">
            <w:pPr>
              <w:pStyle w:val="TAC"/>
              <w:rPr>
                <w:rFonts w:eastAsia="SimSun"/>
              </w:rPr>
            </w:pPr>
          </w:p>
        </w:tc>
        <w:tc>
          <w:tcPr>
            <w:tcW w:w="3352" w:type="dxa"/>
            <w:gridSpan w:val="3"/>
            <w:shd w:val="clear" w:color="auto" w:fill="auto"/>
            <w:vAlign w:val="center"/>
          </w:tcPr>
          <w:p w14:paraId="1A328D41" w14:textId="77777777" w:rsidR="00F66C89" w:rsidRPr="00C25669" w:rsidRDefault="00F66C89"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790697">
        <w:tc>
          <w:tcPr>
            <w:tcW w:w="1813" w:type="dxa"/>
            <w:vMerge w:val="restart"/>
            <w:shd w:val="clear" w:color="auto" w:fill="auto"/>
            <w:vAlign w:val="center"/>
          </w:tcPr>
          <w:p w14:paraId="61AF5905" w14:textId="77777777" w:rsidR="00F66C89" w:rsidRPr="00C25669" w:rsidRDefault="00F66C89"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790697">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790697">
            <w:pPr>
              <w:pStyle w:val="TAC"/>
              <w:rPr>
                <w:rFonts w:eastAsia="SimSun"/>
              </w:rPr>
            </w:pPr>
          </w:p>
        </w:tc>
        <w:tc>
          <w:tcPr>
            <w:tcW w:w="3352" w:type="dxa"/>
            <w:gridSpan w:val="3"/>
            <w:shd w:val="clear" w:color="auto" w:fill="auto"/>
            <w:vAlign w:val="center"/>
          </w:tcPr>
          <w:p w14:paraId="548430E2" w14:textId="77777777" w:rsidR="00F66C89" w:rsidRPr="00C25669" w:rsidRDefault="00F66C89" w:rsidP="00790697">
            <w:pPr>
              <w:pStyle w:val="TAC"/>
              <w:rPr>
                <w:rFonts w:eastAsia="SimSun"/>
              </w:rPr>
            </w:pPr>
            <w:r w:rsidRPr="00C25669">
              <w:rPr>
                <w:rFonts w:eastAsia="SimSun"/>
              </w:rPr>
              <w:t>Type A</w:t>
            </w:r>
          </w:p>
        </w:tc>
      </w:tr>
      <w:tr w:rsidR="00F66C89" w:rsidRPr="00C25669" w14:paraId="14E7319D" w14:textId="77777777" w:rsidTr="00790697">
        <w:tc>
          <w:tcPr>
            <w:tcW w:w="1813" w:type="dxa"/>
            <w:vMerge/>
            <w:shd w:val="clear" w:color="auto" w:fill="auto"/>
            <w:vAlign w:val="center"/>
          </w:tcPr>
          <w:p w14:paraId="31B78A3E" w14:textId="77777777" w:rsidR="00F66C89" w:rsidRPr="00C25669" w:rsidRDefault="00F66C89" w:rsidP="00790697">
            <w:pPr>
              <w:pStyle w:val="TAL"/>
              <w:rPr>
                <w:rFonts w:eastAsia="SimSun"/>
              </w:rPr>
            </w:pPr>
          </w:p>
        </w:tc>
        <w:tc>
          <w:tcPr>
            <w:tcW w:w="3654" w:type="dxa"/>
            <w:gridSpan w:val="4"/>
            <w:shd w:val="clear" w:color="auto" w:fill="auto"/>
            <w:vAlign w:val="center"/>
          </w:tcPr>
          <w:p w14:paraId="693F4B9B" w14:textId="77777777" w:rsidR="00F66C89" w:rsidRPr="00C25669" w:rsidRDefault="00F66C89" w:rsidP="00790697">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790697">
            <w:pPr>
              <w:pStyle w:val="TAC"/>
              <w:rPr>
                <w:rFonts w:eastAsia="SimSun"/>
              </w:rPr>
            </w:pPr>
          </w:p>
        </w:tc>
        <w:tc>
          <w:tcPr>
            <w:tcW w:w="3352" w:type="dxa"/>
            <w:gridSpan w:val="3"/>
            <w:shd w:val="clear" w:color="auto" w:fill="auto"/>
            <w:vAlign w:val="center"/>
          </w:tcPr>
          <w:p w14:paraId="2719693E" w14:textId="77777777" w:rsidR="00F66C89" w:rsidRPr="00C25669" w:rsidRDefault="00F66C89" w:rsidP="00790697">
            <w:pPr>
              <w:pStyle w:val="TAC"/>
              <w:rPr>
                <w:rFonts w:eastAsia="SimSun"/>
              </w:rPr>
            </w:pPr>
            <w:r w:rsidRPr="00C25669">
              <w:rPr>
                <w:rFonts w:eastAsia="SimSun"/>
              </w:rPr>
              <w:t>0</w:t>
            </w:r>
          </w:p>
        </w:tc>
      </w:tr>
      <w:tr w:rsidR="00F66C89" w:rsidRPr="00C25669" w14:paraId="64F05E43" w14:textId="77777777" w:rsidTr="00790697">
        <w:tc>
          <w:tcPr>
            <w:tcW w:w="1813" w:type="dxa"/>
            <w:vMerge/>
            <w:shd w:val="clear" w:color="auto" w:fill="auto"/>
            <w:vAlign w:val="center"/>
          </w:tcPr>
          <w:p w14:paraId="04670F75" w14:textId="77777777" w:rsidR="00F66C89" w:rsidRPr="00C25669" w:rsidRDefault="00F66C89" w:rsidP="00790697">
            <w:pPr>
              <w:pStyle w:val="TAL"/>
              <w:rPr>
                <w:rFonts w:eastAsia="SimSun"/>
              </w:rPr>
            </w:pPr>
          </w:p>
        </w:tc>
        <w:tc>
          <w:tcPr>
            <w:tcW w:w="3654" w:type="dxa"/>
            <w:gridSpan w:val="4"/>
            <w:shd w:val="clear" w:color="auto" w:fill="auto"/>
            <w:vAlign w:val="center"/>
          </w:tcPr>
          <w:p w14:paraId="00C8B08F" w14:textId="77777777" w:rsidR="00F66C89" w:rsidRPr="00C25669" w:rsidRDefault="00F66C89"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790697">
            <w:pPr>
              <w:pStyle w:val="TAC"/>
              <w:rPr>
                <w:rFonts w:eastAsia="SimSun"/>
              </w:rPr>
            </w:pPr>
          </w:p>
        </w:tc>
        <w:tc>
          <w:tcPr>
            <w:tcW w:w="3352" w:type="dxa"/>
            <w:gridSpan w:val="3"/>
            <w:shd w:val="clear" w:color="auto" w:fill="auto"/>
            <w:vAlign w:val="center"/>
          </w:tcPr>
          <w:p w14:paraId="1CA0EEA8" w14:textId="77777777" w:rsidR="00F66C89" w:rsidRPr="00C25669" w:rsidRDefault="00F66C89" w:rsidP="00790697">
            <w:pPr>
              <w:pStyle w:val="TAC"/>
              <w:rPr>
                <w:rFonts w:eastAsia="SimSun"/>
              </w:rPr>
            </w:pPr>
            <w:r w:rsidRPr="00C25669">
              <w:rPr>
                <w:rFonts w:eastAsia="SimSun"/>
              </w:rPr>
              <w:t>2</w:t>
            </w:r>
          </w:p>
        </w:tc>
      </w:tr>
      <w:tr w:rsidR="00F66C89" w:rsidRPr="00C25669" w14:paraId="21716813" w14:textId="77777777" w:rsidTr="00790697">
        <w:tc>
          <w:tcPr>
            <w:tcW w:w="1813" w:type="dxa"/>
            <w:vMerge/>
            <w:shd w:val="clear" w:color="auto" w:fill="auto"/>
            <w:vAlign w:val="center"/>
          </w:tcPr>
          <w:p w14:paraId="745D0D83" w14:textId="77777777" w:rsidR="00F66C89" w:rsidRPr="00C25669" w:rsidRDefault="00F66C89" w:rsidP="00790697">
            <w:pPr>
              <w:pStyle w:val="TAL"/>
              <w:rPr>
                <w:rFonts w:eastAsia="SimSun"/>
              </w:rPr>
            </w:pPr>
          </w:p>
        </w:tc>
        <w:tc>
          <w:tcPr>
            <w:tcW w:w="3654" w:type="dxa"/>
            <w:gridSpan w:val="4"/>
            <w:shd w:val="clear" w:color="auto" w:fill="auto"/>
            <w:vAlign w:val="center"/>
          </w:tcPr>
          <w:p w14:paraId="30DC4297" w14:textId="77777777" w:rsidR="00F66C89" w:rsidRPr="00C25669" w:rsidRDefault="00F66C89" w:rsidP="00790697">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790697">
            <w:pPr>
              <w:pStyle w:val="TAC"/>
              <w:rPr>
                <w:rFonts w:eastAsia="SimSun"/>
              </w:rPr>
            </w:pPr>
          </w:p>
        </w:tc>
        <w:tc>
          <w:tcPr>
            <w:tcW w:w="3352" w:type="dxa"/>
            <w:gridSpan w:val="3"/>
            <w:shd w:val="clear" w:color="auto" w:fill="auto"/>
            <w:vAlign w:val="center"/>
          </w:tcPr>
          <w:p w14:paraId="737D1A93" w14:textId="77777777" w:rsidR="00F66C89" w:rsidRPr="00C25669" w:rsidRDefault="00F66C89" w:rsidP="00790697">
            <w:pPr>
              <w:pStyle w:val="TAC"/>
              <w:rPr>
                <w:rFonts w:eastAsia="SimSun"/>
              </w:rPr>
            </w:pPr>
            <w:r w:rsidRPr="00C25669">
              <w:rPr>
                <w:rFonts w:eastAsia="SimSun"/>
              </w:rPr>
              <w:t>12</w:t>
            </w:r>
          </w:p>
        </w:tc>
      </w:tr>
      <w:tr w:rsidR="00F66C89" w:rsidRPr="00C25669" w14:paraId="04390CC4" w14:textId="77777777" w:rsidTr="00790697">
        <w:tc>
          <w:tcPr>
            <w:tcW w:w="1813" w:type="dxa"/>
            <w:vMerge/>
            <w:shd w:val="clear" w:color="auto" w:fill="auto"/>
            <w:vAlign w:val="center"/>
          </w:tcPr>
          <w:p w14:paraId="16B25F52" w14:textId="77777777" w:rsidR="00F66C89" w:rsidRPr="00C25669" w:rsidRDefault="00F66C89" w:rsidP="00790697">
            <w:pPr>
              <w:pStyle w:val="TAL"/>
              <w:rPr>
                <w:rFonts w:eastAsia="SimSun"/>
              </w:rPr>
            </w:pPr>
          </w:p>
        </w:tc>
        <w:tc>
          <w:tcPr>
            <w:tcW w:w="3654" w:type="dxa"/>
            <w:gridSpan w:val="4"/>
            <w:shd w:val="clear" w:color="auto" w:fill="auto"/>
            <w:vAlign w:val="center"/>
          </w:tcPr>
          <w:p w14:paraId="53FF8C07" w14:textId="77777777" w:rsidR="00F66C89" w:rsidRPr="00C25669" w:rsidRDefault="00F66C89" w:rsidP="00790697">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790697">
            <w:pPr>
              <w:pStyle w:val="TAC"/>
              <w:rPr>
                <w:rFonts w:eastAsia="SimSun"/>
              </w:rPr>
            </w:pPr>
          </w:p>
        </w:tc>
        <w:tc>
          <w:tcPr>
            <w:tcW w:w="3352" w:type="dxa"/>
            <w:gridSpan w:val="3"/>
            <w:shd w:val="clear" w:color="auto" w:fill="auto"/>
            <w:vAlign w:val="center"/>
          </w:tcPr>
          <w:p w14:paraId="130D671A" w14:textId="77777777" w:rsidR="00F66C89" w:rsidRPr="00C25669" w:rsidRDefault="00F66C89" w:rsidP="00790697">
            <w:pPr>
              <w:pStyle w:val="TAC"/>
              <w:rPr>
                <w:rFonts w:eastAsia="SimSun"/>
              </w:rPr>
            </w:pPr>
            <w:r w:rsidRPr="00C25669">
              <w:rPr>
                <w:rFonts w:eastAsia="SimSun"/>
              </w:rPr>
              <w:t>Static</w:t>
            </w:r>
          </w:p>
        </w:tc>
      </w:tr>
      <w:tr w:rsidR="00F66C89" w:rsidRPr="00C25669" w14:paraId="1A90BD74" w14:textId="77777777" w:rsidTr="00790697">
        <w:tc>
          <w:tcPr>
            <w:tcW w:w="1813" w:type="dxa"/>
            <w:vMerge/>
            <w:shd w:val="clear" w:color="auto" w:fill="auto"/>
            <w:vAlign w:val="center"/>
          </w:tcPr>
          <w:p w14:paraId="1BAB7726" w14:textId="77777777" w:rsidR="00F66C89" w:rsidRPr="00C25669" w:rsidRDefault="00F66C89" w:rsidP="00790697">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790697">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790697">
            <w:pPr>
              <w:pStyle w:val="TAC"/>
              <w:rPr>
                <w:rFonts w:eastAsia="SimSun"/>
              </w:rPr>
            </w:pPr>
          </w:p>
        </w:tc>
        <w:tc>
          <w:tcPr>
            <w:tcW w:w="3352" w:type="dxa"/>
            <w:gridSpan w:val="3"/>
            <w:shd w:val="clear" w:color="auto" w:fill="auto"/>
            <w:vAlign w:val="center"/>
          </w:tcPr>
          <w:p w14:paraId="2517BBEA" w14:textId="77777777" w:rsidR="00F66C89" w:rsidRPr="004E679B" w:rsidRDefault="00F66C89" w:rsidP="00790697">
            <w:pPr>
              <w:pStyle w:val="TAC"/>
              <w:rPr>
                <w:rFonts w:eastAsia="SimSun"/>
              </w:rPr>
            </w:pPr>
            <w:r>
              <w:rPr>
                <w:rFonts w:eastAsia="SimSun"/>
              </w:rPr>
              <w:t>2</w:t>
            </w:r>
          </w:p>
        </w:tc>
      </w:tr>
      <w:tr w:rsidR="00F66C89" w:rsidRPr="00C25669" w14:paraId="5089F15C" w14:textId="77777777" w:rsidTr="00790697">
        <w:tc>
          <w:tcPr>
            <w:tcW w:w="1813" w:type="dxa"/>
            <w:vMerge/>
            <w:shd w:val="clear" w:color="auto" w:fill="auto"/>
            <w:vAlign w:val="center"/>
          </w:tcPr>
          <w:p w14:paraId="3DC0BC85" w14:textId="77777777" w:rsidR="00F66C89" w:rsidRPr="00C25669" w:rsidRDefault="00F66C89" w:rsidP="00790697">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790697">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790697">
            <w:pPr>
              <w:pStyle w:val="TAC"/>
              <w:rPr>
                <w:rFonts w:eastAsia="SimSun"/>
              </w:rPr>
            </w:pPr>
          </w:p>
        </w:tc>
        <w:tc>
          <w:tcPr>
            <w:tcW w:w="3352" w:type="dxa"/>
            <w:gridSpan w:val="3"/>
            <w:shd w:val="clear" w:color="auto" w:fill="auto"/>
            <w:vAlign w:val="center"/>
          </w:tcPr>
          <w:p w14:paraId="47BD9F02" w14:textId="77777777" w:rsidR="00F66C89" w:rsidRPr="00C25669" w:rsidRDefault="00F66C89" w:rsidP="00790697">
            <w:pPr>
              <w:pStyle w:val="TAC"/>
              <w:rPr>
                <w:rFonts w:eastAsia="SimSun"/>
              </w:rPr>
            </w:pPr>
            <w:r>
              <w:rPr>
                <w:rFonts w:eastAsia="SimSun"/>
              </w:rPr>
              <w:t>Type 1</w:t>
            </w:r>
          </w:p>
        </w:tc>
      </w:tr>
      <w:tr w:rsidR="00F66C89" w:rsidRPr="00C25669" w14:paraId="2FA8DA84" w14:textId="77777777" w:rsidTr="00790697">
        <w:tc>
          <w:tcPr>
            <w:tcW w:w="1813" w:type="dxa"/>
            <w:vMerge/>
            <w:shd w:val="clear" w:color="auto" w:fill="auto"/>
            <w:vAlign w:val="center"/>
          </w:tcPr>
          <w:p w14:paraId="56FD23E6" w14:textId="77777777" w:rsidR="00F66C89" w:rsidRPr="00C25669" w:rsidRDefault="00F66C89" w:rsidP="00790697">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790697">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790697">
            <w:pPr>
              <w:pStyle w:val="TAC"/>
              <w:rPr>
                <w:rFonts w:eastAsia="SimSun"/>
              </w:rPr>
            </w:pPr>
          </w:p>
        </w:tc>
        <w:tc>
          <w:tcPr>
            <w:tcW w:w="3352" w:type="dxa"/>
            <w:gridSpan w:val="3"/>
            <w:shd w:val="clear" w:color="auto" w:fill="auto"/>
            <w:vAlign w:val="center"/>
          </w:tcPr>
          <w:p w14:paraId="21DCD374" w14:textId="77777777" w:rsidR="00F66C89" w:rsidRPr="00C25669" w:rsidRDefault="00F66C89"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790697">
        <w:tc>
          <w:tcPr>
            <w:tcW w:w="1813" w:type="dxa"/>
            <w:vMerge/>
            <w:shd w:val="clear" w:color="auto" w:fill="auto"/>
            <w:vAlign w:val="center"/>
          </w:tcPr>
          <w:p w14:paraId="7BD3B777" w14:textId="77777777" w:rsidR="00F66C89" w:rsidRPr="00C25669" w:rsidRDefault="00F66C89" w:rsidP="00790697">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790697">
            <w:pPr>
              <w:pStyle w:val="TAC"/>
              <w:rPr>
                <w:rFonts w:eastAsia="SimSun"/>
              </w:rPr>
            </w:pPr>
          </w:p>
        </w:tc>
        <w:tc>
          <w:tcPr>
            <w:tcW w:w="3352" w:type="dxa"/>
            <w:gridSpan w:val="3"/>
            <w:shd w:val="clear" w:color="auto" w:fill="auto"/>
            <w:vAlign w:val="center"/>
          </w:tcPr>
          <w:p w14:paraId="746989EB" w14:textId="77777777" w:rsidR="00F66C89" w:rsidRPr="00C25669" w:rsidRDefault="00F66C89" w:rsidP="00790697">
            <w:pPr>
              <w:pStyle w:val="TAC"/>
              <w:rPr>
                <w:rFonts w:eastAsia="SimSun"/>
              </w:rPr>
            </w:pPr>
            <w:r w:rsidRPr="00C25669">
              <w:rPr>
                <w:rFonts w:eastAsia="SimSun"/>
              </w:rPr>
              <w:t>Non-interleaved</w:t>
            </w:r>
          </w:p>
        </w:tc>
      </w:tr>
      <w:tr w:rsidR="00F66C89" w:rsidRPr="00C25669" w14:paraId="235E1255" w14:textId="77777777" w:rsidTr="00790697">
        <w:tc>
          <w:tcPr>
            <w:tcW w:w="1813" w:type="dxa"/>
            <w:vMerge/>
            <w:shd w:val="clear" w:color="auto" w:fill="auto"/>
            <w:vAlign w:val="center"/>
          </w:tcPr>
          <w:p w14:paraId="27FB5161" w14:textId="77777777" w:rsidR="00F66C89" w:rsidRPr="00C25669" w:rsidRDefault="00F66C89" w:rsidP="00790697">
            <w:pPr>
              <w:pStyle w:val="TAL"/>
              <w:rPr>
                <w:rFonts w:eastAsia="SimSun"/>
              </w:rPr>
            </w:pPr>
          </w:p>
        </w:tc>
        <w:tc>
          <w:tcPr>
            <w:tcW w:w="3654" w:type="dxa"/>
            <w:gridSpan w:val="4"/>
            <w:shd w:val="clear" w:color="auto" w:fill="auto"/>
            <w:vAlign w:val="center"/>
          </w:tcPr>
          <w:p w14:paraId="6F6DCC8E" w14:textId="77777777" w:rsidR="00F66C89" w:rsidRPr="00C25669" w:rsidRDefault="00F66C89"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790697">
            <w:pPr>
              <w:pStyle w:val="TAC"/>
              <w:rPr>
                <w:rFonts w:eastAsia="SimSun"/>
              </w:rPr>
            </w:pPr>
          </w:p>
        </w:tc>
        <w:tc>
          <w:tcPr>
            <w:tcW w:w="3352" w:type="dxa"/>
            <w:gridSpan w:val="3"/>
            <w:shd w:val="clear" w:color="auto" w:fill="auto"/>
            <w:vAlign w:val="center"/>
          </w:tcPr>
          <w:p w14:paraId="49AA3FCA" w14:textId="77777777" w:rsidR="00F66C89" w:rsidRPr="00C25669" w:rsidRDefault="00F66C89" w:rsidP="00790697">
            <w:pPr>
              <w:pStyle w:val="TAC"/>
              <w:rPr>
                <w:rFonts w:eastAsia="SimSun"/>
              </w:rPr>
            </w:pPr>
            <w:r w:rsidRPr="00C25669">
              <w:rPr>
                <w:rFonts w:eastAsia="SimSun"/>
              </w:rPr>
              <w:t>N/A</w:t>
            </w:r>
          </w:p>
        </w:tc>
      </w:tr>
      <w:tr w:rsidR="00F66C89" w:rsidRPr="00C25669" w14:paraId="73D9F104" w14:textId="77777777" w:rsidTr="00790697">
        <w:tc>
          <w:tcPr>
            <w:tcW w:w="1813" w:type="dxa"/>
            <w:vMerge w:val="restart"/>
            <w:shd w:val="clear" w:color="auto" w:fill="auto"/>
            <w:vAlign w:val="center"/>
          </w:tcPr>
          <w:p w14:paraId="6AF21A92" w14:textId="77777777" w:rsidR="00F66C89" w:rsidRPr="00C25669" w:rsidRDefault="00F66C89"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790697">
            <w:pPr>
              <w:pStyle w:val="TAC"/>
              <w:rPr>
                <w:rFonts w:eastAsia="SimSun"/>
              </w:rPr>
            </w:pPr>
          </w:p>
        </w:tc>
        <w:tc>
          <w:tcPr>
            <w:tcW w:w="1676" w:type="dxa"/>
            <w:gridSpan w:val="2"/>
            <w:shd w:val="clear" w:color="auto" w:fill="auto"/>
            <w:vAlign w:val="center"/>
          </w:tcPr>
          <w:p w14:paraId="1FADEE92" w14:textId="77777777" w:rsidR="00F66C89" w:rsidRPr="00C25669" w:rsidRDefault="00F66C89" w:rsidP="00790697">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790697">
            <w:pPr>
              <w:pStyle w:val="TAC"/>
              <w:rPr>
                <w:rFonts w:eastAsia="SimSun"/>
              </w:rPr>
            </w:pPr>
            <w:r>
              <w:rPr>
                <w:rFonts w:eastAsia="SimSun"/>
              </w:rPr>
              <w:t>1002</w:t>
            </w:r>
          </w:p>
        </w:tc>
      </w:tr>
      <w:tr w:rsidR="00F66C89" w:rsidRPr="00C25669" w14:paraId="2274014D" w14:textId="77777777" w:rsidTr="00790697">
        <w:tc>
          <w:tcPr>
            <w:tcW w:w="1813" w:type="dxa"/>
            <w:vMerge/>
            <w:shd w:val="clear" w:color="auto" w:fill="auto"/>
            <w:vAlign w:val="center"/>
          </w:tcPr>
          <w:p w14:paraId="0B002D8D" w14:textId="77777777" w:rsidR="00F66C89" w:rsidRPr="00C25669" w:rsidRDefault="00F66C89" w:rsidP="00790697">
            <w:pPr>
              <w:pStyle w:val="TAL"/>
              <w:rPr>
                <w:rFonts w:eastAsia="SimSun"/>
              </w:rPr>
            </w:pPr>
          </w:p>
        </w:tc>
        <w:tc>
          <w:tcPr>
            <w:tcW w:w="3654" w:type="dxa"/>
            <w:gridSpan w:val="4"/>
            <w:shd w:val="clear" w:color="auto" w:fill="auto"/>
            <w:vAlign w:val="center"/>
          </w:tcPr>
          <w:p w14:paraId="20E040E2" w14:textId="77777777" w:rsidR="00F66C89" w:rsidRDefault="00F66C89"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790697">
            <w:pPr>
              <w:pStyle w:val="TAC"/>
              <w:rPr>
                <w:rFonts w:eastAsia="SimSun"/>
              </w:rPr>
            </w:pPr>
          </w:p>
        </w:tc>
        <w:tc>
          <w:tcPr>
            <w:tcW w:w="1676" w:type="dxa"/>
            <w:gridSpan w:val="2"/>
            <w:shd w:val="clear" w:color="auto" w:fill="auto"/>
            <w:vAlign w:val="center"/>
          </w:tcPr>
          <w:p w14:paraId="058C796E" w14:textId="77777777" w:rsidR="00F66C89" w:rsidRDefault="00F66C89" w:rsidP="00790697">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790697">
            <w:pPr>
              <w:pStyle w:val="TAC"/>
              <w:rPr>
                <w:rFonts w:eastAsia="SimSun"/>
              </w:rPr>
            </w:pPr>
            <w:r>
              <w:rPr>
                <w:rFonts w:eastAsia="SimSun"/>
              </w:rPr>
              <w:t>TCI State #2</w:t>
            </w:r>
          </w:p>
        </w:tc>
      </w:tr>
      <w:tr w:rsidR="00F66C89" w:rsidRPr="00C25669" w14:paraId="51181E06" w14:textId="77777777" w:rsidTr="00790697">
        <w:tc>
          <w:tcPr>
            <w:tcW w:w="1813" w:type="dxa"/>
            <w:vMerge/>
            <w:shd w:val="clear" w:color="auto" w:fill="auto"/>
            <w:vAlign w:val="center"/>
          </w:tcPr>
          <w:p w14:paraId="57629FD8" w14:textId="77777777" w:rsidR="00F66C89" w:rsidRPr="00C25669" w:rsidRDefault="00F66C89" w:rsidP="00790697">
            <w:pPr>
              <w:pStyle w:val="TAL"/>
              <w:rPr>
                <w:rFonts w:eastAsia="SimSun"/>
              </w:rPr>
            </w:pPr>
          </w:p>
        </w:tc>
        <w:tc>
          <w:tcPr>
            <w:tcW w:w="3654" w:type="dxa"/>
            <w:gridSpan w:val="4"/>
            <w:shd w:val="clear" w:color="auto" w:fill="auto"/>
            <w:vAlign w:val="center"/>
          </w:tcPr>
          <w:p w14:paraId="7D9AF622" w14:textId="77777777" w:rsidR="00F66C89" w:rsidRPr="00C25669" w:rsidRDefault="00F66C89"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790697">
            <w:pPr>
              <w:pStyle w:val="TAC"/>
              <w:rPr>
                <w:rFonts w:eastAsia="SimSun"/>
              </w:rPr>
            </w:pPr>
          </w:p>
        </w:tc>
        <w:tc>
          <w:tcPr>
            <w:tcW w:w="3352" w:type="dxa"/>
            <w:gridSpan w:val="3"/>
            <w:shd w:val="clear" w:color="auto" w:fill="auto"/>
            <w:vAlign w:val="center"/>
          </w:tcPr>
          <w:p w14:paraId="3203A686" w14:textId="77777777" w:rsidR="00F66C89" w:rsidRPr="00C25669" w:rsidRDefault="00F66C89" w:rsidP="00790697">
            <w:pPr>
              <w:pStyle w:val="TAC"/>
              <w:rPr>
                <w:rFonts w:eastAsia="SimSun"/>
              </w:rPr>
            </w:pPr>
            <w:r w:rsidRPr="00C25669">
              <w:rPr>
                <w:rFonts w:eastAsia="SimSun"/>
              </w:rPr>
              <w:t>Type 1</w:t>
            </w:r>
          </w:p>
        </w:tc>
      </w:tr>
      <w:tr w:rsidR="00F66C89" w:rsidRPr="00C25669" w14:paraId="0A0F4937" w14:textId="77777777" w:rsidTr="00790697">
        <w:tc>
          <w:tcPr>
            <w:tcW w:w="1813" w:type="dxa"/>
            <w:vMerge/>
            <w:shd w:val="clear" w:color="auto" w:fill="auto"/>
            <w:vAlign w:val="center"/>
          </w:tcPr>
          <w:p w14:paraId="2544A0A0" w14:textId="77777777" w:rsidR="00F66C89" w:rsidRPr="00C25669" w:rsidRDefault="00F66C89" w:rsidP="00790697">
            <w:pPr>
              <w:pStyle w:val="TAL"/>
              <w:rPr>
                <w:rFonts w:eastAsia="SimSun"/>
              </w:rPr>
            </w:pPr>
          </w:p>
        </w:tc>
        <w:tc>
          <w:tcPr>
            <w:tcW w:w="3654" w:type="dxa"/>
            <w:gridSpan w:val="4"/>
            <w:shd w:val="clear" w:color="auto" w:fill="auto"/>
            <w:vAlign w:val="center"/>
          </w:tcPr>
          <w:p w14:paraId="54D2E8CC" w14:textId="77777777" w:rsidR="00F66C89" w:rsidRPr="00C25669" w:rsidRDefault="00F66C89" w:rsidP="00790697">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790697">
            <w:pPr>
              <w:pStyle w:val="TAC"/>
              <w:rPr>
                <w:rFonts w:eastAsia="SimSun"/>
              </w:rPr>
            </w:pPr>
          </w:p>
        </w:tc>
        <w:tc>
          <w:tcPr>
            <w:tcW w:w="3352" w:type="dxa"/>
            <w:gridSpan w:val="3"/>
            <w:shd w:val="clear" w:color="auto" w:fill="auto"/>
            <w:vAlign w:val="center"/>
          </w:tcPr>
          <w:p w14:paraId="56E0D319" w14:textId="77777777" w:rsidR="00F66C89" w:rsidRPr="00C25669" w:rsidRDefault="00F66C89" w:rsidP="00790697">
            <w:pPr>
              <w:pStyle w:val="TAC"/>
              <w:rPr>
                <w:rFonts w:eastAsia="SimSun"/>
              </w:rPr>
            </w:pPr>
            <w:r>
              <w:rPr>
                <w:rFonts w:eastAsia="SimSun"/>
              </w:rPr>
              <w:t>1</w:t>
            </w:r>
          </w:p>
        </w:tc>
      </w:tr>
      <w:tr w:rsidR="00F66C89" w:rsidRPr="00C25669" w14:paraId="505BDAE3" w14:textId="77777777" w:rsidTr="00790697">
        <w:tc>
          <w:tcPr>
            <w:tcW w:w="1813" w:type="dxa"/>
            <w:vMerge/>
            <w:shd w:val="clear" w:color="auto" w:fill="auto"/>
            <w:vAlign w:val="center"/>
          </w:tcPr>
          <w:p w14:paraId="07788260" w14:textId="77777777" w:rsidR="00F66C89" w:rsidRPr="00C25669" w:rsidRDefault="00F66C89" w:rsidP="00790697">
            <w:pPr>
              <w:pStyle w:val="TAL"/>
              <w:rPr>
                <w:rFonts w:eastAsia="SimSun"/>
              </w:rPr>
            </w:pPr>
          </w:p>
        </w:tc>
        <w:tc>
          <w:tcPr>
            <w:tcW w:w="3654" w:type="dxa"/>
            <w:gridSpan w:val="4"/>
            <w:shd w:val="clear" w:color="auto" w:fill="auto"/>
            <w:vAlign w:val="center"/>
          </w:tcPr>
          <w:p w14:paraId="352E439D" w14:textId="77777777" w:rsidR="00F66C89" w:rsidRPr="00C25669" w:rsidRDefault="00F66C89"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790697">
            <w:pPr>
              <w:pStyle w:val="TAC"/>
              <w:rPr>
                <w:rFonts w:eastAsia="SimSun"/>
              </w:rPr>
            </w:pPr>
          </w:p>
        </w:tc>
        <w:tc>
          <w:tcPr>
            <w:tcW w:w="3352" w:type="dxa"/>
            <w:gridSpan w:val="3"/>
            <w:shd w:val="clear" w:color="auto" w:fill="auto"/>
            <w:vAlign w:val="center"/>
          </w:tcPr>
          <w:p w14:paraId="42E7C420"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298AE2E9" w14:textId="77777777" w:rsidTr="00790697">
        <w:tc>
          <w:tcPr>
            <w:tcW w:w="1813" w:type="dxa"/>
            <w:vMerge w:val="restart"/>
            <w:shd w:val="clear" w:color="auto" w:fill="auto"/>
            <w:vAlign w:val="center"/>
          </w:tcPr>
          <w:p w14:paraId="6EE91971" w14:textId="77777777" w:rsidR="00F66C89" w:rsidRPr="00C25669" w:rsidRDefault="00F66C89" w:rsidP="00790697">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790697">
            <w:pPr>
              <w:pStyle w:val="TAC"/>
              <w:rPr>
                <w:rFonts w:eastAsia="SimSun"/>
              </w:rPr>
            </w:pPr>
          </w:p>
        </w:tc>
        <w:tc>
          <w:tcPr>
            <w:tcW w:w="1676" w:type="dxa"/>
            <w:gridSpan w:val="2"/>
            <w:shd w:val="clear" w:color="auto" w:fill="auto"/>
            <w:vAlign w:val="center"/>
          </w:tcPr>
          <w:p w14:paraId="1B938345" w14:textId="77777777" w:rsidR="00F66C89" w:rsidRPr="00C25669" w:rsidRDefault="00F66C89"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064C5050" w14:textId="77777777" w:rsidTr="00790697">
        <w:tc>
          <w:tcPr>
            <w:tcW w:w="1813" w:type="dxa"/>
            <w:vMerge/>
            <w:shd w:val="clear" w:color="auto" w:fill="auto"/>
            <w:vAlign w:val="center"/>
          </w:tcPr>
          <w:p w14:paraId="502FD5CB"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790697">
            <w:pPr>
              <w:pStyle w:val="TAL"/>
              <w:rPr>
                <w:rFonts w:eastAsia="SimSun"/>
              </w:rPr>
            </w:pPr>
          </w:p>
        </w:tc>
        <w:tc>
          <w:tcPr>
            <w:tcW w:w="1827" w:type="dxa"/>
            <w:shd w:val="clear" w:color="auto" w:fill="auto"/>
            <w:vAlign w:val="center"/>
          </w:tcPr>
          <w:p w14:paraId="1547CCEB"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790697">
            <w:pPr>
              <w:pStyle w:val="TAC"/>
              <w:rPr>
                <w:rFonts w:eastAsia="SimSun"/>
              </w:rPr>
            </w:pPr>
          </w:p>
        </w:tc>
        <w:tc>
          <w:tcPr>
            <w:tcW w:w="1676" w:type="dxa"/>
            <w:gridSpan w:val="2"/>
            <w:shd w:val="clear" w:color="auto" w:fill="auto"/>
            <w:vAlign w:val="center"/>
          </w:tcPr>
          <w:p w14:paraId="068B3F22" w14:textId="77777777" w:rsidR="00F66C89" w:rsidRPr="00C25669" w:rsidRDefault="00F66C89" w:rsidP="00790697">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2B2A5549" w14:textId="77777777" w:rsidTr="00790697">
        <w:tc>
          <w:tcPr>
            <w:tcW w:w="1813" w:type="dxa"/>
            <w:vMerge/>
            <w:shd w:val="clear" w:color="auto" w:fill="auto"/>
            <w:vAlign w:val="center"/>
          </w:tcPr>
          <w:p w14:paraId="38B1C064"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790697">
            <w:pPr>
              <w:pStyle w:val="TAC"/>
              <w:rPr>
                <w:rFonts w:eastAsia="SimSun"/>
              </w:rPr>
            </w:pPr>
          </w:p>
        </w:tc>
        <w:tc>
          <w:tcPr>
            <w:tcW w:w="1676" w:type="dxa"/>
            <w:gridSpan w:val="2"/>
            <w:shd w:val="clear" w:color="auto" w:fill="auto"/>
            <w:vAlign w:val="center"/>
          </w:tcPr>
          <w:p w14:paraId="26E856A0"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6C726A47" w14:textId="77777777" w:rsidTr="00790697">
        <w:tc>
          <w:tcPr>
            <w:tcW w:w="1813" w:type="dxa"/>
            <w:vMerge/>
            <w:shd w:val="clear" w:color="auto" w:fill="auto"/>
            <w:vAlign w:val="center"/>
          </w:tcPr>
          <w:p w14:paraId="12169EC6"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790697">
            <w:pPr>
              <w:pStyle w:val="TAL"/>
              <w:rPr>
                <w:rFonts w:eastAsia="SimSun"/>
              </w:rPr>
            </w:pPr>
          </w:p>
        </w:tc>
        <w:tc>
          <w:tcPr>
            <w:tcW w:w="1827" w:type="dxa"/>
            <w:shd w:val="clear" w:color="auto" w:fill="auto"/>
            <w:vAlign w:val="center"/>
          </w:tcPr>
          <w:p w14:paraId="0D92867B"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790697">
            <w:pPr>
              <w:pStyle w:val="TAC"/>
              <w:rPr>
                <w:rFonts w:eastAsia="SimSun"/>
              </w:rPr>
            </w:pPr>
          </w:p>
        </w:tc>
        <w:tc>
          <w:tcPr>
            <w:tcW w:w="1676" w:type="dxa"/>
            <w:gridSpan w:val="2"/>
            <w:shd w:val="clear" w:color="auto" w:fill="auto"/>
            <w:vAlign w:val="center"/>
          </w:tcPr>
          <w:p w14:paraId="63BAE2D0"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25E8333" w14:textId="77777777" w:rsidTr="00790697">
        <w:tc>
          <w:tcPr>
            <w:tcW w:w="1813" w:type="dxa"/>
            <w:vMerge w:val="restart"/>
            <w:shd w:val="clear" w:color="auto" w:fill="auto"/>
            <w:vAlign w:val="center"/>
          </w:tcPr>
          <w:p w14:paraId="7C6424DE" w14:textId="77777777" w:rsidR="00F66C89" w:rsidRPr="00C25669" w:rsidRDefault="00F66C89" w:rsidP="00790697">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790697">
            <w:pPr>
              <w:pStyle w:val="TAC"/>
              <w:rPr>
                <w:rFonts w:eastAsia="SimSun"/>
              </w:rPr>
            </w:pPr>
          </w:p>
        </w:tc>
        <w:tc>
          <w:tcPr>
            <w:tcW w:w="1676" w:type="dxa"/>
            <w:gridSpan w:val="2"/>
            <w:shd w:val="clear" w:color="auto" w:fill="auto"/>
            <w:vAlign w:val="center"/>
          </w:tcPr>
          <w:p w14:paraId="2B9AB83D"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790697">
        <w:tc>
          <w:tcPr>
            <w:tcW w:w="1813" w:type="dxa"/>
            <w:vMerge/>
            <w:shd w:val="clear" w:color="auto" w:fill="auto"/>
            <w:vAlign w:val="center"/>
          </w:tcPr>
          <w:p w14:paraId="2EDC1D63"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790697">
            <w:pPr>
              <w:pStyle w:val="TAL"/>
              <w:rPr>
                <w:rFonts w:eastAsia="SimSun"/>
              </w:rPr>
            </w:pPr>
          </w:p>
        </w:tc>
        <w:tc>
          <w:tcPr>
            <w:tcW w:w="1827" w:type="dxa"/>
            <w:shd w:val="clear" w:color="auto" w:fill="auto"/>
            <w:vAlign w:val="center"/>
          </w:tcPr>
          <w:p w14:paraId="7AFDBBB8"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790697">
            <w:pPr>
              <w:pStyle w:val="TAC"/>
              <w:rPr>
                <w:rFonts w:eastAsia="SimSun"/>
              </w:rPr>
            </w:pPr>
          </w:p>
        </w:tc>
        <w:tc>
          <w:tcPr>
            <w:tcW w:w="1676" w:type="dxa"/>
            <w:gridSpan w:val="2"/>
            <w:shd w:val="clear" w:color="auto" w:fill="auto"/>
            <w:vAlign w:val="center"/>
          </w:tcPr>
          <w:p w14:paraId="652D3767"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790697">
            <w:pPr>
              <w:pStyle w:val="TAC"/>
              <w:rPr>
                <w:rFonts w:eastAsia="SimSun"/>
                <w:lang w:eastAsia="zh-CN"/>
              </w:rPr>
            </w:pPr>
            <w:r>
              <w:rPr>
                <w:rFonts w:eastAsia="SimSun"/>
                <w:lang w:eastAsia="zh-CN"/>
              </w:rPr>
              <w:t>Type A</w:t>
            </w:r>
          </w:p>
        </w:tc>
      </w:tr>
      <w:tr w:rsidR="00F66C89" w:rsidRPr="00C25669" w14:paraId="4D69DAD4" w14:textId="77777777" w:rsidTr="00790697">
        <w:tc>
          <w:tcPr>
            <w:tcW w:w="1813" w:type="dxa"/>
            <w:vMerge/>
            <w:shd w:val="clear" w:color="auto" w:fill="auto"/>
            <w:vAlign w:val="center"/>
          </w:tcPr>
          <w:p w14:paraId="20DF714B"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790697">
            <w:pPr>
              <w:pStyle w:val="TAC"/>
              <w:rPr>
                <w:rFonts w:eastAsia="SimSun"/>
              </w:rPr>
            </w:pPr>
          </w:p>
        </w:tc>
        <w:tc>
          <w:tcPr>
            <w:tcW w:w="1676" w:type="dxa"/>
            <w:gridSpan w:val="2"/>
            <w:shd w:val="clear" w:color="auto" w:fill="auto"/>
            <w:vAlign w:val="center"/>
          </w:tcPr>
          <w:p w14:paraId="4C7DDC68"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591F620" w14:textId="77777777" w:rsidTr="00790697">
        <w:tc>
          <w:tcPr>
            <w:tcW w:w="1813" w:type="dxa"/>
            <w:vMerge/>
            <w:shd w:val="clear" w:color="auto" w:fill="auto"/>
            <w:vAlign w:val="center"/>
          </w:tcPr>
          <w:p w14:paraId="70FCC610"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790697">
            <w:pPr>
              <w:pStyle w:val="TAL"/>
              <w:rPr>
                <w:rFonts w:eastAsia="SimSun"/>
              </w:rPr>
            </w:pPr>
          </w:p>
        </w:tc>
        <w:tc>
          <w:tcPr>
            <w:tcW w:w="1827" w:type="dxa"/>
            <w:shd w:val="clear" w:color="auto" w:fill="auto"/>
            <w:vAlign w:val="center"/>
          </w:tcPr>
          <w:p w14:paraId="454FA7B8"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790697">
            <w:pPr>
              <w:pStyle w:val="TAC"/>
              <w:rPr>
                <w:rFonts w:eastAsia="SimSun"/>
              </w:rPr>
            </w:pPr>
          </w:p>
        </w:tc>
        <w:tc>
          <w:tcPr>
            <w:tcW w:w="1676" w:type="dxa"/>
            <w:gridSpan w:val="2"/>
            <w:shd w:val="clear" w:color="auto" w:fill="auto"/>
            <w:vAlign w:val="center"/>
          </w:tcPr>
          <w:p w14:paraId="49B69D23"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30A2A56" w14:textId="77777777" w:rsidTr="00790697">
        <w:tc>
          <w:tcPr>
            <w:tcW w:w="5467" w:type="dxa"/>
            <w:gridSpan w:val="5"/>
            <w:shd w:val="clear" w:color="auto" w:fill="auto"/>
            <w:vAlign w:val="center"/>
          </w:tcPr>
          <w:p w14:paraId="7B9C2554" w14:textId="77777777" w:rsidR="00F66C89" w:rsidRDefault="00F66C89"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790697">
            <w:pPr>
              <w:pStyle w:val="TAC"/>
              <w:rPr>
                <w:rFonts w:eastAsia="SimSun"/>
              </w:rPr>
            </w:pPr>
          </w:p>
        </w:tc>
        <w:tc>
          <w:tcPr>
            <w:tcW w:w="3352" w:type="dxa"/>
            <w:gridSpan w:val="3"/>
            <w:shd w:val="clear" w:color="auto" w:fill="auto"/>
            <w:vAlign w:val="center"/>
          </w:tcPr>
          <w:p w14:paraId="2F00F6D6" w14:textId="77777777" w:rsidR="00F66C89" w:rsidRDefault="00F66C89" w:rsidP="00790697">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790697">
        <w:tc>
          <w:tcPr>
            <w:tcW w:w="5467" w:type="dxa"/>
            <w:gridSpan w:val="5"/>
            <w:shd w:val="clear" w:color="auto" w:fill="auto"/>
            <w:vAlign w:val="center"/>
          </w:tcPr>
          <w:p w14:paraId="480700BB" w14:textId="77777777" w:rsidR="00F66C89" w:rsidRDefault="00F66C89"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790697">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790697">
            <w:pPr>
              <w:pStyle w:val="TAC"/>
              <w:rPr>
                <w:rFonts w:eastAsia="SimSun"/>
                <w:lang w:eastAsia="zh-CN"/>
              </w:rPr>
            </w:pPr>
            <w:r>
              <w:rPr>
                <w:rFonts w:eastAsia="SimSun"/>
                <w:lang w:eastAsia="zh-CN"/>
              </w:rPr>
              <w:t>0</w:t>
            </w:r>
          </w:p>
        </w:tc>
      </w:tr>
      <w:tr w:rsidR="00F66C89" w:rsidRPr="00C25669" w14:paraId="46137170" w14:textId="77777777" w:rsidTr="00790697">
        <w:tc>
          <w:tcPr>
            <w:tcW w:w="5467" w:type="dxa"/>
            <w:gridSpan w:val="5"/>
            <w:shd w:val="clear" w:color="auto" w:fill="auto"/>
            <w:vAlign w:val="center"/>
          </w:tcPr>
          <w:p w14:paraId="359E83F6" w14:textId="77777777" w:rsidR="00F66C89" w:rsidRDefault="00F66C89"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790697">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790697">
            <w:pPr>
              <w:pStyle w:val="TAC"/>
              <w:rPr>
                <w:rFonts w:eastAsia="SimSun"/>
                <w:lang w:eastAsia="zh-CN"/>
              </w:rPr>
            </w:pPr>
            <w:r>
              <w:rPr>
                <w:rFonts w:eastAsia="SimSun"/>
              </w:rPr>
              <w:t>0</w:t>
            </w:r>
          </w:p>
        </w:tc>
      </w:tr>
      <w:tr w:rsidR="00F66C89" w:rsidRPr="00C25669" w14:paraId="331F6D5E"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790697">
            <w:pPr>
              <w:pStyle w:val="TAC"/>
              <w:rPr>
                <w:rFonts w:eastAsia="SimSun"/>
              </w:rPr>
            </w:pPr>
            <w:r w:rsidRPr="007733F2">
              <w:rPr>
                <w:rFonts w:eastAsia="SimSun"/>
              </w:rPr>
              <w:t xml:space="preserve">8 </w:t>
            </w:r>
          </w:p>
        </w:tc>
      </w:tr>
      <w:tr w:rsidR="00F66C89" w:rsidRPr="00C25669" w14:paraId="21980A05"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790697">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790697">
            <w:pPr>
              <w:pStyle w:val="TAL"/>
              <w:rPr>
                <w:rFonts w:eastAsia="SimSun"/>
              </w:rPr>
            </w:pPr>
            <w:r w:rsidRPr="00C25669">
              <w:rPr>
                <w:rFonts w:eastAsia="SimSun"/>
              </w:rPr>
              <w:t>ZP CSI-RS configuration</w:t>
            </w:r>
          </w:p>
          <w:p w14:paraId="043BEB0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790697">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790697">
            <w:pPr>
              <w:pStyle w:val="TAC"/>
              <w:rPr>
                <w:rFonts w:eastAsia="SimSun"/>
                <w:lang w:eastAsia="zh-CN"/>
              </w:rPr>
            </w:pPr>
            <w:r w:rsidRPr="00C25669">
              <w:rPr>
                <w:rFonts w:eastAsia="SimSun" w:hint="eastAsia"/>
                <w:lang w:eastAsia="zh-CN"/>
              </w:rPr>
              <w:t>4</w:t>
            </w:r>
          </w:p>
        </w:tc>
      </w:tr>
      <w:tr w:rsidR="00F66C89" w:rsidRPr="00C25669" w14:paraId="1ADA11A9" w14:textId="77777777" w:rsidTr="00790697">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790697">
            <w:pPr>
              <w:pStyle w:val="TAC"/>
              <w:rPr>
                <w:rFonts w:eastAsia="SimSun"/>
                <w:lang w:eastAsia="zh-CN"/>
              </w:rPr>
            </w:pPr>
            <w:r w:rsidRPr="00C25669">
              <w:rPr>
                <w:rFonts w:eastAsia="SimSun" w:hint="eastAsia"/>
                <w:lang w:eastAsia="zh-CN"/>
              </w:rPr>
              <w:t>FD-CDM2</w:t>
            </w:r>
          </w:p>
        </w:tc>
      </w:tr>
      <w:tr w:rsidR="00F66C89" w:rsidRPr="00C25669" w14:paraId="7B57F7CE" w14:textId="77777777" w:rsidTr="00790697">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790697">
            <w:pPr>
              <w:pStyle w:val="TAC"/>
              <w:rPr>
                <w:rFonts w:eastAsia="SimSun"/>
                <w:lang w:eastAsia="zh-CN"/>
              </w:rPr>
            </w:pPr>
            <w:r w:rsidRPr="00C25669">
              <w:rPr>
                <w:rFonts w:eastAsia="SimSun" w:hint="eastAsia"/>
                <w:lang w:eastAsia="zh-CN"/>
              </w:rPr>
              <w:t>1</w:t>
            </w:r>
          </w:p>
        </w:tc>
      </w:tr>
      <w:tr w:rsidR="00F66C89" w:rsidRPr="00C25669" w14:paraId="3B6FC3C1" w14:textId="77777777" w:rsidTr="00790697">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790697">
            <w:pPr>
              <w:pStyle w:val="TAC"/>
              <w:rPr>
                <w:rFonts w:eastAsia="SimSun"/>
                <w:lang w:eastAsia="zh-CN"/>
              </w:rPr>
            </w:pPr>
            <w:r>
              <w:rPr>
                <w:lang w:eastAsia="zh-CN"/>
              </w:rPr>
              <w:t>Row 5,(4)</w:t>
            </w:r>
          </w:p>
        </w:tc>
      </w:tr>
      <w:tr w:rsidR="00F66C89" w:rsidRPr="00C25669" w14:paraId="1457FBA0" w14:textId="77777777" w:rsidTr="00790697">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790697">
            <w:pPr>
              <w:pStyle w:val="TAC"/>
              <w:rPr>
                <w:rFonts w:eastAsia="SimSun"/>
                <w:lang w:eastAsia="zh-CN"/>
              </w:rPr>
            </w:pPr>
            <w:r w:rsidRPr="00C25669">
              <w:rPr>
                <w:rFonts w:eastAsia="SimSun" w:hint="eastAsia"/>
                <w:lang w:eastAsia="zh-CN"/>
              </w:rPr>
              <w:t>(9)</w:t>
            </w:r>
          </w:p>
        </w:tc>
      </w:tr>
      <w:tr w:rsidR="00F66C89" w:rsidRPr="00C25669" w14:paraId="5B6C9254"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790697">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790697">
            <w:pPr>
              <w:pStyle w:val="TAL"/>
              <w:rPr>
                <w:rFonts w:eastAsia="SimSun"/>
              </w:rPr>
            </w:pPr>
            <w:r w:rsidRPr="00C25669">
              <w:rPr>
                <w:rFonts w:eastAsia="SimSun"/>
              </w:rPr>
              <w:t>NZP CSI-RS for CSI acquisition</w:t>
            </w:r>
          </w:p>
          <w:p w14:paraId="1887E0A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790697">
            <w:pPr>
              <w:pStyle w:val="TAC"/>
              <w:rPr>
                <w:lang w:eastAsia="ja-JP"/>
              </w:rPr>
            </w:pPr>
            <w:r>
              <w:rPr>
                <w:rFonts w:eastAsia="SimSun"/>
              </w:rPr>
              <w:t>Resource #10</w:t>
            </w:r>
          </w:p>
        </w:tc>
      </w:tr>
      <w:tr w:rsidR="00F66C89" w:rsidRPr="00C25669" w14:paraId="63DAE5A2" w14:textId="77777777" w:rsidTr="00790697">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790697">
            <w:pPr>
              <w:pStyle w:val="TAC"/>
              <w:rPr>
                <w:lang w:eastAsia="ja-JP"/>
              </w:rPr>
            </w:pPr>
            <w:r w:rsidRPr="00C25669">
              <w:rPr>
                <w:rFonts w:eastAsia="SimSun" w:hint="eastAsia"/>
                <w:lang w:eastAsia="zh-CN"/>
              </w:rPr>
              <w:t>Aperiodic</w:t>
            </w:r>
          </w:p>
        </w:tc>
      </w:tr>
      <w:tr w:rsidR="00F66C89" w:rsidRPr="00C25669" w14:paraId="4E8DC59A" w14:textId="77777777" w:rsidTr="00790697">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790697">
            <w:pPr>
              <w:pStyle w:val="TAC"/>
              <w:rPr>
                <w:lang w:eastAsia="ja-JP"/>
              </w:rPr>
            </w:pPr>
            <w:r w:rsidRPr="00C25669">
              <w:rPr>
                <w:rFonts w:eastAsia="SimSun" w:hint="eastAsia"/>
                <w:lang w:eastAsia="zh-CN"/>
              </w:rPr>
              <w:t>8</w:t>
            </w:r>
          </w:p>
        </w:tc>
      </w:tr>
      <w:tr w:rsidR="00F66C89" w:rsidRPr="00C25669" w14:paraId="74D2CE71" w14:textId="77777777" w:rsidTr="00790697">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790697">
            <w:pPr>
              <w:pStyle w:val="TAC"/>
              <w:rPr>
                <w:lang w:eastAsia="ja-JP"/>
              </w:rPr>
            </w:pPr>
            <w:r w:rsidRPr="00C25669">
              <w:rPr>
                <w:rFonts w:eastAsia="SimSun" w:hint="eastAsia"/>
                <w:lang w:eastAsia="zh-CN"/>
              </w:rPr>
              <w:t>CDM4 (FD2, TD2)</w:t>
            </w:r>
          </w:p>
        </w:tc>
      </w:tr>
      <w:tr w:rsidR="00F66C89" w:rsidRPr="00C25669" w14:paraId="1089950C" w14:textId="77777777" w:rsidTr="00790697">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790697">
            <w:pPr>
              <w:pStyle w:val="TAC"/>
              <w:rPr>
                <w:lang w:eastAsia="ja-JP"/>
              </w:rPr>
            </w:pPr>
            <w:r w:rsidRPr="00C25669">
              <w:rPr>
                <w:rFonts w:eastAsia="SimSun" w:hint="eastAsia"/>
                <w:lang w:eastAsia="zh-CN"/>
              </w:rPr>
              <w:t>1</w:t>
            </w:r>
          </w:p>
        </w:tc>
      </w:tr>
      <w:tr w:rsidR="00F66C89" w:rsidRPr="00C25669" w14:paraId="22913A2C" w14:textId="77777777" w:rsidTr="00790697">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790697">
            <w:pPr>
              <w:pStyle w:val="TAC"/>
              <w:rPr>
                <w:lang w:eastAsia="ja-JP"/>
              </w:rPr>
            </w:pPr>
            <w:r w:rsidRPr="00E76E33">
              <w:rPr>
                <w:rFonts w:eastAsia="SimSun" w:hint="eastAsia"/>
                <w:lang w:eastAsia="zh-CN"/>
              </w:rPr>
              <w:t>Row 8, (4,6)</w:t>
            </w:r>
          </w:p>
        </w:tc>
      </w:tr>
      <w:tr w:rsidR="00F66C89" w:rsidRPr="00C25669" w14:paraId="3774D440" w14:textId="77777777" w:rsidTr="00790697">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790697">
            <w:pPr>
              <w:pStyle w:val="TAC"/>
              <w:rPr>
                <w:lang w:eastAsia="ja-JP"/>
              </w:rPr>
            </w:pPr>
            <w:r>
              <w:rPr>
                <w:rFonts w:eastAsia="SimSun"/>
                <w:lang w:eastAsia="zh-CN"/>
              </w:rPr>
              <w:t>(9)</w:t>
            </w:r>
          </w:p>
        </w:tc>
      </w:tr>
      <w:tr w:rsidR="00F66C89" w:rsidRPr="00C25669" w14:paraId="537BC293" w14:textId="77777777" w:rsidTr="00790697">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790697">
            <w:pPr>
              <w:pStyle w:val="TAC"/>
              <w:rPr>
                <w:lang w:eastAsia="ja-JP"/>
              </w:rPr>
            </w:pPr>
            <w:r w:rsidRPr="00C25669">
              <w:rPr>
                <w:rFonts w:eastAsia="SimSun" w:hint="eastAsia"/>
                <w:lang w:eastAsia="zh-CN"/>
              </w:rPr>
              <w:t>Not configured</w:t>
            </w:r>
          </w:p>
        </w:tc>
      </w:tr>
      <w:tr w:rsidR="00F66C89" w:rsidRPr="00C25669" w14:paraId="5128B4A5"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790697">
            <w:pPr>
              <w:pStyle w:val="TAC"/>
              <w:rPr>
                <w:lang w:eastAsia="ja-JP"/>
              </w:rPr>
            </w:pPr>
            <w:r w:rsidRPr="00C25669">
              <w:rPr>
                <w:lang w:eastAsia="zh-CN"/>
              </w:rPr>
              <w:t>0</w:t>
            </w:r>
          </w:p>
        </w:tc>
      </w:tr>
      <w:tr w:rsidR="00F66C89" w:rsidRPr="00C25669" w14:paraId="5C16010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790697">
            <w:pPr>
              <w:pStyle w:val="TAC"/>
              <w:rPr>
                <w:lang w:eastAsia="zh-CN"/>
              </w:rPr>
            </w:pPr>
            <w:r w:rsidRPr="00C25669">
              <w:rPr>
                <w:rFonts w:eastAsia="SimSun" w:hint="eastAsia"/>
                <w:lang w:eastAsia="zh-CN"/>
              </w:rPr>
              <w:t>Aperiodic</w:t>
            </w:r>
          </w:p>
        </w:tc>
      </w:tr>
      <w:tr w:rsidR="00F66C89" w:rsidRPr="00C25669" w14:paraId="689CC576" w14:textId="77777777" w:rsidTr="00790697">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790697">
            <w:pPr>
              <w:pStyle w:val="TAC"/>
              <w:rPr>
                <w:lang w:eastAsia="zh-CN"/>
              </w:rPr>
            </w:pPr>
            <w:r w:rsidRPr="00C25669">
              <w:rPr>
                <w:rFonts w:eastAsia="SimSun" w:hint="eastAsia"/>
                <w:lang w:eastAsia="zh-CN"/>
              </w:rPr>
              <w:t>Pattern 0</w:t>
            </w:r>
          </w:p>
        </w:tc>
      </w:tr>
      <w:tr w:rsidR="00F66C89" w:rsidRPr="00C25669" w14:paraId="1E0D9B52" w14:textId="77777777" w:rsidTr="00790697">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790697">
            <w:pPr>
              <w:pStyle w:val="TAC"/>
              <w:rPr>
                <w:lang w:eastAsia="zh-CN"/>
              </w:rPr>
            </w:pPr>
            <w:r w:rsidRPr="00C25669">
              <w:rPr>
                <w:rFonts w:eastAsia="SimSun" w:hint="eastAsia"/>
                <w:lang w:eastAsia="zh-CN"/>
              </w:rPr>
              <w:t>(4,9)</w:t>
            </w:r>
          </w:p>
        </w:tc>
      </w:tr>
      <w:tr w:rsidR="00F66C89" w:rsidRPr="00C25669" w14:paraId="79DD8137"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790697">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790697">
            <w:pPr>
              <w:pStyle w:val="TAC"/>
              <w:rPr>
                <w:lang w:eastAsia="zh-CN"/>
              </w:rPr>
            </w:pPr>
            <w:r w:rsidRPr="00C25669">
              <w:rPr>
                <w:rFonts w:eastAsia="SimSun" w:hint="eastAsia"/>
                <w:lang w:eastAsia="zh-CN"/>
              </w:rPr>
              <w:t>Not configured</w:t>
            </w:r>
          </w:p>
        </w:tc>
      </w:tr>
      <w:tr w:rsidR="00F66C89" w:rsidRPr="00C25669" w14:paraId="4B0CC4B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790697">
            <w:pPr>
              <w:pStyle w:val="TAC"/>
              <w:rPr>
                <w:rFonts w:eastAsia="SimSun"/>
                <w:lang w:eastAsia="zh-CN"/>
              </w:rPr>
            </w:pPr>
            <w:r w:rsidRPr="00C25669">
              <w:rPr>
                <w:rFonts w:eastAsia="SimSun" w:hint="eastAsia"/>
                <w:lang w:eastAsia="zh-CN"/>
              </w:rPr>
              <w:t>Aperiodic</w:t>
            </w:r>
          </w:p>
        </w:tc>
      </w:tr>
      <w:tr w:rsidR="00F66C89" w:rsidRPr="00C25669" w14:paraId="5AFC32F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790697">
            <w:pPr>
              <w:pStyle w:val="TAC"/>
              <w:rPr>
                <w:rFonts w:eastAsia="SimSun"/>
                <w:lang w:eastAsia="zh-CN"/>
              </w:rPr>
            </w:pPr>
            <w:r w:rsidRPr="00C25669">
              <w:rPr>
                <w:rFonts w:eastAsia="SimSun" w:hint="eastAsia"/>
                <w:lang w:eastAsia="zh-CN"/>
              </w:rPr>
              <w:t>Table 1</w:t>
            </w:r>
          </w:p>
        </w:tc>
      </w:tr>
      <w:tr w:rsidR="00F66C89" w:rsidRPr="00C25669" w14:paraId="3DE4A23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790697">
            <w:pPr>
              <w:pStyle w:val="TAC"/>
              <w:rPr>
                <w:rFonts w:eastAsia="SimSun"/>
                <w:lang w:eastAsia="zh-CN"/>
              </w:rPr>
            </w:pPr>
            <w:r w:rsidRPr="00C25669">
              <w:rPr>
                <w:rFonts w:eastAsia="SimSun"/>
                <w:lang w:eastAsia="zh-CN"/>
              </w:rPr>
              <w:t>cri-RI-PMI-CQI</w:t>
            </w:r>
          </w:p>
        </w:tc>
      </w:tr>
      <w:tr w:rsidR="00F66C89" w:rsidRPr="00C25669" w14:paraId="337B838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790697">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790697">
            <w:pPr>
              <w:pStyle w:val="TAC"/>
              <w:rPr>
                <w:rFonts w:eastAsia="SimSun"/>
                <w:color w:val="000000"/>
                <w:szCs w:val="18"/>
              </w:rPr>
            </w:pPr>
          </w:p>
          <w:p w14:paraId="71546384" w14:textId="77777777" w:rsidR="00F66C89" w:rsidRPr="00294AB6" w:rsidRDefault="00F66C89"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3AF403A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1F1B33B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790697">
            <w:pPr>
              <w:pStyle w:val="TAC"/>
              <w:rPr>
                <w:rFonts w:eastAsia="SimSun"/>
                <w:lang w:eastAsia="zh-CN"/>
              </w:rPr>
            </w:pPr>
            <w:r w:rsidRPr="00C25669">
              <w:rPr>
                <w:rFonts w:eastAsia="SimSun" w:cs="Arial"/>
                <w:szCs w:val="18"/>
              </w:rPr>
              <w:t>8</w:t>
            </w:r>
          </w:p>
        </w:tc>
      </w:tr>
      <w:tr w:rsidR="00F66C89" w:rsidRPr="00C25669" w14:paraId="2F394F0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790697">
            <w:pPr>
              <w:pStyle w:val="TAC"/>
              <w:rPr>
                <w:rFonts w:eastAsia="SimSun"/>
                <w:lang w:eastAsia="zh-CN"/>
              </w:rPr>
            </w:pPr>
            <w:r w:rsidRPr="00C25669">
              <w:rPr>
                <w:rFonts w:eastAsia="SimSun" w:cs="Arial"/>
                <w:szCs w:val="18"/>
              </w:rPr>
              <w:t>1111111</w:t>
            </w:r>
          </w:p>
        </w:tc>
      </w:tr>
      <w:tr w:rsidR="00F66C89" w:rsidRPr="00C25669" w14:paraId="65855B8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790697">
            <w:pPr>
              <w:pStyle w:val="TAC"/>
              <w:rPr>
                <w:rFonts w:eastAsia="SimSun"/>
                <w:lang w:eastAsia="zh-CN"/>
              </w:rPr>
            </w:pPr>
            <w:r>
              <w:rPr>
                <w:rFonts w:eastAsia="SimSun"/>
                <w:lang w:eastAsia="zh-CN"/>
              </w:rPr>
              <w:t>Not configured</w:t>
            </w:r>
          </w:p>
        </w:tc>
      </w:tr>
      <w:tr w:rsidR="00F66C89" w:rsidRPr="00C25669" w14:paraId="7537ACD1"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790697">
            <w:pPr>
              <w:pStyle w:val="TAC"/>
              <w:rPr>
                <w:rFonts w:eastAsia="SimSun"/>
                <w:lang w:eastAsia="zh-CN"/>
              </w:rPr>
            </w:pPr>
            <w:r w:rsidRPr="00C25669">
              <w:rPr>
                <w:lang w:eastAsia="zh-CN"/>
              </w:rPr>
              <w:t>5</w:t>
            </w:r>
          </w:p>
        </w:tc>
      </w:tr>
      <w:tr w:rsidR="00F66C89" w:rsidRPr="00C25669" w14:paraId="610239C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790697">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790697">
            <w:pPr>
              <w:pStyle w:val="TAC"/>
              <w:rPr>
                <w:lang w:eastAsia="zh-CN"/>
              </w:rPr>
            </w:pPr>
            <w:r w:rsidRPr="00C25669">
              <w:rPr>
                <w:lang w:eastAsia="zh-CN"/>
              </w:rPr>
              <w:t>1</w:t>
            </w:r>
          </w:p>
        </w:tc>
      </w:tr>
      <w:tr w:rsidR="00F66C89" w:rsidRPr="00C25669" w14:paraId="3243259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790697">
            <w:pPr>
              <w:pStyle w:val="TAC"/>
              <w:rPr>
                <w:lang w:eastAsia="zh-CN"/>
              </w:rPr>
            </w:pPr>
            <w:r w:rsidRPr="00C25669">
              <w:rPr>
                <w:lang w:eastAsia="zh-CN"/>
              </w:rPr>
              <w:t>Associated Report Configuration contains pointers to NZP CSI-RS and CSI-IM</w:t>
            </w:r>
          </w:p>
        </w:tc>
      </w:tr>
      <w:tr w:rsidR="00F66C89" w:rsidRPr="00C25669" w14:paraId="5291DA8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790697">
            <w:pPr>
              <w:pStyle w:val="TAC"/>
              <w:rPr>
                <w:rFonts w:eastAsia="SimSun"/>
                <w:lang w:eastAsia="zh-CN"/>
              </w:rPr>
            </w:pPr>
            <w:r w:rsidRPr="00C25669">
              <w:rPr>
                <w:rFonts w:eastAsia="SimSun"/>
                <w:lang w:eastAsia="zh-CN"/>
              </w:rPr>
              <w:t>typeI-SinglePanel</w:t>
            </w:r>
          </w:p>
        </w:tc>
      </w:tr>
      <w:tr w:rsidR="00F66C89" w:rsidRPr="00C25669" w14:paraId="4967D275" w14:textId="77777777" w:rsidTr="00790697">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73259783" w14:textId="77777777" w:rsidTr="00790697">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790697">
            <w:pPr>
              <w:pStyle w:val="TAC"/>
              <w:rPr>
                <w:rFonts w:eastAsia="SimSun"/>
                <w:lang w:eastAsia="zh-CN"/>
              </w:rPr>
            </w:pPr>
            <w:r w:rsidRPr="00C25669">
              <w:rPr>
                <w:rFonts w:eastAsia="SimSun" w:hint="eastAsia"/>
                <w:lang w:eastAsia="zh-CN"/>
              </w:rPr>
              <w:t>(4,1)</w:t>
            </w:r>
          </w:p>
        </w:tc>
      </w:tr>
      <w:tr w:rsidR="00F66C89" w:rsidRPr="00C25669" w14:paraId="3AA0A13E" w14:textId="77777777" w:rsidTr="00790697">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790697">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790697">
            <w:pPr>
              <w:pStyle w:val="TAC"/>
              <w:rPr>
                <w:rFonts w:eastAsia="SimSun"/>
                <w:lang w:eastAsia="zh-CN"/>
              </w:rPr>
            </w:pPr>
            <w:r w:rsidRPr="00C25669">
              <w:rPr>
                <w:rFonts w:eastAsia="SimSun" w:hint="eastAsia"/>
                <w:lang w:eastAsia="zh-CN"/>
              </w:rPr>
              <w:t>0x FFFF</w:t>
            </w:r>
          </w:p>
        </w:tc>
      </w:tr>
      <w:tr w:rsidR="00F66C89" w:rsidRPr="00C25669" w14:paraId="73561B7F"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790697">
            <w:pPr>
              <w:pStyle w:val="TAC"/>
              <w:rPr>
                <w:rFonts w:eastAsia="SimSun"/>
                <w:lang w:eastAsia="zh-CN"/>
              </w:rPr>
            </w:pPr>
            <w:r w:rsidRPr="00C25669">
              <w:rPr>
                <w:rFonts w:eastAsia="SimSun" w:hint="eastAsia"/>
                <w:lang w:eastAsia="zh-CN"/>
              </w:rPr>
              <w:t>PUSCH</w:t>
            </w:r>
          </w:p>
        </w:tc>
      </w:tr>
      <w:tr w:rsidR="00F66C89" w:rsidRPr="00C25669" w14:paraId="4959025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790697">
            <w:pPr>
              <w:pStyle w:val="TAC"/>
              <w:rPr>
                <w:rFonts w:eastAsia="SimSun"/>
                <w:lang w:eastAsia="zh-CN"/>
              </w:rPr>
            </w:pPr>
            <w:r>
              <w:rPr>
                <w:rFonts w:eastAsia="SimSun"/>
                <w:lang w:eastAsia="zh-CN"/>
              </w:rPr>
              <w:t>6.5</w:t>
            </w:r>
          </w:p>
        </w:tc>
      </w:tr>
      <w:tr w:rsidR="00F66C89" w:rsidRPr="00C25669" w14:paraId="4468211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790697">
            <w:pPr>
              <w:pStyle w:val="TAC"/>
              <w:rPr>
                <w:rFonts w:eastAsia="SimSun"/>
                <w:lang w:eastAsia="zh-CN"/>
              </w:rPr>
            </w:pPr>
            <w:r w:rsidRPr="007733F2">
              <w:rPr>
                <w:rFonts w:eastAsia="SimSun" w:hint="eastAsia"/>
                <w:lang w:eastAsia="zh-CN"/>
              </w:rPr>
              <w:t>4</w:t>
            </w:r>
          </w:p>
        </w:tc>
      </w:tr>
      <w:tr w:rsidR="00F66C89" w:rsidRPr="00C25669" w14:paraId="0F7A790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790697">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790697">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742B51"/>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790697">
        <w:trPr>
          <w:trHeight w:val="75"/>
        </w:trPr>
        <w:tc>
          <w:tcPr>
            <w:tcW w:w="5467" w:type="dxa"/>
            <w:gridSpan w:val="5"/>
            <w:vMerge w:val="restart"/>
            <w:shd w:val="clear" w:color="auto" w:fill="auto"/>
            <w:vAlign w:val="center"/>
          </w:tcPr>
          <w:p w14:paraId="0C897EC7" w14:textId="77777777" w:rsidR="00107F26" w:rsidRPr="00C25669" w:rsidRDefault="00107F26" w:rsidP="00790697">
            <w:pPr>
              <w:pStyle w:val="TAH"/>
              <w:rPr>
                <w:rFonts w:eastAsia="SimSun"/>
              </w:rPr>
            </w:pPr>
            <w:r w:rsidRPr="00C25669">
              <w:rPr>
                <w:rFonts w:eastAsia="SimSun"/>
              </w:rPr>
              <w:t>Parameter</w:t>
            </w:r>
          </w:p>
        </w:tc>
        <w:tc>
          <w:tcPr>
            <w:tcW w:w="802" w:type="dxa"/>
            <w:vMerge w:val="restart"/>
            <w:shd w:val="clear" w:color="auto" w:fill="auto"/>
            <w:vAlign w:val="center"/>
          </w:tcPr>
          <w:p w14:paraId="11D149D3" w14:textId="77777777" w:rsidR="00107F26" w:rsidRPr="00C25669" w:rsidRDefault="00107F26" w:rsidP="00790697">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790697">
            <w:pPr>
              <w:pStyle w:val="TAH"/>
              <w:rPr>
                <w:rFonts w:eastAsia="SimSun"/>
              </w:rPr>
            </w:pPr>
            <w:r w:rsidRPr="00C25669">
              <w:rPr>
                <w:rFonts w:eastAsia="SimSun"/>
              </w:rPr>
              <w:t>Value</w:t>
            </w:r>
          </w:p>
        </w:tc>
      </w:tr>
      <w:tr w:rsidR="00107F26" w:rsidRPr="00C25669" w14:paraId="36659F91" w14:textId="77777777" w:rsidTr="00790697">
        <w:trPr>
          <w:trHeight w:val="75"/>
        </w:trPr>
        <w:tc>
          <w:tcPr>
            <w:tcW w:w="5467" w:type="dxa"/>
            <w:gridSpan w:val="5"/>
            <w:vMerge/>
            <w:shd w:val="clear" w:color="auto" w:fill="auto"/>
          </w:tcPr>
          <w:p w14:paraId="0C14792E" w14:textId="77777777" w:rsidR="00107F26" w:rsidRPr="00C25669" w:rsidRDefault="00107F26" w:rsidP="00790697">
            <w:pPr>
              <w:pStyle w:val="TAH"/>
              <w:rPr>
                <w:rFonts w:eastAsia="SimSun"/>
              </w:rPr>
            </w:pPr>
          </w:p>
        </w:tc>
        <w:tc>
          <w:tcPr>
            <w:tcW w:w="802" w:type="dxa"/>
            <w:vMerge/>
            <w:shd w:val="clear" w:color="auto" w:fill="auto"/>
          </w:tcPr>
          <w:p w14:paraId="08798DF1" w14:textId="77777777" w:rsidR="00107F26" w:rsidRPr="00C25669" w:rsidRDefault="00107F26" w:rsidP="00790697">
            <w:pPr>
              <w:pStyle w:val="TAH"/>
              <w:rPr>
                <w:rFonts w:eastAsia="SimSun"/>
              </w:rPr>
            </w:pPr>
          </w:p>
        </w:tc>
        <w:tc>
          <w:tcPr>
            <w:tcW w:w="1676" w:type="dxa"/>
            <w:gridSpan w:val="2"/>
            <w:shd w:val="clear" w:color="auto" w:fill="auto"/>
          </w:tcPr>
          <w:p w14:paraId="3A46FAD1" w14:textId="77777777" w:rsidR="00107F26" w:rsidRPr="00C25669" w:rsidRDefault="00107F26" w:rsidP="00790697">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790697">
            <w:pPr>
              <w:pStyle w:val="TAH"/>
              <w:rPr>
                <w:rFonts w:eastAsia="SimSun"/>
              </w:rPr>
            </w:pPr>
            <w:r>
              <w:rPr>
                <w:rFonts w:eastAsia="SimSun"/>
              </w:rPr>
              <w:t>TRxP #2(Note 1)</w:t>
            </w:r>
          </w:p>
        </w:tc>
      </w:tr>
      <w:tr w:rsidR="00107F26" w:rsidRPr="00C25669" w14:paraId="451753A6" w14:textId="77777777" w:rsidTr="00790697">
        <w:tc>
          <w:tcPr>
            <w:tcW w:w="5467" w:type="dxa"/>
            <w:gridSpan w:val="5"/>
            <w:shd w:val="clear" w:color="auto" w:fill="auto"/>
            <w:vAlign w:val="center"/>
          </w:tcPr>
          <w:p w14:paraId="73A74C93" w14:textId="77777777" w:rsidR="00107F26" w:rsidRPr="00C25669" w:rsidRDefault="00107F26" w:rsidP="00790697">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790697">
            <w:pPr>
              <w:pStyle w:val="TAC"/>
              <w:rPr>
                <w:rFonts w:eastAsia="SimSun"/>
              </w:rPr>
            </w:pPr>
          </w:p>
        </w:tc>
        <w:tc>
          <w:tcPr>
            <w:tcW w:w="3352" w:type="dxa"/>
            <w:gridSpan w:val="3"/>
            <w:shd w:val="clear" w:color="auto" w:fill="auto"/>
            <w:vAlign w:val="center"/>
          </w:tcPr>
          <w:p w14:paraId="2B28537B" w14:textId="77777777" w:rsidR="00107F26" w:rsidRPr="00C25669" w:rsidRDefault="00107F26" w:rsidP="00790697">
            <w:pPr>
              <w:pStyle w:val="TAC"/>
              <w:rPr>
                <w:rFonts w:eastAsia="SimSun"/>
              </w:rPr>
            </w:pPr>
            <w:r>
              <w:rPr>
                <w:rFonts w:eastAsia="SimSun"/>
              </w:rPr>
              <w:t>TRxP #1</w:t>
            </w:r>
          </w:p>
        </w:tc>
      </w:tr>
      <w:tr w:rsidR="00107F26" w:rsidRPr="00C25669" w14:paraId="286F62DD" w14:textId="77777777" w:rsidTr="00790697">
        <w:tc>
          <w:tcPr>
            <w:tcW w:w="2733" w:type="dxa"/>
            <w:gridSpan w:val="3"/>
            <w:vMerge w:val="restart"/>
            <w:shd w:val="clear" w:color="auto" w:fill="auto"/>
            <w:vAlign w:val="center"/>
          </w:tcPr>
          <w:p w14:paraId="2AF0E976" w14:textId="77777777" w:rsidR="00107F26" w:rsidRPr="00352C60" w:rsidRDefault="00107F26" w:rsidP="00790697">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790697">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790697">
            <w:pPr>
              <w:pStyle w:val="TAC"/>
              <w:rPr>
                <w:rFonts w:eastAsia="SimSun"/>
              </w:rPr>
            </w:pPr>
          </w:p>
        </w:tc>
        <w:tc>
          <w:tcPr>
            <w:tcW w:w="3352" w:type="dxa"/>
            <w:gridSpan w:val="3"/>
            <w:shd w:val="clear" w:color="auto" w:fill="auto"/>
            <w:vAlign w:val="center"/>
          </w:tcPr>
          <w:p w14:paraId="185C4FD5" w14:textId="77777777" w:rsidR="00107F26" w:rsidRPr="00C25669" w:rsidRDefault="00107F26" w:rsidP="00790697">
            <w:pPr>
              <w:pStyle w:val="TAC"/>
              <w:rPr>
                <w:rFonts w:eastAsia="SimSun"/>
              </w:rPr>
            </w:pPr>
            <w:r>
              <w:rPr>
                <w:rFonts w:eastAsia="SimSun"/>
              </w:rPr>
              <w:t>TCI State #1</w:t>
            </w:r>
          </w:p>
        </w:tc>
      </w:tr>
      <w:tr w:rsidR="00107F26" w:rsidRPr="00C25669" w14:paraId="7D0EE482" w14:textId="77777777" w:rsidTr="00790697">
        <w:tc>
          <w:tcPr>
            <w:tcW w:w="2733" w:type="dxa"/>
            <w:gridSpan w:val="3"/>
            <w:vMerge/>
            <w:shd w:val="clear" w:color="auto" w:fill="auto"/>
            <w:vAlign w:val="center"/>
          </w:tcPr>
          <w:p w14:paraId="543092DF" w14:textId="77777777" w:rsidR="00107F26" w:rsidRPr="00352C60" w:rsidRDefault="00107F26" w:rsidP="00790697">
            <w:pPr>
              <w:pStyle w:val="TAL"/>
              <w:rPr>
                <w:rFonts w:eastAsia="SimSun"/>
              </w:rPr>
            </w:pPr>
          </w:p>
        </w:tc>
        <w:tc>
          <w:tcPr>
            <w:tcW w:w="2734" w:type="dxa"/>
            <w:gridSpan w:val="2"/>
            <w:shd w:val="clear" w:color="auto" w:fill="auto"/>
            <w:vAlign w:val="center"/>
          </w:tcPr>
          <w:p w14:paraId="667F6600" w14:textId="77777777" w:rsidR="00107F26" w:rsidRDefault="00107F26" w:rsidP="00790697">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790697">
            <w:pPr>
              <w:pStyle w:val="TAC"/>
              <w:rPr>
                <w:rFonts w:eastAsia="SimSun"/>
              </w:rPr>
            </w:pPr>
          </w:p>
        </w:tc>
        <w:tc>
          <w:tcPr>
            <w:tcW w:w="3352" w:type="dxa"/>
            <w:gridSpan w:val="3"/>
            <w:shd w:val="clear" w:color="auto" w:fill="auto"/>
            <w:vAlign w:val="center"/>
          </w:tcPr>
          <w:p w14:paraId="7EA43840" w14:textId="77777777" w:rsidR="00107F26" w:rsidRPr="00C25669" w:rsidRDefault="00107F26" w:rsidP="00790697">
            <w:pPr>
              <w:pStyle w:val="TAC"/>
              <w:rPr>
                <w:rFonts w:eastAsia="SimSun"/>
              </w:rPr>
            </w:pPr>
            <w:r>
              <w:rPr>
                <w:rFonts w:eastAsia="SimSun"/>
              </w:rPr>
              <w:t>0</w:t>
            </w:r>
          </w:p>
        </w:tc>
      </w:tr>
      <w:tr w:rsidR="00107F26" w:rsidRPr="00C25669" w14:paraId="794C2E72" w14:textId="77777777" w:rsidTr="00790697">
        <w:tc>
          <w:tcPr>
            <w:tcW w:w="2733" w:type="dxa"/>
            <w:gridSpan w:val="3"/>
            <w:vMerge w:val="restart"/>
            <w:shd w:val="clear" w:color="auto" w:fill="auto"/>
            <w:vAlign w:val="center"/>
          </w:tcPr>
          <w:p w14:paraId="3F6159C5" w14:textId="77777777" w:rsidR="00107F26" w:rsidRPr="00C25669" w:rsidRDefault="00107F26" w:rsidP="00790697">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790697">
            <w:pPr>
              <w:pStyle w:val="TAC"/>
              <w:rPr>
                <w:rFonts w:eastAsia="SimSun"/>
              </w:rPr>
            </w:pPr>
          </w:p>
        </w:tc>
        <w:tc>
          <w:tcPr>
            <w:tcW w:w="1676" w:type="dxa"/>
            <w:gridSpan w:val="2"/>
            <w:shd w:val="clear" w:color="auto" w:fill="auto"/>
            <w:vAlign w:val="center"/>
          </w:tcPr>
          <w:p w14:paraId="6E355E9E" w14:textId="77777777" w:rsidR="00107F26" w:rsidRPr="00C25669" w:rsidRDefault="00107F26"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790697">
        <w:tc>
          <w:tcPr>
            <w:tcW w:w="2733" w:type="dxa"/>
            <w:gridSpan w:val="3"/>
            <w:vMerge/>
            <w:shd w:val="clear" w:color="auto" w:fill="auto"/>
            <w:vAlign w:val="center"/>
          </w:tcPr>
          <w:p w14:paraId="7A9EC1F3" w14:textId="77777777" w:rsidR="00107F26" w:rsidRDefault="00107F26" w:rsidP="00790697">
            <w:pPr>
              <w:pStyle w:val="TAL"/>
              <w:rPr>
                <w:rFonts w:eastAsia="SimSun"/>
              </w:rPr>
            </w:pPr>
          </w:p>
        </w:tc>
        <w:tc>
          <w:tcPr>
            <w:tcW w:w="2734" w:type="dxa"/>
            <w:gridSpan w:val="2"/>
            <w:shd w:val="clear" w:color="auto" w:fill="auto"/>
            <w:vAlign w:val="center"/>
          </w:tcPr>
          <w:p w14:paraId="37836EE7" w14:textId="77777777" w:rsidR="00107F26" w:rsidRPr="003D4A7F" w:rsidRDefault="00107F26"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790697">
            <w:pPr>
              <w:pStyle w:val="TAC"/>
              <w:rPr>
                <w:rFonts w:eastAsia="SimSun"/>
              </w:rPr>
            </w:pPr>
          </w:p>
        </w:tc>
        <w:tc>
          <w:tcPr>
            <w:tcW w:w="1676" w:type="dxa"/>
            <w:gridSpan w:val="2"/>
            <w:shd w:val="clear" w:color="auto" w:fill="auto"/>
            <w:vAlign w:val="center"/>
          </w:tcPr>
          <w:p w14:paraId="38AFEF2F" w14:textId="77777777" w:rsidR="00107F26" w:rsidRDefault="00107F26" w:rsidP="00790697">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790697">
        <w:tc>
          <w:tcPr>
            <w:tcW w:w="2733" w:type="dxa"/>
            <w:gridSpan w:val="3"/>
            <w:vMerge/>
            <w:shd w:val="clear" w:color="auto" w:fill="auto"/>
            <w:vAlign w:val="center"/>
          </w:tcPr>
          <w:p w14:paraId="3E087106" w14:textId="77777777" w:rsidR="00107F26" w:rsidRDefault="00107F26" w:rsidP="00790697">
            <w:pPr>
              <w:pStyle w:val="TAL"/>
              <w:rPr>
                <w:rFonts w:eastAsia="SimSun"/>
              </w:rPr>
            </w:pPr>
          </w:p>
        </w:tc>
        <w:tc>
          <w:tcPr>
            <w:tcW w:w="2734" w:type="dxa"/>
            <w:gridSpan w:val="2"/>
            <w:shd w:val="clear" w:color="auto" w:fill="auto"/>
            <w:vAlign w:val="center"/>
          </w:tcPr>
          <w:p w14:paraId="64E4BFD4" w14:textId="77777777" w:rsidR="00107F26" w:rsidRPr="003D4A7F" w:rsidRDefault="00107F26" w:rsidP="00790697">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790697">
            <w:pPr>
              <w:pStyle w:val="TAC"/>
              <w:rPr>
                <w:rFonts w:eastAsia="SimSun"/>
              </w:rPr>
            </w:pPr>
          </w:p>
        </w:tc>
        <w:tc>
          <w:tcPr>
            <w:tcW w:w="1676" w:type="dxa"/>
            <w:gridSpan w:val="2"/>
            <w:shd w:val="clear" w:color="auto" w:fill="auto"/>
            <w:vAlign w:val="center"/>
          </w:tcPr>
          <w:p w14:paraId="38286A0B" w14:textId="77777777" w:rsidR="00107F26" w:rsidRPr="00C25669" w:rsidRDefault="00107F26" w:rsidP="00790697">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790697">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790697">
        <w:tc>
          <w:tcPr>
            <w:tcW w:w="2733" w:type="dxa"/>
            <w:gridSpan w:val="3"/>
            <w:vMerge/>
            <w:shd w:val="clear" w:color="auto" w:fill="auto"/>
            <w:vAlign w:val="center"/>
          </w:tcPr>
          <w:p w14:paraId="23D56F1A" w14:textId="77777777" w:rsidR="00107F26" w:rsidRDefault="00107F26" w:rsidP="00790697">
            <w:pPr>
              <w:pStyle w:val="TAL"/>
              <w:rPr>
                <w:rFonts w:eastAsia="SimSun"/>
              </w:rPr>
            </w:pPr>
          </w:p>
        </w:tc>
        <w:tc>
          <w:tcPr>
            <w:tcW w:w="2734" w:type="dxa"/>
            <w:gridSpan w:val="2"/>
            <w:shd w:val="clear" w:color="auto" w:fill="auto"/>
            <w:vAlign w:val="center"/>
          </w:tcPr>
          <w:p w14:paraId="4E140E0D" w14:textId="77777777" w:rsidR="00107F26" w:rsidRPr="003D4A7F" w:rsidRDefault="00107F26"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790697">
            <w:pPr>
              <w:pStyle w:val="TAC"/>
              <w:rPr>
                <w:rFonts w:eastAsia="SimSun"/>
              </w:rPr>
            </w:pPr>
          </w:p>
        </w:tc>
        <w:tc>
          <w:tcPr>
            <w:tcW w:w="3352" w:type="dxa"/>
            <w:gridSpan w:val="3"/>
            <w:shd w:val="clear" w:color="auto" w:fill="auto"/>
            <w:vAlign w:val="center"/>
          </w:tcPr>
          <w:p w14:paraId="30036E55" w14:textId="77777777" w:rsidR="00107F26" w:rsidRPr="00575612" w:rsidRDefault="00107F26"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790697">
        <w:tc>
          <w:tcPr>
            <w:tcW w:w="2733" w:type="dxa"/>
            <w:gridSpan w:val="3"/>
            <w:vMerge/>
            <w:shd w:val="clear" w:color="auto" w:fill="auto"/>
            <w:vAlign w:val="center"/>
          </w:tcPr>
          <w:p w14:paraId="0A0FDE01" w14:textId="77777777" w:rsidR="00107F26" w:rsidRDefault="00107F26" w:rsidP="00790697">
            <w:pPr>
              <w:pStyle w:val="TAL"/>
              <w:rPr>
                <w:rFonts w:eastAsia="SimSun"/>
              </w:rPr>
            </w:pPr>
          </w:p>
        </w:tc>
        <w:tc>
          <w:tcPr>
            <w:tcW w:w="2734" w:type="dxa"/>
            <w:gridSpan w:val="2"/>
            <w:shd w:val="clear" w:color="auto" w:fill="auto"/>
            <w:vAlign w:val="center"/>
          </w:tcPr>
          <w:p w14:paraId="1DC49246" w14:textId="77777777" w:rsidR="00107F26" w:rsidRPr="003D4A7F" w:rsidRDefault="00107F26" w:rsidP="00790697">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790697">
            <w:pPr>
              <w:pStyle w:val="TAC"/>
              <w:rPr>
                <w:rFonts w:eastAsia="SimSun"/>
              </w:rPr>
            </w:pPr>
          </w:p>
        </w:tc>
        <w:tc>
          <w:tcPr>
            <w:tcW w:w="3352" w:type="dxa"/>
            <w:gridSpan w:val="3"/>
            <w:shd w:val="clear" w:color="auto" w:fill="auto"/>
            <w:vAlign w:val="center"/>
          </w:tcPr>
          <w:p w14:paraId="539168C9" w14:textId="77777777" w:rsidR="00107F26" w:rsidRPr="00C25669" w:rsidRDefault="00107F26" w:rsidP="00790697">
            <w:pPr>
              <w:pStyle w:val="TAC"/>
              <w:rPr>
                <w:rFonts w:eastAsia="SimSun"/>
              </w:rPr>
            </w:pPr>
            <w:r w:rsidRPr="00575612">
              <w:rPr>
                <w:rFonts w:eastAsia="SimSun"/>
              </w:rPr>
              <w:t>3</w:t>
            </w:r>
          </w:p>
        </w:tc>
      </w:tr>
      <w:tr w:rsidR="00107F26" w:rsidRPr="00C25669" w14:paraId="568064E7" w14:textId="77777777" w:rsidTr="00790697">
        <w:tc>
          <w:tcPr>
            <w:tcW w:w="2733" w:type="dxa"/>
            <w:gridSpan w:val="3"/>
            <w:vMerge/>
            <w:shd w:val="clear" w:color="auto" w:fill="auto"/>
            <w:vAlign w:val="center"/>
          </w:tcPr>
          <w:p w14:paraId="6A1F22FF" w14:textId="77777777" w:rsidR="00107F26" w:rsidRDefault="00107F26" w:rsidP="00790697">
            <w:pPr>
              <w:pStyle w:val="TAL"/>
              <w:rPr>
                <w:rFonts w:eastAsia="SimSun"/>
              </w:rPr>
            </w:pPr>
          </w:p>
        </w:tc>
        <w:tc>
          <w:tcPr>
            <w:tcW w:w="2734" w:type="dxa"/>
            <w:gridSpan w:val="2"/>
            <w:shd w:val="clear" w:color="auto" w:fill="auto"/>
            <w:vAlign w:val="center"/>
          </w:tcPr>
          <w:p w14:paraId="478E7E08" w14:textId="77777777" w:rsidR="00107F26" w:rsidRPr="003D4A7F" w:rsidRDefault="00107F26" w:rsidP="00790697">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790697">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790697">
            <w:pPr>
              <w:pStyle w:val="TAC"/>
              <w:rPr>
                <w:rFonts w:eastAsia="SimSun"/>
              </w:rPr>
            </w:pPr>
            <w:r w:rsidRPr="00575612">
              <w:rPr>
                <w:rFonts w:eastAsia="SimSun"/>
              </w:rPr>
              <w:t>20</w:t>
            </w:r>
          </w:p>
        </w:tc>
      </w:tr>
      <w:tr w:rsidR="00107F26" w:rsidRPr="00C25669" w14:paraId="5508CCCA" w14:textId="77777777" w:rsidTr="00790697">
        <w:tc>
          <w:tcPr>
            <w:tcW w:w="2733" w:type="dxa"/>
            <w:gridSpan w:val="3"/>
            <w:vMerge/>
            <w:shd w:val="clear" w:color="auto" w:fill="auto"/>
            <w:vAlign w:val="center"/>
          </w:tcPr>
          <w:p w14:paraId="16ABE59C" w14:textId="77777777" w:rsidR="00107F26" w:rsidRDefault="00107F26" w:rsidP="00790697">
            <w:pPr>
              <w:pStyle w:val="TAL"/>
              <w:rPr>
                <w:rFonts w:eastAsia="SimSun"/>
              </w:rPr>
            </w:pPr>
          </w:p>
        </w:tc>
        <w:tc>
          <w:tcPr>
            <w:tcW w:w="2734" w:type="dxa"/>
            <w:gridSpan w:val="2"/>
            <w:shd w:val="clear" w:color="auto" w:fill="auto"/>
            <w:vAlign w:val="center"/>
          </w:tcPr>
          <w:p w14:paraId="5B945688" w14:textId="77777777" w:rsidR="00107F26" w:rsidRPr="003D4A7F" w:rsidRDefault="00107F26" w:rsidP="00790697">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790697">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790697">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790697">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790697">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790697">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790697">
        <w:tc>
          <w:tcPr>
            <w:tcW w:w="2733" w:type="dxa"/>
            <w:gridSpan w:val="3"/>
            <w:vMerge/>
            <w:shd w:val="clear" w:color="auto" w:fill="auto"/>
            <w:vAlign w:val="center"/>
          </w:tcPr>
          <w:p w14:paraId="4DA549AF" w14:textId="77777777" w:rsidR="00107F26" w:rsidRDefault="00107F26" w:rsidP="00790697">
            <w:pPr>
              <w:pStyle w:val="TAL"/>
              <w:rPr>
                <w:rFonts w:eastAsia="SimSun"/>
              </w:rPr>
            </w:pPr>
          </w:p>
        </w:tc>
        <w:tc>
          <w:tcPr>
            <w:tcW w:w="2734" w:type="dxa"/>
            <w:gridSpan w:val="2"/>
            <w:shd w:val="clear" w:color="auto" w:fill="auto"/>
            <w:vAlign w:val="center"/>
          </w:tcPr>
          <w:p w14:paraId="5908926B" w14:textId="77777777" w:rsidR="00107F26" w:rsidRPr="003D4A7F" w:rsidRDefault="00107F26" w:rsidP="00790697">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790697">
            <w:pPr>
              <w:pStyle w:val="TAC"/>
              <w:rPr>
                <w:rFonts w:eastAsia="SimSun"/>
              </w:rPr>
            </w:pPr>
          </w:p>
        </w:tc>
        <w:tc>
          <w:tcPr>
            <w:tcW w:w="3352" w:type="dxa"/>
            <w:gridSpan w:val="3"/>
            <w:shd w:val="clear" w:color="auto" w:fill="auto"/>
            <w:vAlign w:val="center"/>
          </w:tcPr>
          <w:p w14:paraId="692F62D8" w14:textId="77777777" w:rsidR="00107F26" w:rsidRPr="00C25669" w:rsidRDefault="00107F26" w:rsidP="00790697">
            <w:pPr>
              <w:pStyle w:val="TAC"/>
              <w:rPr>
                <w:rFonts w:eastAsia="SimSun"/>
              </w:rPr>
            </w:pPr>
            <w:r w:rsidRPr="003D4A7F">
              <w:rPr>
                <w:rFonts w:eastAsia="SimSun"/>
              </w:rPr>
              <w:t>TCI state #0</w:t>
            </w:r>
          </w:p>
        </w:tc>
      </w:tr>
      <w:tr w:rsidR="00107F26" w:rsidRPr="00C25669" w14:paraId="08C75A55" w14:textId="77777777" w:rsidTr="00790697">
        <w:tc>
          <w:tcPr>
            <w:tcW w:w="5467" w:type="dxa"/>
            <w:gridSpan w:val="5"/>
            <w:shd w:val="clear" w:color="auto" w:fill="auto"/>
            <w:vAlign w:val="center"/>
          </w:tcPr>
          <w:p w14:paraId="65A815B7" w14:textId="77777777" w:rsidR="00107F26" w:rsidRPr="00C25669" w:rsidRDefault="00107F26" w:rsidP="00790697">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790697">
            <w:pPr>
              <w:pStyle w:val="TAC"/>
              <w:rPr>
                <w:rFonts w:eastAsia="SimSun"/>
              </w:rPr>
            </w:pPr>
          </w:p>
        </w:tc>
        <w:tc>
          <w:tcPr>
            <w:tcW w:w="3352" w:type="dxa"/>
            <w:gridSpan w:val="3"/>
            <w:shd w:val="clear" w:color="auto" w:fill="auto"/>
            <w:vAlign w:val="center"/>
          </w:tcPr>
          <w:p w14:paraId="0A15FE3F" w14:textId="77777777" w:rsidR="00107F26" w:rsidRPr="00C25669" w:rsidRDefault="00107F26" w:rsidP="00790697">
            <w:pPr>
              <w:pStyle w:val="TAC"/>
              <w:rPr>
                <w:rFonts w:eastAsia="SimSun"/>
              </w:rPr>
            </w:pPr>
            <w:r w:rsidRPr="00C25669">
              <w:rPr>
                <w:rFonts w:eastAsia="SimSun"/>
              </w:rPr>
              <w:t>FDD</w:t>
            </w:r>
          </w:p>
        </w:tc>
      </w:tr>
      <w:tr w:rsidR="00107F26" w:rsidRPr="00C25669" w14:paraId="2E9986CF" w14:textId="77777777" w:rsidTr="00790697">
        <w:tc>
          <w:tcPr>
            <w:tcW w:w="5467" w:type="dxa"/>
            <w:gridSpan w:val="5"/>
            <w:shd w:val="clear" w:color="auto" w:fill="auto"/>
            <w:vAlign w:val="center"/>
          </w:tcPr>
          <w:p w14:paraId="62E11F22" w14:textId="77777777" w:rsidR="00107F26" w:rsidRPr="00C25669" w:rsidRDefault="00107F26" w:rsidP="00790697">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790697">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790697">
            <w:pPr>
              <w:pStyle w:val="TAC"/>
              <w:rPr>
                <w:rFonts w:eastAsia="SimSun"/>
              </w:rPr>
            </w:pPr>
            <w:r>
              <w:rPr>
                <w:rFonts w:eastAsia="SimSun"/>
                <w:lang w:eastAsia="zh-CN"/>
              </w:rPr>
              <w:t>10</w:t>
            </w:r>
          </w:p>
        </w:tc>
      </w:tr>
      <w:tr w:rsidR="00107F26" w:rsidRPr="00C25669" w14:paraId="2221B6EB" w14:textId="77777777" w:rsidTr="00790697">
        <w:tc>
          <w:tcPr>
            <w:tcW w:w="5467" w:type="dxa"/>
            <w:gridSpan w:val="5"/>
            <w:shd w:val="clear" w:color="auto" w:fill="auto"/>
            <w:vAlign w:val="center"/>
          </w:tcPr>
          <w:p w14:paraId="52D58ADD" w14:textId="77777777" w:rsidR="00107F26" w:rsidRPr="00C25669" w:rsidRDefault="00107F26" w:rsidP="00790697">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790697">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790697">
            <w:pPr>
              <w:pStyle w:val="TAC"/>
              <w:rPr>
                <w:rFonts w:eastAsia="SimSun"/>
              </w:rPr>
            </w:pPr>
            <w:r>
              <w:rPr>
                <w:rFonts w:eastAsia="SimSun"/>
                <w:lang w:eastAsia="zh-CN"/>
              </w:rPr>
              <w:t>15</w:t>
            </w:r>
          </w:p>
        </w:tc>
      </w:tr>
      <w:tr w:rsidR="00107F26" w:rsidRPr="00C25669" w14:paraId="2D80A5AA" w14:textId="77777777" w:rsidTr="00790697">
        <w:tc>
          <w:tcPr>
            <w:tcW w:w="5467" w:type="dxa"/>
            <w:gridSpan w:val="5"/>
            <w:shd w:val="clear" w:color="auto" w:fill="auto"/>
            <w:vAlign w:val="center"/>
          </w:tcPr>
          <w:p w14:paraId="0273143D" w14:textId="77777777" w:rsidR="00107F26" w:rsidRPr="00C25669" w:rsidRDefault="00107F26" w:rsidP="00790697">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790697">
            <w:pPr>
              <w:pStyle w:val="TAC"/>
              <w:rPr>
                <w:rFonts w:eastAsia="SimSun"/>
              </w:rPr>
            </w:pPr>
          </w:p>
        </w:tc>
        <w:tc>
          <w:tcPr>
            <w:tcW w:w="3352" w:type="dxa"/>
            <w:gridSpan w:val="3"/>
            <w:shd w:val="clear" w:color="auto" w:fill="auto"/>
            <w:vAlign w:val="center"/>
          </w:tcPr>
          <w:p w14:paraId="006493A4" w14:textId="77777777" w:rsidR="00107F26" w:rsidRPr="00C25669" w:rsidRDefault="00107F26" w:rsidP="00790697">
            <w:pPr>
              <w:pStyle w:val="TAC"/>
              <w:rPr>
                <w:rFonts w:eastAsia="SimSun"/>
              </w:rPr>
            </w:pPr>
            <w:r w:rsidRPr="00C25669">
              <w:rPr>
                <w:rFonts w:eastAsia="SimSun"/>
              </w:rPr>
              <w:t>1</w:t>
            </w:r>
          </w:p>
        </w:tc>
      </w:tr>
      <w:tr w:rsidR="00107F26" w:rsidRPr="00C25669" w14:paraId="739B3BCE" w14:textId="77777777" w:rsidTr="00790697">
        <w:tc>
          <w:tcPr>
            <w:tcW w:w="5467" w:type="dxa"/>
            <w:gridSpan w:val="5"/>
            <w:shd w:val="clear" w:color="auto" w:fill="auto"/>
            <w:vAlign w:val="center"/>
          </w:tcPr>
          <w:p w14:paraId="3B602F3F" w14:textId="77777777" w:rsidR="00107F26" w:rsidRPr="00294AB6" w:rsidRDefault="00107F26" w:rsidP="00790697">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790697">
            <w:pPr>
              <w:pStyle w:val="TAC"/>
              <w:rPr>
                <w:rFonts w:eastAsia="SimSun"/>
              </w:rPr>
            </w:pPr>
          </w:p>
        </w:tc>
        <w:tc>
          <w:tcPr>
            <w:tcW w:w="3352" w:type="dxa"/>
            <w:gridSpan w:val="3"/>
            <w:shd w:val="clear" w:color="auto" w:fill="auto"/>
            <w:vAlign w:val="center"/>
          </w:tcPr>
          <w:p w14:paraId="6FFA6255" w14:textId="77777777" w:rsidR="00107F26" w:rsidRPr="00294AB6" w:rsidRDefault="00107F26" w:rsidP="00790697">
            <w:pPr>
              <w:pStyle w:val="TAC"/>
              <w:rPr>
                <w:rFonts w:eastAsia="SimSun"/>
              </w:rPr>
            </w:pPr>
            <w:r w:rsidRPr="00294AB6">
              <w:rPr>
                <w:rFonts w:eastAsia="SimSun"/>
                <w:kern w:val="2"/>
                <w:lang w:eastAsia="zh-CN"/>
              </w:rPr>
              <w:t>TDLA30-10</w:t>
            </w:r>
          </w:p>
        </w:tc>
      </w:tr>
      <w:tr w:rsidR="00107F26" w:rsidRPr="00C25669" w14:paraId="6C30599E" w14:textId="77777777" w:rsidTr="00790697">
        <w:tc>
          <w:tcPr>
            <w:tcW w:w="5467" w:type="dxa"/>
            <w:gridSpan w:val="5"/>
            <w:shd w:val="clear" w:color="auto" w:fill="auto"/>
            <w:vAlign w:val="center"/>
          </w:tcPr>
          <w:p w14:paraId="25524174" w14:textId="77777777" w:rsidR="00107F26" w:rsidRPr="001424CF" w:rsidRDefault="00107F26" w:rsidP="00790697">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790697">
            <w:pPr>
              <w:pStyle w:val="TAC"/>
              <w:rPr>
                <w:rFonts w:eastAsia="SimSun"/>
              </w:rPr>
            </w:pPr>
          </w:p>
        </w:tc>
        <w:tc>
          <w:tcPr>
            <w:tcW w:w="3352" w:type="dxa"/>
            <w:gridSpan w:val="3"/>
            <w:shd w:val="clear" w:color="auto" w:fill="auto"/>
            <w:vAlign w:val="center"/>
          </w:tcPr>
          <w:p w14:paraId="745496F6" w14:textId="77777777" w:rsidR="00107F26" w:rsidRPr="001424CF" w:rsidRDefault="00107F26"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790697">
        <w:tc>
          <w:tcPr>
            <w:tcW w:w="5467" w:type="dxa"/>
            <w:gridSpan w:val="5"/>
            <w:shd w:val="clear" w:color="auto" w:fill="auto"/>
            <w:vAlign w:val="center"/>
          </w:tcPr>
          <w:p w14:paraId="15EB0527" w14:textId="77777777" w:rsidR="00107F26" w:rsidRPr="00C25669" w:rsidRDefault="00107F26" w:rsidP="00790697">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790697">
            <w:pPr>
              <w:pStyle w:val="TAC"/>
              <w:rPr>
                <w:rFonts w:eastAsia="SimSun"/>
              </w:rPr>
            </w:pPr>
          </w:p>
        </w:tc>
        <w:tc>
          <w:tcPr>
            <w:tcW w:w="3352" w:type="dxa"/>
            <w:gridSpan w:val="3"/>
            <w:shd w:val="clear" w:color="auto" w:fill="auto"/>
            <w:vAlign w:val="center"/>
          </w:tcPr>
          <w:p w14:paraId="248839F1" w14:textId="77777777" w:rsidR="00107F26" w:rsidRPr="00C25669" w:rsidRDefault="00107F26"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790697">
        <w:tc>
          <w:tcPr>
            <w:tcW w:w="1813" w:type="dxa"/>
            <w:vMerge w:val="restart"/>
            <w:shd w:val="clear" w:color="auto" w:fill="auto"/>
            <w:vAlign w:val="center"/>
          </w:tcPr>
          <w:p w14:paraId="08264F2D" w14:textId="77777777" w:rsidR="00107F26" w:rsidRPr="00C25669" w:rsidRDefault="00107F26"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790697">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790697">
            <w:pPr>
              <w:pStyle w:val="TAC"/>
              <w:rPr>
                <w:rFonts w:eastAsia="SimSun"/>
              </w:rPr>
            </w:pPr>
          </w:p>
        </w:tc>
        <w:tc>
          <w:tcPr>
            <w:tcW w:w="3352" w:type="dxa"/>
            <w:gridSpan w:val="3"/>
            <w:shd w:val="clear" w:color="auto" w:fill="auto"/>
            <w:vAlign w:val="center"/>
          </w:tcPr>
          <w:p w14:paraId="162EA195" w14:textId="77777777" w:rsidR="00107F26" w:rsidRPr="00C25669" w:rsidRDefault="00107F26" w:rsidP="00790697">
            <w:pPr>
              <w:pStyle w:val="TAC"/>
              <w:rPr>
                <w:rFonts w:eastAsia="SimSun"/>
              </w:rPr>
            </w:pPr>
            <w:r w:rsidRPr="00C25669">
              <w:rPr>
                <w:rFonts w:eastAsia="SimSun"/>
              </w:rPr>
              <w:t>Type A</w:t>
            </w:r>
          </w:p>
        </w:tc>
      </w:tr>
      <w:tr w:rsidR="00107F26" w:rsidRPr="00C25669" w14:paraId="08A84684" w14:textId="77777777" w:rsidTr="00790697">
        <w:tc>
          <w:tcPr>
            <w:tcW w:w="1813" w:type="dxa"/>
            <w:vMerge/>
            <w:shd w:val="clear" w:color="auto" w:fill="auto"/>
            <w:vAlign w:val="center"/>
          </w:tcPr>
          <w:p w14:paraId="2118F7B5" w14:textId="77777777" w:rsidR="00107F26" w:rsidRPr="00C25669" w:rsidRDefault="00107F26" w:rsidP="00790697">
            <w:pPr>
              <w:pStyle w:val="TAL"/>
              <w:rPr>
                <w:rFonts w:eastAsia="SimSun"/>
              </w:rPr>
            </w:pPr>
          </w:p>
        </w:tc>
        <w:tc>
          <w:tcPr>
            <w:tcW w:w="3654" w:type="dxa"/>
            <w:gridSpan w:val="4"/>
            <w:shd w:val="clear" w:color="auto" w:fill="auto"/>
            <w:vAlign w:val="center"/>
          </w:tcPr>
          <w:p w14:paraId="55E39293" w14:textId="77777777" w:rsidR="00107F26" w:rsidRPr="00C25669" w:rsidRDefault="00107F26" w:rsidP="00790697">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790697">
            <w:pPr>
              <w:pStyle w:val="TAC"/>
              <w:rPr>
                <w:rFonts w:eastAsia="SimSun"/>
              </w:rPr>
            </w:pPr>
          </w:p>
        </w:tc>
        <w:tc>
          <w:tcPr>
            <w:tcW w:w="3352" w:type="dxa"/>
            <w:gridSpan w:val="3"/>
            <w:shd w:val="clear" w:color="auto" w:fill="auto"/>
            <w:vAlign w:val="center"/>
          </w:tcPr>
          <w:p w14:paraId="0679C5DC" w14:textId="77777777" w:rsidR="00107F26" w:rsidRPr="00C25669" w:rsidRDefault="00107F26" w:rsidP="00790697">
            <w:pPr>
              <w:pStyle w:val="TAC"/>
              <w:rPr>
                <w:rFonts w:eastAsia="SimSun"/>
              </w:rPr>
            </w:pPr>
            <w:r w:rsidRPr="00C25669">
              <w:rPr>
                <w:rFonts w:eastAsia="SimSun"/>
              </w:rPr>
              <w:t>0</w:t>
            </w:r>
          </w:p>
        </w:tc>
      </w:tr>
      <w:tr w:rsidR="00107F26" w:rsidRPr="00C25669" w14:paraId="0EB80FCF" w14:textId="77777777" w:rsidTr="00790697">
        <w:tc>
          <w:tcPr>
            <w:tcW w:w="1813" w:type="dxa"/>
            <w:vMerge/>
            <w:shd w:val="clear" w:color="auto" w:fill="auto"/>
            <w:vAlign w:val="center"/>
          </w:tcPr>
          <w:p w14:paraId="3AA5F545" w14:textId="77777777" w:rsidR="00107F26" w:rsidRPr="00C25669" w:rsidRDefault="00107F26" w:rsidP="00790697">
            <w:pPr>
              <w:pStyle w:val="TAL"/>
              <w:rPr>
                <w:rFonts w:eastAsia="SimSun"/>
              </w:rPr>
            </w:pPr>
          </w:p>
        </w:tc>
        <w:tc>
          <w:tcPr>
            <w:tcW w:w="3654" w:type="dxa"/>
            <w:gridSpan w:val="4"/>
            <w:shd w:val="clear" w:color="auto" w:fill="auto"/>
            <w:vAlign w:val="center"/>
          </w:tcPr>
          <w:p w14:paraId="0BBF1E34" w14:textId="77777777" w:rsidR="00107F26" w:rsidRPr="00C25669" w:rsidRDefault="00107F26"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790697">
            <w:pPr>
              <w:pStyle w:val="TAC"/>
              <w:rPr>
                <w:rFonts w:eastAsia="SimSun"/>
              </w:rPr>
            </w:pPr>
          </w:p>
        </w:tc>
        <w:tc>
          <w:tcPr>
            <w:tcW w:w="3352" w:type="dxa"/>
            <w:gridSpan w:val="3"/>
            <w:shd w:val="clear" w:color="auto" w:fill="auto"/>
            <w:vAlign w:val="center"/>
          </w:tcPr>
          <w:p w14:paraId="308C3AC9" w14:textId="77777777" w:rsidR="00107F26" w:rsidRPr="00C25669" w:rsidRDefault="00107F26" w:rsidP="00790697">
            <w:pPr>
              <w:pStyle w:val="TAC"/>
              <w:rPr>
                <w:rFonts w:eastAsia="SimSun"/>
              </w:rPr>
            </w:pPr>
            <w:r w:rsidRPr="00C25669">
              <w:rPr>
                <w:rFonts w:eastAsia="SimSun"/>
              </w:rPr>
              <w:t>2</w:t>
            </w:r>
          </w:p>
        </w:tc>
      </w:tr>
      <w:tr w:rsidR="00107F26" w:rsidRPr="00C25669" w14:paraId="0D9CD281" w14:textId="77777777" w:rsidTr="00790697">
        <w:tc>
          <w:tcPr>
            <w:tcW w:w="1813" w:type="dxa"/>
            <w:vMerge/>
            <w:shd w:val="clear" w:color="auto" w:fill="auto"/>
            <w:vAlign w:val="center"/>
          </w:tcPr>
          <w:p w14:paraId="4643230F" w14:textId="77777777" w:rsidR="00107F26" w:rsidRPr="00C25669" w:rsidRDefault="00107F26" w:rsidP="00790697">
            <w:pPr>
              <w:pStyle w:val="TAL"/>
              <w:rPr>
                <w:rFonts w:eastAsia="SimSun"/>
              </w:rPr>
            </w:pPr>
          </w:p>
        </w:tc>
        <w:tc>
          <w:tcPr>
            <w:tcW w:w="3654" w:type="dxa"/>
            <w:gridSpan w:val="4"/>
            <w:shd w:val="clear" w:color="auto" w:fill="auto"/>
            <w:vAlign w:val="center"/>
          </w:tcPr>
          <w:p w14:paraId="18A4CC65" w14:textId="77777777" w:rsidR="00107F26" w:rsidRPr="00C25669" w:rsidRDefault="00107F26" w:rsidP="00790697">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790697">
            <w:pPr>
              <w:pStyle w:val="TAC"/>
              <w:rPr>
                <w:rFonts w:eastAsia="SimSun"/>
              </w:rPr>
            </w:pPr>
          </w:p>
        </w:tc>
        <w:tc>
          <w:tcPr>
            <w:tcW w:w="3352" w:type="dxa"/>
            <w:gridSpan w:val="3"/>
            <w:shd w:val="clear" w:color="auto" w:fill="auto"/>
            <w:vAlign w:val="center"/>
          </w:tcPr>
          <w:p w14:paraId="4FEB36A9" w14:textId="77777777" w:rsidR="00107F26" w:rsidRPr="00C25669" w:rsidRDefault="00107F26" w:rsidP="00790697">
            <w:pPr>
              <w:pStyle w:val="TAC"/>
              <w:rPr>
                <w:rFonts w:eastAsia="SimSun"/>
              </w:rPr>
            </w:pPr>
            <w:r w:rsidRPr="00C25669">
              <w:rPr>
                <w:rFonts w:eastAsia="SimSun"/>
              </w:rPr>
              <w:t>12</w:t>
            </w:r>
          </w:p>
        </w:tc>
      </w:tr>
      <w:tr w:rsidR="00107F26" w:rsidRPr="00C25669" w14:paraId="6A4B8579" w14:textId="77777777" w:rsidTr="00790697">
        <w:tc>
          <w:tcPr>
            <w:tcW w:w="1813" w:type="dxa"/>
            <w:vMerge/>
            <w:shd w:val="clear" w:color="auto" w:fill="auto"/>
            <w:vAlign w:val="center"/>
          </w:tcPr>
          <w:p w14:paraId="544461EC" w14:textId="77777777" w:rsidR="00107F26" w:rsidRPr="00C25669" w:rsidRDefault="00107F26" w:rsidP="00790697">
            <w:pPr>
              <w:pStyle w:val="TAL"/>
              <w:rPr>
                <w:rFonts w:eastAsia="SimSun"/>
              </w:rPr>
            </w:pPr>
          </w:p>
        </w:tc>
        <w:tc>
          <w:tcPr>
            <w:tcW w:w="3654" w:type="dxa"/>
            <w:gridSpan w:val="4"/>
            <w:shd w:val="clear" w:color="auto" w:fill="auto"/>
            <w:vAlign w:val="center"/>
          </w:tcPr>
          <w:p w14:paraId="5E6D8A60" w14:textId="77777777" w:rsidR="00107F26" w:rsidRPr="00C25669" w:rsidRDefault="00107F26" w:rsidP="00790697">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790697">
            <w:pPr>
              <w:pStyle w:val="TAC"/>
              <w:rPr>
                <w:rFonts w:eastAsia="SimSun"/>
              </w:rPr>
            </w:pPr>
          </w:p>
        </w:tc>
        <w:tc>
          <w:tcPr>
            <w:tcW w:w="3352" w:type="dxa"/>
            <w:gridSpan w:val="3"/>
            <w:shd w:val="clear" w:color="auto" w:fill="auto"/>
            <w:vAlign w:val="center"/>
          </w:tcPr>
          <w:p w14:paraId="7B8CF979" w14:textId="77777777" w:rsidR="00107F26" w:rsidRPr="00C25669" w:rsidRDefault="00107F26" w:rsidP="00790697">
            <w:pPr>
              <w:pStyle w:val="TAC"/>
              <w:rPr>
                <w:rFonts w:eastAsia="SimSun"/>
              </w:rPr>
            </w:pPr>
            <w:r w:rsidRPr="00C25669">
              <w:rPr>
                <w:rFonts w:eastAsia="SimSun"/>
              </w:rPr>
              <w:t>Static</w:t>
            </w:r>
          </w:p>
        </w:tc>
      </w:tr>
      <w:tr w:rsidR="00107F26" w:rsidRPr="00C25669" w14:paraId="141EFF32" w14:textId="77777777" w:rsidTr="00790697">
        <w:tc>
          <w:tcPr>
            <w:tcW w:w="1813" w:type="dxa"/>
            <w:vMerge/>
            <w:shd w:val="clear" w:color="auto" w:fill="auto"/>
            <w:vAlign w:val="center"/>
          </w:tcPr>
          <w:p w14:paraId="6E4C7029" w14:textId="77777777" w:rsidR="00107F26" w:rsidRPr="00C25669" w:rsidRDefault="00107F26" w:rsidP="00790697">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790697">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790697">
            <w:pPr>
              <w:pStyle w:val="TAC"/>
              <w:rPr>
                <w:rFonts w:eastAsia="SimSun"/>
              </w:rPr>
            </w:pPr>
          </w:p>
        </w:tc>
        <w:tc>
          <w:tcPr>
            <w:tcW w:w="3352" w:type="dxa"/>
            <w:gridSpan w:val="3"/>
            <w:shd w:val="clear" w:color="auto" w:fill="auto"/>
            <w:vAlign w:val="center"/>
          </w:tcPr>
          <w:p w14:paraId="0A87BB09" w14:textId="77777777" w:rsidR="00107F26" w:rsidRPr="004E679B" w:rsidRDefault="00107F26" w:rsidP="00790697">
            <w:pPr>
              <w:pStyle w:val="TAC"/>
              <w:rPr>
                <w:rFonts w:eastAsia="SimSun"/>
              </w:rPr>
            </w:pPr>
            <w:r>
              <w:rPr>
                <w:rFonts w:eastAsia="SimSun"/>
              </w:rPr>
              <w:t>2</w:t>
            </w:r>
          </w:p>
        </w:tc>
      </w:tr>
      <w:tr w:rsidR="00107F26" w:rsidRPr="00C25669" w14:paraId="5C1D4E99" w14:textId="77777777" w:rsidTr="00790697">
        <w:tc>
          <w:tcPr>
            <w:tcW w:w="1813" w:type="dxa"/>
            <w:vMerge/>
            <w:shd w:val="clear" w:color="auto" w:fill="auto"/>
            <w:vAlign w:val="center"/>
          </w:tcPr>
          <w:p w14:paraId="0430DA1D" w14:textId="77777777" w:rsidR="00107F26" w:rsidRPr="00C25669" w:rsidRDefault="00107F26" w:rsidP="00790697">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790697">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790697">
            <w:pPr>
              <w:pStyle w:val="TAC"/>
              <w:rPr>
                <w:rFonts w:eastAsia="SimSun"/>
              </w:rPr>
            </w:pPr>
          </w:p>
        </w:tc>
        <w:tc>
          <w:tcPr>
            <w:tcW w:w="3352" w:type="dxa"/>
            <w:gridSpan w:val="3"/>
            <w:shd w:val="clear" w:color="auto" w:fill="auto"/>
            <w:vAlign w:val="center"/>
          </w:tcPr>
          <w:p w14:paraId="7530619A" w14:textId="77777777" w:rsidR="00107F26" w:rsidRPr="00C25669" w:rsidRDefault="00107F26" w:rsidP="00790697">
            <w:pPr>
              <w:pStyle w:val="TAC"/>
              <w:rPr>
                <w:rFonts w:eastAsia="SimSun"/>
              </w:rPr>
            </w:pPr>
            <w:r>
              <w:rPr>
                <w:rFonts w:eastAsia="SimSun"/>
              </w:rPr>
              <w:t>Type 1</w:t>
            </w:r>
          </w:p>
        </w:tc>
      </w:tr>
      <w:tr w:rsidR="00107F26" w:rsidRPr="00C25669" w14:paraId="62FAD19A" w14:textId="77777777" w:rsidTr="00790697">
        <w:tc>
          <w:tcPr>
            <w:tcW w:w="1813" w:type="dxa"/>
            <w:vMerge/>
            <w:shd w:val="clear" w:color="auto" w:fill="auto"/>
            <w:vAlign w:val="center"/>
          </w:tcPr>
          <w:p w14:paraId="6B5D34F2" w14:textId="77777777" w:rsidR="00107F26" w:rsidRPr="00C25669" w:rsidRDefault="00107F26" w:rsidP="00790697">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790697">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790697">
            <w:pPr>
              <w:pStyle w:val="TAC"/>
              <w:rPr>
                <w:rFonts w:eastAsia="SimSun"/>
              </w:rPr>
            </w:pPr>
          </w:p>
        </w:tc>
        <w:tc>
          <w:tcPr>
            <w:tcW w:w="3352" w:type="dxa"/>
            <w:gridSpan w:val="3"/>
            <w:shd w:val="clear" w:color="auto" w:fill="auto"/>
            <w:vAlign w:val="center"/>
          </w:tcPr>
          <w:p w14:paraId="09998E75" w14:textId="77777777" w:rsidR="00107F26" w:rsidRPr="00C25669" w:rsidRDefault="00107F26"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790697">
        <w:tc>
          <w:tcPr>
            <w:tcW w:w="1813" w:type="dxa"/>
            <w:vMerge/>
            <w:shd w:val="clear" w:color="auto" w:fill="auto"/>
            <w:vAlign w:val="center"/>
          </w:tcPr>
          <w:p w14:paraId="4B47FC80" w14:textId="77777777" w:rsidR="00107F26" w:rsidRPr="00C25669" w:rsidRDefault="00107F26" w:rsidP="00790697">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790697">
            <w:pPr>
              <w:pStyle w:val="TAC"/>
              <w:rPr>
                <w:rFonts w:eastAsia="SimSun"/>
              </w:rPr>
            </w:pPr>
          </w:p>
        </w:tc>
        <w:tc>
          <w:tcPr>
            <w:tcW w:w="3352" w:type="dxa"/>
            <w:gridSpan w:val="3"/>
            <w:shd w:val="clear" w:color="auto" w:fill="auto"/>
            <w:vAlign w:val="center"/>
          </w:tcPr>
          <w:p w14:paraId="7D5184C4" w14:textId="77777777" w:rsidR="00107F26" w:rsidRPr="00C25669" w:rsidRDefault="00107F26" w:rsidP="00790697">
            <w:pPr>
              <w:pStyle w:val="TAC"/>
              <w:rPr>
                <w:rFonts w:eastAsia="SimSun"/>
              </w:rPr>
            </w:pPr>
            <w:r w:rsidRPr="00C25669">
              <w:rPr>
                <w:rFonts w:eastAsia="SimSun"/>
              </w:rPr>
              <w:t>Non-interleaved</w:t>
            </w:r>
          </w:p>
        </w:tc>
      </w:tr>
      <w:tr w:rsidR="00107F26" w:rsidRPr="00C25669" w14:paraId="784C2BCE" w14:textId="77777777" w:rsidTr="00790697">
        <w:tc>
          <w:tcPr>
            <w:tcW w:w="1813" w:type="dxa"/>
            <w:vMerge/>
            <w:shd w:val="clear" w:color="auto" w:fill="auto"/>
            <w:vAlign w:val="center"/>
          </w:tcPr>
          <w:p w14:paraId="54F278CD" w14:textId="77777777" w:rsidR="00107F26" w:rsidRPr="00C25669" w:rsidRDefault="00107F26" w:rsidP="00790697">
            <w:pPr>
              <w:pStyle w:val="TAL"/>
              <w:rPr>
                <w:rFonts w:eastAsia="SimSun"/>
              </w:rPr>
            </w:pPr>
          </w:p>
        </w:tc>
        <w:tc>
          <w:tcPr>
            <w:tcW w:w="3654" w:type="dxa"/>
            <w:gridSpan w:val="4"/>
            <w:shd w:val="clear" w:color="auto" w:fill="auto"/>
            <w:vAlign w:val="center"/>
          </w:tcPr>
          <w:p w14:paraId="75112F07" w14:textId="77777777" w:rsidR="00107F26" w:rsidRPr="00C25669" w:rsidRDefault="00107F26"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790697">
            <w:pPr>
              <w:pStyle w:val="TAC"/>
              <w:rPr>
                <w:rFonts w:eastAsia="SimSun"/>
              </w:rPr>
            </w:pPr>
          </w:p>
        </w:tc>
        <w:tc>
          <w:tcPr>
            <w:tcW w:w="3352" w:type="dxa"/>
            <w:gridSpan w:val="3"/>
            <w:shd w:val="clear" w:color="auto" w:fill="auto"/>
            <w:vAlign w:val="center"/>
          </w:tcPr>
          <w:p w14:paraId="318FE4E0" w14:textId="77777777" w:rsidR="00107F26" w:rsidRPr="00C25669" w:rsidRDefault="00107F26" w:rsidP="00790697">
            <w:pPr>
              <w:pStyle w:val="TAC"/>
              <w:rPr>
                <w:rFonts w:eastAsia="SimSun"/>
              </w:rPr>
            </w:pPr>
            <w:r w:rsidRPr="00C25669">
              <w:rPr>
                <w:rFonts w:eastAsia="SimSun"/>
              </w:rPr>
              <w:t>N/A</w:t>
            </w:r>
          </w:p>
        </w:tc>
      </w:tr>
      <w:tr w:rsidR="00107F26" w:rsidRPr="00C25669" w14:paraId="0AD753FC" w14:textId="77777777" w:rsidTr="00790697">
        <w:tc>
          <w:tcPr>
            <w:tcW w:w="1813" w:type="dxa"/>
            <w:vMerge w:val="restart"/>
            <w:shd w:val="clear" w:color="auto" w:fill="auto"/>
            <w:vAlign w:val="center"/>
          </w:tcPr>
          <w:p w14:paraId="1D397426" w14:textId="77777777" w:rsidR="00107F26" w:rsidRPr="00C25669" w:rsidRDefault="00107F26"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790697">
            <w:pPr>
              <w:pStyle w:val="TAC"/>
              <w:rPr>
                <w:rFonts w:eastAsia="SimSun"/>
              </w:rPr>
            </w:pPr>
          </w:p>
        </w:tc>
        <w:tc>
          <w:tcPr>
            <w:tcW w:w="1676" w:type="dxa"/>
            <w:gridSpan w:val="2"/>
            <w:shd w:val="clear" w:color="auto" w:fill="auto"/>
            <w:vAlign w:val="center"/>
          </w:tcPr>
          <w:p w14:paraId="67EF90EB" w14:textId="77777777" w:rsidR="00107F26" w:rsidRPr="00C25669" w:rsidRDefault="00107F26" w:rsidP="00790697">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790697">
            <w:pPr>
              <w:pStyle w:val="TAC"/>
              <w:rPr>
                <w:rFonts w:eastAsia="SimSun"/>
              </w:rPr>
            </w:pPr>
            <w:r>
              <w:rPr>
                <w:rFonts w:eastAsia="SimSun"/>
              </w:rPr>
              <w:t>1002</w:t>
            </w:r>
          </w:p>
        </w:tc>
      </w:tr>
      <w:tr w:rsidR="00107F26" w:rsidRPr="00C25669" w14:paraId="5003EA44" w14:textId="77777777" w:rsidTr="00790697">
        <w:tc>
          <w:tcPr>
            <w:tcW w:w="1813" w:type="dxa"/>
            <w:vMerge/>
            <w:shd w:val="clear" w:color="auto" w:fill="auto"/>
            <w:vAlign w:val="center"/>
          </w:tcPr>
          <w:p w14:paraId="01BDA5D2" w14:textId="77777777" w:rsidR="00107F26" w:rsidRPr="00C25669" w:rsidRDefault="00107F26" w:rsidP="00790697">
            <w:pPr>
              <w:pStyle w:val="TAL"/>
              <w:rPr>
                <w:rFonts w:eastAsia="SimSun"/>
              </w:rPr>
            </w:pPr>
          </w:p>
        </w:tc>
        <w:tc>
          <w:tcPr>
            <w:tcW w:w="3654" w:type="dxa"/>
            <w:gridSpan w:val="4"/>
            <w:shd w:val="clear" w:color="auto" w:fill="auto"/>
            <w:vAlign w:val="center"/>
          </w:tcPr>
          <w:p w14:paraId="638F1066" w14:textId="77777777" w:rsidR="00107F26" w:rsidRDefault="00107F26"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790697">
            <w:pPr>
              <w:pStyle w:val="TAC"/>
              <w:rPr>
                <w:rFonts w:eastAsia="SimSun"/>
              </w:rPr>
            </w:pPr>
          </w:p>
        </w:tc>
        <w:tc>
          <w:tcPr>
            <w:tcW w:w="1676" w:type="dxa"/>
            <w:gridSpan w:val="2"/>
            <w:shd w:val="clear" w:color="auto" w:fill="auto"/>
            <w:vAlign w:val="center"/>
          </w:tcPr>
          <w:p w14:paraId="6048ADCE" w14:textId="77777777" w:rsidR="00107F26" w:rsidRDefault="00107F26" w:rsidP="00790697">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790697">
            <w:pPr>
              <w:pStyle w:val="TAC"/>
              <w:rPr>
                <w:rFonts w:eastAsia="SimSun"/>
              </w:rPr>
            </w:pPr>
            <w:r>
              <w:rPr>
                <w:rFonts w:eastAsia="SimSun"/>
              </w:rPr>
              <w:t>TCI State #2</w:t>
            </w:r>
          </w:p>
        </w:tc>
      </w:tr>
      <w:tr w:rsidR="00107F26" w:rsidRPr="00C25669" w14:paraId="7143919B" w14:textId="77777777" w:rsidTr="00790697">
        <w:tc>
          <w:tcPr>
            <w:tcW w:w="1813" w:type="dxa"/>
            <w:vMerge/>
            <w:shd w:val="clear" w:color="auto" w:fill="auto"/>
            <w:vAlign w:val="center"/>
          </w:tcPr>
          <w:p w14:paraId="413F0D71" w14:textId="77777777" w:rsidR="00107F26" w:rsidRPr="00C25669" w:rsidRDefault="00107F26" w:rsidP="00790697">
            <w:pPr>
              <w:pStyle w:val="TAL"/>
              <w:rPr>
                <w:rFonts w:eastAsia="SimSun"/>
              </w:rPr>
            </w:pPr>
          </w:p>
        </w:tc>
        <w:tc>
          <w:tcPr>
            <w:tcW w:w="3654" w:type="dxa"/>
            <w:gridSpan w:val="4"/>
            <w:shd w:val="clear" w:color="auto" w:fill="auto"/>
            <w:vAlign w:val="center"/>
          </w:tcPr>
          <w:p w14:paraId="2AF3809E" w14:textId="77777777" w:rsidR="00107F26" w:rsidRPr="00C25669" w:rsidRDefault="00107F26"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790697">
            <w:pPr>
              <w:pStyle w:val="TAC"/>
              <w:rPr>
                <w:rFonts w:eastAsia="SimSun"/>
              </w:rPr>
            </w:pPr>
          </w:p>
        </w:tc>
        <w:tc>
          <w:tcPr>
            <w:tcW w:w="3352" w:type="dxa"/>
            <w:gridSpan w:val="3"/>
            <w:shd w:val="clear" w:color="auto" w:fill="auto"/>
            <w:vAlign w:val="center"/>
          </w:tcPr>
          <w:p w14:paraId="6059D4BF" w14:textId="77777777" w:rsidR="00107F26" w:rsidRPr="00C25669" w:rsidRDefault="00107F26" w:rsidP="00790697">
            <w:pPr>
              <w:pStyle w:val="TAC"/>
              <w:rPr>
                <w:rFonts w:eastAsia="SimSun"/>
              </w:rPr>
            </w:pPr>
            <w:r w:rsidRPr="00C25669">
              <w:rPr>
                <w:rFonts w:eastAsia="SimSun"/>
              </w:rPr>
              <w:t>Type 1</w:t>
            </w:r>
          </w:p>
        </w:tc>
      </w:tr>
      <w:tr w:rsidR="00107F26" w:rsidRPr="00C25669" w14:paraId="137932A9" w14:textId="77777777" w:rsidTr="00790697">
        <w:tc>
          <w:tcPr>
            <w:tcW w:w="1813" w:type="dxa"/>
            <w:vMerge/>
            <w:shd w:val="clear" w:color="auto" w:fill="auto"/>
            <w:vAlign w:val="center"/>
          </w:tcPr>
          <w:p w14:paraId="4835C891" w14:textId="77777777" w:rsidR="00107F26" w:rsidRPr="00C25669" w:rsidRDefault="00107F26" w:rsidP="00790697">
            <w:pPr>
              <w:pStyle w:val="TAL"/>
              <w:rPr>
                <w:rFonts w:eastAsia="SimSun"/>
              </w:rPr>
            </w:pPr>
          </w:p>
        </w:tc>
        <w:tc>
          <w:tcPr>
            <w:tcW w:w="3654" w:type="dxa"/>
            <w:gridSpan w:val="4"/>
            <w:shd w:val="clear" w:color="auto" w:fill="auto"/>
            <w:vAlign w:val="center"/>
          </w:tcPr>
          <w:p w14:paraId="525C33D3" w14:textId="77777777" w:rsidR="00107F26" w:rsidRPr="00C25669" w:rsidRDefault="00107F26" w:rsidP="00790697">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790697">
            <w:pPr>
              <w:pStyle w:val="TAC"/>
              <w:rPr>
                <w:rFonts w:eastAsia="SimSun"/>
              </w:rPr>
            </w:pPr>
          </w:p>
        </w:tc>
        <w:tc>
          <w:tcPr>
            <w:tcW w:w="3352" w:type="dxa"/>
            <w:gridSpan w:val="3"/>
            <w:shd w:val="clear" w:color="auto" w:fill="auto"/>
            <w:vAlign w:val="center"/>
          </w:tcPr>
          <w:p w14:paraId="5B818932" w14:textId="77777777" w:rsidR="00107F26" w:rsidRPr="00C25669" w:rsidRDefault="00107F26" w:rsidP="00790697">
            <w:pPr>
              <w:pStyle w:val="TAC"/>
              <w:rPr>
                <w:rFonts w:eastAsia="SimSun"/>
              </w:rPr>
            </w:pPr>
            <w:r>
              <w:rPr>
                <w:rFonts w:eastAsia="SimSun"/>
              </w:rPr>
              <w:t>1</w:t>
            </w:r>
          </w:p>
        </w:tc>
      </w:tr>
      <w:tr w:rsidR="00107F26" w:rsidRPr="00C25669" w14:paraId="08E812E6" w14:textId="77777777" w:rsidTr="00790697">
        <w:tc>
          <w:tcPr>
            <w:tcW w:w="1813" w:type="dxa"/>
            <w:vMerge/>
            <w:shd w:val="clear" w:color="auto" w:fill="auto"/>
            <w:vAlign w:val="center"/>
          </w:tcPr>
          <w:p w14:paraId="2B993BA9" w14:textId="77777777" w:rsidR="00107F26" w:rsidRPr="00C25669" w:rsidRDefault="00107F26" w:rsidP="00790697">
            <w:pPr>
              <w:pStyle w:val="TAL"/>
              <w:rPr>
                <w:rFonts w:eastAsia="SimSun"/>
              </w:rPr>
            </w:pPr>
          </w:p>
        </w:tc>
        <w:tc>
          <w:tcPr>
            <w:tcW w:w="3654" w:type="dxa"/>
            <w:gridSpan w:val="4"/>
            <w:shd w:val="clear" w:color="auto" w:fill="auto"/>
            <w:vAlign w:val="center"/>
          </w:tcPr>
          <w:p w14:paraId="30929A10" w14:textId="77777777" w:rsidR="00107F26" w:rsidRPr="00C25669" w:rsidRDefault="00107F26"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790697">
            <w:pPr>
              <w:pStyle w:val="TAC"/>
              <w:rPr>
                <w:rFonts w:eastAsia="SimSun"/>
              </w:rPr>
            </w:pPr>
          </w:p>
        </w:tc>
        <w:tc>
          <w:tcPr>
            <w:tcW w:w="3352" w:type="dxa"/>
            <w:gridSpan w:val="3"/>
            <w:shd w:val="clear" w:color="auto" w:fill="auto"/>
            <w:vAlign w:val="center"/>
          </w:tcPr>
          <w:p w14:paraId="75138527" w14:textId="77777777" w:rsidR="00107F26" w:rsidRPr="00C25669" w:rsidRDefault="00107F26" w:rsidP="00790697">
            <w:pPr>
              <w:pStyle w:val="TAC"/>
              <w:rPr>
                <w:rFonts w:eastAsia="SimSun"/>
                <w:lang w:eastAsia="zh-CN"/>
              </w:rPr>
            </w:pPr>
            <w:r w:rsidRPr="00C25669">
              <w:rPr>
                <w:rFonts w:eastAsia="SimSun" w:hint="eastAsia"/>
                <w:lang w:eastAsia="zh-CN"/>
              </w:rPr>
              <w:t>1</w:t>
            </w:r>
          </w:p>
        </w:tc>
      </w:tr>
      <w:tr w:rsidR="00107F26" w:rsidRPr="00C25669" w14:paraId="43C3ADB0" w14:textId="77777777" w:rsidTr="00790697">
        <w:tc>
          <w:tcPr>
            <w:tcW w:w="1813" w:type="dxa"/>
            <w:vMerge w:val="restart"/>
            <w:shd w:val="clear" w:color="auto" w:fill="auto"/>
            <w:vAlign w:val="center"/>
          </w:tcPr>
          <w:p w14:paraId="4A29B0FC" w14:textId="77777777" w:rsidR="00107F26" w:rsidRPr="00C25669" w:rsidRDefault="00107F26" w:rsidP="00790697">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790697">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790697">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790697">
            <w:pPr>
              <w:pStyle w:val="TAC"/>
              <w:rPr>
                <w:rFonts w:eastAsia="SimSun"/>
              </w:rPr>
            </w:pPr>
          </w:p>
        </w:tc>
        <w:tc>
          <w:tcPr>
            <w:tcW w:w="1676" w:type="dxa"/>
            <w:gridSpan w:val="2"/>
            <w:shd w:val="clear" w:color="auto" w:fill="auto"/>
            <w:vAlign w:val="center"/>
          </w:tcPr>
          <w:p w14:paraId="7349E44D" w14:textId="77777777" w:rsidR="00107F26" w:rsidRPr="00C25669" w:rsidRDefault="00107F26"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0D571E1" w14:textId="77777777" w:rsidTr="00790697">
        <w:tc>
          <w:tcPr>
            <w:tcW w:w="1813" w:type="dxa"/>
            <w:vMerge/>
            <w:shd w:val="clear" w:color="auto" w:fill="auto"/>
            <w:vAlign w:val="center"/>
          </w:tcPr>
          <w:p w14:paraId="44EB054A"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790697">
            <w:pPr>
              <w:pStyle w:val="TAL"/>
              <w:rPr>
                <w:rFonts w:eastAsia="SimSun"/>
              </w:rPr>
            </w:pPr>
          </w:p>
        </w:tc>
        <w:tc>
          <w:tcPr>
            <w:tcW w:w="1827" w:type="dxa"/>
            <w:shd w:val="clear" w:color="auto" w:fill="auto"/>
            <w:vAlign w:val="center"/>
          </w:tcPr>
          <w:p w14:paraId="5B39C1CD" w14:textId="77777777" w:rsidR="00107F26" w:rsidRPr="00C25669" w:rsidRDefault="00107F26" w:rsidP="00790697">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790697">
            <w:pPr>
              <w:pStyle w:val="TAC"/>
              <w:rPr>
                <w:rFonts w:eastAsia="SimSun"/>
              </w:rPr>
            </w:pPr>
          </w:p>
        </w:tc>
        <w:tc>
          <w:tcPr>
            <w:tcW w:w="1676" w:type="dxa"/>
            <w:gridSpan w:val="2"/>
            <w:shd w:val="clear" w:color="auto" w:fill="auto"/>
            <w:vAlign w:val="center"/>
          </w:tcPr>
          <w:p w14:paraId="341545BF" w14:textId="77777777" w:rsidR="00107F26" w:rsidRPr="00C25669" w:rsidRDefault="00107F26" w:rsidP="00790697">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C485B76" w14:textId="77777777" w:rsidTr="00790697">
        <w:tc>
          <w:tcPr>
            <w:tcW w:w="1813" w:type="dxa"/>
            <w:vMerge/>
            <w:shd w:val="clear" w:color="auto" w:fill="auto"/>
            <w:vAlign w:val="center"/>
          </w:tcPr>
          <w:p w14:paraId="077E8A93" w14:textId="77777777" w:rsidR="00107F26" w:rsidRPr="00C25669" w:rsidRDefault="00107F26" w:rsidP="00790697">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790697">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790697">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790697">
            <w:pPr>
              <w:pStyle w:val="TAC"/>
              <w:rPr>
                <w:rFonts w:eastAsia="SimSun"/>
              </w:rPr>
            </w:pPr>
          </w:p>
        </w:tc>
        <w:tc>
          <w:tcPr>
            <w:tcW w:w="1676" w:type="dxa"/>
            <w:gridSpan w:val="2"/>
            <w:shd w:val="clear" w:color="auto" w:fill="auto"/>
            <w:vAlign w:val="center"/>
          </w:tcPr>
          <w:p w14:paraId="4340B201"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76743A46" w14:textId="77777777" w:rsidTr="00790697">
        <w:tc>
          <w:tcPr>
            <w:tcW w:w="1813" w:type="dxa"/>
            <w:vMerge/>
            <w:shd w:val="clear" w:color="auto" w:fill="auto"/>
            <w:vAlign w:val="center"/>
          </w:tcPr>
          <w:p w14:paraId="3EE9811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790697">
            <w:pPr>
              <w:pStyle w:val="TAL"/>
              <w:rPr>
                <w:rFonts w:eastAsia="SimSun"/>
              </w:rPr>
            </w:pPr>
          </w:p>
        </w:tc>
        <w:tc>
          <w:tcPr>
            <w:tcW w:w="1827" w:type="dxa"/>
            <w:shd w:val="clear" w:color="auto" w:fill="auto"/>
            <w:vAlign w:val="center"/>
          </w:tcPr>
          <w:p w14:paraId="52376002" w14:textId="77777777" w:rsidR="00107F26" w:rsidRPr="00C25669" w:rsidRDefault="00107F26" w:rsidP="00790697">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790697">
            <w:pPr>
              <w:pStyle w:val="TAC"/>
              <w:rPr>
                <w:rFonts w:eastAsia="SimSun"/>
              </w:rPr>
            </w:pPr>
          </w:p>
        </w:tc>
        <w:tc>
          <w:tcPr>
            <w:tcW w:w="1676" w:type="dxa"/>
            <w:gridSpan w:val="2"/>
            <w:shd w:val="clear" w:color="auto" w:fill="auto"/>
            <w:vAlign w:val="center"/>
          </w:tcPr>
          <w:p w14:paraId="7074EB07"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543D27A2" w14:textId="77777777" w:rsidTr="00790697">
        <w:tc>
          <w:tcPr>
            <w:tcW w:w="1813" w:type="dxa"/>
            <w:vMerge w:val="restart"/>
            <w:shd w:val="clear" w:color="auto" w:fill="auto"/>
            <w:vAlign w:val="center"/>
          </w:tcPr>
          <w:p w14:paraId="63EC7B79" w14:textId="77777777" w:rsidR="00107F26" w:rsidRPr="00C25669" w:rsidRDefault="00107F26" w:rsidP="00790697">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790697">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790697">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790697">
            <w:pPr>
              <w:pStyle w:val="TAC"/>
              <w:rPr>
                <w:rFonts w:eastAsia="SimSun"/>
              </w:rPr>
            </w:pPr>
          </w:p>
        </w:tc>
        <w:tc>
          <w:tcPr>
            <w:tcW w:w="1676" w:type="dxa"/>
            <w:gridSpan w:val="2"/>
            <w:shd w:val="clear" w:color="auto" w:fill="auto"/>
            <w:vAlign w:val="center"/>
          </w:tcPr>
          <w:p w14:paraId="6716291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790697">
        <w:tc>
          <w:tcPr>
            <w:tcW w:w="1813" w:type="dxa"/>
            <w:vMerge/>
            <w:shd w:val="clear" w:color="auto" w:fill="auto"/>
            <w:vAlign w:val="center"/>
          </w:tcPr>
          <w:p w14:paraId="492657D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790697">
            <w:pPr>
              <w:pStyle w:val="TAL"/>
              <w:rPr>
                <w:rFonts w:eastAsia="SimSun"/>
              </w:rPr>
            </w:pPr>
          </w:p>
        </w:tc>
        <w:tc>
          <w:tcPr>
            <w:tcW w:w="1827" w:type="dxa"/>
            <w:shd w:val="clear" w:color="auto" w:fill="auto"/>
            <w:vAlign w:val="center"/>
          </w:tcPr>
          <w:p w14:paraId="4165AA22" w14:textId="77777777" w:rsidR="00107F26" w:rsidRDefault="00107F26" w:rsidP="00790697">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790697">
            <w:pPr>
              <w:pStyle w:val="TAC"/>
              <w:rPr>
                <w:rFonts w:eastAsia="SimSun"/>
              </w:rPr>
            </w:pPr>
          </w:p>
        </w:tc>
        <w:tc>
          <w:tcPr>
            <w:tcW w:w="1676" w:type="dxa"/>
            <w:gridSpan w:val="2"/>
            <w:shd w:val="clear" w:color="auto" w:fill="auto"/>
            <w:vAlign w:val="center"/>
          </w:tcPr>
          <w:p w14:paraId="59749AF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790697">
            <w:pPr>
              <w:pStyle w:val="TAC"/>
              <w:rPr>
                <w:rFonts w:eastAsia="SimSun"/>
                <w:lang w:eastAsia="zh-CN"/>
              </w:rPr>
            </w:pPr>
            <w:r>
              <w:rPr>
                <w:rFonts w:eastAsia="SimSun"/>
                <w:lang w:eastAsia="zh-CN"/>
              </w:rPr>
              <w:t>Type A</w:t>
            </w:r>
          </w:p>
        </w:tc>
      </w:tr>
      <w:tr w:rsidR="00107F26" w:rsidRPr="00C25669" w14:paraId="2E03A3E4" w14:textId="77777777" w:rsidTr="00790697">
        <w:tc>
          <w:tcPr>
            <w:tcW w:w="1813" w:type="dxa"/>
            <w:vMerge/>
            <w:shd w:val="clear" w:color="auto" w:fill="auto"/>
            <w:vAlign w:val="center"/>
          </w:tcPr>
          <w:p w14:paraId="4B21D95C" w14:textId="77777777" w:rsidR="00107F26" w:rsidRPr="00C25669" w:rsidRDefault="00107F26" w:rsidP="00790697">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790697">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790697">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790697">
            <w:pPr>
              <w:pStyle w:val="TAC"/>
              <w:rPr>
                <w:rFonts w:eastAsia="SimSun"/>
              </w:rPr>
            </w:pPr>
          </w:p>
        </w:tc>
        <w:tc>
          <w:tcPr>
            <w:tcW w:w="1676" w:type="dxa"/>
            <w:gridSpan w:val="2"/>
            <w:shd w:val="clear" w:color="auto" w:fill="auto"/>
            <w:vAlign w:val="center"/>
          </w:tcPr>
          <w:p w14:paraId="6B466C5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40A23FEE" w14:textId="77777777" w:rsidTr="00790697">
        <w:tc>
          <w:tcPr>
            <w:tcW w:w="1813" w:type="dxa"/>
            <w:vMerge/>
            <w:shd w:val="clear" w:color="auto" w:fill="auto"/>
            <w:vAlign w:val="center"/>
          </w:tcPr>
          <w:p w14:paraId="5CB3218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790697">
            <w:pPr>
              <w:pStyle w:val="TAL"/>
              <w:rPr>
                <w:rFonts w:eastAsia="SimSun"/>
              </w:rPr>
            </w:pPr>
          </w:p>
        </w:tc>
        <w:tc>
          <w:tcPr>
            <w:tcW w:w="1827" w:type="dxa"/>
            <w:shd w:val="clear" w:color="auto" w:fill="auto"/>
            <w:vAlign w:val="center"/>
          </w:tcPr>
          <w:p w14:paraId="7732494B" w14:textId="77777777" w:rsidR="00107F26" w:rsidRDefault="00107F26" w:rsidP="00790697">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790697">
            <w:pPr>
              <w:pStyle w:val="TAC"/>
              <w:rPr>
                <w:rFonts w:eastAsia="SimSun"/>
              </w:rPr>
            </w:pPr>
          </w:p>
        </w:tc>
        <w:tc>
          <w:tcPr>
            <w:tcW w:w="1676" w:type="dxa"/>
            <w:gridSpan w:val="2"/>
            <w:shd w:val="clear" w:color="auto" w:fill="auto"/>
            <w:vAlign w:val="center"/>
          </w:tcPr>
          <w:p w14:paraId="3544369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8667DFC" w14:textId="77777777" w:rsidTr="00790697">
        <w:tc>
          <w:tcPr>
            <w:tcW w:w="5467" w:type="dxa"/>
            <w:gridSpan w:val="5"/>
            <w:shd w:val="clear" w:color="auto" w:fill="auto"/>
            <w:vAlign w:val="center"/>
          </w:tcPr>
          <w:p w14:paraId="2B7B6979" w14:textId="77777777" w:rsidR="00107F26" w:rsidRDefault="00107F26"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790697">
            <w:pPr>
              <w:pStyle w:val="TAC"/>
              <w:rPr>
                <w:rFonts w:eastAsia="SimSun"/>
              </w:rPr>
            </w:pPr>
          </w:p>
        </w:tc>
        <w:tc>
          <w:tcPr>
            <w:tcW w:w="3352" w:type="dxa"/>
            <w:gridSpan w:val="3"/>
            <w:shd w:val="clear" w:color="auto" w:fill="auto"/>
            <w:vAlign w:val="center"/>
          </w:tcPr>
          <w:p w14:paraId="26698029" w14:textId="77777777" w:rsidR="00107F26" w:rsidRDefault="00107F26" w:rsidP="00790697">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790697">
        <w:tc>
          <w:tcPr>
            <w:tcW w:w="5467" w:type="dxa"/>
            <w:gridSpan w:val="5"/>
            <w:shd w:val="clear" w:color="auto" w:fill="auto"/>
            <w:vAlign w:val="center"/>
          </w:tcPr>
          <w:p w14:paraId="4EFC0543" w14:textId="77777777" w:rsidR="00107F26" w:rsidRDefault="00107F26"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790697">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790697">
            <w:pPr>
              <w:pStyle w:val="TAC"/>
              <w:rPr>
                <w:rFonts w:eastAsia="SimSun"/>
                <w:lang w:eastAsia="zh-CN"/>
              </w:rPr>
            </w:pPr>
            <w:r>
              <w:rPr>
                <w:rFonts w:eastAsia="SimSun"/>
                <w:lang w:eastAsia="zh-CN"/>
              </w:rPr>
              <w:t>0</w:t>
            </w:r>
          </w:p>
        </w:tc>
      </w:tr>
      <w:tr w:rsidR="00107F26" w:rsidRPr="00C25669" w14:paraId="412A1EAE" w14:textId="77777777" w:rsidTr="00790697">
        <w:tc>
          <w:tcPr>
            <w:tcW w:w="5467" w:type="dxa"/>
            <w:gridSpan w:val="5"/>
            <w:shd w:val="clear" w:color="auto" w:fill="auto"/>
            <w:vAlign w:val="center"/>
          </w:tcPr>
          <w:p w14:paraId="651ABBFC" w14:textId="77777777" w:rsidR="00107F26" w:rsidRDefault="00107F26"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790697">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790697">
            <w:pPr>
              <w:pStyle w:val="TAC"/>
              <w:rPr>
                <w:rFonts w:eastAsia="SimSun"/>
                <w:lang w:eastAsia="zh-CN"/>
              </w:rPr>
            </w:pPr>
            <w:r>
              <w:rPr>
                <w:rFonts w:eastAsia="SimSun"/>
              </w:rPr>
              <w:t>0</w:t>
            </w:r>
          </w:p>
        </w:tc>
      </w:tr>
      <w:tr w:rsidR="00107F26" w:rsidRPr="00C25669" w14:paraId="4FD564E6"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790697">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790697">
            <w:pPr>
              <w:pStyle w:val="TAC"/>
              <w:rPr>
                <w:rFonts w:eastAsia="SimSun"/>
              </w:rPr>
            </w:pPr>
            <w:r w:rsidRPr="00C25669">
              <w:rPr>
                <w:rFonts w:eastAsia="SimSun"/>
              </w:rPr>
              <w:t xml:space="preserve">4 </w:t>
            </w:r>
          </w:p>
        </w:tc>
      </w:tr>
      <w:tr w:rsidR="00107F26" w:rsidRPr="00C25669" w14:paraId="3E089EA1"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790697">
            <w:pPr>
              <w:pStyle w:val="TAC"/>
              <w:rPr>
                <w:rFonts w:eastAsia="SimSun"/>
                <w:lang w:eastAsia="zh-CN"/>
              </w:rPr>
            </w:pPr>
            <w:r w:rsidRPr="00C25669">
              <w:rPr>
                <w:rFonts w:eastAsia="SimSun" w:hint="eastAsia"/>
                <w:lang w:eastAsia="zh-CN"/>
              </w:rPr>
              <w:t>2</w:t>
            </w:r>
          </w:p>
        </w:tc>
      </w:tr>
      <w:tr w:rsidR="00107F26" w:rsidRPr="00C25669" w14:paraId="76DEABDD"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790697">
            <w:pPr>
              <w:pStyle w:val="TAL"/>
              <w:rPr>
                <w:rFonts w:eastAsia="SimSun"/>
              </w:rPr>
            </w:pPr>
            <w:r w:rsidRPr="00C25669">
              <w:rPr>
                <w:rFonts w:eastAsia="SimSun"/>
              </w:rPr>
              <w:t>ZP CSI-RS configuration</w:t>
            </w:r>
          </w:p>
          <w:p w14:paraId="67593055"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790697">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790697">
            <w:pPr>
              <w:pStyle w:val="TAC"/>
              <w:rPr>
                <w:rFonts w:eastAsia="SimSun"/>
                <w:lang w:eastAsia="zh-CN"/>
              </w:rPr>
            </w:pPr>
            <w:r w:rsidRPr="00C25669">
              <w:rPr>
                <w:rFonts w:eastAsia="SimSun" w:hint="eastAsia"/>
                <w:lang w:eastAsia="zh-CN"/>
              </w:rPr>
              <w:t>4</w:t>
            </w:r>
          </w:p>
        </w:tc>
      </w:tr>
      <w:tr w:rsidR="00107F26" w:rsidRPr="00C25669" w14:paraId="382F54AF" w14:textId="77777777" w:rsidTr="00790697">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790697">
            <w:pPr>
              <w:pStyle w:val="TAC"/>
              <w:rPr>
                <w:rFonts w:eastAsia="SimSun"/>
                <w:lang w:eastAsia="zh-CN"/>
              </w:rPr>
            </w:pPr>
            <w:r w:rsidRPr="00C25669">
              <w:rPr>
                <w:rFonts w:eastAsia="SimSun" w:hint="eastAsia"/>
                <w:lang w:eastAsia="zh-CN"/>
              </w:rPr>
              <w:t>FD-CDM2</w:t>
            </w:r>
          </w:p>
        </w:tc>
      </w:tr>
      <w:tr w:rsidR="00107F26" w:rsidRPr="00C25669" w14:paraId="2B531C95" w14:textId="77777777" w:rsidTr="00790697">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790697">
            <w:pPr>
              <w:pStyle w:val="TAC"/>
              <w:rPr>
                <w:rFonts w:eastAsia="SimSun"/>
                <w:lang w:eastAsia="zh-CN"/>
              </w:rPr>
            </w:pPr>
            <w:r w:rsidRPr="00C25669">
              <w:rPr>
                <w:rFonts w:eastAsia="SimSun" w:hint="eastAsia"/>
                <w:lang w:eastAsia="zh-CN"/>
              </w:rPr>
              <w:t>1</w:t>
            </w:r>
          </w:p>
        </w:tc>
      </w:tr>
      <w:tr w:rsidR="00107F26" w:rsidRPr="00C25669" w14:paraId="104A9DA7" w14:textId="77777777" w:rsidTr="00790697">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790697">
            <w:pPr>
              <w:pStyle w:val="TAC"/>
              <w:rPr>
                <w:rFonts w:eastAsia="SimSun"/>
                <w:lang w:eastAsia="zh-CN"/>
              </w:rPr>
            </w:pPr>
            <w:r>
              <w:rPr>
                <w:lang w:eastAsia="zh-CN"/>
              </w:rPr>
              <w:t>Row 5,(4)</w:t>
            </w:r>
          </w:p>
        </w:tc>
      </w:tr>
      <w:tr w:rsidR="00107F26" w:rsidRPr="00C25669" w14:paraId="54D4A78C" w14:textId="77777777" w:rsidTr="00790697">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790697">
            <w:pPr>
              <w:pStyle w:val="TAC"/>
              <w:rPr>
                <w:rFonts w:eastAsia="SimSun"/>
                <w:lang w:eastAsia="zh-CN"/>
              </w:rPr>
            </w:pPr>
            <w:r w:rsidRPr="00C25669">
              <w:rPr>
                <w:rFonts w:eastAsia="SimSun" w:hint="eastAsia"/>
                <w:lang w:eastAsia="zh-CN"/>
              </w:rPr>
              <w:t>(9)</w:t>
            </w:r>
          </w:p>
        </w:tc>
      </w:tr>
      <w:tr w:rsidR="00107F26" w:rsidRPr="00C25669" w14:paraId="714E0666"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790697">
            <w:pPr>
              <w:pStyle w:val="TAC"/>
              <w:rPr>
                <w:rFonts w:eastAsia="SimSun"/>
                <w:lang w:eastAsia="zh-CN"/>
              </w:rPr>
            </w:pPr>
            <w:r w:rsidRPr="005527F0">
              <w:rPr>
                <w:rFonts w:hint="eastAsia"/>
                <w:lang w:eastAsia="ja-JP"/>
              </w:rPr>
              <w:t>5/1</w:t>
            </w:r>
          </w:p>
        </w:tc>
      </w:tr>
      <w:tr w:rsidR="00107F26" w:rsidRPr="00C25669" w14:paraId="5799E964"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790697">
            <w:pPr>
              <w:pStyle w:val="TAL"/>
              <w:rPr>
                <w:rFonts w:eastAsia="SimSun"/>
              </w:rPr>
            </w:pPr>
            <w:r w:rsidRPr="00C25669">
              <w:rPr>
                <w:rFonts w:eastAsia="SimSun"/>
              </w:rPr>
              <w:t>NZP CSI-RS for CSI acquisition</w:t>
            </w:r>
          </w:p>
          <w:p w14:paraId="2F406F0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790697">
            <w:pPr>
              <w:pStyle w:val="TAC"/>
              <w:rPr>
                <w:lang w:eastAsia="ja-JP"/>
              </w:rPr>
            </w:pPr>
            <w:r>
              <w:rPr>
                <w:rFonts w:eastAsia="SimSun"/>
              </w:rPr>
              <w:t>Resource #10</w:t>
            </w:r>
          </w:p>
        </w:tc>
      </w:tr>
      <w:tr w:rsidR="00107F26" w:rsidRPr="00C25669" w14:paraId="2FC74346" w14:textId="77777777" w:rsidTr="00790697">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790697">
            <w:pPr>
              <w:pStyle w:val="TAC"/>
              <w:rPr>
                <w:lang w:eastAsia="ja-JP"/>
              </w:rPr>
            </w:pPr>
            <w:r w:rsidRPr="00C25669">
              <w:rPr>
                <w:rFonts w:eastAsia="SimSun" w:hint="eastAsia"/>
                <w:lang w:eastAsia="zh-CN"/>
              </w:rPr>
              <w:t>Aperiodic</w:t>
            </w:r>
          </w:p>
        </w:tc>
      </w:tr>
      <w:tr w:rsidR="00107F26" w:rsidRPr="00C25669" w14:paraId="4B74A450" w14:textId="77777777" w:rsidTr="00790697">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790697">
            <w:pPr>
              <w:pStyle w:val="TAC"/>
              <w:rPr>
                <w:lang w:eastAsia="ja-JP"/>
              </w:rPr>
            </w:pPr>
            <w:r w:rsidRPr="00C25669">
              <w:rPr>
                <w:rFonts w:eastAsia="SimSun" w:hint="eastAsia"/>
                <w:lang w:eastAsia="zh-CN"/>
              </w:rPr>
              <w:t>8</w:t>
            </w:r>
          </w:p>
        </w:tc>
      </w:tr>
      <w:tr w:rsidR="00107F26" w:rsidRPr="00C25669" w14:paraId="42057394" w14:textId="77777777" w:rsidTr="00790697">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790697">
            <w:pPr>
              <w:pStyle w:val="TAC"/>
              <w:rPr>
                <w:lang w:eastAsia="ja-JP"/>
              </w:rPr>
            </w:pPr>
            <w:r w:rsidRPr="00C25669">
              <w:rPr>
                <w:rFonts w:eastAsia="SimSun" w:hint="eastAsia"/>
                <w:lang w:eastAsia="zh-CN"/>
              </w:rPr>
              <w:t>CDM4 (FD2, TD2)</w:t>
            </w:r>
          </w:p>
        </w:tc>
      </w:tr>
      <w:tr w:rsidR="00107F26" w:rsidRPr="00C25669" w14:paraId="347676B3" w14:textId="77777777" w:rsidTr="00790697">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790697">
            <w:pPr>
              <w:pStyle w:val="TAC"/>
              <w:rPr>
                <w:lang w:eastAsia="ja-JP"/>
              </w:rPr>
            </w:pPr>
            <w:r w:rsidRPr="00C25669">
              <w:rPr>
                <w:rFonts w:eastAsia="SimSun" w:hint="eastAsia"/>
                <w:lang w:eastAsia="zh-CN"/>
              </w:rPr>
              <w:t>1</w:t>
            </w:r>
          </w:p>
        </w:tc>
      </w:tr>
      <w:tr w:rsidR="00107F26" w:rsidRPr="00C25669" w14:paraId="53FCC0F6" w14:textId="77777777" w:rsidTr="00790697">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790697">
            <w:pPr>
              <w:pStyle w:val="TAC"/>
              <w:rPr>
                <w:lang w:eastAsia="ja-JP"/>
              </w:rPr>
            </w:pPr>
            <w:r w:rsidRPr="00E76E33">
              <w:rPr>
                <w:rFonts w:eastAsia="SimSun" w:hint="eastAsia"/>
                <w:lang w:eastAsia="zh-CN"/>
              </w:rPr>
              <w:t>Row 8, (4,6)</w:t>
            </w:r>
          </w:p>
        </w:tc>
      </w:tr>
      <w:tr w:rsidR="00107F26" w:rsidRPr="00C25669" w14:paraId="660EBD30" w14:textId="77777777" w:rsidTr="00790697">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790697">
            <w:pPr>
              <w:pStyle w:val="TAC"/>
              <w:rPr>
                <w:lang w:eastAsia="ja-JP"/>
              </w:rPr>
            </w:pPr>
            <w:r>
              <w:rPr>
                <w:rFonts w:eastAsia="SimSun"/>
                <w:lang w:eastAsia="zh-CN"/>
              </w:rPr>
              <w:t>(9)</w:t>
            </w:r>
          </w:p>
        </w:tc>
      </w:tr>
      <w:tr w:rsidR="00107F26" w:rsidRPr="00C25669" w14:paraId="201F262A" w14:textId="77777777" w:rsidTr="00790697">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790697">
            <w:pPr>
              <w:pStyle w:val="TAC"/>
              <w:rPr>
                <w:lang w:eastAsia="ja-JP"/>
              </w:rPr>
            </w:pPr>
            <w:r w:rsidRPr="00C25669">
              <w:rPr>
                <w:rFonts w:eastAsia="SimSun" w:hint="eastAsia"/>
                <w:lang w:eastAsia="zh-CN"/>
              </w:rPr>
              <w:t>Not configured</w:t>
            </w:r>
          </w:p>
        </w:tc>
      </w:tr>
      <w:tr w:rsidR="00107F26" w:rsidRPr="00C25669" w14:paraId="789282B9"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790697">
            <w:pPr>
              <w:pStyle w:val="TAC"/>
              <w:rPr>
                <w:lang w:eastAsia="ja-JP"/>
              </w:rPr>
            </w:pPr>
            <w:r w:rsidRPr="00C25669">
              <w:rPr>
                <w:lang w:eastAsia="zh-CN"/>
              </w:rPr>
              <w:t>0</w:t>
            </w:r>
          </w:p>
        </w:tc>
      </w:tr>
      <w:tr w:rsidR="00107F26" w:rsidRPr="00C25669" w14:paraId="643F6DB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790697">
            <w:pPr>
              <w:pStyle w:val="TAC"/>
              <w:rPr>
                <w:lang w:eastAsia="zh-CN"/>
              </w:rPr>
            </w:pPr>
            <w:r w:rsidRPr="00C25669">
              <w:rPr>
                <w:rFonts w:eastAsia="SimSun" w:hint="eastAsia"/>
                <w:lang w:eastAsia="zh-CN"/>
              </w:rPr>
              <w:t>Aperiodic</w:t>
            </w:r>
          </w:p>
        </w:tc>
      </w:tr>
      <w:tr w:rsidR="00107F26" w:rsidRPr="00C25669" w14:paraId="24FBC724" w14:textId="77777777" w:rsidTr="00790697">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790697">
            <w:pPr>
              <w:pStyle w:val="TAC"/>
              <w:rPr>
                <w:lang w:eastAsia="zh-CN"/>
              </w:rPr>
            </w:pPr>
            <w:r w:rsidRPr="00C25669">
              <w:rPr>
                <w:rFonts w:eastAsia="SimSun" w:hint="eastAsia"/>
                <w:lang w:eastAsia="zh-CN"/>
              </w:rPr>
              <w:t>Pattern 0</w:t>
            </w:r>
          </w:p>
        </w:tc>
      </w:tr>
      <w:tr w:rsidR="00107F26" w:rsidRPr="00C25669" w14:paraId="2E046112" w14:textId="77777777" w:rsidTr="00790697">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790697">
            <w:pPr>
              <w:pStyle w:val="TAC"/>
              <w:rPr>
                <w:lang w:eastAsia="zh-CN"/>
              </w:rPr>
            </w:pPr>
            <w:r w:rsidRPr="00C25669">
              <w:rPr>
                <w:rFonts w:eastAsia="SimSun" w:hint="eastAsia"/>
                <w:lang w:eastAsia="zh-CN"/>
              </w:rPr>
              <w:t>(4,9)</w:t>
            </w:r>
          </w:p>
        </w:tc>
      </w:tr>
      <w:tr w:rsidR="00107F26" w:rsidRPr="00C25669" w14:paraId="64BBAA55"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790697">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790697">
            <w:pPr>
              <w:pStyle w:val="TAC"/>
              <w:rPr>
                <w:lang w:eastAsia="zh-CN"/>
              </w:rPr>
            </w:pPr>
            <w:r w:rsidRPr="00C25669">
              <w:rPr>
                <w:rFonts w:eastAsia="SimSun" w:hint="eastAsia"/>
                <w:lang w:eastAsia="zh-CN"/>
              </w:rPr>
              <w:t>Not configured</w:t>
            </w:r>
          </w:p>
        </w:tc>
      </w:tr>
      <w:tr w:rsidR="00107F26" w:rsidRPr="00C25669" w14:paraId="677F113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790697">
            <w:pPr>
              <w:pStyle w:val="TAC"/>
              <w:rPr>
                <w:rFonts w:eastAsia="SimSun"/>
                <w:lang w:eastAsia="zh-CN"/>
              </w:rPr>
            </w:pPr>
            <w:r w:rsidRPr="00C25669">
              <w:rPr>
                <w:rFonts w:eastAsia="SimSun" w:hint="eastAsia"/>
                <w:lang w:eastAsia="zh-CN"/>
              </w:rPr>
              <w:t>Aperiodic</w:t>
            </w:r>
          </w:p>
        </w:tc>
      </w:tr>
      <w:tr w:rsidR="00107F26" w:rsidRPr="00C25669" w14:paraId="20A819A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790697">
            <w:pPr>
              <w:pStyle w:val="TAC"/>
              <w:rPr>
                <w:rFonts w:eastAsia="SimSun"/>
                <w:lang w:eastAsia="zh-CN"/>
              </w:rPr>
            </w:pPr>
            <w:r w:rsidRPr="00C25669">
              <w:rPr>
                <w:rFonts w:eastAsia="SimSun" w:hint="eastAsia"/>
                <w:lang w:eastAsia="zh-CN"/>
              </w:rPr>
              <w:t>Table 1</w:t>
            </w:r>
          </w:p>
        </w:tc>
      </w:tr>
      <w:tr w:rsidR="00107F26" w:rsidRPr="00C25669" w14:paraId="5243ABA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790697">
            <w:pPr>
              <w:pStyle w:val="TAC"/>
              <w:rPr>
                <w:rFonts w:eastAsia="SimSun"/>
                <w:lang w:eastAsia="zh-CN"/>
              </w:rPr>
            </w:pPr>
            <w:r w:rsidRPr="00C25669">
              <w:rPr>
                <w:rFonts w:eastAsia="SimSun"/>
                <w:lang w:eastAsia="zh-CN"/>
              </w:rPr>
              <w:t>cri-RI-PMI-CQI</w:t>
            </w:r>
          </w:p>
        </w:tc>
      </w:tr>
      <w:tr w:rsidR="00107F26" w:rsidRPr="00C25669" w14:paraId="7E62CB5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790697">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790697">
            <w:pPr>
              <w:pStyle w:val="TAC"/>
              <w:rPr>
                <w:rFonts w:eastAsia="SimSun"/>
                <w:color w:val="000000"/>
                <w:szCs w:val="18"/>
              </w:rPr>
            </w:pPr>
          </w:p>
          <w:p w14:paraId="1D4E1B5A" w14:textId="77777777" w:rsidR="00107F26" w:rsidRPr="00294AB6" w:rsidRDefault="00107F26"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790697">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790697">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790697">
            <w:pPr>
              <w:pStyle w:val="TAC"/>
              <w:rPr>
                <w:rFonts w:eastAsia="SimSun"/>
                <w:lang w:eastAsia="zh-CN"/>
              </w:rPr>
            </w:pPr>
            <w:r w:rsidRPr="00C25669">
              <w:rPr>
                <w:rFonts w:eastAsia="SimSun" w:hint="eastAsia"/>
                <w:lang w:eastAsia="zh-CN"/>
              </w:rPr>
              <w:t>Wideband</w:t>
            </w:r>
          </w:p>
        </w:tc>
      </w:tr>
      <w:tr w:rsidR="00107F26" w:rsidRPr="00C25669" w14:paraId="2B4D7D5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790697">
            <w:pPr>
              <w:pStyle w:val="TAC"/>
              <w:rPr>
                <w:rFonts w:eastAsia="SimSun"/>
                <w:lang w:eastAsia="zh-CN"/>
              </w:rPr>
            </w:pPr>
            <w:r w:rsidRPr="00C25669">
              <w:rPr>
                <w:rFonts w:eastAsia="SimSun" w:hint="eastAsia"/>
                <w:lang w:eastAsia="zh-CN"/>
              </w:rPr>
              <w:t>Wideband</w:t>
            </w:r>
          </w:p>
        </w:tc>
      </w:tr>
      <w:tr w:rsidR="00107F26" w:rsidRPr="00C25669" w14:paraId="2C49EF2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790697">
            <w:pPr>
              <w:pStyle w:val="TAC"/>
              <w:rPr>
                <w:rFonts w:eastAsia="SimSun"/>
                <w:lang w:eastAsia="zh-CN"/>
              </w:rPr>
            </w:pPr>
            <w:r w:rsidRPr="00C25669">
              <w:rPr>
                <w:rFonts w:eastAsia="SimSun" w:cs="Arial"/>
                <w:szCs w:val="18"/>
              </w:rPr>
              <w:t>8</w:t>
            </w:r>
          </w:p>
        </w:tc>
      </w:tr>
      <w:tr w:rsidR="00107F26" w:rsidRPr="00C25669" w14:paraId="4273DCD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790697">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790697">
            <w:pPr>
              <w:pStyle w:val="TAC"/>
              <w:rPr>
                <w:rFonts w:eastAsia="SimSun"/>
                <w:lang w:eastAsia="zh-CN"/>
              </w:rPr>
            </w:pPr>
            <w:r w:rsidRPr="00C25669">
              <w:rPr>
                <w:rFonts w:eastAsia="SimSun" w:cs="Arial"/>
                <w:szCs w:val="18"/>
              </w:rPr>
              <w:t>1111111</w:t>
            </w:r>
          </w:p>
        </w:tc>
      </w:tr>
      <w:tr w:rsidR="00107F26" w:rsidRPr="00C25669" w14:paraId="43153265"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790697">
            <w:pPr>
              <w:pStyle w:val="TAC"/>
              <w:rPr>
                <w:rFonts w:eastAsia="SimSun"/>
                <w:lang w:eastAsia="zh-CN"/>
              </w:rPr>
            </w:pPr>
            <w:r>
              <w:rPr>
                <w:rFonts w:eastAsia="SimSun"/>
                <w:lang w:eastAsia="zh-CN"/>
              </w:rPr>
              <w:t>Not configured</w:t>
            </w:r>
          </w:p>
        </w:tc>
      </w:tr>
      <w:tr w:rsidR="00107F26" w:rsidRPr="00C25669" w14:paraId="1275E8D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790697">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790697">
            <w:pPr>
              <w:pStyle w:val="TAC"/>
              <w:rPr>
                <w:rFonts w:eastAsia="SimSun"/>
                <w:lang w:eastAsia="zh-CN"/>
              </w:rPr>
            </w:pPr>
            <w:r w:rsidRPr="00C25669">
              <w:rPr>
                <w:lang w:eastAsia="zh-CN"/>
              </w:rPr>
              <w:t>5</w:t>
            </w:r>
          </w:p>
        </w:tc>
      </w:tr>
      <w:tr w:rsidR="00107F26" w:rsidRPr="00C25669" w14:paraId="3AA3D2D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790697">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790697">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790697">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790697">
            <w:pPr>
              <w:pStyle w:val="TAC"/>
              <w:rPr>
                <w:lang w:eastAsia="zh-CN"/>
              </w:rPr>
            </w:pPr>
            <w:r w:rsidRPr="00C25669">
              <w:rPr>
                <w:lang w:eastAsia="zh-CN"/>
              </w:rPr>
              <w:t>1</w:t>
            </w:r>
          </w:p>
        </w:tc>
      </w:tr>
      <w:tr w:rsidR="00107F26" w:rsidRPr="00C25669" w14:paraId="6808CD5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790697">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790697">
            <w:pPr>
              <w:pStyle w:val="TAC"/>
              <w:rPr>
                <w:lang w:eastAsia="zh-CN"/>
              </w:rPr>
            </w:pPr>
            <w:r w:rsidRPr="00C25669">
              <w:rPr>
                <w:lang w:eastAsia="zh-CN"/>
              </w:rPr>
              <w:t>Associated Report Configuration contains pointers to NZP CSI-RS and CSI-IM</w:t>
            </w:r>
          </w:p>
        </w:tc>
      </w:tr>
      <w:tr w:rsidR="00107F26" w:rsidRPr="00C25669" w14:paraId="22F1916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790697">
            <w:pPr>
              <w:pStyle w:val="TAC"/>
              <w:rPr>
                <w:rFonts w:eastAsia="SimSun"/>
                <w:lang w:eastAsia="zh-CN"/>
              </w:rPr>
            </w:pPr>
            <w:r w:rsidRPr="00C25669">
              <w:rPr>
                <w:rFonts w:eastAsia="SimSun"/>
                <w:lang w:eastAsia="zh-CN"/>
              </w:rPr>
              <w:t>typeI-SinglePanel</w:t>
            </w:r>
          </w:p>
        </w:tc>
      </w:tr>
      <w:tr w:rsidR="00107F26" w:rsidRPr="00C25669" w14:paraId="373ECD1C" w14:textId="77777777" w:rsidTr="00790697">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790697">
            <w:pPr>
              <w:pStyle w:val="TAC"/>
              <w:rPr>
                <w:rFonts w:eastAsia="SimSun"/>
                <w:lang w:eastAsia="zh-CN"/>
              </w:rPr>
            </w:pPr>
            <w:r w:rsidRPr="00C25669">
              <w:rPr>
                <w:rFonts w:eastAsia="SimSun" w:hint="eastAsia"/>
                <w:lang w:eastAsia="zh-CN"/>
              </w:rPr>
              <w:t>1</w:t>
            </w:r>
          </w:p>
        </w:tc>
      </w:tr>
      <w:tr w:rsidR="00107F26" w:rsidRPr="00C25669" w14:paraId="49E6582C" w14:textId="77777777" w:rsidTr="00790697">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790697">
            <w:pPr>
              <w:pStyle w:val="TAC"/>
              <w:rPr>
                <w:rFonts w:eastAsia="SimSun"/>
                <w:lang w:eastAsia="zh-CN"/>
              </w:rPr>
            </w:pPr>
            <w:r w:rsidRPr="00C25669">
              <w:rPr>
                <w:rFonts w:eastAsia="SimSun" w:hint="eastAsia"/>
                <w:lang w:eastAsia="zh-CN"/>
              </w:rPr>
              <w:t>(4,1)</w:t>
            </w:r>
          </w:p>
        </w:tc>
      </w:tr>
      <w:tr w:rsidR="00107F26" w:rsidRPr="00C25669" w14:paraId="787163B1" w14:textId="77777777" w:rsidTr="00790697">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790697">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790697">
            <w:pPr>
              <w:pStyle w:val="TAC"/>
              <w:rPr>
                <w:rFonts w:eastAsia="SimSun"/>
                <w:lang w:eastAsia="zh-CN"/>
              </w:rPr>
            </w:pPr>
            <w:r w:rsidRPr="00C25669">
              <w:rPr>
                <w:rFonts w:eastAsia="SimSun" w:hint="eastAsia"/>
                <w:lang w:eastAsia="zh-CN"/>
              </w:rPr>
              <w:t>0x FFFF</w:t>
            </w:r>
          </w:p>
        </w:tc>
      </w:tr>
      <w:tr w:rsidR="00107F26" w:rsidRPr="00C25669" w14:paraId="160FFD30"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790697">
            <w:pPr>
              <w:pStyle w:val="TAC"/>
              <w:rPr>
                <w:rFonts w:eastAsia="SimSun"/>
                <w:lang w:eastAsia="zh-CN"/>
              </w:rPr>
            </w:pPr>
            <w:r w:rsidRPr="00C25669">
              <w:rPr>
                <w:rFonts w:eastAsia="SimSun" w:hint="eastAsia"/>
                <w:lang w:eastAsia="zh-CN"/>
              </w:rPr>
              <w:t>PUSCH</w:t>
            </w:r>
          </w:p>
        </w:tc>
      </w:tr>
      <w:tr w:rsidR="00107F26" w:rsidRPr="00C25669" w14:paraId="7E0B977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790697">
            <w:pPr>
              <w:pStyle w:val="TAC"/>
              <w:rPr>
                <w:rFonts w:eastAsia="SimSun"/>
                <w:lang w:eastAsia="zh-CN"/>
              </w:rPr>
            </w:pPr>
            <w:r w:rsidRPr="00C25669">
              <w:rPr>
                <w:rFonts w:eastAsia="SimSun" w:hint="eastAsia"/>
                <w:lang w:eastAsia="zh-CN"/>
              </w:rPr>
              <w:t>8</w:t>
            </w:r>
          </w:p>
        </w:tc>
      </w:tr>
      <w:tr w:rsidR="00107F26" w:rsidRPr="00C25669" w14:paraId="3C10008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790697">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790697">
            <w:pPr>
              <w:pStyle w:val="TAC"/>
              <w:rPr>
                <w:rFonts w:eastAsia="SimSun"/>
                <w:lang w:eastAsia="zh-CN"/>
              </w:rPr>
            </w:pPr>
            <w:r w:rsidRPr="00C25669">
              <w:rPr>
                <w:rFonts w:eastAsia="SimSun" w:hint="eastAsia"/>
                <w:lang w:eastAsia="zh-CN"/>
              </w:rPr>
              <w:t>4</w:t>
            </w:r>
          </w:p>
        </w:tc>
      </w:tr>
      <w:tr w:rsidR="00107F26" w:rsidRPr="00C25669" w14:paraId="0F95187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790697">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742B51">
      <w:pPr>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790697">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790697">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742B51">
      <w:pPr>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790697">
        <w:trPr>
          <w:trHeight w:val="75"/>
        </w:trPr>
        <w:tc>
          <w:tcPr>
            <w:tcW w:w="5467" w:type="dxa"/>
            <w:gridSpan w:val="5"/>
            <w:vMerge w:val="restart"/>
            <w:shd w:val="clear" w:color="auto" w:fill="auto"/>
            <w:vAlign w:val="center"/>
          </w:tcPr>
          <w:p w14:paraId="6E8A83B2" w14:textId="77777777" w:rsidR="00B12DF6" w:rsidRPr="00C25669" w:rsidRDefault="00B12DF6" w:rsidP="00790697">
            <w:pPr>
              <w:pStyle w:val="TAH"/>
              <w:rPr>
                <w:rFonts w:eastAsia="SimSun"/>
              </w:rPr>
            </w:pPr>
            <w:r w:rsidRPr="00C25669">
              <w:rPr>
                <w:rFonts w:eastAsia="SimSun"/>
              </w:rPr>
              <w:t>Parameter</w:t>
            </w:r>
          </w:p>
        </w:tc>
        <w:tc>
          <w:tcPr>
            <w:tcW w:w="802" w:type="dxa"/>
            <w:vMerge w:val="restart"/>
            <w:shd w:val="clear" w:color="auto" w:fill="auto"/>
            <w:vAlign w:val="center"/>
          </w:tcPr>
          <w:p w14:paraId="52EB37A7" w14:textId="77777777" w:rsidR="00B12DF6" w:rsidRPr="00C25669" w:rsidRDefault="00B12DF6" w:rsidP="00790697">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790697">
            <w:pPr>
              <w:pStyle w:val="TAH"/>
              <w:rPr>
                <w:rFonts w:eastAsia="SimSun"/>
              </w:rPr>
            </w:pPr>
            <w:r w:rsidRPr="00C25669">
              <w:rPr>
                <w:rFonts w:eastAsia="SimSun"/>
              </w:rPr>
              <w:t>Value</w:t>
            </w:r>
          </w:p>
        </w:tc>
      </w:tr>
      <w:tr w:rsidR="00B12DF6" w:rsidRPr="00C25669" w14:paraId="755DED30" w14:textId="77777777" w:rsidTr="00790697">
        <w:trPr>
          <w:trHeight w:val="75"/>
        </w:trPr>
        <w:tc>
          <w:tcPr>
            <w:tcW w:w="5467" w:type="dxa"/>
            <w:gridSpan w:val="5"/>
            <w:vMerge/>
            <w:shd w:val="clear" w:color="auto" w:fill="auto"/>
          </w:tcPr>
          <w:p w14:paraId="002DEDE4" w14:textId="77777777" w:rsidR="00B12DF6" w:rsidRPr="00C25669" w:rsidRDefault="00B12DF6" w:rsidP="00790697">
            <w:pPr>
              <w:pStyle w:val="TAH"/>
              <w:rPr>
                <w:rFonts w:eastAsia="SimSun"/>
              </w:rPr>
            </w:pPr>
          </w:p>
        </w:tc>
        <w:tc>
          <w:tcPr>
            <w:tcW w:w="802" w:type="dxa"/>
            <w:vMerge/>
            <w:shd w:val="clear" w:color="auto" w:fill="auto"/>
          </w:tcPr>
          <w:p w14:paraId="7D0BE7CA" w14:textId="77777777" w:rsidR="00B12DF6" w:rsidRPr="00C25669" w:rsidRDefault="00B12DF6" w:rsidP="00790697">
            <w:pPr>
              <w:pStyle w:val="TAH"/>
              <w:rPr>
                <w:rFonts w:eastAsia="SimSun"/>
              </w:rPr>
            </w:pPr>
          </w:p>
        </w:tc>
        <w:tc>
          <w:tcPr>
            <w:tcW w:w="1676" w:type="dxa"/>
            <w:gridSpan w:val="2"/>
            <w:shd w:val="clear" w:color="auto" w:fill="auto"/>
          </w:tcPr>
          <w:p w14:paraId="4CC837C7" w14:textId="77777777" w:rsidR="00B12DF6" w:rsidRPr="00C25669" w:rsidRDefault="00B12DF6" w:rsidP="00790697">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790697">
            <w:pPr>
              <w:pStyle w:val="TAH"/>
              <w:rPr>
                <w:rFonts w:eastAsia="SimSun"/>
              </w:rPr>
            </w:pPr>
            <w:r>
              <w:rPr>
                <w:rFonts w:eastAsia="SimSun"/>
              </w:rPr>
              <w:t>TRxP #2(Note 1)</w:t>
            </w:r>
          </w:p>
        </w:tc>
      </w:tr>
      <w:tr w:rsidR="00B12DF6" w:rsidRPr="00C25669" w14:paraId="43EE908E" w14:textId="77777777" w:rsidTr="00790697">
        <w:tc>
          <w:tcPr>
            <w:tcW w:w="5467" w:type="dxa"/>
            <w:gridSpan w:val="5"/>
            <w:shd w:val="clear" w:color="auto" w:fill="auto"/>
            <w:vAlign w:val="center"/>
          </w:tcPr>
          <w:p w14:paraId="2F6146E5" w14:textId="77777777" w:rsidR="00B12DF6" w:rsidRPr="00C25669" w:rsidRDefault="00B12DF6" w:rsidP="00790697">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790697">
            <w:pPr>
              <w:pStyle w:val="TAC"/>
              <w:rPr>
                <w:rFonts w:eastAsia="SimSun"/>
              </w:rPr>
            </w:pPr>
          </w:p>
        </w:tc>
        <w:tc>
          <w:tcPr>
            <w:tcW w:w="3352" w:type="dxa"/>
            <w:gridSpan w:val="3"/>
            <w:shd w:val="clear" w:color="auto" w:fill="auto"/>
            <w:vAlign w:val="center"/>
          </w:tcPr>
          <w:p w14:paraId="37F16CFA" w14:textId="77777777" w:rsidR="00B12DF6" w:rsidRPr="00C25669" w:rsidRDefault="00B12DF6" w:rsidP="00790697">
            <w:pPr>
              <w:pStyle w:val="TAC"/>
              <w:rPr>
                <w:rFonts w:eastAsia="SimSun"/>
              </w:rPr>
            </w:pPr>
            <w:r>
              <w:rPr>
                <w:rFonts w:eastAsia="SimSun"/>
              </w:rPr>
              <w:t>TRxP #1</w:t>
            </w:r>
          </w:p>
        </w:tc>
      </w:tr>
      <w:tr w:rsidR="00B12DF6" w:rsidRPr="00C25669" w14:paraId="2923E099" w14:textId="77777777" w:rsidTr="00790697">
        <w:tc>
          <w:tcPr>
            <w:tcW w:w="2733" w:type="dxa"/>
            <w:gridSpan w:val="3"/>
            <w:vMerge w:val="restart"/>
            <w:shd w:val="clear" w:color="auto" w:fill="auto"/>
            <w:vAlign w:val="center"/>
          </w:tcPr>
          <w:p w14:paraId="322C7A58" w14:textId="77777777" w:rsidR="00B12DF6" w:rsidRPr="00352C60" w:rsidRDefault="00B12DF6" w:rsidP="00790697">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790697">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790697">
            <w:pPr>
              <w:pStyle w:val="TAC"/>
              <w:rPr>
                <w:rFonts w:eastAsia="SimSun"/>
              </w:rPr>
            </w:pPr>
          </w:p>
        </w:tc>
        <w:tc>
          <w:tcPr>
            <w:tcW w:w="3352" w:type="dxa"/>
            <w:gridSpan w:val="3"/>
            <w:shd w:val="clear" w:color="auto" w:fill="auto"/>
            <w:vAlign w:val="center"/>
          </w:tcPr>
          <w:p w14:paraId="2AF8E2DC" w14:textId="77777777" w:rsidR="00B12DF6" w:rsidRPr="00C25669" w:rsidRDefault="00B12DF6" w:rsidP="00790697">
            <w:pPr>
              <w:pStyle w:val="TAC"/>
              <w:rPr>
                <w:rFonts w:eastAsia="SimSun"/>
              </w:rPr>
            </w:pPr>
            <w:r>
              <w:rPr>
                <w:rFonts w:eastAsia="SimSun"/>
              </w:rPr>
              <w:t>TCI State #1</w:t>
            </w:r>
          </w:p>
        </w:tc>
      </w:tr>
      <w:tr w:rsidR="00B12DF6" w:rsidRPr="00C25669" w14:paraId="72C57B78" w14:textId="77777777" w:rsidTr="00790697">
        <w:tc>
          <w:tcPr>
            <w:tcW w:w="2733" w:type="dxa"/>
            <w:gridSpan w:val="3"/>
            <w:vMerge/>
            <w:shd w:val="clear" w:color="auto" w:fill="auto"/>
            <w:vAlign w:val="center"/>
          </w:tcPr>
          <w:p w14:paraId="606C1CC8" w14:textId="77777777" w:rsidR="00B12DF6" w:rsidRPr="00352C60" w:rsidRDefault="00B12DF6" w:rsidP="00790697">
            <w:pPr>
              <w:pStyle w:val="TAL"/>
              <w:rPr>
                <w:rFonts w:eastAsia="SimSun"/>
              </w:rPr>
            </w:pPr>
          </w:p>
        </w:tc>
        <w:tc>
          <w:tcPr>
            <w:tcW w:w="2734" w:type="dxa"/>
            <w:gridSpan w:val="2"/>
            <w:shd w:val="clear" w:color="auto" w:fill="auto"/>
            <w:vAlign w:val="center"/>
          </w:tcPr>
          <w:p w14:paraId="2E98FE46" w14:textId="77777777" w:rsidR="00B12DF6" w:rsidRDefault="00B12DF6" w:rsidP="00790697">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790697">
            <w:pPr>
              <w:pStyle w:val="TAC"/>
              <w:rPr>
                <w:rFonts w:eastAsia="SimSun"/>
              </w:rPr>
            </w:pPr>
          </w:p>
        </w:tc>
        <w:tc>
          <w:tcPr>
            <w:tcW w:w="3352" w:type="dxa"/>
            <w:gridSpan w:val="3"/>
            <w:shd w:val="clear" w:color="auto" w:fill="auto"/>
            <w:vAlign w:val="center"/>
          </w:tcPr>
          <w:p w14:paraId="70C5E3EA" w14:textId="77777777" w:rsidR="00B12DF6" w:rsidRPr="00C25669" w:rsidRDefault="00B12DF6" w:rsidP="00790697">
            <w:pPr>
              <w:pStyle w:val="TAC"/>
              <w:rPr>
                <w:rFonts w:eastAsia="SimSun"/>
              </w:rPr>
            </w:pPr>
            <w:r>
              <w:rPr>
                <w:rFonts w:eastAsia="SimSun"/>
              </w:rPr>
              <w:t>0</w:t>
            </w:r>
          </w:p>
        </w:tc>
      </w:tr>
      <w:tr w:rsidR="00B12DF6" w:rsidRPr="00C25669" w14:paraId="3F199568" w14:textId="77777777" w:rsidTr="00790697">
        <w:tc>
          <w:tcPr>
            <w:tcW w:w="2733" w:type="dxa"/>
            <w:gridSpan w:val="3"/>
            <w:vMerge w:val="restart"/>
            <w:shd w:val="clear" w:color="auto" w:fill="auto"/>
            <w:vAlign w:val="center"/>
          </w:tcPr>
          <w:p w14:paraId="1D1EA75A" w14:textId="77777777" w:rsidR="00B12DF6" w:rsidRPr="00C25669" w:rsidRDefault="00B12DF6" w:rsidP="00790697">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790697">
            <w:pPr>
              <w:pStyle w:val="TAC"/>
              <w:rPr>
                <w:rFonts w:eastAsia="SimSun"/>
              </w:rPr>
            </w:pPr>
          </w:p>
        </w:tc>
        <w:tc>
          <w:tcPr>
            <w:tcW w:w="1676" w:type="dxa"/>
            <w:gridSpan w:val="2"/>
            <w:shd w:val="clear" w:color="auto" w:fill="auto"/>
            <w:vAlign w:val="center"/>
          </w:tcPr>
          <w:p w14:paraId="09E9F227" w14:textId="77777777" w:rsidR="00B12DF6" w:rsidRPr="00C25669" w:rsidRDefault="00B12DF6"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790697">
        <w:tc>
          <w:tcPr>
            <w:tcW w:w="2733" w:type="dxa"/>
            <w:gridSpan w:val="3"/>
            <w:vMerge/>
            <w:shd w:val="clear" w:color="auto" w:fill="auto"/>
            <w:vAlign w:val="center"/>
          </w:tcPr>
          <w:p w14:paraId="53859C02" w14:textId="77777777" w:rsidR="00B12DF6" w:rsidRDefault="00B12DF6" w:rsidP="00790697">
            <w:pPr>
              <w:pStyle w:val="TAL"/>
              <w:rPr>
                <w:rFonts w:eastAsia="SimSun"/>
              </w:rPr>
            </w:pPr>
          </w:p>
        </w:tc>
        <w:tc>
          <w:tcPr>
            <w:tcW w:w="2734" w:type="dxa"/>
            <w:gridSpan w:val="2"/>
            <w:shd w:val="clear" w:color="auto" w:fill="auto"/>
            <w:vAlign w:val="center"/>
          </w:tcPr>
          <w:p w14:paraId="47BEE1C7" w14:textId="77777777" w:rsidR="00B12DF6" w:rsidRPr="003D4A7F" w:rsidRDefault="00B12DF6"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790697">
            <w:pPr>
              <w:pStyle w:val="TAC"/>
              <w:rPr>
                <w:rFonts w:eastAsia="SimSun"/>
              </w:rPr>
            </w:pPr>
          </w:p>
        </w:tc>
        <w:tc>
          <w:tcPr>
            <w:tcW w:w="1676" w:type="dxa"/>
            <w:gridSpan w:val="2"/>
            <w:shd w:val="clear" w:color="auto" w:fill="auto"/>
            <w:vAlign w:val="center"/>
          </w:tcPr>
          <w:p w14:paraId="6D21E586" w14:textId="77777777" w:rsidR="00B12DF6" w:rsidRDefault="00B12DF6" w:rsidP="00790697">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790697">
        <w:tc>
          <w:tcPr>
            <w:tcW w:w="2733" w:type="dxa"/>
            <w:gridSpan w:val="3"/>
            <w:vMerge/>
            <w:shd w:val="clear" w:color="auto" w:fill="auto"/>
            <w:vAlign w:val="center"/>
          </w:tcPr>
          <w:p w14:paraId="25B4E11F" w14:textId="77777777" w:rsidR="00B12DF6" w:rsidRDefault="00B12DF6" w:rsidP="00790697">
            <w:pPr>
              <w:pStyle w:val="TAL"/>
              <w:rPr>
                <w:rFonts w:eastAsia="SimSun"/>
              </w:rPr>
            </w:pPr>
          </w:p>
        </w:tc>
        <w:tc>
          <w:tcPr>
            <w:tcW w:w="2734" w:type="dxa"/>
            <w:gridSpan w:val="2"/>
            <w:shd w:val="clear" w:color="auto" w:fill="auto"/>
            <w:vAlign w:val="center"/>
          </w:tcPr>
          <w:p w14:paraId="272D28C5" w14:textId="77777777" w:rsidR="00B12DF6" w:rsidRPr="003D4A7F" w:rsidRDefault="00B12DF6" w:rsidP="00790697">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790697">
            <w:pPr>
              <w:pStyle w:val="TAC"/>
              <w:rPr>
                <w:rFonts w:eastAsia="SimSun"/>
              </w:rPr>
            </w:pPr>
          </w:p>
        </w:tc>
        <w:tc>
          <w:tcPr>
            <w:tcW w:w="1676" w:type="dxa"/>
            <w:gridSpan w:val="2"/>
            <w:shd w:val="clear" w:color="auto" w:fill="auto"/>
            <w:vAlign w:val="center"/>
          </w:tcPr>
          <w:p w14:paraId="3427377F" w14:textId="77777777" w:rsidR="00B12DF6" w:rsidRPr="00C25669" w:rsidRDefault="00B12DF6" w:rsidP="00790697">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790697">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790697">
        <w:tc>
          <w:tcPr>
            <w:tcW w:w="2733" w:type="dxa"/>
            <w:gridSpan w:val="3"/>
            <w:vMerge/>
            <w:shd w:val="clear" w:color="auto" w:fill="auto"/>
            <w:vAlign w:val="center"/>
          </w:tcPr>
          <w:p w14:paraId="56FC4336" w14:textId="77777777" w:rsidR="00B12DF6" w:rsidRDefault="00B12DF6" w:rsidP="00790697">
            <w:pPr>
              <w:pStyle w:val="TAL"/>
              <w:rPr>
                <w:rFonts w:eastAsia="SimSun"/>
              </w:rPr>
            </w:pPr>
          </w:p>
        </w:tc>
        <w:tc>
          <w:tcPr>
            <w:tcW w:w="2734" w:type="dxa"/>
            <w:gridSpan w:val="2"/>
            <w:shd w:val="clear" w:color="auto" w:fill="auto"/>
            <w:vAlign w:val="center"/>
          </w:tcPr>
          <w:p w14:paraId="26AB5EF0" w14:textId="77777777" w:rsidR="00B12DF6" w:rsidRPr="003D4A7F" w:rsidRDefault="00B12DF6"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790697">
            <w:pPr>
              <w:pStyle w:val="TAC"/>
              <w:rPr>
                <w:rFonts w:eastAsia="SimSun"/>
              </w:rPr>
            </w:pPr>
          </w:p>
        </w:tc>
        <w:tc>
          <w:tcPr>
            <w:tcW w:w="3352" w:type="dxa"/>
            <w:gridSpan w:val="3"/>
            <w:shd w:val="clear" w:color="auto" w:fill="auto"/>
            <w:vAlign w:val="center"/>
          </w:tcPr>
          <w:p w14:paraId="399DE8F0" w14:textId="77777777" w:rsidR="00B12DF6" w:rsidRPr="00575612" w:rsidRDefault="00B12DF6"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790697">
        <w:tc>
          <w:tcPr>
            <w:tcW w:w="2733" w:type="dxa"/>
            <w:gridSpan w:val="3"/>
            <w:vMerge/>
            <w:shd w:val="clear" w:color="auto" w:fill="auto"/>
            <w:vAlign w:val="center"/>
          </w:tcPr>
          <w:p w14:paraId="21EDEBEB" w14:textId="77777777" w:rsidR="00B12DF6" w:rsidRDefault="00B12DF6" w:rsidP="00790697">
            <w:pPr>
              <w:pStyle w:val="TAL"/>
              <w:rPr>
                <w:rFonts w:eastAsia="SimSun"/>
              </w:rPr>
            </w:pPr>
          </w:p>
        </w:tc>
        <w:tc>
          <w:tcPr>
            <w:tcW w:w="2734" w:type="dxa"/>
            <w:gridSpan w:val="2"/>
            <w:shd w:val="clear" w:color="auto" w:fill="auto"/>
            <w:vAlign w:val="center"/>
          </w:tcPr>
          <w:p w14:paraId="3F805D54" w14:textId="77777777" w:rsidR="00B12DF6" w:rsidRPr="003D4A7F" w:rsidRDefault="00B12DF6" w:rsidP="00790697">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790697">
            <w:pPr>
              <w:pStyle w:val="TAC"/>
              <w:rPr>
                <w:rFonts w:eastAsia="SimSun"/>
              </w:rPr>
            </w:pPr>
          </w:p>
        </w:tc>
        <w:tc>
          <w:tcPr>
            <w:tcW w:w="3352" w:type="dxa"/>
            <w:gridSpan w:val="3"/>
            <w:shd w:val="clear" w:color="auto" w:fill="auto"/>
            <w:vAlign w:val="center"/>
          </w:tcPr>
          <w:p w14:paraId="3D7E48D3" w14:textId="77777777" w:rsidR="00B12DF6" w:rsidRPr="00C25669" w:rsidRDefault="00B12DF6" w:rsidP="00790697">
            <w:pPr>
              <w:pStyle w:val="TAC"/>
              <w:rPr>
                <w:rFonts w:eastAsia="SimSun"/>
              </w:rPr>
            </w:pPr>
            <w:r w:rsidRPr="00575612">
              <w:rPr>
                <w:rFonts w:eastAsia="SimSun"/>
              </w:rPr>
              <w:t>3</w:t>
            </w:r>
          </w:p>
        </w:tc>
      </w:tr>
      <w:tr w:rsidR="00B12DF6" w:rsidRPr="00C25669" w14:paraId="4DD2B155" w14:textId="77777777" w:rsidTr="00790697">
        <w:tc>
          <w:tcPr>
            <w:tcW w:w="2733" w:type="dxa"/>
            <w:gridSpan w:val="3"/>
            <w:vMerge/>
            <w:shd w:val="clear" w:color="auto" w:fill="auto"/>
            <w:vAlign w:val="center"/>
          </w:tcPr>
          <w:p w14:paraId="50C1A3CC" w14:textId="77777777" w:rsidR="00B12DF6" w:rsidRDefault="00B12DF6" w:rsidP="00790697">
            <w:pPr>
              <w:pStyle w:val="TAL"/>
              <w:rPr>
                <w:rFonts w:eastAsia="SimSun"/>
              </w:rPr>
            </w:pPr>
          </w:p>
        </w:tc>
        <w:tc>
          <w:tcPr>
            <w:tcW w:w="2734" w:type="dxa"/>
            <w:gridSpan w:val="2"/>
            <w:shd w:val="clear" w:color="auto" w:fill="auto"/>
            <w:vAlign w:val="center"/>
          </w:tcPr>
          <w:p w14:paraId="2FB5A293" w14:textId="77777777" w:rsidR="00B12DF6" w:rsidRPr="003D4A7F" w:rsidRDefault="00B12DF6" w:rsidP="00790697">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790697">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790697">
            <w:pPr>
              <w:pStyle w:val="TAC"/>
              <w:rPr>
                <w:rFonts w:eastAsia="SimSun"/>
              </w:rPr>
            </w:pPr>
            <w:r>
              <w:rPr>
                <w:rFonts w:eastAsia="SimSun"/>
              </w:rPr>
              <w:t>4</w:t>
            </w:r>
            <w:r w:rsidRPr="00575612">
              <w:rPr>
                <w:rFonts w:eastAsia="SimSun"/>
              </w:rPr>
              <w:t>0</w:t>
            </w:r>
          </w:p>
        </w:tc>
      </w:tr>
      <w:tr w:rsidR="00B12DF6" w:rsidRPr="00C25669" w14:paraId="544662E2" w14:textId="77777777" w:rsidTr="00790697">
        <w:tc>
          <w:tcPr>
            <w:tcW w:w="2733" w:type="dxa"/>
            <w:gridSpan w:val="3"/>
            <w:vMerge/>
            <w:shd w:val="clear" w:color="auto" w:fill="auto"/>
            <w:vAlign w:val="center"/>
          </w:tcPr>
          <w:p w14:paraId="26E9E73E" w14:textId="77777777" w:rsidR="00B12DF6" w:rsidRDefault="00B12DF6" w:rsidP="00790697">
            <w:pPr>
              <w:pStyle w:val="TAL"/>
              <w:rPr>
                <w:rFonts w:eastAsia="SimSun"/>
              </w:rPr>
            </w:pPr>
          </w:p>
        </w:tc>
        <w:tc>
          <w:tcPr>
            <w:tcW w:w="2734" w:type="dxa"/>
            <w:gridSpan w:val="2"/>
            <w:shd w:val="clear" w:color="auto" w:fill="auto"/>
            <w:vAlign w:val="center"/>
          </w:tcPr>
          <w:p w14:paraId="7658F56F" w14:textId="77777777" w:rsidR="00B12DF6" w:rsidRPr="003D4A7F" w:rsidRDefault="00B12DF6" w:rsidP="00790697">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790697">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790697">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790697">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790697">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790697">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790697">
        <w:tc>
          <w:tcPr>
            <w:tcW w:w="2733" w:type="dxa"/>
            <w:gridSpan w:val="3"/>
            <w:vMerge/>
            <w:shd w:val="clear" w:color="auto" w:fill="auto"/>
            <w:vAlign w:val="center"/>
          </w:tcPr>
          <w:p w14:paraId="2B4C6BA4" w14:textId="77777777" w:rsidR="00B12DF6" w:rsidRDefault="00B12DF6" w:rsidP="00790697">
            <w:pPr>
              <w:pStyle w:val="TAL"/>
              <w:rPr>
                <w:rFonts w:eastAsia="SimSun"/>
              </w:rPr>
            </w:pPr>
          </w:p>
        </w:tc>
        <w:tc>
          <w:tcPr>
            <w:tcW w:w="2734" w:type="dxa"/>
            <w:gridSpan w:val="2"/>
            <w:shd w:val="clear" w:color="auto" w:fill="auto"/>
            <w:vAlign w:val="center"/>
          </w:tcPr>
          <w:p w14:paraId="2DCA4FDE" w14:textId="77777777" w:rsidR="00B12DF6" w:rsidRPr="003D4A7F" w:rsidRDefault="00B12DF6" w:rsidP="00790697">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790697">
            <w:pPr>
              <w:pStyle w:val="TAC"/>
              <w:rPr>
                <w:rFonts w:eastAsia="SimSun"/>
              </w:rPr>
            </w:pPr>
          </w:p>
        </w:tc>
        <w:tc>
          <w:tcPr>
            <w:tcW w:w="3352" w:type="dxa"/>
            <w:gridSpan w:val="3"/>
            <w:shd w:val="clear" w:color="auto" w:fill="auto"/>
            <w:vAlign w:val="center"/>
          </w:tcPr>
          <w:p w14:paraId="0F9192DC" w14:textId="77777777" w:rsidR="00B12DF6" w:rsidRPr="00C25669" w:rsidRDefault="00B12DF6" w:rsidP="00790697">
            <w:pPr>
              <w:pStyle w:val="TAC"/>
              <w:rPr>
                <w:rFonts w:eastAsia="SimSun"/>
              </w:rPr>
            </w:pPr>
            <w:r w:rsidRPr="003D4A7F">
              <w:rPr>
                <w:rFonts w:eastAsia="SimSun"/>
              </w:rPr>
              <w:t>TCI state #0</w:t>
            </w:r>
          </w:p>
        </w:tc>
      </w:tr>
      <w:tr w:rsidR="00B12DF6" w:rsidRPr="00C25669" w14:paraId="5E6E89B8" w14:textId="77777777" w:rsidTr="00790697">
        <w:tc>
          <w:tcPr>
            <w:tcW w:w="5467" w:type="dxa"/>
            <w:gridSpan w:val="5"/>
            <w:shd w:val="clear" w:color="auto" w:fill="auto"/>
            <w:vAlign w:val="center"/>
          </w:tcPr>
          <w:p w14:paraId="63027206" w14:textId="77777777" w:rsidR="00B12DF6" w:rsidRPr="00C25669" w:rsidRDefault="00B12DF6" w:rsidP="00790697">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790697">
            <w:pPr>
              <w:pStyle w:val="TAC"/>
              <w:rPr>
                <w:rFonts w:eastAsia="SimSun"/>
              </w:rPr>
            </w:pPr>
          </w:p>
        </w:tc>
        <w:tc>
          <w:tcPr>
            <w:tcW w:w="3352" w:type="dxa"/>
            <w:gridSpan w:val="3"/>
            <w:shd w:val="clear" w:color="auto" w:fill="auto"/>
            <w:vAlign w:val="center"/>
          </w:tcPr>
          <w:p w14:paraId="17FCF5CD" w14:textId="77777777" w:rsidR="00B12DF6" w:rsidRPr="00C25669" w:rsidRDefault="00B12DF6" w:rsidP="00790697">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790697">
        <w:tc>
          <w:tcPr>
            <w:tcW w:w="5467" w:type="dxa"/>
            <w:gridSpan w:val="5"/>
            <w:shd w:val="clear" w:color="auto" w:fill="auto"/>
            <w:vAlign w:val="center"/>
          </w:tcPr>
          <w:p w14:paraId="51A6464A" w14:textId="77777777" w:rsidR="00B12DF6" w:rsidRPr="00C25669" w:rsidRDefault="00B12DF6" w:rsidP="00790697">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790697">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790697">
            <w:pPr>
              <w:pStyle w:val="TAC"/>
              <w:rPr>
                <w:rFonts w:eastAsia="SimSun"/>
                <w:lang w:eastAsia="zh-CN"/>
              </w:rPr>
            </w:pPr>
            <w:r>
              <w:rPr>
                <w:rFonts w:eastAsia="SimSun"/>
              </w:rPr>
              <w:t>40</w:t>
            </w:r>
          </w:p>
        </w:tc>
      </w:tr>
      <w:tr w:rsidR="00B12DF6" w:rsidRPr="00C25669" w14:paraId="32CAD78C" w14:textId="77777777" w:rsidTr="00790697">
        <w:tc>
          <w:tcPr>
            <w:tcW w:w="5467" w:type="dxa"/>
            <w:gridSpan w:val="5"/>
            <w:shd w:val="clear" w:color="auto" w:fill="auto"/>
            <w:vAlign w:val="center"/>
          </w:tcPr>
          <w:p w14:paraId="3B27A20B" w14:textId="77777777" w:rsidR="00B12DF6" w:rsidRPr="00C25669" w:rsidRDefault="00B12DF6" w:rsidP="00790697">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790697">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790697">
            <w:pPr>
              <w:pStyle w:val="TAC"/>
              <w:rPr>
                <w:rFonts w:eastAsia="SimSun"/>
                <w:lang w:eastAsia="zh-CN"/>
              </w:rPr>
            </w:pPr>
            <w:r>
              <w:rPr>
                <w:rFonts w:eastAsia="SimSun"/>
              </w:rPr>
              <w:t>30</w:t>
            </w:r>
          </w:p>
        </w:tc>
      </w:tr>
      <w:tr w:rsidR="00B12DF6" w:rsidRPr="00C25669" w14:paraId="4A3157F0" w14:textId="77777777" w:rsidTr="00790697">
        <w:tc>
          <w:tcPr>
            <w:tcW w:w="5467" w:type="dxa"/>
            <w:gridSpan w:val="5"/>
            <w:shd w:val="clear" w:color="auto" w:fill="auto"/>
            <w:vAlign w:val="center"/>
          </w:tcPr>
          <w:p w14:paraId="2ABBE609" w14:textId="77777777" w:rsidR="00B12DF6" w:rsidRPr="00C25669" w:rsidRDefault="00B12DF6" w:rsidP="00790697">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790697">
            <w:pPr>
              <w:pStyle w:val="TAC"/>
              <w:rPr>
                <w:rFonts w:eastAsia="SimSun"/>
              </w:rPr>
            </w:pPr>
          </w:p>
        </w:tc>
        <w:tc>
          <w:tcPr>
            <w:tcW w:w="3352" w:type="dxa"/>
            <w:gridSpan w:val="3"/>
            <w:shd w:val="clear" w:color="auto" w:fill="auto"/>
            <w:vAlign w:val="center"/>
          </w:tcPr>
          <w:p w14:paraId="676C8B85" w14:textId="77777777" w:rsidR="00B12DF6" w:rsidRDefault="00B12DF6" w:rsidP="00790697">
            <w:pPr>
              <w:pStyle w:val="TAC"/>
              <w:rPr>
                <w:rFonts w:eastAsia="SimSun"/>
                <w:lang w:eastAsia="zh-CN"/>
              </w:rPr>
            </w:pPr>
            <w:r w:rsidRPr="00E30C05">
              <w:rPr>
                <w:rFonts w:eastAsia="SimSun" w:hint="eastAsia"/>
              </w:rPr>
              <w:t>FR1.30-1 as specified in Annex A</w:t>
            </w:r>
          </w:p>
        </w:tc>
      </w:tr>
      <w:tr w:rsidR="00B12DF6" w:rsidRPr="00C25669" w14:paraId="0BECF103" w14:textId="77777777" w:rsidTr="00790697">
        <w:tc>
          <w:tcPr>
            <w:tcW w:w="5467" w:type="dxa"/>
            <w:gridSpan w:val="5"/>
            <w:shd w:val="clear" w:color="auto" w:fill="auto"/>
            <w:vAlign w:val="center"/>
          </w:tcPr>
          <w:p w14:paraId="62077E3B" w14:textId="77777777" w:rsidR="00B12DF6" w:rsidRPr="00C25669" w:rsidRDefault="00B12DF6" w:rsidP="00790697">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790697">
            <w:pPr>
              <w:pStyle w:val="TAC"/>
              <w:rPr>
                <w:rFonts w:eastAsia="SimSun"/>
              </w:rPr>
            </w:pPr>
          </w:p>
        </w:tc>
        <w:tc>
          <w:tcPr>
            <w:tcW w:w="3352" w:type="dxa"/>
            <w:gridSpan w:val="3"/>
            <w:shd w:val="clear" w:color="auto" w:fill="auto"/>
            <w:vAlign w:val="center"/>
          </w:tcPr>
          <w:p w14:paraId="31790CCD" w14:textId="77777777" w:rsidR="00B12DF6" w:rsidRPr="00C25669" w:rsidRDefault="00B12DF6" w:rsidP="00790697">
            <w:pPr>
              <w:pStyle w:val="TAC"/>
              <w:rPr>
                <w:rFonts w:eastAsia="SimSun"/>
              </w:rPr>
            </w:pPr>
            <w:r w:rsidRPr="00C25669">
              <w:rPr>
                <w:rFonts w:eastAsia="SimSun"/>
              </w:rPr>
              <w:t>1</w:t>
            </w:r>
          </w:p>
        </w:tc>
      </w:tr>
      <w:tr w:rsidR="00B12DF6" w:rsidRPr="00C25669" w14:paraId="1143574C" w14:textId="77777777" w:rsidTr="00790697">
        <w:tc>
          <w:tcPr>
            <w:tcW w:w="5467" w:type="dxa"/>
            <w:gridSpan w:val="5"/>
            <w:shd w:val="clear" w:color="auto" w:fill="auto"/>
            <w:vAlign w:val="center"/>
          </w:tcPr>
          <w:p w14:paraId="1BE6C015" w14:textId="77777777" w:rsidR="00B12DF6" w:rsidRPr="00294AB6" w:rsidRDefault="00B12DF6" w:rsidP="00790697">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790697">
            <w:pPr>
              <w:pStyle w:val="TAC"/>
              <w:rPr>
                <w:rFonts w:eastAsia="SimSun"/>
              </w:rPr>
            </w:pPr>
          </w:p>
        </w:tc>
        <w:tc>
          <w:tcPr>
            <w:tcW w:w="3352" w:type="dxa"/>
            <w:gridSpan w:val="3"/>
            <w:shd w:val="clear" w:color="auto" w:fill="auto"/>
            <w:vAlign w:val="center"/>
          </w:tcPr>
          <w:p w14:paraId="4EA7AA76" w14:textId="77777777" w:rsidR="00B12DF6" w:rsidRPr="00294AB6" w:rsidRDefault="00B12DF6" w:rsidP="00790697">
            <w:pPr>
              <w:pStyle w:val="TAC"/>
              <w:rPr>
                <w:rFonts w:eastAsia="SimSun"/>
              </w:rPr>
            </w:pPr>
            <w:r w:rsidRPr="00294AB6">
              <w:rPr>
                <w:rFonts w:eastAsia="SimSun"/>
                <w:kern w:val="2"/>
                <w:lang w:eastAsia="zh-CN"/>
              </w:rPr>
              <w:t>TDLA30-10</w:t>
            </w:r>
          </w:p>
        </w:tc>
      </w:tr>
      <w:tr w:rsidR="00B12DF6" w:rsidRPr="00C25669" w14:paraId="4E007575" w14:textId="77777777" w:rsidTr="00790697">
        <w:tc>
          <w:tcPr>
            <w:tcW w:w="5467" w:type="dxa"/>
            <w:gridSpan w:val="5"/>
            <w:shd w:val="clear" w:color="auto" w:fill="auto"/>
            <w:vAlign w:val="center"/>
          </w:tcPr>
          <w:p w14:paraId="5F78BDB3" w14:textId="77777777" w:rsidR="00B12DF6" w:rsidRPr="001424CF" w:rsidRDefault="00B12DF6" w:rsidP="00790697">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790697">
            <w:pPr>
              <w:pStyle w:val="TAC"/>
              <w:rPr>
                <w:rFonts w:eastAsia="SimSun"/>
              </w:rPr>
            </w:pPr>
          </w:p>
        </w:tc>
        <w:tc>
          <w:tcPr>
            <w:tcW w:w="3352" w:type="dxa"/>
            <w:gridSpan w:val="3"/>
            <w:shd w:val="clear" w:color="auto" w:fill="auto"/>
            <w:vAlign w:val="center"/>
          </w:tcPr>
          <w:p w14:paraId="781EBB32" w14:textId="77777777" w:rsidR="00B12DF6" w:rsidRPr="001424CF" w:rsidRDefault="00B12DF6"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790697">
        <w:tc>
          <w:tcPr>
            <w:tcW w:w="5467" w:type="dxa"/>
            <w:gridSpan w:val="5"/>
            <w:shd w:val="clear" w:color="auto" w:fill="auto"/>
            <w:vAlign w:val="center"/>
          </w:tcPr>
          <w:p w14:paraId="02A6F2EF" w14:textId="77777777" w:rsidR="00B12DF6" w:rsidRPr="00C25669" w:rsidRDefault="00B12DF6" w:rsidP="00790697">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790697">
            <w:pPr>
              <w:pStyle w:val="TAC"/>
              <w:rPr>
                <w:rFonts w:eastAsia="SimSun"/>
              </w:rPr>
            </w:pPr>
          </w:p>
        </w:tc>
        <w:tc>
          <w:tcPr>
            <w:tcW w:w="3352" w:type="dxa"/>
            <w:gridSpan w:val="3"/>
            <w:shd w:val="clear" w:color="auto" w:fill="auto"/>
            <w:vAlign w:val="center"/>
          </w:tcPr>
          <w:p w14:paraId="10930E3B" w14:textId="77777777" w:rsidR="00B12DF6" w:rsidRPr="00C25669" w:rsidRDefault="00B12DF6"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790697">
        <w:tc>
          <w:tcPr>
            <w:tcW w:w="1813" w:type="dxa"/>
            <w:vMerge w:val="restart"/>
            <w:shd w:val="clear" w:color="auto" w:fill="auto"/>
            <w:vAlign w:val="center"/>
          </w:tcPr>
          <w:p w14:paraId="2D2DC697" w14:textId="77777777" w:rsidR="00B12DF6" w:rsidRPr="00C25669" w:rsidRDefault="00B12DF6"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790697">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790697">
            <w:pPr>
              <w:pStyle w:val="TAC"/>
              <w:rPr>
                <w:rFonts w:eastAsia="SimSun"/>
              </w:rPr>
            </w:pPr>
          </w:p>
        </w:tc>
        <w:tc>
          <w:tcPr>
            <w:tcW w:w="3352" w:type="dxa"/>
            <w:gridSpan w:val="3"/>
            <w:shd w:val="clear" w:color="auto" w:fill="auto"/>
            <w:vAlign w:val="center"/>
          </w:tcPr>
          <w:p w14:paraId="21F495B2" w14:textId="77777777" w:rsidR="00B12DF6" w:rsidRPr="00C25669" w:rsidRDefault="00B12DF6" w:rsidP="00790697">
            <w:pPr>
              <w:pStyle w:val="TAC"/>
              <w:rPr>
                <w:rFonts w:eastAsia="SimSun"/>
              </w:rPr>
            </w:pPr>
            <w:r w:rsidRPr="00C25669">
              <w:rPr>
                <w:rFonts w:eastAsia="SimSun"/>
              </w:rPr>
              <w:t>Type A</w:t>
            </w:r>
          </w:p>
        </w:tc>
      </w:tr>
      <w:tr w:rsidR="00B12DF6" w:rsidRPr="00C25669" w14:paraId="3983AA08" w14:textId="77777777" w:rsidTr="00790697">
        <w:tc>
          <w:tcPr>
            <w:tcW w:w="1813" w:type="dxa"/>
            <w:vMerge/>
            <w:shd w:val="clear" w:color="auto" w:fill="auto"/>
            <w:vAlign w:val="center"/>
          </w:tcPr>
          <w:p w14:paraId="3919D7B0" w14:textId="77777777" w:rsidR="00B12DF6" w:rsidRPr="00C25669" w:rsidRDefault="00B12DF6" w:rsidP="00790697">
            <w:pPr>
              <w:pStyle w:val="TAL"/>
              <w:rPr>
                <w:rFonts w:eastAsia="SimSun"/>
              </w:rPr>
            </w:pPr>
          </w:p>
        </w:tc>
        <w:tc>
          <w:tcPr>
            <w:tcW w:w="3654" w:type="dxa"/>
            <w:gridSpan w:val="4"/>
            <w:shd w:val="clear" w:color="auto" w:fill="auto"/>
            <w:vAlign w:val="center"/>
          </w:tcPr>
          <w:p w14:paraId="2F74486A" w14:textId="77777777" w:rsidR="00B12DF6" w:rsidRPr="00C25669" w:rsidRDefault="00B12DF6" w:rsidP="00790697">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790697">
            <w:pPr>
              <w:pStyle w:val="TAC"/>
              <w:rPr>
                <w:rFonts w:eastAsia="SimSun"/>
              </w:rPr>
            </w:pPr>
          </w:p>
        </w:tc>
        <w:tc>
          <w:tcPr>
            <w:tcW w:w="3352" w:type="dxa"/>
            <w:gridSpan w:val="3"/>
            <w:shd w:val="clear" w:color="auto" w:fill="auto"/>
            <w:vAlign w:val="center"/>
          </w:tcPr>
          <w:p w14:paraId="0AD8C82A" w14:textId="77777777" w:rsidR="00B12DF6" w:rsidRPr="00C25669" w:rsidRDefault="00B12DF6" w:rsidP="00790697">
            <w:pPr>
              <w:pStyle w:val="TAC"/>
              <w:rPr>
                <w:rFonts w:eastAsia="SimSun"/>
              </w:rPr>
            </w:pPr>
            <w:r w:rsidRPr="00C25669">
              <w:rPr>
                <w:rFonts w:eastAsia="SimSun"/>
              </w:rPr>
              <w:t>0</w:t>
            </w:r>
          </w:p>
        </w:tc>
      </w:tr>
      <w:tr w:rsidR="00B12DF6" w:rsidRPr="00C25669" w14:paraId="4C0AE0EF" w14:textId="77777777" w:rsidTr="00790697">
        <w:tc>
          <w:tcPr>
            <w:tcW w:w="1813" w:type="dxa"/>
            <w:vMerge/>
            <w:shd w:val="clear" w:color="auto" w:fill="auto"/>
            <w:vAlign w:val="center"/>
          </w:tcPr>
          <w:p w14:paraId="0B1EC648" w14:textId="77777777" w:rsidR="00B12DF6" w:rsidRPr="00C25669" w:rsidRDefault="00B12DF6" w:rsidP="00790697">
            <w:pPr>
              <w:pStyle w:val="TAL"/>
              <w:rPr>
                <w:rFonts w:eastAsia="SimSun"/>
              </w:rPr>
            </w:pPr>
          </w:p>
        </w:tc>
        <w:tc>
          <w:tcPr>
            <w:tcW w:w="3654" w:type="dxa"/>
            <w:gridSpan w:val="4"/>
            <w:shd w:val="clear" w:color="auto" w:fill="auto"/>
            <w:vAlign w:val="center"/>
          </w:tcPr>
          <w:p w14:paraId="36A975AC" w14:textId="77777777" w:rsidR="00B12DF6" w:rsidRPr="00C25669" w:rsidRDefault="00B12DF6"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790697">
            <w:pPr>
              <w:pStyle w:val="TAC"/>
              <w:rPr>
                <w:rFonts w:eastAsia="SimSun"/>
              </w:rPr>
            </w:pPr>
          </w:p>
        </w:tc>
        <w:tc>
          <w:tcPr>
            <w:tcW w:w="3352" w:type="dxa"/>
            <w:gridSpan w:val="3"/>
            <w:shd w:val="clear" w:color="auto" w:fill="auto"/>
            <w:vAlign w:val="center"/>
          </w:tcPr>
          <w:p w14:paraId="060A166C" w14:textId="77777777" w:rsidR="00B12DF6" w:rsidRPr="00C25669" w:rsidRDefault="00B12DF6" w:rsidP="00790697">
            <w:pPr>
              <w:pStyle w:val="TAC"/>
              <w:rPr>
                <w:rFonts w:eastAsia="SimSun"/>
              </w:rPr>
            </w:pPr>
            <w:r w:rsidRPr="00C25669">
              <w:rPr>
                <w:rFonts w:eastAsia="SimSun"/>
              </w:rPr>
              <w:t>2</w:t>
            </w:r>
          </w:p>
        </w:tc>
      </w:tr>
      <w:tr w:rsidR="00B12DF6" w:rsidRPr="00C25669" w14:paraId="0B5A6E38" w14:textId="77777777" w:rsidTr="00790697">
        <w:tc>
          <w:tcPr>
            <w:tcW w:w="1813" w:type="dxa"/>
            <w:vMerge/>
            <w:shd w:val="clear" w:color="auto" w:fill="auto"/>
            <w:vAlign w:val="center"/>
          </w:tcPr>
          <w:p w14:paraId="58641766" w14:textId="77777777" w:rsidR="00B12DF6" w:rsidRPr="00C25669" w:rsidRDefault="00B12DF6" w:rsidP="00790697">
            <w:pPr>
              <w:pStyle w:val="TAL"/>
              <w:rPr>
                <w:rFonts w:eastAsia="SimSun"/>
              </w:rPr>
            </w:pPr>
          </w:p>
        </w:tc>
        <w:tc>
          <w:tcPr>
            <w:tcW w:w="3654" w:type="dxa"/>
            <w:gridSpan w:val="4"/>
            <w:shd w:val="clear" w:color="auto" w:fill="auto"/>
            <w:vAlign w:val="center"/>
          </w:tcPr>
          <w:p w14:paraId="12E29773" w14:textId="77777777" w:rsidR="00B12DF6" w:rsidRPr="00C25669" w:rsidRDefault="00B12DF6" w:rsidP="00790697">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790697">
            <w:pPr>
              <w:pStyle w:val="TAC"/>
              <w:rPr>
                <w:rFonts w:eastAsia="SimSun"/>
              </w:rPr>
            </w:pPr>
          </w:p>
        </w:tc>
        <w:tc>
          <w:tcPr>
            <w:tcW w:w="3352" w:type="dxa"/>
            <w:gridSpan w:val="3"/>
            <w:shd w:val="clear" w:color="auto" w:fill="auto"/>
            <w:vAlign w:val="center"/>
          </w:tcPr>
          <w:p w14:paraId="2B418364" w14:textId="77777777" w:rsidR="00B12DF6" w:rsidRPr="00C25669" w:rsidRDefault="00B12DF6" w:rsidP="00790697">
            <w:pPr>
              <w:pStyle w:val="TAC"/>
              <w:rPr>
                <w:rFonts w:eastAsia="SimSun"/>
              </w:rPr>
            </w:pPr>
            <w:r w:rsidRPr="00C25669">
              <w:rPr>
                <w:rFonts w:eastAsia="SimSun"/>
              </w:rPr>
              <w:t>12</w:t>
            </w:r>
          </w:p>
        </w:tc>
      </w:tr>
      <w:tr w:rsidR="00B12DF6" w:rsidRPr="00C25669" w14:paraId="5C104281" w14:textId="77777777" w:rsidTr="00790697">
        <w:tc>
          <w:tcPr>
            <w:tcW w:w="1813" w:type="dxa"/>
            <w:vMerge/>
            <w:shd w:val="clear" w:color="auto" w:fill="auto"/>
            <w:vAlign w:val="center"/>
          </w:tcPr>
          <w:p w14:paraId="27431A7C" w14:textId="77777777" w:rsidR="00B12DF6" w:rsidRPr="00C25669" w:rsidRDefault="00B12DF6" w:rsidP="00790697">
            <w:pPr>
              <w:pStyle w:val="TAL"/>
              <w:rPr>
                <w:rFonts w:eastAsia="SimSun"/>
              </w:rPr>
            </w:pPr>
          </w:p>
        </w:tc>
        <w:tc>
          <w:tcPr>
            <w:tcW w:w="3654" w:type="dxa"/>
            <w:gridSpan w:val="4"/>
            <w:shd w:val="clear" w:color="auto" w:fill="auto"/>
            <w:vAlign w:val="center"/>
          </w:tcPr>
          <w:p w14:paraId="545BCD1B" w14:textId="77777777" w:rsidR="00B12DF6" w:rsidRPr="00C25669" w:rsidRDefault="00B12DF6" w:rsidP="00790697">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790697">
            <w:pPr>
              <w:pStyle w:val="TAC"/>
              <w:rPr>
                <w:rFonts w:eastAsia="SimSun"/>
              </w:rPr>
            </w:pPr>
          </w:p>
        </w:tc>
        <w:tc>
          <w:tcPr>
            <w:tcW w:w="3352" w:type="dxa"/>
            <w:gridSpan w:val="3"/>
            <w:shd w:val="clear" w:color="auto" w:fill="auto"/>
            <w:vAlign w:val="center"/>
          </w:tcPr>
          <w:p w14:paraId="66BF82F8" w14:textId="77777777" w:rsidR="00B12DF6" w:rsidRPr="00C25669" w:rsidRDefault="00B12DF6" w:rsidP="00790697">
            <w:pPr>
              <w:pStyle w:val="TAC"/>
              <w:rPr>
                <w:rFonts w:eastAsia="SimSun"/>
              </w:rPr>
            </w:pPr>
            <w:r w:rsidRPr="00C25669">
              <w:rPr>
                <w:rFonts w:eastAsia="SimSun"/>
              </w:rPr>
              <w:t>Static</w:t>
            </w:r>
          </w:p>
        </w:tc>
      </w:tr>
      <w:tr w:rsidR="00B12DF6" w:rsidRPr="00C25669" w14:paraId="6A3D9457" w14:textId="77777777" w:rsidTr="00790697">
        <w:tc>
          <w:tcPr>
            <w:tcW w:w="1813" w:type="dxa"/>
            <w:vMerge/>
            <w:shd w:val="clear" w:color="auto" w:fill="auto"/>
            <w:vAlign w:val="center"/>
          </w:tcPr>
          <w:p w14:paraId="76D4239B" w14:textId="77777777" w:rsidR="00B12DF6" w:rsidRPr="00C25669" w:rsidRDefault="00B12DF6" w:rsidP="00790697">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790697">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790697">
            <w:pPr>
              <w:pStyle w:val="TAC"/>
              <w:rPr>
                <w:rFonts w:eastAsia="SimSun"/>
              </w:rPr>
            </w:pPr>
          </w:p>
        </w:tc>
        <w:tc>
          <w:tcPr>
            <w:tcW w:w="3352" w:type="dxa"/>
            <w:gridSpan w:val="3"/>
            <w:shd w:val="clear" w:color="auto" w:fill="auto"/>
            <w:vAlign w:val="center"/>
          </w:tcPr>
          <w:p w14:paraId="043B1913" w14:textId="77777777" w:rsidR="00B12DF6" w:rsidRPr="004E679B" w:rsidRDefault="00B12DF6" w:rsidP="00790697">
            <w:pPr>
              <w:pStyle w:val="TAC"/>
              <w:rPr>
                <w:rFonts w:eastAsia="SimSun"/>
              </w:rPr>
            </w:pPr>
            <w:r>
              <w:rPr>
                <w:rFonts w:eastAsia="SimSun"/>
              </w:rPr>
              <w:t>2</w:t>
            </w:r>
          </w:p>
        </w:tc>
      </w:tr>
      <w:tr w:rsidR="00B12DF6" w:rsidRPr="00C25669" w14:paraId="165A1E16" w14:textId="77777777" w:rsidTr="00790697">
        <w:tc>
          <w:tcPr>
            <w:tcW w:w="1813" w:type="dxa"/>
            <w:vMerge/>
            <w:shd w:val="clear" w:color="auto" w:fill="auto"/>
            <w:vAlign w:val="center"/>
          </w:tcPr>
          <w:p w14:paraId="5770AE69" w14:textId="77777777" w:rsidR="00B12DF6" w:rsidRPr="00C25669" w:rsidRDefault="00B12DF6" w:rsidP="00790697">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790697">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790697">
            <w:pPr>
              <w:pStyle w:val="TAC"/>
              <w:rPr>
                <w:rFonts w:eastAsia="SimSun"/>
              </w:rPr>
            </w:pPr>
          </w:p>
        </w:tc>
        <w:tc>
          <w:tcPr>
            <w:tcW w:w="3352" w:type="dxa"/>
            <w:gridSpan w:val="3"/>
            <w:shd w:val="clear" w:color="auto" w:fill="auto"/>
            <w:vAlign w:val="center"/>
          </w:tcPr>
          <w:p w14:paraId="1BE0B3B0" w14:textId="77777777" w:rsidR="00B12DF6" w:rsidRPr="00C25669" w:rsidRDefault="00B12DF6" w:rsidP="00790697">
            <w:pPr>
              <w:pStyle w:val="TAC"/>
              <w:rPr>
                <w:rFonts w:eastAsia="SimSun"/>
              </w:rPr>
            </w:pPr>
            <w:r>
              <w:rPr>
                <w:rFonts w:eastAsia="SimSun"/>
              </w:rPr>
              <w:t>Type 1</w:t>
            </w:r>
          </w:p>
        </w:tc>
      </w:tr>
      <w:tr w:rsidR="00B12DF6" w:rsidRPr="00C25669" w14:paraId="73CB0F8D" w14:textId="77777777" w:rsidTr="00790697">
        <w:tc>
          <w:tcPr>
            <w:tcW w:w="1813" w:type="dxa"/>
            <w:vMerge/>
            <w:shd w:val="clear" w:color="auto" w:fill="auto"/>
            <w:vAlign w:val="center"/>
          </w:tcPr>
          <w:p w14:paraId="1A40FFD8" w14:textId="77777777" w:rsidR="00B12DF6" w:rsidRPr="00C25669" w:rsidRDefault="00B12DF6" w:rsidP="00790697">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790697">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790697">
            <w:pPr>
              <w:pStyle w:val="TAC"/>
              <w:rPr>
                <w:rFonts w:eastAsia="SimSun"/>
              </w:rPr>
            </w:pPr>
          </w:p>
        </w:tc>
        <w:tc>
          <w:tcPr>
            <w:tcW w:w="3352" w:type="dxa"/>
            <w:gridSpan w:val="3"/>
            <w:shd w:val="clear" w:color="auto" w:fill="auto"/>
            <w:vAlign w:val="center"/>
          </w:tcPr>
          <w:p w14:paraId="578DBE51" w14:textId="77777777" w:rsidR="00B12DF6" w:rsidRPr="00C25669" w:rsidRDefault="00B12DF6"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790697">
        <w:tc>
          <w:tcPr>
            <w:tcW w:w="1813" w:type="dxa"/>
            <w:vMerge/>
            <w:shd w:val="clear" w:color="auto" w:fill="auto"/>
            <w:vAlign w:val="center"/>
          </w:tcPr>
          <w:p w14:paraId="5020842A" w14:textId="77777777" w:rsidR="00B12DF6" w:rsidRPr="00C25669" w:rsidRDefault="00B12DF6" w:rsidP="00790697">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790697">
            <w:pPr>
              <w:pStyle w:val="TAC"/>
              <w:rPr>
                <w:rFonts w:eastAsia="SimSun"/>
              </w:rPr>
            </w:pPr>
          </w:p>
        </w:tc>
        <w:tc>
          <w:tcPr>
            <w:tcW w:w="3352" w:type="dxa"/>
            <w:gridSpan w:val="3"/>
            <w:shd w:val="clear" w:color="auto" w:fill="auto"/>
            <w:vAlign w:val="center"/>
          </w:tcPr>
          <w:p w14:paraId="5D792182" w14:textId="77777777" w:rsidR="00B12DF6" w:rsidRPr="00C25669" w:rsidRDefault="00B12DF6" w:rsidP="00790697">
            <w:pPr>
              <w:pStyle w:val="TAC"/>
              <w:rPr>
                <w:rFonts w:eastAsia="SimSun"/>
              </w:rPr>
            </w:pPr>
            <w:r w:rsidRPr="00C25669">
              <w:rPr>
                <w:rFonts w:eastAsia="SimSun"/>
              </w:rPr>
              <w:t>Non-interleaved</w:t>
            </w:r>
          </w:p>
        </w:tc>
      </w:tr>
      <w:tr w:rsidR="00B12DF6" w:rsidRPr="00C25669" w14:paraId="68FFFE54" w14:textId="77777777" w:rsidTr="00790697">
        <w:tc>
          <w:tcPr>
            <w:tcW w:w="1813" w:type="dxa"/>
            <w:vMerge/>
            <w:shd w:val="clear" w:color="auto" w:fill="auto"/>
            <w:vAlign w:val="center"/>
          </w:tcPr>
          <w:p w14:paraId="362E61F5" w14:textId="77777777" w:rsidR="00B12DF6" w:rsidRPr="00C25669" w:rsidRDefault="00B12DF6" w:rsidP="00790697">
            <w:pPr>
              <w:pStyle w:val="TAL"/>
              <w:rPr>
                <w:rFonts w:eastAsia="SimSun"/>
              </w:rPr>
            </w:pPr>
          </w:p>
        </w:tc>
        <w:tc>
          <w:tcPr>
            <w:tcW w:w="3654" w:type="dxa"/>
            <w:gridSpan w:val="4"/>
            <w:shd w:val="clear" w:color="auto" w:fill="auto"/>
            <w:vAlign w:val="center"/>
          </w:tcPr>
          <w:p w14:paraId="2C70BB30" w14:textId="77777777" w:rsidR="00B12DF6" w:rsidRPr="00C25669" w:rsidRDefault="00B12DF6"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790697">
            <w:pPr>
              <w:pStyle w:val="TAC"/>
              <w:rPr>
                <w:rFonts w:eastAsia="SimSun"/>
              </w:rPr>
            </w:pPr>
          </w:p>
        </w:tc>
        <w:tc>
          <w:tcPr>
            <w:tcW w:w="3352" w:type="dxa"/>
            <w:gridSpan w:val="3"/>
            <w:shd w:val="clear" w:color="auto" w:fill="auto"/>
            <w:vAlign w:val="center"/>
          </w:tcPr>
          <w:p w14:paraId="0C09A4B2" w14:textId="77777777" w:rsidR="00B12DF6" w:rsidRPr="00C25669" w:rsidRDefault="00B12DF6" w:rsidP="00790697">
            <w:pPr>
              <w:pStyle w:val="TAC"/>
              <w:rPr>
                <w:rFonts w:eastAsia="SimSun"/>
              </w:rPr>
            </w:pPr>
            <w:r w:rsidRPr="00C25669">
              <w:rPr>
                <w:rFonts w:eastAsia="SimSun"/>
              </w:rPr>
              <w:t>N/A</w:t>
            </w:r>
          </w:p>
        </w:tc>
      </w:tr>
      <w:tr w:rsidR="00B12DF6" w:rsidRPr="00C25669" w14:paraId="4CE934C4" w14:textId="77777777" w:rsidTr="00790697">
        <w:tc>
          <w:tcPr>
            <w:tcW w:w="1813" w:type="dxa"/>
            <w:vMerge w:val="restart"/>
            <w:shd w:val="clear" w:color="auto" w:fill="auto"/>
            <w:vAlign w:val="center"/>
          </w:tcPr>
          <w:p w14:paraId="3FCCC929" w14:textId="77777777" w:rsidR="00B12DF6" w:rsidRPr="00C25669" w:rsidRDefault="00B12DF6"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790697">
            <w:pPr>
              <w:pStyle w:val="TAC"/>
              <w:rPr>
                <w:rFonts w:eastAsia="SimSun"/>
              </w:rPr>
            </w:pPr>
          </w:p>
        </w:tc>
        <w:tc>
          <w:tcPr>
            <w:tcW w:w="1676" w:type="dxa"/>
            <w:gridSpan w:val="2"/>
            <w:shd w:val="clear" w:color="auto" w:fill="auto"/>
            <w:vAlign w:val="center"/>
          </w:tcPr>
          <w:p w14:paraId="50778645" w14:textId="77777777" w:rsidR="00B12DF6" w:rsidRPr="00C25669" w:rsidRDefault="00B12DF6" w:rsidP="00790697">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790697">
            <w:pPr>
              <w:pStyle w:val="TAC"/>
              <w:rPr>
                <w:rFonts w:eastAsia="SimSun"/>
              </w:rPr>
            </w:pPr>
            <w:r>
              <w:rPr>
                <w:rFonts w:eastAsia="SimSun"/>
              </w:rPr>
              <w:t>1002</w:t>
            </w:r>
          </w:p>
        </w:tc>
      </w:tr>
      <w:tr w:rsidR="00B12DF6" w:rsidRPr="00C25669" w14:paraId="38B7BA23" w14:textId="77777777" w:rsidTr="00790697">
        <w:tc>
          <w:tcPr>
            <w:tcW w:w="1813" w:type="dxa"/>
            <w:vMerge/>
            <w:shd w:val="clear" w:color="auto" w:fill="auto"/>
            <w:vAlign w:val="center"/>
          </w:tcPr>
          <w:p w14:paraId="299A2DE7" w14:textId="77777777" w:rsidR="00B12DF6" w:rsidRPr="00C25669" w:rsidRDefault="00B12DF6" w:rsidP="00790697">
            <w:pPr>
              <w:pStyle w:val="TAL"/>
              <w:rPr>
                <w:rFonts w:eastAsia="SimSun"/>
              </w:rPr>
            </w:pPr>
          </w:p>
        </w:tc>
        <w:tc>
          <w:tcPr>
            <w:tcW w:w="3654" w:type="dxa"/>
            <w:gridSpan w:val="4"/>
            <w:shd w:val="clear" w:color="auto" w:fill="auto"/>
            <w:vAlign w:val="center"/>
          </w:tcPr>
          <w:p w14:paraId="1ADFC392" w14:textId="77777777" w:rsidR="00B12DF6" w:rsidRDefault="00B12DF6"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790697">
            <w:pPr>
              <w:pStyle w:val="TAC"/>
              <w:rPr>
                <w:rFonts w:eastAsia="SimSun"/>
              </w:rPr>
            </w:pPr>
          </w:p>
        </w:tc>
        <w:tc>
          <w:tcPr>
            <w:tcW w:w="1676" w:type="dxa"/>
            <w:gridSpan w:val="2"/>
            <w:shd w:val="clear" w:color="auto" w:fill="auto"/>
            <w:vAlign w:val="center"/>
          </w:tcPr>
          <w:p w14:paraId="6703E26F" w14:textId="77777777" w:rsidR="00B12DF6" w:rsidRDefault="00B12DF6" w:rsidP="00790697">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790697">
            <w:pPr>
              <w:pStyle w:val="TAC"/>
              <w:rPr>
                <w:rFonts w:eastAsia="SimSun"/>
              </w:rPr>
            </w:pPr>
            <w:r>
              <w:rPr>
                <w:rFonts w:eastAsia="SimSun"/>
              </w:rPr>
              <w:t>TCI State #2</w:t>
            </w:r>
          </w:p>
        </w:tc>
      </w:tr>
      <w:tr w:rsidR="00B12DF6" w:rsidRPr="00C25669" w14:paraId="345A499F" w14:textId="77777777" w:rsidTr="00790697">
        <w:tc>
          <w:tcPr>
            <w:tcW w:w="1813" w:type="dxa"/>
            <w:vMerge/>
            <w:shd w:val="clear" w:color="auto" w:fill="auto"/>
            <w:vAlign w:val="center"/>
          </w:tcPr>
          <w:p w14:paraId="7B6CB112" w14:textId="77777777" w:rsidR="00B12DF6" w:rsidRPr="00C25669" w:rsidRDefault="00B12DF6" w:rsidP="00790697">
            <w:pPr>
              <w:pStyle w:val="TAL"/>
              <w:rPr>
                <w:rFonts w:eastAsia="SimSun"/>
              </w:rPr>
            </w:pPr>
          </w:p>
        </w:tc>
        <w:tc>
          <w:tcPr>
            <w:tcW w:w="3654" w:type="dxa"/>
            <w:gridSpan w:val="4"/>
            <w:shd w:val="clear" w:color="auto" w:fill="auto"/>
            <w:vAlign w:val="center"/>
          </w:tcPr>
          <w:p w14:paraId="13D1F002" w14:textId="77777777" w:rsidR="00B12DF6" w:rsidRPr="00C25669" w:rsidRDefault="00B12DF6"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790697">
            <w:pPr>
              <w:pStyle w:val="TAC"/>
              <w:rPr>
                <w:rFonts w:eastAsia="SimSun"/>
              </w:rPr>
            </w:pPr>
          </w:p>
        </w:tc>
        <w:tc>
          <w:tcPr>
            <w:tcW w:w="3352" w:type="dxa"/>
            <w:gridSpan w:val="3"/>
            <w:shd w:val="clear" w:color="auto" w:fill="auto"/>
            <w:vAlign w:val="center"/>
          </w:tcPr>
          <w:p w14:paraId="7E87A1E2" w14:textId="77777777" w:rsidR="00B12DF6" w:rsidRPr="00C25669" w:rsidRDefault="00B12DF6" w:rsidP="00790697">
            <w:pPr>
              <w:pStyle w:val="TAC"/>
              <w:rPr>
                <w:rFonts w:eastAsia="SimSun"/>
              </w:rPr>
            </w:pPr>
            <w:r w:rsidRPr="00C25669">
              <w:rPr>
                <w:rFonts w:eastAsia="SimSun"/>
              </w:rPr>
              <w:t>Type 1</w:t>
            </w:r>
          </w:p>
        </w:tc>
      </w:tr>
      <w:tr w:rsidR="00B12DF6" w:rsidRPr="00C25669" w14:paraId="556EEDAA" w14:textId="77777777" w:rsidTr="00790697">
        <w:tc>
          <w:tcPr>
            <w:tcW w:w="1813" w:type="dxa"/>
            <w:vMerge/>
            <w:shd w:val="clear" w:color="auto" w:fill="auto"/>
            <w:vAlign w:val="center"/>
          </w:tcPr>
          <w:p w14:paraId="06C72F9C" w14:textId="77777777" w:rsidR="00B12DF6" w:rsidRPr="00C25669" w:rsidRDefault="00B12DF6" w:rsidP="00790697">
            <w:pPr>
              <w:pStyle w:val="TAL"/>
              <w:rPr>
                <w:rFonts w:eastAsia="SimSun"/>
              </w:rPr>
            </w:pPr>
          </w:p>
        </w:tc>
        <w:tc>
          <w:tcPr>
            <w:tcW w:w="3654" w:type="dxa"/>
            <w:gridSpan w:val="4"/>
            <w:shd w:val="clear" w:color="auto" w:fill="auto"/>
            <w:vAlign w:val="center"/>
          </w:tcPr>
          <w:p w14:paraId="227A14CB" w14:textId="77777777" w:rsidR="00B12DF6" w:rsidRPr="00C25669" w:rsidRDefault="00B12DF6" w:rsidP="00790697">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790697">
            <w:pPr>
              <w:pStyle w:val="TAC"/>
              <w:rPr>
                <w:rFonts w:eastAsia="SimSun"/>
              </w:rPr>
            </w:pPr>
          </w:p>
        </w:tc>
        <w:tc>
          <w:tcPr>
            <w:tcW w:w="3352" w:type="dxa"/>
            <w:gridSpan w:val="3"/>
            <w:shd w:val="clear" w:color="auto" w:fill="auto"/>
            <w:vAlign w:val="center"/>
          </w:tcPr>
          <w:p w14:paraId="009B0080" w14:textId="77777777" w:rsidR="00B12DF6" w:rsidRPr="00C25669" w:rsidRDefault="00B12DF6" w:rsidP="00790697">
            <w:pPr>
              <w:pStyle w:val="TAC"/>
              <w:rPr>
                <w:rFonts w:eastAsia="SimSun"/>
              </w:rPr>
            </w:pPr>
            <w:r>
              <w:rPr>
                <w:rFonts w:eastAsia="SimSun"/>
              </w:rPr>
              <w:t>1</w:t>
            </w:r>
          </w:p>
        </w:tc>
      </w:tr>
      <w:tr w:rsidR="00B12DF6" w:rsidRPr="00C25669" w14:paraId="0BD255C1" w14:textId="77777777" w:rsidTr="00790697">
        <w:tc>
          <w:tcPr>
            <w:tcW w:w="1813" w:type="dxa"/>
            <w:vMerge/>
            <w:shd w:val="clear" w:color="auto" w:fill="auto"/>
            <w:vAlign w:val="center"/>
          </w:tcPr>
          <w:p w14:paraId="1BA07152" w14:textId="77777777" w:rsidR="00B12DF6" w:rsidRPr="00C25669" w:rsidRDefault="00B12DF6" w:rsidP="00790697">
            <w:pPr>
              <w:pStyle w:val="TAL"/>
              <w:rPr>
                <w:rFonts w:eastAsia="SimSun"/>
              </w:rPr>
            </w:pPr>
          </w:p>
        </w:tc>
        <w:tc>
          <w:tcPr>
            <w:tcW w:w="3654" w:type="dxa"/>
            <w:gridSpan w:val="4"/>
            <w:shd w:val="clear" w:color="auto" w:fill="auto"/>
            <w:vAlign w:val="center"/>
          </w:tcPr>
          <w:p w14:paraId="75281E91" w14:textId="77777777" w:rsidR="00B12DF6" w:rsidRPr="00C25669" w:rsidRDefault="00B12DF6"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790697">
            <w:pPr>
              <w:pStyle w:val="TAC"/>
              <w:rPr>
                <w:rFonts w:eastAsia="SimSun"/>
              </w:rPr>
            </w:pPr>
          </w:p>
        </w:tc>
        <w:tc>
          <w:tcPr>
            <w:tcW w:w="3352" w:type="dxa"/>
            <w:gridSpan w:val="3"/>
            <w:shd w:val="clear" w:color="auto" w:fill="auto"/>
            <w:vAlign w:val="center"/>
          </w:tcPr>
          <w:p w14:paraId="1B1EE8B6" w14:textId="77777777" w:rsidR="00B12DF6" w:rsidRPr="00C25669" w:rsidRDefault="00B12DF6" w:rsidP="00790697">
            <w:pPr>
              <w:pStyle w:val="TAC"/>
              <w:rPr>
                <w:rFonts w:eastAsia="SimSun"/>
                <w:lang w:eastAsia="zh-CN"/>
              </w:rPr>
            </w:pPr>
            <w:r w:rsidRPr="00C25669">
              <w:rPr>
                <w:rFonts w:eastAsia="SimSun" w:hint="eastAsia"/>
                <w:lang w:eastAsia="zh-CN"/>
              </w:rPr>
              <w:t>1</w:t>
            </w:r>
          </w:p>
        </w:tc>
      </w:tr>
      <w:tr w:rsidR="00B12DF6" w:rsidRPr="00C25669" w14:paraId="37E62B57" w14:textId="77777777" w:rsidTr="00790697">
        <w:tc>
          <w:tcPr>
            <w:tcW w:w="1813" w:type="dxa"/>
            <w:vMerge w:val="restart"/>
            <w:shd w:val="clear" w:color="auto" w:fill="auto"/>
            <w:vAlign w:val="center"/>
          </w:tcPr>
          <w:p w14:paraId="1F30731B" w14:textId="77777777" w:rsidR="00B12DF6" w:rsidRPr="00C25669" w:rsidRDefault="00B12DF6" w:rsidP="00790697">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790697">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790697">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790697">
            <w:pPr>
              <w:pStyle w:val="TAC"/>
              <w:rPr>
                <w:rFonts w:eastAsia="SimSun"/>
              </w:rPr>
            </w:pPr>
          </w:p>
        </w:tc>
        <w:tc>
          <w:tcPr>
            <w:tcW w:w="1676" w:type="dxa"/>
            <w:gridSpan w:val="2"/>
            <w:shd w:val="clear" w:color="auto" w:fill="auto"/>
            <w:vAlign w:val="center"/>
          </w:tcPr>
          <w:p w14:paraId="77F29C8E" w14:textId="77777777" w:rsidR="00B12DF6" w:rsidRPr="00C25669" w:rsidRDefault="00B12DF6"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07FC58B0" w14:textId="77777777" w:rsidTr="00790697">
        <w:tc>
          <w:tcPr>
            <w:tcW w:w="1813" w:type="dxa"/>
            <w:vMerge/>
            <w:shd w:val="clear" w:color="auto" w:fill="auto"/>
            <w:vAlign w:val="center"/>
          </w:tcPr>
          <w:p w14:paraId="14197C61"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790697">
            <w:pPr>
              <w:pStyle w:val="TAL"/>
              <w:rPr>
                <w:rFonts w:eastAsia="SimSun"/>
              </w:rPr>
            </w:pPr>
          </w:p>
        </w:tc>
        <w:tc>
          <w:tcPr>
            <w:tcW w:w="1827" w:type="dxa"/>
            <w:shd w:val="clear" w:color="auto" w:fill="auto"/>
            <w:vAlign w:val="center"/>
          </w:tcPr>
          <w:p w14:paraId="1BF0A13E" w14:textId="77777777" w:rsidR="00B12DF6" w:rsidRPr="00C25669" w:rsidRDefault="00B12DF6" w:rsidP="00790697">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790697">
            <w:pPr>
              <w:pStyle w:val="TAC"/>
              <w:rPr>
                <w:rFonts w:eastAsia="SimSun"/>
              </w:rPr>
            </w:pPr>
          </w:p>
        </w:tc>
        <w:tc>
          <w:tcPr>
            <w:tcW w:w="1676" w:type="dxa"/>
            <w:gridSpan w:val="2"/>
            <w:shd w:val="clear" w:color="auto" w:fill="auto"/>
            <w:vAlign w:val="center"/>
          </w:tcPr>
          <w:p w14:paraId="6AFF86E1" w14:textId="77777777" w:rsidR="00B12DF6" w:rsidRPr="00C25669" w:rsidRDefault="00B12DF6" w:rsidP="00790697">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2282ADA2" w14:textId="77777777" w:rsidTr="00790697">
        <w:tc>
          <w:tcPr>
            <w:tcW w:w="1813" w:type="dxa"/>
            <w:vMerge/>
            <w:shd w:val="clear" w:color="auto" w:fill="auto"/>
            <w:vAlign w:val="center"/>
          </w:tcPr>
          <w:p w14:paraId="76E30BA3" w14:textId="77777777" w:rsidR="00B12DF6" w:rsidRPr="00C25669" w:rsidRDefault="00B12DF6" w:rsidP="00790697">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790697">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790697">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790697">
            <w:pPr>
              <w:pStyle w:val="TAC"/>
              <w:rPr>
                <w:rFonts w:eastAsia="SimSun"/>
              </w:rPr>
            </w:pPr>
          </w:p>
        </w:tc>
        <w:tc>
          <w:tcPr>
            <w:tcW w:w="1676" w:type="dxa"/>
            <w:gridSpan w:val="2"/>
            <w:shd w:val="clear" w:color="auto" w:fill="auto"/>
            <w:vAlign w:val="center"/>
          </w:tcPr>
          <w:p w14:paraId="1DB4161C"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1913AF1B" w14:textId="77777777" w:rsidTr="00790697">
        <w:tc>
          <w:tcPr>
            <w:tcW w:w="1813" w:type="dxa"/>
            <w:vMerge/>
            <w:shd w:val="clear" w:color="auto" w:fill="auto"/>
            <w:vAlign w:val="center"/>
          </w:tcPr>
          <w:p w14:paraId="0A4BF426"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790697">
            <w:pPr>
              <w:pStyle w:val="TAL"/>
              <w:rPr>
                <w:rFonts w:eastAsia="SimSun"/>
              </w:rPr>
            </w:pPr>
          </w:p>
        </w:tc>
        <w:tc>
          <w:tcPr>
            <w:tcW w:w="1827" w:type="dxa"/>
            <w:shd w:val="clear" w:color="auto" w:fill="auto"/>
            <w:vAlign w:val="center"/>
          </w:tcPr>
          <w:p w14:paraId="6287A9F0" w14:textId="77777777" w:rsidR="00B12DF6" w:rsidRPr="00C25669" w:rsidRDefault="00B12DF6" w:rsidP="00790697">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790697">
            <w:pPr>
              <w:pStyle w:val="TAC"/>
              <w:rPr>
                <w:rFonts w:eastAsia="SimSun"/>
              </w:rPr>
            </w:pPr>
          </w:p>
        </w:tc>
        <w:tc>
          <w:tcPr>
            <w:tcW w:w="1676" w:type="dxa"/>
            <w:gridSpan w:val="2"/>
            <w:shd w:val="clear" w:color="auto" w:fill="auto"/>
            <w:vAlign w:val="center"/>
          </w:tcPr>
          <w:p w14:paraId="55F31DE5"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4B4A53C8" w14:textId="77777777" w:rsidTr="00790697">
        <w:tc>
          <w:tcPr>
            <w:tcW w:w="1813" w:type="dxa"/>
            <w:vMerge w:val="restart"/>
            <w:shd w:val="clear" w:color="auto" w:fill="auto"/>
            <w:vAlign w:val="center"/>
          </w:tcPr>
          <w:p w14:paraId="23314BB1" w14:textId="77777777" w:rsidR="00B12DF6" w:rsidRPr="00C25669" w:rsidRDefault="00B12DF6" w:rsidP="00790697">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790697">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790697">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790697">
            <w:pPr>
              <w:pStyle w:val="TAC"/>
              <w:rPr>
                <w:rFonts w:eastAsia="SimSun"/>
              </w:rPr>
            </w:pPr>
          </w:p>
        </w:tc>
        <w:tc>
          <w:tcPr>
            <w:tcW w:w="1676" w:type="dxa"/>
            <w:gridSpan w:val="2"/>
            <w:shd w:val="clear" w:color="auto" w:fill="auto"/>
            <w:vAlign w:val="center"/>
          </w:tcPr>
          <w:p w14:paraId="3209D2D3"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790697">
        <w:tc>
          <w:tcPr>
            <w:tcW w:w="1813" w:type="dxa"/>
            <w:vMerge/>
            <w:shd w:val="clear" w:color="auto" w:fill="auto"/>
            <w:vAlign w:val="center"/>
          </w:tcPr>
          <w:p w14:paraId="7D7D0328"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790697">
            <w:pPr>
              <w:pStyle w:val="TAL"/>
              <w:rPr>
                <w:rFonts w:eastAsia="SimSun"/>
              </w:rPr>
            </w:pPr>
          </w:p>
        </w:tc>
        <w:tc>
          <w:tcPr>
            <w:tcW w:w="1827" w:type="dxa"/>
            <w:shd w:val="clear" w:color="auto" w:fill="auto"/>
            <w:vAlign w:val="center"/>
          </w:tcPr>
          <w:p w14:paraId="5363908F" w14:textId="77777777" w:rsidR="00B12DF6" w:rsidRDefault="00B12DF6" w:rsidP="00790697">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790697">
            <w:pPr>
              <w:pStyle w:val="TAC"/>
              <w:rPr>
                <w:rFonts w:eastAsia="SimSun"/>
              </w:rPr>
            </w:pPr>
          </w:p>
        </w:tc>
        <w:tc>
          <w:tcPr>
            <w:tcW w:w="1676" w:type="dxa"/>
            <w:gridSpan w:val="2"/>
            <w:shd w:val="clear" w:color="auto" w:fill="auto"/>
            <w:vAlign w:val="center"/>
          </w:tcPr>
          <w:p w14:paraId="787108DF"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790697">
            <w:pPr>
              <w:pStyle w:val="TAC"/>
              <w:rPr>
                <w:rFonts w:eastAsia="SimSun"/>
                <w:lang w:eastAsia="zh-CN"/>
              </w:rPr>
            </w:pPr>
            <w:r>
              <w:rPr>
                <w:rFonts w:eastAsia="SimSun"/>
                <w:lang w:eastAsia="zh-CN"/>
              </w:rPr>
              <w:t>Type A</w:t>
            </w:r>
          </w:p>
        </w:tc>
      </w:tr>
      <w:tr w:rsidR="00B12DF6" w:rsidRPr="00C25669" w14:paraId="4518FA20" w14:textId="77777777" w:rsidTr="00790697">
        <w:tc>
          <w:tcPr>
            <w:tcW w:w="1813" w:type="dxa"/>
            <w:vMerge/>
            <w:shd w:val="clear" w:color="auto" w:fill="auto"/>
            <w:vAlign w:val="center"/>
          </w:tcPr>
          <w:p w14:paraId="67FB3BCF" w14:textId="77777777" w:rsidR="00B12DF6" w:rsidRPr="00C25669" w:rsidRDefault="00B12DF6" w:rsidP="00790697">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790697">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790697">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790697">
            <w:pPr>
              <w:pStyle w:val="TAC"/>
              <w:rPr>
                <w:rFonts w:eastAsia="SimSun"/>
              </w:rPr>
            </w:pPr>
          </w:p>
        </w:tc>
        <w:tc>
          <w:tcPr>
            <w:tcW w:w="1676" w:type="dxa"/>
            <w:gridSpan w:val="2"/>
            <w:shd w:val="clear" w:color="auto" w:fill="auto"/>
            <w:vAlign w:val="center"/>
          </w:tcPr>
          <w:p w14:paraId="1D47661D"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78EE5190" w14:textId="77777777" w:rsidTr="00790697">
        <w:tc>
          <w:tcPr>
            <w:tcW w:w="1813" w:type="dxa"/>
            <w:vMerge/>
            <w:shd w:val="clear" w:color="auto" w:fill="auto"/>
            <w:vAlign w:val="center"/>
          </w:tcPr>
          <w:p w14:paraId="6A406F12"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790697">
            <w:pPr>
              <w:pStyle w:val="TAL"/>
              <w:rPr>
                <w:rFonts w:eastAsia="SimSun"/>
              </w:rPr>
            </w:pPr>
          </w:p>
        </w:tc>
        <w:tc>
          <w:tcPr>
            <w:tcW w:w="1827" w:type="dxa"/>
            <w:shd w:val="clear" w:color="auto" w:fill="auto"/>
            <w:vAlign w:val="center"/>
          </w:tcPr>
          <w:p w14:paraId="109FE08E" w14:textId="77777777" w:rsidR="00B12DF6" w:rsidRDefault="00B12DF6" w:rsidP="00790697">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790697">
            <w:pPr>
              <w:pStyle w:val="TAC"/>
              <w:rPr>
                <w:rFonts w:eastAsia="SimSun"/>
              </w:rPr>
            </w:pPr>
          </w:p>
        </w:tc>
        <w:tc>
          <w:tcPr>
            <w:tcW w:w="1676" w:type="dxa"/>
            <w:gridSpan w:val="2"/>
            <w:shd w:val="clear" w:color="auto" w:fill="auto"/>
            <w:vAlign w:val="center"/>
          </w:tcPr>
          <w:p w14:paraId="3B087E86"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7BAB4F1B" w14:textId="77777777" w:rsidTr="00790697">
        <w:tc>
          <w:tcPr>
            <w:tcW w:w="5467" w:type="dxa"/>
            <w:gridSpan w:val="5"/>
            <w:shd w:val="clear" w:color="auto" w:fill="auto"/>
            <w:vAlign w:val="center"/>
          </w:tcPr>
          <w:p w14:paraId="69BC0BC7" w14:textId="77777777" w:rsidR="00B12DF6" w:rsidRDefault="00B12DF6"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790697">
            <w:pPr>
              <w:pStyle w:val="TAC"/>
              <w:rPr>
                <w:rFonts w:eastAsia="SimSun"/>
              </w:rPr>
            </w:pPr>
          </w:p>
        </w:tc>
        <w:tc>
          <w:tcPr>
            <w:tcW w:w="3352" w:type="dxa"/>
            <w:gridSpan w:val="3"/>
            <w:shd w:val="clear" w:color="auto" w:fill="auto"/>
            <w:vAlign w:val="center"/>
          </w:tcPr>
          <w:p w14:paraId="60BADC89" w14:textId="77777777" w:rsidR="00B12DF6" w:rsidRDefault="00B12DF6" w:rsidP="00790697">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790697">
        <w:tc>
          <w:tcPr>
            <w:tcW w:w="5467" w:type="dxa"/>
            <w:gridSpan w:val="5"/>
            <w:shd w:val="clear" w:color="auto" w:fill="auto"/>
            <w:vAlign w:val="center"/>
          </w:tcPr>
          <w:p w14:paraId="7606A8C1" w14:textId="77777777" w:rsidR="00B12DF6" w:rsidRDefault="00B12DF6"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790697">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790697">
            <w:pPr>
              <w:pStyle w:val="TAC"/>
              <w:rPr>
                <w:rFonts w:eastAsia="SimSun"/>
                <w:lang w:eastAsia="zh-CN"/>
              </w:rPr>
            </w:pPr>
            <w:r>
              <w:rPr>
                <w:rFonts w:eastAsia="SimSun"/>
                <w:lang w:eastAsia="zh-CN"/>
              </w:rPr>
              <w:t>0</w:t>
            </w:r>
          </w:p>
        </w:tc>
      </w:tr>
      <w:tr w:rsidR="00B12DF6" w:rsidRPr="00C25669" w14:paraId="49F0C213" w14:textId="77777777" w:rsidTr="00790697">
        <w:tc>
          <w:tcPr>
            <w:tcW w:w="5467" w:type="dxa"/>
            <w:gridSpan w:val="5"/>
            <w:shd w:val="clear" w:color="auto" w:fill="auto"/>
            <w:vAlign w:val="center"/>
          </w:tcPr>
          <w:p w14:paraId="20D882B9" w14:textId="77777777" w:rsidR="00B12DF6" w:rsidRDefault="00B12DF6"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790697">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790697">
            <w:pPr>
              <w:pStyle w:val="TAC"/>
              <w:rPr>
                <w:rFonts w:eastAsia="SimSun"/>
                <w:lang w:eastAsia="zh-CN"/>
              </w:rPr>
            </w:pPr>
            <w:r>
              <w:rPr>
                <w:rFonts w:eastAsia="SimSun"/>
              </w:rPr>
              <w:t>0</w:t>
            </w:r>
          </w:p>
        </w:tc>
      </w:tr>
      <w:tr w:rsidR="00B12DF6" w:rsidRPr="00C25669" w14:paraId="725944D7"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790697">
            <w:pPr>
              <w:pStyle w:val="TAC"/>
              <w:rPr>
                <w:rFonts w:eastAsia="SimSun"/>
              </w:rPr>
            </w:pPr>
            <w:r w:rsidRPr="007733F2">
              <w:rPr>
                <w:rFonts w:eastAsia="SimSun"/>
              </w:rPr>
              <w:t xml:space="preserve">8 </w:t>
            </w:r>
          </w:p>
        </w:tc>
      </w:tr>
      <w:tr w:rsidR="00B12DF6" w:rsidRPr="00C25669" w14:paraId="06EFF47A"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790697">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790697">
            <w:pPr>
              <w:pStyle w:val="TAL"/>
              <w:rPr>
                <w:rFonts w:eastAsia="SimSun"/>
              </w:rPr>
            </w:pPr>
            <w:r w:rsidRPr="00C25669">
              <w:rPr>
                <w:rFonts w:eastAsia="SimSun"/>
              </w:rPr>
              <w:t>ZP CSI-RS configuration</w:t>
            </w:r>
          </w:p>
          <w:p w14:paraId="31DAA212"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790697">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790697">
            <w:pPr>
              <w:pStyle w:val="TAC"/>
              <w:rPr>
                <w:rFonts w:eastAsia="SimSun"/>
                <w:lang w:eastAsia="zh-CN"/>
              </w:rPr>
            </w:pPr>
            <w:r w:rsidRPr="00C25669">
              <w:rPr>
                <w:rFonts w:eastAsia="SimSun" w:hint="eastAsia"/>
                <w:lang w:eastAsia="zh-CN"/>
              </w:rPr>
              <w:t>4</w:t>
            </w:r>
          </w:p>
        </w:tc>
      </w:tr>
      <w:tr w:rsidR="00B12DF6" w:rsidRPr="00C25669" w14:paraId="6C3EA93A" w14:textId="77777777" w:rsidTr="00790697">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790697">
            <w:pPr>
              <w:pStyle w:val="TAC"/>
              <w:rPr>
                <w:rFonts w:eastAsia="SimSun"/>
                <w:lang w:eastAsia="zh-CN"/>
              </w:rPr>
            </w:pPr>
            <w:r w:rsidRPr="00C25669">
              <w:rPr>
                <w:rFonts w:eastAsia="SimSun" w:hint="eastAsia"/>
                <w:lang w:eastAsia="zh-CN"/>
              </w:rPr>
              <w:t>FD-CDM2</w:t>
            </w:r>
          </w:p>
        </w:tc>
      </w:tr>
      <w:tr w:rsidR="00B12DF6" w:rsidRPr="00C25669" w14:paraId="614654C6" w14:textId="77777777" w:rsidTr="00790697">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790697">
            <w:pPr>
              <w:pStyle w:val="TAC"/>
              <w:rPr>
                <w:rFonts w:eastAsia="SimSun"/>
                <w:lang w:eastAsia="zh-CN"/>
              </w:rPr>
            </w:pPr>
            <w:r w:rsidRPr="00C25669">
              <w:rPr>
                <w:rFonts w:eastAsia="SimSun" w:hint="eastAsia"/>
                <w:lang w:eastAsia="zh-CN"/>
              </w:rPr>
              <w:t>1</w:t>
            </w:r>
          </w:p>
        </w:tc>
      </w:tr>
      <w:tr w:rsidR="00B12DF6" w:rsidRPr="00C25669" w14:paraId="3F5B0E63" w14:textId="77777777" w:rsidTr="00790697">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790697">
            <w:pPr>
              <w:pStyle w:val="TAC"/>
              <w:rPr>
                <w:rFonts w:eastAsia="SimSun"/>
                <w:lang w:eastAsia="zh-CN"/>
              </w:rPr>
            </w:pPr>
            <w:r>
              <w:rPr>
                <w:lang w:eastAsia="zh-CN"/>
              </w:rPr>
              <w:t>Row 5,(4)</w:t>
            </w:r>
          </w:p>
        </w:tc>
      </w:tr>
      <w:tr w:rsidR="00B12DF6" w:rsidRPr="00C25669" w14:paraId="2BCD882C" w14:textId="77777777" w:rsidTr="00790697">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790697">
            <w:pPr>
              <w:pStyle w:val="TAC"/>
              <w:rPr>
                <w:rFonts w:eastAsia="SimSun"/>
                <w:lang w:eastAsia="zh-CN"/>
              </w:rPr>
            </w:pPr>
            <w:r w:rsidRPr="00C25669">
              <w:rPr>
                <w:rFonts w:eastAsia="SimSun" w:hint="eastAsia"/>
                <w:lang w:eastAsia="zh-CN"/>
              </w:rPr>
              <w:t>(9)</w:t>
            </w:r>
          </w:p>
        </w:tc>
      </w:tr>
      <w:tr w:rsidR="00B12DF6" w:rsidRPr="00C25669" w14:paraId="35B4FAE9"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790697">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790697">
            <w:pPr>
              <w:pStyle w:val="TAL"/>
              <w:rPr>
                <w:rFonts w:eastAsia="SimSun"/>
              </w:rPr>
            </w:pPr>
            <w:r w:rsidRPr="00C25669">
              <w:rPr>
                <w:rFonts w:eastAsia="SimSun"/>
              </w:rPr>
              <w:t>NZP CSI-RS for CSI acquisition</w:t>
            </w:r>
          </w:p>
          <w:p w14:paraId="5ED1B503"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790697">
            <w:pPr>
              <w:pStyle w:val="TAC"/>
              <w:rPr>
                <w:lang w:eastAsia="ja-JP"/>
              </w:rPr>
            </w:pPr>
            <w:r>
              <w:rPr>
                <w:rFonts w:eastAsia="SimSun"/>
              </w:rPr>
              <w:t>Resource #10</w:t>
            </w:r>
          </w:p>
        </w:tc>
      </w:tr>
      <w:tr w:rsidR="00B12DF6" w:rsidRPr="00C25669" w14:paraId="719D1919" w14:textId="77777777" w:rsidTr="00790697">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790697">
            <w:pPr>
              <w:pStyle w:val="TAC"/>
              <w:rPr>
                <w:lang w:eastAsia="ja-JP"/>
              </w:rPr>
            </w:pPr>
            <w:r w:rsidRPr="00C25669">
              <w:rPr>
                <w:rFonts w:eastAsia="SimSun" w:hint="eastAsia"/>
                <w:lang w:eastAsia="zh-CN"/>
              </w:rPr>
              <w:t>Aperiodic</w:t>
            </w:r>
          </w:p>
        </w:tc>
      </w:tr>
      <w:tr w:rsidR="00B12DF6" w:rsidRPr="00C25669" w14:paraId="23F18AB3" w14:textId="77777777" w:rsidTr="00790697">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790697">
            <w:pPr>
              <w:pStyle w:val="TAC"/>
              <w:rPr>
                <w:lang w:eastAsia="ja-JP"/>
              </w:rPr>
            </w:pPr>
            <w:r w:rsidRPr="00C25669">
              <w:rPr>
                <w:rFonts w:eastAsia="SimSun" w:hint="eastAsia"/>
                <w:lang w:eastAsia="zh-CN"/>
              </w:rPr>
              <w:t>8</w:t>
            </w:r>
          </w:p>
        </w:tc>
      </w:tr>
      <w:tr w:rsidR="00B12DF6" w:rsidRPr="00C25669" w14:paraId="3C9715BB" w14:textId="77777777" w:rsidTr="00790697">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790697">
            <w:pPr>
              <w:pStyle w:val="TAC"/>
              <w:rPr>
                <w:lang w:eastAsia="ja-JP"/>
              </w:rPr>
            </w:pPr>
            <w:r w:rsidRPr="00C25669">
              <w:rPr>
                <w:rFonts w:eastAsia="SimSun" w:hint="eastAsia"/>
                <w:lang w:eastAsia="zh-CN"/>
              </w:rPr>
              <w:t>CDM4 (FD2, TD2)</w:t>
            </w:r>
          </w:p>
        </w:tc>
      </w:tr>
      <w:tr w:rsidR="00B12DF6" w:rsidRPr="00C25669" w14:paraId="290ADF9B" w14:textId="77777777" w:rsidTr="00790697">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790697">
            <w:pPr>
              <w:pStyle w:val="TAC"/>
              <w:rPr>
                <w:lang w:eastAsia="ja-JP"/>
              </w:rPr>
            </w:pPr>
            <w:r w:rsidRPr="00C25669">
              <w:rPr>
                <w:rFonts w:eastAsia="SimSun" w:hint="eastAsia"/>
                <w:lang w:eastAsia="zh-CN"/>
              </w:rPr>
              <w:t>1</w:t>
            </w:r>
          </w:p>
        </w:tc>
      </w:tr>
      <w:tr w:rsidR="00B12DF6" w:rsidRPr="00C25669" w14:paraId="2F0A0609" w14:textId="77777777" w:rsidTr="00790697">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790697">
            <w:pPr>
              <w:pStyle w:val="TAC"/>
              <w:rPr>
                <w:lang w:eastAsia="ja-JP"/>
              </w:rPr>
            </w:pPr>
            <w:r w:rsidRPr="00E76E33">
              <w:rPr>
                <w:rFonts w:eastAsia="SimSun" w:hint="eastAsia"/>
                <w:lang w:eastAsia="zh-CN"/>
              </w:rPr>
              <w:t>Row 8, (4,6)</w:t>
            </w:r>
          </w:p>
        </w:tc>
      </w:tr>
      <w:tr w:rsidR="00B12DF6" w:rsidRPr="00C25669" w14:paraId="70580D01" w14:textId="77777777" w:rsidTr="00790697">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790697">
            <w:pPr>
              <w:pStyle w:val="TAC"/>
              <w:rPr>
                <w:lang w:eastAsia="ja-JP"/>
              </w:rPr>
            </w:pPr>
            <w:r>
              <w:rPr>
                <w:rFonts w:eastAsia="SimSun"/>
                <w:lang w:eastAsia="zh-CN"/>
              </w:rPr>
              <w:t>(9)</w:t>
            </w:r>
          </w:p>
        </w:tc>
      </w:tr>
      <w:tr w:rsidR="00B12DF6" w:rsidRPr="00C25669" w14:paraId="670E6517" w14:textId="77777777" w:rsidTr="00790697">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790697">
            <w:pPr>
              <w:pStyle w:val="TAC"/>
              <w:rPr>
                <w:lang w:eastAsia="ja-JP"/>
              </w:rPr>
            </w:pPr>
            <w:r w:rsidRPr="00C25669">
              <w:rPr>
                <w:rFonts w:eastAsia="SimSun" w:hint="eastAsia"/>
                <w:lang w:eastAsia="zh-CN"/>
              </w:rPr>
              <w:t>Not configured</w:t>
            </w:r>
          </w:p>
        </w:tc>
      </w:tr>
      <w:tr w:rsidR="00B12DF6" w:rsidRPr="00C25669" w14:paraId="6630E18B"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790697">
            <w:pPr>
              <w:pStyle w:val="TAC"/>
              <w:rPr>
                <w:lang w:eastAsia="ja-JP"/>
              </w:rPr>
            </w:pPr>
            <w:r w:rsidRPr="00C25669">
              <w:rPr>
                <w:lang w:eastAsia="zh-CN"/>
              </w:rPr>
              <w:t>0</w:t>
            </w:r>
          </w:p>
        </w:tc>
      </w:tr>
      <w:tr w:rsidR="00B12DF6" w:rsidRPr="00C25669" w14:paraId="03F5083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790697">
            <w:pPr>
              <w:pStyle w:val="TAC"/>
              <w:rPr>
                <w:lang w:eastAsia="zh-CN"/>
              </w:rPr>
            </w:pPr>
            <w:r w:rsidRPr="00C25669">
              <w:rPr>
                <w:rFonts w:eastAsia="SimSun" w:hint="eastAsia"/>
                <w:lang w:eastAsia="zh-CN"/>
              </w:rPr>
              <w:t>Aperiodic</w:t>
            </w:r>
          </w:p>
        </w:tc>
      </w:tr>
      <w:tr w:rsidR="00B12DF6" w:rsidRPr="00C25669" w14:paraId="5B923D54" w14:textId="77777777" w:rsidTr="00790697">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790697">
            <w:pPr>
              <w:pStyle w:val="TAC"/>
              <w:rPr>
                <w:lang w:eastAsia="zh-CN"/>
              </w:rPr>
            </w:pPr>
            <w:r w:rsidRPr="00C25669">
              <w:rPr>
                <w:rFonts w:eastAsia="SimSun" w:hint="eastAsia"/>
                <w:lang w:eastAsia="zh-CN"/>
              </w:rPr>
              <w:t>Pattern 0</w:t>
            </w:r>
          </w:p>
        </w:tc>
      </w:tr>
      <w:tr w:rsidR="00B12DF6" w:rsidRPr="00C25669" w14:paraId="031147E9" w14:textId="77777777" w:rsidTr="00790697">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790697">
            <w:pPr>
              <w:pStyle w:val="TAC"/>
              <w:rPr>
                <w:lang w:eastAsia="zh-CN"/>
              </w:rPr>
            </w:pPr>
            <w:r w:rsidRPr="00C25669">
              <w:rPr>
                <w:rFonts w:eastAsia="SimSun" w:hint="eastAsia"/>
                <w:lang w:eastAsia="zh-CN"/>
              </w:rPr>
              <w:t>(4,9)</w:t>
            </w:r>
          </w:p>
        </w:tc>
      </w:tr>
      <w:tr w:rsidR="00B12DF6" w:rsidRPr="00C25669" w14:paraId="3D642A77"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790697">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790697">
            <w:pPr>
              <w:pStyle w:val="TAC"/>
              <w:rPr>
                <w:lang w:eastAsia="zh-CN"/>
              </w:rPr>
            </w:pPr>
            <w:r w:rsidRPr="00C25669">
              <w:rPr>
                <w:rFonts w:eastAsia="SimSun" w:hint="eastAsia"/>
                <w:lang w:eastAsia="zh-CN"/>
              </w:rPr>
              <w:t>Not configured</w:t>
            </w:r>
          </w:p>
        </w:tc>
      </w:tr>
      <w:tr w:rsidR="00B12DF6" w:rsidRPr="00C25669" w14:paraId="1064782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790697">
            <w:pPr>
              <w:pStyle w:val="TAC"/>
              <w:rPr>
                <w:rFonts w:eastAsia="SimSun"/>
                <w:lang w:eastAsia="zh-CN"/>
              </w:rPr>
            </w:pPr>
            <w:r w:rsidRPr="00C25669">
              <w:rPr>
                <w:rFonts w:eastAsia="SimSun" w:hint="eastAsia"/>
                <w:lang w:eastAsia="zh-CN"/>
              </w:rPr>
              <w:t>Aperiodic</w:t>
            </w:r>
          </w:p>
        </w:tc>
      </w:tr>
      <w:tr w:rsidR="00B12DF6" w:rsidRPr="00C25669" w14:paraId="2CA5FAF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790697">
            <w:pPr>
              <w:pStyle w:val="TAC"/>
              <w:rPr>
                <w:rFonts w:eastAsia="SimSun"/>
                <w:lang w:eastAsia="zh-CN"/>
              </w:rPr>
            </w:pPr>
            <w:r w:rsidRPr="00C25669">
              <w:rPr>
                <w:rFonts w:eastAsia="SimSun" w:hint="eastAsia"/>
                <w:lang w:eastAsia="zh-CN"/>
              </w:rPr>
              <w:t>Table 1</w:t>
            </w:r>
          </w:p>
        </w:tc>
      </w:tr>
      <w:tr w:rsidR="00B12DF6" w:rsidRPr="00C25669" w14:paraId="17F6DD2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790697">
            <w:pPr>
              <w:pStyle w:val="TAC"/>
              <w:rPr>
                <w:rFonts w:eastAsia="SimSun"/>
                <w:lang w:eastAsia="zh-CN"/>
              </w:rPr>
            </w:pPr>
            <w:r w:rsidRPr="00C25669">
              <w:rPr>
                <w:rFonts w:eastAsia="SimSun"/>
                <w:lang w:eastAsia="zh-CN"/>
              </w:rPr>
              <w:t>cri-RI-PMI-CQI</w:t>
            </w:r>
          </w:p>
        </w:tc>
      </w:tr>
      <w:tr w:rsidR="00B12DF6" w:rsidRPr="00C25669" w14:paraId="77B7F49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790697">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790697">
            <w:pPr>
              <w:pStyle w:val="TAC"/>
              <w:rPr>
                <w:rFonts w:eastAsia="SimSun"/>
                <w:color w:val="000000"/>
                <w:szCs w:val="18"/>
              </w:rPr>
            </w:pPr>
          </w:p>
          <w:p w14:paraId="6BBF88B7" w14:textId="77777777" w:rsidR="00B12DF6" w:rsidRPr="00294AB6" w:rsidRDefault="00B12DF6"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790697">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790697">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790697">
            <w:pPr>
              <w:pStyle w:val="TAC"/>
              <w:rPr>
                <w:rFonts w:eastAsia="SimSun"/>
                <w:lang w:eastAsia="zh-CN"/>
              </w:rPr>
            </w:pPr>
            <w:r w:rsidRPr="00C25669">
              <w:rPr>
                <w:rFonts w:eastAsia="SimSun" w:hint="eastAsia"/>
                <w:lang w:eastAsia="zh-CN"/>
              </w:rPr>
              <w:t>Wideband</w:t>
            </w:r>
          </w:p>
        </w:tc>
      </w:tr>
      <w:tr w:rsidR="00B12DF6" w:rsidRPr="00C25669" w14:paraId="7ED4D94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790697">
            <w:pPr>
              <w:pStyle w:val="TAC"/>
              <w:rPr>
                <w:rFonts w:eastAsia="SimSun"/>
                <w:lang w:eastAsia="zh-CN"/>
              </w:rPr>
            </w:pPr>
            <w:r w:rsidRPr="00C25669">
              <w:rPr>
                <w:rFonts w:eastAsia="SimSun" w:hint="eastAsia"/>
                <w:lang w:eastAsia="zh-CN"/>
              </w:rPr>
              <w:t>Wideband</w:t>
            </w:r>
          </w:p>
        </w:tc>
      </w:tr>
      <w:tr w:rsidR="00B12DF6" w:rsidRPr="00C25669" w14:paraId="761010C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790697">
            <w:pPr>
              <w:pStyle w:val="TAC"/>
              <w:rPr>
                <w:rFonts w:eastAsia="SimSun"/>
                <w:lang w:eastAsia="zh-CN"/>
              </w:rPr>
            </w:pPr>
            <w:r w:rsidRPr="00C25669">
              <w:rPr>
                <w:rFonts w:eastAsia="SimSun" w:cs="Arial"/>
                <w:szCs w:val="18"/>
              </w:rPr>
              <w:t>8</w:t>
            </w:r>
          </w:p>
        </w:tc>
      </w:tr>
      <w:tr w:rsidR="00B12DF6" w:rsidRPr="00C25669" w14:paraId="4D26C98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790697">
            <w:pPr>
              <w:pStyle w:val="TAC"/>
              <w:rPr>
                <w:rFonts w:eastAsia="SimSun"/>
                <w:lang w:eastAsia="zh-CN"/>
              </w:rPr>
            </w:pPr>
            <w:r w:rsidRPr="00C25669">
              <w:rPr>
                <w:rFonts w:eastAsia="SimSun" w:cs="Arial"/>
                <w:szCs w:val="18"/>
              </w:rPr>
              <w:t>1111111</w:t>
            </w:r>
          </w:p>
        </w:tc>
      </w:tr>
      <w:tr w:rsidR="00B12DF6" w:rsidRPr="00C25669" w14:paraId="0D8395E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790697">
            <w:pPr>
              <w:pStyle w:val="TAC"/>
              <w:rPr>
                <w:rFonts w:eastAsia="SimSun"/>
                <w:lang w:eastAsia="zh-CN"/>
              </w:rPr>
            </w:pPr>
            <w:r>
              <w:rPr>
                <w:rFonts w:eastAsia="SimSun"/>
                <w:lang w:eastAsia="zh-CN"/>
              </w:rPr>
              <w:t>Not configured</w:t>
            </w:r>
          </w:p>
        </w:tc>
      </w:tr>
      <w:tr w:rsidR="00B12DF6" w:rsidRPr="00C25669" w14:paraId="445721A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790697">
            <w:pPr>
              <w:pStyle w:val="TAC"/>
              <w:rPr>
                <w:rFonts w:eastAsia="SimSun"/>
                <w:lang w:eastAsia="zh-CN"/>
              </w:rPr>
            </w:pPr>
            <w:r w:rsidRPr="00C25669">
              <w:rPr>
                <w:lang w:eastAsia="zh-CN"/>
              </w:rPr>
              <w:t>5</w:t>
            </w:r>
          </w:p>
        </w:tc>
      </w:tr>
      <w:tr w:rsidR="00B12DF6" w:rsidRPr="00C25669" w14:paraId="702CA99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790697">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790697">
            <w:pPr>
              <w:pStyle w:val="TAC"/>
              <w:rPr>
                <w:lang w:eastAsia="zh-CN"/>
              </w:rPr>
            </w:pPr>
            <w:r w:rsidRPr="00C25669">
              <w:rPr>
                <w:lang w:eastAsia="zh-CN"/>
              </w:rPr>
              <w:t>1</w:t>
            </w:r>
          </w:p>
        </w:tc>
      </w:tr>
      <w:tr w:rsidR="00B12DF6" w:rsidRPr="00C25669" w14:paraId="28FAD20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790697">
            <w:pPr>
              <w:pStyle w:val="TAC"/>
              <w:rPr>
                <w:lang w:eastAsia="zh-CN"/>
              </w:rPr>
            </w:pPr>
            <w:r w:rsidRPr="00C25669">
              <w:rPr>
                <w:lang w:eastAsia="zh-CN"/>
              </w:rPr>
              <w:t>Associated Report Configuration contains pointers to NZP CSI-RS and CSI-IM</w:t>
            </w:r>
          </w:p>
        </w:tc>
      </w:tr>
      <w:tr w:rsidR="00B12DF6" w:rsidRPr="00C25669" w14:paraId="669F8D4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790697">
            <w:pPr>
              <w:pStyle w:val="TAC"/>
              <w:rPr>
                <w:rFonts w:eastAsia="SimSun"/>
                <w:lang w:eastAsia="zh-CN"/>
              </w:rPr>
            </w:pPr>
            <w:r w:rsidRPr="00C25669">
              <w:rPr>
                <w:rFonts w:eastAsia="SimSun"/>
                <w:lang w:eastAsia="zh-CN"/>
              </w:rPr>
              <w:t>typeI-SinglePanel</w:t>
            </w:r>
          </w:p>
        </w:tc>
      </w:tr>
      <w:tr w:rsidR="00B12DF6" w:rsidRPr="00C25669" w14:paraId="37CD18A9" w14:textId="77777777" w:rsidTr="00790697">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790697">
            <w:pPr>
              <w:pStyle w:val="TAC"/>
              <w:rPr>
                <w:rFonts w:eastAsia="SimSun"/>
                <w:lang w:eastAsia="zh-CN"/>
              </w:rPr>
            </w:pPr>
            <w:r w:rsidRPr="00C25669">
              <w:rPr>
                <w:rFonts w:eastAsia="SimSun" w:hint="eastAsia"/>
                <w:lang w:eastAsia="zh-CN"/>
              </w:rPr>
              <w:t>1</w:t>
            </w:r>
          </w:p>
        </w:tc>
      </w:tr>
      <w:tr w:rsidR="00B12DF6" w:rsidRPr="00C25669" w14:paraId="7BCE2345" w14:textId="77777777" w:rsidTr="00790697">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790697">
            <w:pPr>
              <w:pStyle w:val="TAC"/>
              <w:rPr>
                <w:rFonts w:eastAsia="SimSun"/>
                <w:lang w:eastAsia="zh-CN"/>
              </w:rPr>
            </w:pPr>
            <w:r w:rsidRPr="00C25669">
              <w:rPr>
                <w:rFonts w:eastAsia="SimSun" w:hint="eastAsia"/>
                <w:lang w:eastAsia="zh-CN"/>
              </w:rPr>
              <w:t>(4,1)</w:t>
            </w:r>
          </w:p>
        </w:tc>
      </w:tr>
      <w:tr w:rsidR="00B12DF6" w:rsidRPr="00C25669" w14:paraId="0E8ABF45" w14:textId="77777777" w:rsidTr="00790697">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790697">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790697">
            <w:pPr>
              <w:pStyle w:val="TAC"/>
              <w:rPr>
                <w:rFonts w:eastAsia="SimSun"/>
                <w:lang w:eastAsia="zh-CN"/>
              </w:rPr>
            </w:pPr>
            <w:r w:rsidRPr="00C25669">
              <w:rPr>
                <w:rFonts w:eastAsia="SimSun" w:hint="eastAsia"/>
                <w:lang w:eastAsia="zh-CN"/>
              </w:rPr>
              <w:t>0x FFFF</w:t>
            </w:r>
          </w:p>
        </w:tc>
      </w:tr>
      <w:tr w:rsidR="00B12DF6" w:rsidRPr="00C25669" w14:paraId="6574BC4F"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790697">
            <w:pPr>
              <w:pStyle w:val="TAC"/>
              <w:rPr>
                <w:rFonts w:eastAsia="SimSun"/>
                <w:lang w:eastAsia="zh-CN"/>
              </w:rPr>
            </w:pPr>
            <w:r w:rsidRPr="00C25669">
              <w:rPr>
                <w:rFonts w:eastAsia="SimSun" w:hint="eastAsia"/>
                <w:lang w:eastAsia="zh-CN"/>
              </w:rPr>
              <w:t>PUSCH</w:t>
            </w:r>
          </w:p>
        </w:tc>
      </w:tr>
      <w:tr w:rsidR="00B12DF6" w:rsidRPr="00C25669" w14:paraId="1B47F35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790697">
            <w:pPr>
              <w:pStyle w:val="TAC"/>
              <w:rPr>
                <w:rFonts w:eastAsia="SimSun"/>
                <w:lang w:eastAsia="zh-CN"/>
              </w:rPr>
            </w:pPr>
            <w:r>
              <w:rPr>
                <w:rFonts w:eastAsia="SimSun"/>
                <w:lang w:eastAsia="zh-CN"/>
              </w:rPr>
              <w:t>6.5</w:t>
            </w:r>
          </w:p>
        </w:tc>
      </w:tr>
      <w:tr w:rsidR="00B12DF6" w:rsidRPr="00C25669" w14:paraId="33AF063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790697">
            <w:pPr>
              <w:pStyle w:val="TAC"/>
              <w:rPr>
                <w:rFonts w:eastAsia="SimSun"/>
                <w:lang w:eastAsia="zh-CN"/>
              </w:rPr>
            </w:pPr>
            <w:r w:rsidRPr="007733F2">
              <w:rPr>
                <w:rFonts w:eastAsia="SimSun" w:hint="eastAsia"/>
                <w:lang w:eastAsia="zh-CN"/>
              </w:rPr>
              <w:t>4</w:t>
            </w:r>
          </w:p>
        </w:tc>
      </w:tr>
      <w:tr w:rsidR="00B12DF6" w:rsidRPr="00C25669" w14:paraId="2070A31C"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790697">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790697">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79069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790697">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790697">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790697">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790697">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790697">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790697">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790697">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790697">
            <w:pPr>
              <w:keepNext/>
              <w:keepLines/>
              <w:spacing w:after="0"/>
              <w:rPr>
                <w:rFonts w:ascii="Arial" w:eastAsia="SimSun" w:hAnsi="Arial"/>
                <w:sz w:val="18"/>
              </w:rPr>
            </w:pPr>
          </w:p>
          <w:p w14:paraId="7EEC537F"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790697">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790697">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790697">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790697">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790697">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790697">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790697">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790697">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790697">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790697">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790697">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790697">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790697">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790697">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790697">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790697">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790697">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790697">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790697">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790697">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790697">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790697">
        <w:trPr>
          <w:jc w:val="center"/>
        </w:trPr>
        <w:tc>
          <w:tcPr>
            <w:tcW w:w="1984" w:type="dxa"/>
            <w:tcBorders>
              <w:bottom w:val="nil"/>
            </w:tcBorders>
          </w:tcPr>
          <w:p w14:paraId="11E27F4B" w14:textId="77777777" w:rsidR="00973D47" w:rsidRPr="00C25669" w:rsidRDefault="00973D47" w:rsidP="00790697">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790697">
        <w:trPr>
          <w:cantSplit/>
          <w:jc w:val="center"/>
        </w:trPr>
        <w:tc>
          <w:tcPr>
            <w:tcW w:w="1984" w:type="dxa"/>
          </w:tcPr>
          <w:p w14:paraId="433C4A44" w14:textId="77777777" w:rsidR="00973D47" w:rsidRPr="00C25669" w:rsidRDefault="00973D47" w:rsidP="0079069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790697">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79069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790697">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790697">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790697">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790697">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790697">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790697">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790697">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790697">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790697">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790697">
            <w:pPr>
              <w:keepNext/>
              <w:keepLines/>
              <w:spacing w:after="0"/>
              <w:rPr>
                <w:rFonts w:ascii="Arial" w:eastAsia="SimSun" w:hAnsi="Arial"/>
                <w:sz w:val="18"/>
              </w:rPr>
            </w:pPr>
          </w:p>
          <w:p w14:paraId="3FC48D6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790697">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790697">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790697">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790697">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790697">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790697">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790697">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790697">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790697">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790697">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790697">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790697">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790697">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790697">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790697">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790697">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790697">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790697">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790697">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790697">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790697">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790697">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790697">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790697">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790697">
        <w:trPr>
          <w:jc w:val="center"/>
        </w:trPr>
        <w:tc>
          <w:tcPr>
            <w:tcW w:w="1984" w:type="dxa"/>
            <w:tcBorders>
              <w:bottom w:val="nil"/>
            </w:tcBorders>
          </w:tcPr>
          <w:p w14:paraId="496575A0" w14:textId="77777777" w:rsidR="00973D47" w:rsidRPr="00C25669" w:rsidRDefault="00973D47" w:rsidP="00790697">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790697">
        <w:trPr>
          <w:cantSplit/>
          <w:jc w:val="center"/>
        </w:trPr>
        <w:tc>
          <w:tcPr>
            <w:tcW w:w="1984" w:type="dxa"/>
          </w:tcPr>
          <w:p w14:paraId="1F7FD10E" w14:textId="77777777" w:rsidR="00973D47" w:rsidRPr="00C25669" w:rsidRDefault="00973D47" w:rsidP="0079069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790697">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31F5A4EE"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00E85338">
        <w:rPr>
          <w:rFonts w:eastAsia="SimSun"/>
          <w:lang w:eastAsia="zh-CN"/>
        </w:rPr>
        <w:t>.. The minimum requirements</w:t>
      </w:r>
      <w:r w:rsidR="00E85338" w:rsidRPr="00C25669">
        <w:rPr>
          <w:rFonts w:eastAsia="SimSun"/>
        </w:rPr>
        <w:t xml:space="preserve"> </w:t>
      </w:r>
      <w:r w:rsidR="00E85338">
        <w:rPr>
          <w:rFonts w:eastAsia="SimSun"/>
        </w:rPr>
        <w:t>for FR2-1 is applicable for</w:t>
      </w:r>
      <w:r w:rsidRPr="00C25669">
        <w:rPr>
          <w:rFonts w:eastAsia="SimSun"/>
        </w:rPr>
        <w:t xml:space="preserve">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r w:rsidR="00233AD9">
        <w:t xml:space="preserve"> and 7.1.1.8</w:t>
      </w:r>
      <w:r w:rsidR="004D69D8" w:rsidRPr="005B1E3A">
        <w:t>.</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955"/>
        <w:gridCol w:w="859"/>
        <w:gridCol w:w="2420"/>
        <w:gridCol w:w="6"/>
        <w:gridCol w:w="2547"/>
      </w:tblGrid>
      <w:tr w:rsidR="005B3300" w:rsidRPr="00C25669" w14:paraId="7E6A355F" w14:textId="77777777" w:rsidTr="007D5E4A">
        <w:trPr>
          <w:trHeight w:val="58"/>
        </w:trPr>
        <w:tc>
          <w:tcPr>
            <w:tcW w:w="1478"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6"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1" w:type="pct"/>
            <w:gridSpan w:val="2"/>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7D5E4A">
        <w:trPr>
          <w:trHeight w:val="153"/>
        </w:trPr>
        <w:tc>
          <w:tcPr>
            <w:tcW w:w="1478"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5"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6"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1" w:type="pct"/>
            <w:gridSpan w:val="2"/>
          </w:tcPr>
          <w:p w14:paraId="54BE498E" w14:textId="77777777" w:rsidR="005B3300" w:rsidRPr="00C25669" w:rsidRDefault="005B3300" w:rsidP="00FB27FE">
            <w:pPr>
              <w:pStyle w:val="TAL"/>
              <w:rPr>
                <w:lang w:val="en-US" w:eastAsia="zh-CN"/>
              </w:rPr>
            </w:pPr>
          </w:p>
        </w:tc>
      </w:tr>
      <w:tr w:rsidR="005B3300" w:rsidRPr="00C25669" w14:paraId="3444E147" w14:textId="77777777" w:rsidTr="007D5E4A">
        <w:trPr>
          <w:trHeight w:val="153"/>
        </w:trPr>
        <w:tc>
          <w:tcPr>
            <w:tcW w:w="1478"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5"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6"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1" w:type="pct"/>
            <w:gridSpan w:val="2"/>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7D5E4A">
        <w:trPr>
          <w:trHeight w:val="153"/>
        </w:trPr>
        <w:tc>
          <w:tcPr>
            <w:tcW w:w="1478"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5"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6"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1" w:type="pct"/>
            <w:gridSpan w:val="2"/>
          </w:tcPr>
          <w:p w14:paraId="04905946" w14:textId="77777777" w:rsidR="00656E47" w:rsidRPr="00C25669" w:rsidRDefault="00656E47" w:rsidP="00656E47">
            <w:pPr>
              <w:pStyle w:val="TAL"/>
              <w:rPr>
                <w:lang w:val="en-US" w:eastAsia="zh-CN"/>
              </w:rPr>
            </w:pPr>
          </w:p>
        </w:tc>
      </w:tr>
      <w:tr w:rsidR="00D36EBA" w:rsidRPr="00C25669" w14:paraId="25504605" w14:textId="77777777" w:rsidTr="007D5E4A">
        <w:trPr>
          <w:trHeight w:val="153"/>
        </w:trPr>
        <w:tc>
          <w:tcPr>
            <w:tcW w:w="1478"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5"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6"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1" w:type="pct"/>
            <w:gridSpan w:val="2"/>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7D5E4A" w:rsidRPr="00C25669" w14:paraId="3FF41CAC" w14:textId="77777777" w:rsidTr="007D5E4A">
        <w:trPr>
          <w:trHeight w:val="153"/>
        </w:trPr>
        <w:tc>
          <w:tcPr>
            <w:tcW w:w="1479" w:type="pct"/>
          </w:tcPr>
          <w:p w14:paraId="7CD092F1" w14:textId="77777777" w:rsidR="007D5E4A" w:rsidRDefault="007D5E4A" w:rsidP="00790697">
            <w:pPr>
              <w:pStyle w:val="TAL"/>
              <w:rPr>
                <w:lang w:eastAsia="zh-CN"/>
              </w:rPr>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496" w:type="pct"/>
          </w:tcPr>
          <w:p w14:paraId="68A234CA" w14:textId="77777777" w:rsidR="007D5E4A" w:rsidRDefault="007D5E4A" w:rsidP="00790697">
            <w:pPr>
              <w:pStyle w:val="TAL"/>
              <w:rPr>
                <w:rFonts w:eastAsia="SimSun"/>
                <w:lang w:eastAsia="zh-CN"/>
              </w:rPr>
            </w:pPr>
            <w:r>
              <w:rPr>
                <w:rFonts w:eastAsia="SimSun" w:hint="eastAsia"/>
                <w:lang w:eastAsia="zh-CN"/>
              </w:rPr>
              <w:t>F</w:t>
            </w:r>
            <w:r>
              <w:rPr>
                <w:rFonts w:eastAsia="SimSun"/>
                <w:lang w:eastAsia="zh-CN"/>
              </w:rPr>
              <w:t>R2 TDD</w:t>
            </w:r>
          </w:p>
        </w:tc>
        <w:tc>
          <w:tcPr>
            <w:tcW w:w="446" w:type="pct"/>
            <w:shd w:val="clear" w:color="auto" w:fill="auto"/>
          </w:tcPr>
          <w:p w14:paraId="31D0125C" w14:textId="77777777" w:rsidR="007D5E4A" w:rsidRDefault="007D5E4A" w:rsidP="00790697">
            <w:pPr>
              <w:pStyle w:val="TAL"/>
              <w:rPr>
                <w:rFonts w:eastAsia="SimSun"/>
                <w:lang w:eastAsia="zh-CN"/>
              </w:rPr>
            </w:pPr>
            <w:r>
              <w:rPr>
                <w:rFonts w:eastAsia="SimSun" w:hint="eastAsia"/>
                <w:lang w:eastAsia="zh-CN"/>
              </w:rPr>
              <w:t>P</w:t>
            </w:r>
            <w:r>
              <w:rPr>
                <w:rFonts w:eastAsia="SimSun"/>
                <w:lang w:eastAsia="zh-CN"/>
              </w:rPr>
              <w:t>DSCH</w:t>
            </w:r>
          </w:p>
        </w:tc>
        <w:tc>
          <w:tcPr>
            <w:tcW w:w="1257" w:type="pct"/>
            <w:gridSpan w:val="2"/>
            <w:shd w:val="clear" w:color="auto" w:fill="auto"/>
          </w:tcPr>
          <w:p w14:paraId="165D1942" w14:textId="77777777" w:rsidR="007D5E4A" w:rsidRDefault="007D5E4A" w:rsidP="00790697">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C9EB78C" w14:textId="77777777" w:rsidR="007D5E4A" w:rsidRPr="00C25669" w:rsidRDefault="007D5E4A" w:rsidP="00790697">
            <w:pPr>
              <w:pStyle w:val="TAL"/>
              <w:rPr>
                <w:lang w:val="en-US" w:eastAsia="zh-CN"/>
              </w:rPr>
            </w:pPr>
          </w:p>
        </w:tc>
      </w:tr>
      <w:tr w:rsidR="001F7570" w:rsidRPr="00C25669" w14:paraId="210B8D51" w14:textId="77777777" w:rsidTr="007D5E4A">
        <w:trPr>
          <w:trHeight w:val="153"/>
        </w:trPr>
        <w:tc>
          <w:tcPr>
            <w:tcW w:w="1478"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5"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6"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1" w:type="pct"/>
            <w:gridSpan w:val="2"/>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7D5E4A">
        <w:trPr>
          <w:trHeight w:val="153"/>
        </w:trPr>
        <w:tc>
          <w:tcPr>
            <w:tcW w:w="1478"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5"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6"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1" w:type="pct"/>
            <w:gridSpan w:val="2"/>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7D5E4A">
        <w:trPr>
          <w:trHeight w:val="153"/>
        </w:trPr>
        <w:tc>
          <w:tcPr>
            <w:tcW w:w="1478"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5"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6"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1" w:type="pct"/>
            <w:gridSpan w:val="2"/>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5"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790697">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790697">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3C117E90" w14:textId="77777777" w:rsidTr="007D5E4A">
        <w:trPr>
          <w:trHeight w:val="153"/>
        </w:trPr>
        <w:tc>
          <w:tcPr>
            <w:tcW w:w="1478" w:type="pct"/>
            <w:tcBorders>
              <w:top w:val="nil"/>
              <w:left w:val="single" w:sz="4" w:space="0" w:color="auto"/>
              <w:bottom w:val="nil"/>
              <w:right w:val="single" w:sz="4" w:space="0" w:color="auto"/>
            </w:tcBorders>
            <w:vAlign w:val="center"/>
          </w:tcPr>
          <w:p w14:paraId="0D6D026F" w14:textId="77777777" w:rsidR="00D02001" w:rsidRPr="00E238CD" w:rsidRDefault="00D02001" w:rsidP="00790697">
            <w:pPr>
              <w:keepNext/>
              <w:keepLines/>
              <w:spacing w:after="0"/>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2A0318CB" w14:textId="77777777" w:rsidR="00D02001" w:rsidRPr="00E238CD" w:rsidRDefault="00D02001" w:rsidP="00790697">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3F30C3CE" w14:textId="77777777" w:rsidTr="007D5E4A">
        <w:trPr>
          <w:trHeight w:val="153"/>
        </w:trPr>
        <w:tc>
          <w:tcPr>
            <w:tcW w:w="1478" w:type="pct"/>
            <w:tcBorders>
              <w:top w:val="nil"/>
              <w:left w:val="single" w:sz="4" w:space="0" w:color="auto"/>
              <w:right w:val="single" w:sz="4" w:space="0" w:color="auto"/>
            </w:tcBorders>
            <w:vAlign w:val="center"/>
          </w:tcPr>
          <w:p w14:paraId="063135CE" w14:textId="77777777" w:rsidR="00D02001" w:rsidRPr="00E238CD" w:rsidRDefault="00D02001" w:rsidP="00790697">
            <w:pPr>
              <w:keepNext/>
              <w:keepLines/>
              <w:spacing w:after="0"/>
              <w:rPr>
                <w:rFonts w:ascii="Arial" w:eastAsia="DengXian" w:hAnsi="Arial"/>
                <w:sz w:val="18"/>
                <w:lang w:eastAsia="zh-CN"/>
              </w:rPr>
            </w:pPr>
          </w:p>
        </w:tc>
        <w:tc>
          <w:tcPr>
            <w:tcW w:w="495" w:type="pct"/>
            <w:tcBorders>
              <w:top w:val="nil"/>
              <w:left w:val="single" w:sz="4" w:space="0" w:color="auto"/>
              <w:right w:val="single" w:sz="4" w:space="0" w:color="auto"/>
            </w:tcBorders>
            <w:vAlign w:val="center"/>
          </w:tcPr>
          <w:p w14:paraId="28E9CAFF" w14:textId="77777777" w:rsidR="00D02001" w:rsidRPr="00E238CD" w:rsidRDefault="00D02001" w:rsidP="00790697">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790697">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790697">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790697">
            <w:pPr>
              <w:keepNext/>
              <w:keepLines/>
              <w:spacing w:after="0"/>
              <w:rPr>
                <w:rFonts w:ascii="Arial" w:hAnsi="Arial"/>
                <w:sz w:val="18"/>
                <w:lang w:val="en-US" w:eastAsia="zh-CN"/>
              </w:rPr>
            </w:pP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15F11F20"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5"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790697">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790697">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7D5E4A">
        <w:trPr>
          <w:trHeight w:val="153"/>
        </w:trPr>
        <w:tc>
          <w:tcPr>
            <w:tcW w:w="1478"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790697">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7D5E4A">
        <w:trPr>
          <w:trHeight w:val="153"/>
        </w:trPr>
        <w:tc>
          <w:tcPr>
            <w:tcW w:w="1478"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790697">
            <w:pPr>
              <w:keepNext/>
              <w:keepLines/>
              <w:spacing w:after="0"/>
              <w:rPr>
                <w:rFonts w:ascii="Arial" w:hAnsi="Arial"/>
                <w:sz w:val="18"/>
              </w:rPr>
            </w:pPr>
            <w:r w:rsidRPr="00E238CD">
              <w:rPr>
                <w:rFonts w:ascii="Arial" w:hAnsi="Arial"/>
                <w:sz w:val="18"/>
              </w:rPr>
              <w:t>(Table 7.4.2.2-2: Test 4)</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790697">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0B5A1709" w:rsidR="00421B82" w:rsidRPr="00E20919" w:rsidRDefault="00421B82" w:rsidP="00421B82">
      <w:bookmarkStart w:id="2273" w:name="_Hlk71138765"/>
      <w:r w:rsidRPr="00E20919">
        <w:t>The applicability rules for FR2</w:t>
      </w:r>
      <w:r w:rsidR="00943DF8">
        <w:t>-1</w:t>
      </w:r>
      <w:r w:rsidRPr="00E20919">
        <w:t xml:space="preserve">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790697">
            <w:pPr>
              <w:pStyle w:val="TAH"/>
            </w:pPr>
            <w:r>
              <w:t>Test type</w:t>
            </w:r>
          </w:p>
        </w:tc>
        <w:tc>
          <w:tcPr>
            <w:tcW w:w="2879" w:type="dxa"/>
          </w:tcPr>
          <w:p w14:paraId="1980C539" w14:textId="77777777" w:rsidR="00421B82" w:rsidRDefault="00421B82" w:rsidP="00790697">
            <w:pPr>
              <w:pStyle w:val="TAH"/>
            </w:pPr>
            <w:r>
              <w:t>Test list</w:t>
            </w:r>
          </w:p>
        </w:tc>
        <w:tc>
          <w:tcPr>
            <w:tcW w:w="3535" w:type="dxa"/>
          </w:tcPr>
          <w:p w14:paraId="7C1ADBEB" w14:textId="77777777" w:rsidR="00421B82" w:rsidRDefault="00421B82" w:rsidP="00790697">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790697">
            <w:pPr>
              <w:pStyle w:val="TAC"/>
            </w:pPr>
            <w:r>
              <w:t>PDSCH</w:t>
            </w:r>
          </w:p>
        </w:tc>
        <w:tc>
          <w:tcPr>
            <w:tcW w:w="2879" w:type="dxa"/>
          </w:tcPr>
          <w:p w14:paraId="07C261CD" w14:textId="77777777" w:rsidR="00AA4DCC" w:rsidRDefault="00AA4DCC" w:rsidP="00790697">
            <w:pPr>
              <w:pStyle w:val="TAC"/>
            </w:pPr>
            <w:r>
              <w:t>Clause 7.2.2.2.1 (Test 1-4)</w:t>
            </w:r>
          </w:p>
        </w:tc>
        <w:tc>
          <w:tcPr>
            <w:tcW w:w="3535" w:type="dxa"/>
          </w:tcPr>
          <w:p w14:paraId="472EB59C" w14:textId="5DC4B653" w:rsidR="00AA4DCC" w:rsidRDefault="00AA4DCC" w:rsidP="00790697">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790697">
            <w:pPr>
              <w:pStyle w:val="TAC"/>
            </w:pPr>
          </w:p>
        </w:tc>
        <w:tc>
          <w:tcPr>
            <w:tcW w:w="1604" w:type="dxa"/>
          </w:tcPr>
          <w:p w14:paraId="7FBE529C" w14:textId="77777777" w:rsidR="00AA4DCC" w:rsidRDefault="00AA4DCC" w:rsidP="00790697">
            <w:pPr>
              <w:pStyle w:val="TAC"/>
            </w:pPr>
            <w:r>
              <w:t>PDSCH</w:t>
            </w:r>
          </w:p>
        </w:tc>
        <w:tc>
          <w:tcPr>
            <w:tcW w:w="2879" w:type="dxa"/>
          </w:tcPr>
          <w:p w14:paraId="43742F72" w14:textId="77777777" w:rsidR="00AA4DCC" w:rsidRDefault="00AA4DCC" w:rsidP="00790697">
            <w:pPr>
              <w:pStyle w:val="TAC"/>
            </w:pPr>
            <w:r>
              <w:t>Clause 7.2.2.2.1 (Test 2-6)</w:t>
            </w:r>
          </w:p>
          <w:p w14:paraId="5B4CFD28" w14:textId="77777777" w:rsidR="00AA4DCC" w:rsidRDefault="00AA4DCC" w:rsidP="00790697">
            <w:pPr>
              <w:pStyle w:val="TAC"/>
            </w:pPr>
            <w:r>
              <w:t>Clause 7.2.2.2.1 (Test 3-1)</w:t>
            </w:r>
          </w:p>
        </w:tc>
        <w:tc>
          <w:tcPr>
            <w:tcW w:w="3535" w:type="dxa"/>
          </w:tcPr>
          <w:p w14:paraId="3398D215" w14:textId="77777777" w:rsidR="00AA4DCC" w:rsidRDefault="00AA4DCC" w:rsidP="00790697">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790697">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790697">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790697">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790697">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790697">
            <w:pPr>
              <w:pStyle w:val="TAH"/>
              <w:rPr>
                <w:lang w:eastAsia="ko-KR"/>
              </w:rPr>
            </w:pPr>
            <w:r w:rsidRPr="00C25669">
              <w:rPr>
                <w:lang w:eastAsia="ko-KR"/>
              </w:rPr>
              <w:t>Applicability notes</w:t>
            </w:r>
          </w:p>
        </w:tc>
      </w:tr>
      <w:tr w:rsidR="000279B1" w:rsidRPr="00C25669" w14:paraId="38C8EBB8" w14:textId="77777777" w:rsidTr="00790697">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790697">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790697">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790697">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790697">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790697">
            <w:pPr>
              <w:pStyle w:val="TAL"/>
              <w:rPr>
                <w:lang w:val="en-US" w:eastAsia="zh-CN"/>
              </w:rPr>
            </w:pPr>
          </w:p>
        </w:tc>
      </w:tr>
      <w:tr w:rsidR="000279B1" w:rsidRPr="00C25669" w14:paraId="7E30BE36" w14:textId="77777777" w:rsidTr="00790697">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790697">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790697">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790697">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790697">
            <w:pPr>
              <w:pStyle w:val="TAL"/>
              <w:rPr>
                <w:lang w:val="en-US" w:eastAsia="zh-CN"/>
              </w:rPr>
            </w:pPr>
          </w:p>
        </w:tc>
      </w:tr>
      <w:tr w:rsidR="000279B1" w:rsidRPr="00C25669" w14:paraId="46727164" w14:textId="77777777" w:rsidTr="00790697">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790697">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790697">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790697">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790697">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790697">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790697">
            <w:pPr>
              <w:pStyle w:val="TAL"/>
              <w:rPr>
                <w:lang w:val="en-US" w:eastAsia="zh-CN"/>
              </w:rPr>
            </w:pPr>
          </w:p>
        </w:tc>
      </w:tr>
      <w:tr w:rsidR="000279B1" w:rsidRPr="00C25669" w14:paraId="375A29E5" w14:textId="77777777" w:rsidTr="00790697">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790697">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790697">
            <w:pPr>
              <w:pStyle w:val="TAL"/>
              <w:rPr>
                <w:rFonts w:eastAsia="SimSun"/>
                <w:lang w:val="en-US" w:eastAsia="zh-CN"/>
              </w:rPr>
            </w:pPr>
          </w:p>
        </w:tc>
        <w:tc>
          <w:tcPr>
            <w:tcW w:w="532" w:type="pct"/>
            <w:shd w:val="clear" w:color="auto" w:fill="auto"/>
          </w:tcPr>
          <w:p w14:paraId="0F7D0A71" w14:textId="77777777" w:rsidR="000279B1" w:rsidRPr="0062375F" w:rsidRDefault="000279B1" w:rsidP="00790697">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790697">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790697">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790697">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790697">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790697">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790697">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790697">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790697">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790697">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790697">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697">
        <w:trPr>
          <w:trHeight w:val="187"/>
          <w:jc w:val="center"/>
        </w:trPr>
        <w:tc>
          <w:tcPr>
            <w:tcW w:w="3249" w:type="pct"/>
            <w:gridSpan w:val="3"/>
            <w:shd w:val="clear" w:color="auto" w:fill="auto"/>
          </w:tcPr>
          <w:p w14:paraId="12B2CF05" w14:textId="77777777" w:rsidR="00363EA2" w:rsidRPr="00661924" w:rsidRDefault="00363EA2" w:rsidP="00790697">
            <w:pPr>
              <w:pStyle w:val="TAH"/>
            </w:pPr>
            <w:r w:rsidRPr="00661924">
              <w:t>Parameter</w:t>
            </w:r>
          </w:p>
        </w:tc>
        <w:tc>
          <w:tcPr>
            <w:tcW w:w="549" w:type="pct"/>
            <w:shd w:val="clear" w:color="auto" w:fill="auto"/>
          </w:tcPr>
          <w:p w14:paraId="70BCA4CA" w14:textId="77777777" w:rsidR="00363EA2" w:rsidRPr="00661924" w:rsidRDefault="00363EA2" w:rsidP="00790697">
            <w:pPr>
              <w:pStyle w:val="TAH"/>
            </w:pPr>
            <w:r w:rsidRPr="00661924">
              <w:t>Unit</w:t>
            </w:r>
          </w:p>
        </w:tc>
        <w:tc>
          <w:tcPr>
            <w:tcW w:w="1202" w:type="pct"/>
            <w:shd w:val="clear" w:color="auto" w:fill="auto"/>
          </w:tcPr>
          <w:p w14:paraId="100ADF82" w14:textId="77777777" w:rsidR="00363EA2" w:rsidRPr="00661924" w:rsidRDefault="00363EA2" w:rsidP="00790697">
            <w:pPr>
              <w:pStyle w:val="TAH"/>
            </w:pPr>
            <w:r w:rsidRPr="00661924">
              <w:t>Value</w:t>
            </w:r>
          </w:p>
        </w:tc>
      </w:tr>
      <w:tr w:rsidR="00363EA2" w:rsidRPr="00661924" w14:paraId="0DF5E139" w14:textId="77777777" w:rsidTr="00790697">
        <w:trPr>
          <w:trHeight w:val="187"/>
          <w:jc w:val="center"/>
        </w:trPr>
        <w:tc>
          <w:tcPr>
            <w:tcW w:w="3249" w:type="pct"/>
            <w:gridSpan w:val="3"/>
            <w:shd w:val="clear" w:color="auto" w:fill="auto"/>
            <w:vAlign w:val="center"/>
          </w:tcPr>
          <w:p w14:paraId="3DA78EC0" w14:textId="77777777" w:rsidR="00363EA2" w:rsidRPr="00661924" w:rsidRDefault="00363EA2" w:rsidP="0079069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697">
            <w:pPr>
              <w:pStyle w:val="TAC"/>
            </w:pPr>
          </w:p>
        </w:tc>
        <w:tc>
          <w:tcPr>
            <w:tcW w:w="1202" w:type="pct"/>
            <w:shd w:val="clear" w:color="auto" w:fill="auto"/>
            <w:vAlign w:val="center"/>
          </w:tcPr>
          <w:p w14:paraId="36B662B7" w14:textId="77777777" w:rsidR="00363EA2" w:rsidRPr="00661924" w:rsidRDefault="00363EA2" w:rsidP="00790697">
            <w:pPr>
              <w:pStyle w:val="TAC"/>
            </w:pPr>
            <w:r w:rsidRPr="00661924">
              <w:t>Transmission scheme 1</w:t>
            </w:r>
          </w:p>
        </w:tc>
      </w:tr>
      <w:tr w:rsidR="00363EA2" w:rsidRPr="00661924" w14:paraId="261B8813" w14:textId="77777777" w:rsidTr="00790697">
        <w:trPr>
          <w:trHeight w:val="187"/>
          <w:jc w:val="center"/>
        </w:trPr>
        <w:tc>
          <w:tcPr>
            <w:tcW w:w="3249" w:type="pct"/>
            <w:gridSpan w:val="3"/>
            <w:shd w:val="clear" w:color="auto" w:fill="auto"/>
            <w:vAlign w:val="center"/>
          </w:tcPr>
          <w:p w14:paraId="2CCDF9E9" w14:textId="77777777" w:rsidR="00363EA2" w:rsidRPr="00661924" w:rsidRDefault="00363EA2" w:rsidP="0079069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697">
            <w:pPr>
              <w:pStyle w:val="TAC"/>
            </w:pPr>
          </w:p>
        </w:tc>
        <w:tc>
          <w:tcPr>
            <w:tcW w:w="1202" w:type="pct"/>
            <w:shd w:val="clear" w:color="auto" w:fill="auto"/>
            <w:vAlign w:val="center"/>
          </w:tcPr>
          <w:p w14:paraId="16646FA3" w14:textId="77777777" w:rsidR="00363EA2" w:rsidRPr="00661924" w:rsidRDefault="00363EA2" w:rsidP="00790697">
            <w:pPr>
              <w:pStyle w:val="TAC"/>
            </w:pPr>
            <w:r w:rsidRPr="00661924">
              <w:t>0</w:t>
            </w:r>
          </w:p>
        </w:tc>
      </w:tr>
      <w:tr w:rsidR="00363EA2" w:rsidRPr="00661924" w14:paraId="4DB1226B" w14:textId="77777777" w:rsidTr="00790697">
        <w:trPr>
          <w:trHeight w:val="187"/>
          <w:jc w:val="center"/>
        </w:trPr>
        <w:tc>
          <w:tcPr>
            <w:tcW w:w="1004" w:type="pct"/>
            <w:vMerge w:val="restart"/>
            <w:shd w:val="clear" w:color="auto" w:fill="auto"/>
            <w:vAlign w:val="center"/>
          </w:tcPr>
          <w:p w14:paraId="093FFBCD" w14:textId="77777777" w:rsidR="00363EA2" w:rsidRPr="00661924" w:rsidRDefault="00363EA2" w:rsidP="0079069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69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697">
            <w:pPr>
              <w:pStyle w:val="TAC"/>
            </w:pPr>
            <w:r w:rsidRPr="00661924">
              <w:t>RBs</w:t>
            </w:r>
          </w:p>
        </w:tc>
        <w:tc>
          <w:tcPr>
            <w:tcW w:w="1202" w:type="pct"/>
            <w:shd w:val="clear" w:color="auto" w:fill="auto"/>
            <w:vAlign w:val="center"/>
          </w:tcPr>
          <w:p w14:paraId="39CECD92" w14:textId="77777777" w:rsidR="00363EA2" w:rsidRPr="00661924" w:rsidRDefault="00363EA2" w:rsidP="00790697">
            <w:pPr>
              <w:pStyle w:val="TAC"/>
            </w:pPr>
            <w:r w:rsidRPr="00661924">
              <w:t>0</w:t>
            </w:r>
          </w:p>
        </w:tc>
      </w:tr>
      <w:tr w:rsidR="00363EA2" w:rsidRPr="00661924" w14:paraId="6B5D531A" w14:textId="77777777" w:rsidTr="00790697">
        <w:trPr>
          <w:trHeight w:val="187"/>
          <w:jc w:val="center"/>
        </w:trPr>
        <w:tc>
          <w:tcPr>
            <w:tcW w:w="1004" w:type="pct"/>
            <w:vMerge/>
            <w:shd w:val="clear" w:color="auto" w:fill="auto"/>
            <w:vAlign w:val="center"/>
          </w:tcPr>
          <w:p w14:paraId="1F824E8C" w14:textId="77777777" w:rsidR="00363EA2" w:rsidRPr="00661924" w:rsidRDefault="00363EA2" w:rsidP="00790697">
            <w:pPr>
              <w:pStyle w:val="TAL"/>
              <w:rPr>
                <w:lang w:eastAsia="ja-JP"/>
              </w:rPr>
            </w:pPr>
          </w:p>
        </w:tc>
        <w:tc>
          <w:tcPr>
            <w:tcW w:w="2245" w:type="pct"/>
            <w:gridSpan w:val="2"/>
            <w:shd w:val="clear" w:color="auto" w:fill="auto"/>
            <w:vAlign w:val="center"/>
          </w:tcPr>
          <w:p w14:paraId="650C0502" w14:textId="77777777" w:rsidR="00363EA2" w:rsidRPr="00661924" w:rsidRDefault="00363EA2" w:rsidP="0079069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697">
            <w:pPr>
              <w:pStyle w:val="TAC"/>
            </w:pPr>
            <w:r w:rsidRPr="00661924">
              <w:t>kHz</w:t>
            </w:r>
          </w:p>
        </w:tc>
        <w:tc>
          <w:tcPr>
            <w:tcW w:w="1202" w:type="pct"/>
            <w:shd w:val="clear" w:color="auto" w:fill="auto"/>
            <w:vAlign w:val="center"/>
          </w:tcPr>
          <w:p w14:paraId="561B2B6A" w14:textId="5C9AF458" w:rsidR="00363EA2" w:rsidRPr="00661924" w:rsidRDefault="00363EA2" w:rsidP="00790697">
            <w:pPr>
              <w:pStyle w:val="TAC"/>
            </w:pPr>
            <w:r w:rsidRPr="00661924">
              <w:t>60 or 120</w:t>
            </w:r>
            <w:r w:rsidR="00713D7D">
              <w:t xml:space="preserve"> or 480</w:t>
            </w:r>
          </w:p>
        </w:tc>
      </w:tr>
      <w:tr w:rsidR="00363EA2" w:rsidRPr="00661924" w14:paraId="53B28C95" w14:textId="77777777" w:rsidTr="00790697">
        <w:trPr>
          <w:trHeight w:val="187"/>
          <w:jc w:val="center"/>
        </w:trPr>
        <w:tc>
          <w:tcPr>
            <w:tcW w:w="1004" w:type="pct"/>
            <w:vMerge w:val="restart"/>
            <w:shd w:val="clear" w:color="auto" w:fill="auto"/>
            <w:vAlign w:val="center"/>
          </w:tcPr>
          <w:p w14:paraId="764A053A" w14:textId="77777777" w:rsidR="00363EA2" w:rsidRPr="00661924" w:rsidRDefault="00363EA2" w:rsidP="0079069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69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697">
            <w:pPr>
              <w:pStyle w:val="TAC"/>
            </w:pPr>
          </w:p>
        </w:tc>
        <w:tc>
          <w:tcPr>
            <w:tcW w:w="1202" w:type="pct"/>
            <w:shd w:val="clear" w:color="auto" w:fill="auto"/>
            <w:vAlign w:val="center"/>
          </w:tcPr>
          <w:p w14:paraId="6DD306A3" w14:textId="77777777" w:rsidR="00363EA2" w:rsidRPr="00661924" w:rsidRDefault="00363EA2" w:rsidP="00790697">
            <w:pPr>
              <w:pStyle w:val="TAC"/>
            </w:pPr>
            <w:r w:rsidRPr="00661924">
              <w:t>Normal</w:t>
            </w:r>
          </w:p>
        </w:tc>
      </w:tr>
      <w:tr w:rsidR="00363EA2" w:rsidRPr="00661924" w14:paraId="591B82F5" w14:textId="77777777" w:rsidTr="00790697">
        <w:trPr>
          <w:trHeight w:val="187"/>
          <w:jc w:val="center"/>
        </w:trPr>
        <w:tc>
          <w:tcPr>
            <w:tcW w:w="1004" w:type="pct"/>
            <w:vMerge/>
            <w:shd w:val="clear" w:color="auto" w:fill="auto"/>
            <w:vAlign w:val="center"/>
          </w:tcPr>
          <w:p w14:paraId="03C8033A" w14:textId="77777777" w:rsidR="00363EA2" w:rsidRPr="00661924" w:rsidRDefault="00363EA2" w:rsidP="00790697">
            <w:pPr>
              <w:pStyle w:val="TAL"/>
            </w:pPr>
          </w:p>
        </w:tc>
        <w:tc>
          <w:tcPr>
            <w:tcW w:w="2245" w:type="pct"/>
            <w:gridSpan w:val="2"/>
            <w:shd w:val="clear" w:color="auto" w:fill="auto"/>
            <w:vAlign w:val="center"/>
          </w:tcPr>
          <w:p w14:paraId="2B308C68" w14:textId="77777777" w:rsidR="00363EA2" w:rsidRPr="00661924" w:rsidRDefault="00363EA2" w:rsidP="00790697">
            <w:pPr>
              <w:pStyle w:val="TAL"/>
            </w:pPr>
            <w:r w:rsidRPr="00661924">
              <w:t>RB offset</w:t>
            </w:r>
          </w:p>
        </w:tc>
        <w:tc>
          <w:tcPr>
            <w:tcW w:w="549" w:type="pct"/>
            <w:shd w:val="clear" w:color="auto" w:fill="auto"/>
            <w:vAlign w:val="center"/>
          </w:tcPr>
          <w:p w14:paraId="00873E70" w14:textId="77777777" w:rsidR="00363EA2" w:rsidRPr="00661924" w:rsidRDefault="00363EA2" w:rsidP="00790697">
            <w:pPr>
              <w:pStyle w:val="TAC"/>
            </w:pPr>
            <w:r w:rsidRPr="00661924">
              <w:t>RBs</w:t>
            </w:r>
          </w:p>
        </w:tc>
        <w:tc>
          <w:tcPr>
            <w:tcW w:w="1202" w:type="pct"/>
            <w:shd w:val="clear" w:color="auto" w:fill="auto"/>
            <w:vAlign w:val="center"/>
          </w:tcPr>
          <w:p w14:paraId="5F72FB31" w14:textId="77777777" w:rsidR="00363EA2" w:rsidRPr="00661924" w:rsidRDefault="00363EA2" w:rsidP="00790697">
            <w:pPr>
              <w:pStyle w:val="TAC"/>
            </w:pPr>
            <w:r w:rsidRPr="00661924">
              <w:t>0</w:t>
            </w:r>
          </w:p>
        </w:tc>
      </w:tr>
      <w:tr w:rsidR="00363EA2" w:rsidRPr="00661924" w14:paraId="47394770" w14:textId="77777777" w:rsidTr="00790697">
        <w:trPr>
          <w:trHeight w:val="187"/>
          <w:jc w:val="center"/>
        </w:trPr>
        <w:tc>
          <w:tcPr>
            <w:tcW w:w="1004" w:type="pct"/>
            <w:vMerge/>
            <w:shd w:val="clear" w:color="auto" w:fill="auto"/>
            <w:vAlign w:val="center"/>
          </w:tcPr>
          <w:p w14:paraId="0F7BD57C" w14:textId="77777777" w:rsidR="00363EA2" w:rsidRPr="00661924" w:rsidRDefault="00363EA2" w:rsidP="00790697">
            <w:pPr>
              <w:pStyle w:val="TAL"/>
            </w:pPr>
          </w:p>
        </w:tc>
        <w:tc>
          <w:tcPr>
            <w:tcW w:w="2245" w:type="pct"/>
            <w:gridSpan w:val="2"/>
            <w:shd w:val="clear" w:color="auto" w:fill="auto"/>
            <w:vAlign w:val="center"/>
          </w:tcPr>
          <w:p w14:paraId="1CB9BFC7" w14:textId="77777777" w:rsidR="00363EA2" w:rsidRPr="00661924" w:rsidRDefault="00363EA2" w:rsidP="0079069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697">
            <w:pPr>
              <w:pStyle w:val="TAC"/>
            </w:pPr>
            <w:r w:rsidRPr="00661924">
              <w:t>PRBs</w:t>
            </w:r>
          </w:p>
        </w:tc>
        <w:tc>
          <w:tcPr>
            <w:tcW w:w="1202" w:type="pct"/>
            <w:shd w:val="clear" w:color="auto" w:fill="auto"/>
            <w:vAlign w:val="center"/>
          </w:tcPr>
          <w:p w14:paraId="7E6D6E9C" w14:textId="77777777" w:rsidR="00363EA2" w:rsidRPr="00661924" w:rsidRDefault="00363EA2" w:rsidP="0079069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697">
        <w:trPr>
          <w:trHeight w:val="187"/>
          <w:jc w:val="center"/>
        </w:trPr>
        <w:tc>
          <w:tcPr>
            <w:tcW w:w="1004" w:type="pct"/>
            <w:vMerge w:val="restart"/>
            <w:shd w:val="clear" w:color="auto" w:fill="auto"/>
            <w:vAlign w:val="center"/>
          </w:tcPr>
          <w:p w14:paraId="7B767BC2" w14:textId="77777777" w:rsidR="00363EA2" w:rsidRPr="00661924" w:rsidRDefault="00363EA2" w:rsidP="0079069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697">
            <w:pPr>
              <w:pStyle w:val="TAL"/>
            </w:pPr>
            <w:r w:rsidRPr="00661924">
              <w:t>Physical Cell ID</w:t>
            </w:r>
          </w:p>
        </w:tc>
        <w:tc>
          <w:tcPr>
            <w:tcW w:w="549" w:type="pct"/>
            <w:shd w:val="clear" w:color="auto" w:fill="auto"/>
            <w:vAlign w:val="center"/>
          </w:tcPr>
          <w:p w14:paraId="67A8CE18" w14:textId="77777777" w:rsidR="00363EA2" w:rsidRPr="00661924" w:rsidRDefault="00363EA2" w:rsidP="00790697">
            <w:pPr>
              <w:pStyle w:val="TAC"/>
            </w:pPr>
          </w:p>
        </w:tc>
        <w:tc>
          <w:tcPr>
            <w:tcW w:w="1202" w:type="pct"/>
            <w:shd w:val="clear" w:color="auto" w:fill="auto"/>
            <w:vAlign w:val="center"/>
          </w:tcPr>
          <w:p w14:paraId="51F75DC3" w14:textId="77777777" w:rsidR="00363EA2" w:rsidRPr="00661924" w:rsidRDefault="00363EA2" w:rsidP="00790697">
            <w:pPr>
              <w:pStyle w:val="TAC"/>
            </w:pPr>
            <w:r w:rsidRPr="00661924">
              <w:t>0</w:t>
            </w:r>
          </w:p>
        </w:tc>
      </w:tr>
      <w:tr w:rsidR="00363EA2" w:rsidRPr="00661924" w14:paraId="4E28B9EC" w14:textId="77777777" w:rsidTr="00790697">
        <w:trPr>
          <w:trHeight w:val="187"/>
          <w:jc w:val="center"/>
        </w:trPr>
        <w:tc>
          <w:tcPr>
            <w:tcW w:w="1004" w:type="pct"/>
            <w:vMerge/>
            <w:shd w:val="clear" w:color="auto" w:fill="auto"/>
            <w:vAlign w:val="center"/>
          </w:tcPr>
          <w:p w14:paraId="17162736" w14:textId="77777777" w:rsidR="00363EA2" w:rsidRPr="00661924" w:rsidRDefault="00363EA2" w:rsidP="00790697">
            <w:pPr>
              <w:pStyle w:val="TAL"/>
            </w:pPr>
          </w:p>
        </w:tc>
        <w:tc>
          <w:tcPr>
            <w:tcW w:w="2245" w:type="pct"/>
            <w:gridSpan w:val="2"/>
            <w:shd w:val="clear" w:color="auto" w:fill="auto"/>
            <w:vAlign w:val="center"/>
          </w:tcPr>
          <w:p w14:paraId="47EB07C7" w14:textId="77777777" w:rsidR="00363EA2" w:rsidRPr="00661924" w:rsidRDefault="00363EA2" w:rsidP="0079069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697">
            <w:pPr>
              <w:pStyle w:val="TAC"/>
            </w:pPr>
          </w:p>
        </w:tc>
        <w:tc>
          <w:tcPr>
            <w:tcW w:w="1202" w:type="pct"/>
            <w:shd w:val="clear" w:color="auto" w:fill="auto"/>
            <w:vAlign w:val="center"/>
          </w:tcPr>
          <w:p w14:paraId="01D11BEB" w14:textId="77777777" w:rsidR="00363EA2" w:rsidRPr="00661924" w:rsidRDefault="00363EA2" w:rsidP="00790697">
            <w:pPr>
              <w:pStyle w:val="TAC"/>
            </w:pPr>
            <w:r w:rsidRPr="00661924">
              <w:rPr>
                <w:rFonts w:eastAsia="SimSun"/>
              </w:rPr>
              <w:t>First SSB in Slot #0</w:t>
            </w:r>
          </w:p>
        </w:tc>
      </w:tr>
      <w:tr w:rsidR="00363EA2" w:rsidRPr="00661924" w14:paraId="48F3D00E" w14:textId="77777777" w:rsidTr="00790697">
        <w:trPr>
          <w:trHeight w:val="187"/>
          <w:jc w:val="center"/>
        </w:trPr>
        <w:tc>
          <w:tcPr>
            <w:tcW w:w="1004" w:type="pct"/>
            <w:vMerge/>
            <w:shd w:val="clear" w:color="auto" w:fill="auto"/>
            <w:vAlign w:val="center"/>
          </w:tcPr>
          <w:p w14:paraId="0B716B61" w14:textId="77777777" w:rsidR="00363EA2" w:rsidRPr="00661924" w:rsidRDefault="00363EA2" w:rsidP="00790697">
            <w:pPr>
              <w:pStyle w:val="TAL"/>
            </w:pPr>
          </w:p>
        </w:tc>
        <w:tc>
          <w:tcPr>
            <w:tcW w:w="2245" w:type="pct"/>
            <w:gridSpan w:val="2"/>
            <w:shd w:val="clear" w:color="auto" w:fill="auto"/>
            <w:vAlign w:val="center"/>
          </w:tcPr>
          <w:p w14:paraId="19312E26" w14:textId="77777777" w:rsidR="00363EA2" w:rsidRPr="00661924" w:rsidRDefault="00363EA2" w:rsidP="00790697">
            <w:pPr>
              <w:pStyle w:val="TAL"/>
            </w:pPr>
            <w:r w:rsidRPr="00661924">
              <w:t>SSB periodicity</w:t>
            </w:r>
          </w:p>
        </w:tc>
        <w:tc>
          <w:tcPr>
            <w:tcW w:w="549" w:type="pct"/>
            <w:shd w:val="clear" w:color="auto" w:fill="auto"/>
            <w:vAlign w:val="center"/>
          </w:tcPr>
          <w:p w14:paraId="0EC42D57" w14:textId="77777777" w:rsidR="00363EA2" w:rsidRPr="00661924" w:rsidRDefault="00363EA2" w:rsidP="00790697">
            <w:pPr>
              <w:pStyle w:val="TAC"/>
            </w:pPr>
            <w:r w:rsidRPr="00661924">
              <w:t>ms</w:t>
            </w:r>
          </w:p>
        </w:tc>
        <w:tc>
          <w:tcPr>
            <w:tcW w:w="1202" w:type="pct"/>
            <w:shd w:val="clear" w:color="auto" w:fill="auto"/>
            <w:vAlign w:val="center"/>
          </w:tcPr>
          <w:p w14:paraId="170C2BAA" w14:textId="77777777" w:rsidR="00363EA2" w:rsidRPr="00661924" w:rsidRDefault="00363EA2" w:rsidP="00790697">
            <w:pPr>
              <w:pStyle w:val="TAC"/>
            </w:pPr>
            <w:r w:rsidRPr="00661924">
              <w:t>20</w:t>
            </w:r>
          </w:p>
        </w:tc>
      </w:tr>
      <w:tr w:rsidR="00363EA2" w:rsidRPr="00661924" w14:paraId="6A336CC7" w14:textId="77777777" w:rsidTr="00790697">
        <w:trPr>
          <w:trHeight w:val="187"/>
          <w:jc w:val="center"/>
        </w:trPr>
        <w:tc>
          <w:tcPr>
            <w:tcW w:w="1004" w:type="pct"/>
            <w:vMerge w:val="restart"/>
            <w:shd w:val="clear" w:color="auto" w:fill="auto"/>
            <w:vAlign w:val="center"/>
          </w:tcPr>
          <w:p w14:paraId="4C8184DF" w14:textId="77777777" w:rsidR="00363EA2" w:rsidRPr="00661924" w:rsidRDefault="00363EA2" w:rsidP="0079069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69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697">
        <w:trPr>
          <w:trHeight w:val="187"/>
          <w:jc w:val="center"/>
        </w:trPr>
        <w:tc>
          <w:tcPr>
            <w:tcW w:w="1004" w:type="pct"/>
            <w:vMerge/>
            <w:shd w:val="clear" w:color="auto" w:fill="auto"/>
            <w:vAlign w:val="center"/>
          </w:tcPr>
          <w:p w14:paraId="51E101FB"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69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697">
            <w:pPr>
              <w:pStyle w:val="TAC"/>
            </w:pPr>
            <w:r w:rsidRPr="00661924">
              <w:t>0</w:t>
            </w:r>
          </w:p>
        </w:tc>
      </w:tr>
      <w:tr w:rsidR="00363EA2" w:rsidRPr="00661924" w14:paraId="1F749B8C" w14:textId="77777777" w:rsidTr="00790697">
        <w:trPr>
          <w:trHeight w:val="187"/>
          <w:jc w:val="center"/>
        </w:trPr>
        <w:tc>
          <w:tcPr>
            <w:tcW w:w="1004" w:type="pct"/>
            <w:vMerge/>
            <w:shd w:val="clear" w:color="auto" w:fill="auto"/>
            <w:vAlign w:val="center"/>
          </w:tcPr>
          <w:p w14:paraId="4FF7FF34"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69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697">
            <w:pPr>
              <w:pStyle w:val="TAC"/>
            </w:pPr>
            <w:r w:rsidRPr="00661924">
              <w:t>Table 7.2-2 for tested channel bandwidth and subcarrier spacing</w:t>
            </w:r>
          </w:p>
        </w:tc>
      </w:tr>
      <w:tr w:rsidR="00363EA2" w:rsidRPr="00661924" w14:paraId="705FB3EE" w14:textId="77777777" w:rsidTr="00790697">
        <w:trPr>
          <w:trHeight w:val="187"/>
          <w:jc w:val="center"/>
        </w:trPr>
        <w:tc>
          <w:tcPr>
            <w:tcW w:w="1004" w:type="pct"/>
            <w:vMerge/>
            <w:shd w:val="clear" w:color="auto" w:fill="auto"/>
            <w:vAlign w:val="center"/>
          </w:tcPr>
          <w:p w14:paraId="5780002E"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69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697">
            <w:pPr>
              <w:pStyle w:val="TAC"/>
              <w:rPr>
                <w:lang w:eastAsia="zh-CN"/>
              </w:rPr>
            </w:pPr>
            <w:r w:rsidRPr="00661924">
              <w:rPr>
                <w:rFonts w:hint="eastAsia"/>
                <w:lang w:eastAsia="zh-CN"/>
              </w:rPr>
              <w:t>1/AL8</w:t>
            </w:r>
          </w:p>
        </w:tc>
      </w:tr>
      <w:tr w:rsidR="00363EA2" w:rsidRPr="00661924" w14:paraId="41DA71BC" w14:textId="77777777" w:rsidTr="00790697">
        <w:trPr>
          <w:trHeight w:val="187"/>
          <w:jc w:val="center"/>
        </w:trPr>
        <w:tc>
          <w:tcPr>
            <w:tcW w:w="1004" w:type="pct"/>
            <w:vMerge/>
            <w:shd w:val="clear" w:color="auto" w:fill="auto"/>
            <w:vAlign w:val="center"/>
          </w:tcPr>
          <w:p w14:paraId="22869412"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69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697">
            <w:pPr>
              <w:pStyle w:val="TAC"/>
              <w:rPr>
                <w:lang w:eastAsia="zh-CN"/>
              </w:rPr>
            </w:pPr>
            <w:r w:rsidRPr="00661924">
              <w:t>Non-interleaved</w:t>
            </w:r>
          </w:p>
        </w:tc>
      </w:tr>
      <w:tr w:rsidR="00363EA2" w:rsidRPr="00661924" w14:paraId="479658D4" w14:textId="77777777" w:rsidTr="00790697">
        <w:trPr>
          <w:trHeight w:val="187"/>
          <w:jc w:val="center"/>
        </w:trPr>
        <w:tc>
          <w:tcPr>
            <w:tcW w:w="1004" w:type="pct"/>
            <w:vMerge/>
            <w:shd w:val="clear" w:color="auto" w:fill="auto"/>
            <w:vAlign w:val="center"/>
          </w:tcPr>
          <w:p w14:paraId="744A0B57"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69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697">
            <w:pPr>
              <w:pStyle w:val="TAC"/>
              <w:rPr>
                <w:lang w:eastAsia="zh-CN"/>
              </w:rPr>
            </w:pPr>
            <w:r w:rsidRPr="00661924">
              <w:rPr>
                <w:rFonts w:hint="eastAsia"/>
                <w:lang w:eastAsia="zh-CN"/>
              </w:rPr>
              <w:t>1_1</w:t>
            </w:r>
          </w:p>
        </w:tc>
      </w:tr>
      <w:tr w:rsidR="00363EA2" w:rsidRPr="00661924" w14:paraId="6D518CBE" w14:textId="77777777" w:rsidTr="00790697">
        <w:trPr>
          <w:trHeight w:val="187"/>
          <w:jc w:val="center"/>
        </w:trPr>
        <w:tc>
          <w:tcPr>
            <w:tcW w:w="1004" w:type="pct"/>
            <w:vMerge/>
            <w:shd w:val="clear" w:color="auto" w:fill="auto"/>
            <w:vAlign w:val="center"/>
          </w:tcPr>
          <w:p w14:paraId="6DDA9248"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69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697">
            <w:pPr>
              <w:pStyle w:val="TAC"/>
              <w:rPr>
                <w:lang w:eastAsia="zh-CN"/>
              </w:rPr>
            </w:pPr>
            <w:r w:rsidRPr="00661924">
              <w:rPr>
                <w:rFonts w:hint="eastAsia"/>
                <w:lang w:eastAsia="zh-CN"/>
              </w:rPr>
              <w:t>TCI state #1</w:t>
            </w:r>
          </w:p>
        </w:tc>
      </w:tr>
      <w:tr w:rsidR="00363EA2" w:rsidRPr="00661924" w14:paraId="2A6C73C8" w14:textId="77777777" w:rsidTr="00790697">
        <w:trPr>
          <w:trHeight w:val="187"/>
          <w:jc w:val="center"/>
        </w:trPr>
        <w:tc>
          <w:tcPr>
            <w:tcW w:w="1004" w:type="pct"/>
            <w:vMerge/>
            <w:shd w:val="clear" w:color="auto" w:fill="auto"/>
            <w:vAlign w:val="center"/>
          </w:tcPr>
          <w:p w14:paraId="6C913A8D"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69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69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69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697">
            <w:pPr>
              <w:pStyle w:val="TAC"/>
            </w:pPr>
            <w:r w:rsidRPr="00661924">
              <w:t>Not configured</w:t>
            </w:r>
          </w:p>
        </w:tc>
      </w:tr>
      <w:tr w:rsidR="00363EA2" w:rsidRPr="00661924" w14:paraId="25A296EC" w14:textId="77777777" w:rsidTr="00790697">
        <w:trPr>
          <w:trHeight w:val="187"/>
          <w:jc w:val="center"/>
        </w:trPr>
        <w:tc>
          <w:tcPr>
            <w:tcW w:w="1004" w:type="pct"/>
            <w:vMerge w:val="restart"/>
            <w:shd w:val="clear" w:color="auto" w:fill="auto"/>
            <w:vAlign w:val="center"/>
          </w:tcPr>
          <w:p w14:paraId="0071A6F0" w14:textId="77777777" w:rsidR="00363EA2" w:rsidRPr="00661924" w:rsidRDefault="00363EA2" w:rsidP="0079069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69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697">
            <w:pPr>
              <w:pStyle w:val="TAC"/>
            </w:pPr>
            <w:r w:rsidRPr="00661924">
              <w:t>0 for CSI-RS resource 1,2,3,4</w:t>
            </w:r>
          </w:p>
        </w:tc>
      </w:tr>
      <w:tr w:rsidR="00363EA2" w:rsidRPr="00661924" w14:paraId="7787DF73" w14:textId="77777777" w:rsidTr="00790697">
        <w:trPr>
          <w:trHeight w:val="187"/>
          <w:jc w:val="center"/>
        </w:trPr>
        <w:tc>
          <w:tcPr>
            <w:tcW w:w="1004" w:type="pct"/>
            <w:vMerge/>
            <w:shd w:val="clear" w:color="auto" w:fill="auto"/>
            <w:vAlign w:val="center"/>
          </w:tcPr>
          <w:p w14:paraId="6984AE14"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69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697">
            <w:pPr>
              <w:pStyle w:val="TAC"/>
            </w:pPr>
            <w:r w:rsidRPr="00661924">
              <w:t>6 for CSI-RS resource 1 and 3</w:t>
            </w:r>
            <w:r w:rsidRPr="00661924">
              <w:br/>
              <w:t>10 for CSI-RS resource 2 and 4</w:t>
            </w:r>
          </w:p>
          <w:p w14:paraId="57C68FCF" w14:textId="77777777" w:rsidR="00363EA2" w:rsidRPr="00661924" w:rsidRDefault="00363EA2" w:rsidP="00790697">
            <w:pPr>
              <w:pStyle w:val="TAC"/>
            </w:pPr>
          </w:p>
        </w:tc>
      </w:tr>
      <w:tr w:rsidR="00363EA2" w:rsidRPr="00661924" w14:paraId="33F1D8B8" w14:textId="77777777" w:rsidTr="00790697">
        <w:trPr>
          <w:trHeight w:val="187"/>
          <w:jc w:val="center"/>
        </w:trPr>
        <w:tc>
          <w:tcPr>
            <w:tcW w:w="1004" w:type="pct"/>
            <w:vMerge/>
            <w:shd w:val="clear" w:color="auto" w:fill="auto"/>
            <w:vAlign w:val="center"/>
          </w:tcPr>
          <w:p w14:paraId="32942428"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69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697">
            <w:pPr>
              <w:pStyle w:val="TAC"/>
            </w:pPr>
            <w:r w:rsidRPr="00661924">
              <w:t>1 for CSI-RS resource 1,2,3,4</w:t>
            </w:r>
          </w:p>
        </w:tc>
      </w:tr>
      <w:tr w:rsidR="00363EA2" w:rsidRPr="00661924" w14:paraId="2CEEF0C8" w14:textId="77777777" w:rsidTr="00790697">
        <w:trPr>
          <w:trHeight w:val="187"/>
          <w:jc w:val="center"/>
        </w:trPr>
        <w:tc>
          <w:tcPr>
            <w:tcW w:w="1004" w:type="pct"/>
            <w:vMerge/>
            <w:shd w:val="clear" w:color="auto" w:fill="auto"/>
            <w:vAlign w:val="center"/>
          </w:tcPr>
          <w:p w14:paraId="6013DE3D"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69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69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697">
        <w:trPr>
          <w:trHeight w:val="187"/>
          <w:jc w:val="center"/>
        </w:trPr>
        <w:tc>
          <w:tcPr>
            <w:tcW w:w="1004" w:type="pct"/>
            <w:vMerge/>
            <w:shd w:val="clear" w:color="auto" w:fill="auto"/>
            <w:vAlign w:val="center"/>
          </w:tcPr>
          <w:p w14:paraId="6597FED2"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69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697">
            <w:pPr>
              <w:pStyle w:val="TAC"/>
            </w:pPr>
            <w:r w:rsidRPr="00661924">
              <w:t>3 for CSI-RS resource 1,2,3,4</w:t>
            </w:r>
          </w:p>
        </w:tc>
      </w:tr>
      <w:tr w:rsidR="00D40622" w:rsidRPr="00661924" w14:paraId="2D5C31CF" w14:textId="77777777" w:rsidTr="0079069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1524C213" w:rsidR="00D40622" w:rsidRPr="00661924" w:rsidRDefault="00D40622" w:rsidP="00D40622">
            <w:pPr>
              <w:pStyle w:val="TAC"/>
            </w:pPr>
            <w:r>
              <w:t>480 kHz SCS: 640 for CSI-RS resource 1, 2, 3, 4</w:t>
            </w:r>
          </w:p>
        </w:tc>
      </w:tr>
      <w:tr w:rsidR="00D40622" w:rsidRPr="00661924" w14:paraId="1A0301B8" w14:textId="77777777" w:rsidTr="0079069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69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69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69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69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69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69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69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69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69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69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69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69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69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69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69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69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69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69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69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69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69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69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69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69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69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69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69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69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69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69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69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69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69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69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69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69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69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69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69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69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69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69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69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69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69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69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69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697">
        <w:trPr>
          <w:trHeight w:val="187"/>
          <w:jc w:val="center"/>
        </w:trPr>
        <w:tc>
          <w:tcPr>
            <w:tcW w:w="3249" w:type="pct"/>
            <w:gridSpan w:val="3"/>
            <w:tcBorders>
              <w:right w:val="single" w:sz="4" w:space="0" w:color="auto"/>
            </w:tcBorders>
            <w:shd w:val="clear" w:color="auto" w:fill="auto"/>
            <w:vAlign w:val="center"/>
          </w:tcPr>
          <w:p w14:paraId="2214F855" w14:textId="1AB7C1DB" w:rsidR="00D40622" w:rsidRPr="00661924" w:rsidRDefault="00673F26" w:rsidP="00D40622">
            <w:pPr>
              <w:pStyle w:val="TAL"/>
            </w:pPr>
            <w:r>
              <w:rPr>
                <w:rFonts w:eastAsia="SimSun"/>
              </w:rPr>
              <w:t>PUCCH HARQ ACK spaitial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1694A123" w:rsidR="00D40622" w:rsidRPr="00661924" w:rsidRDefault="00E97452" w:rsidP="00D40622">
            <w:pPr>
              <w:pStyle w:val="TAC"/>
            </w:pPr>
            <w:r>
              <w:rPr>
                <w:rFonts w:eastAsia="SimSun"/>
              </w:rPr>
              <w:t>Not configured</w:t>
            </w:r>
          </w:p>
        </w:tc>
      </w:tr>
      <w:tr w:rsidR="00D40622" w:rsidRPr="00661924" w14:paraId="27ECF849" w14:textId="77777777" w:rsidTr="0079069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69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69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4E80A9B2" w14:textId="77777777" w:rsidR="009E602D" w:rsidRDefault="009E602D" w:rsidP="009E602D">
            <w:pPr>
              <w:pStyle w:val="TAC"/>
            </w:pPr>
          </w:p>
          <w:p w14:paraId="38FADF5E" w14:textId="77777777" w:rsidR="009E602D" w:rsidRDefault="009E602D" w:rsidP="009E602D">
            <w:pPr>
              <w:pStyle w:val="TAC"/>
            </w:pPr>
            <w:r>
              <w:t>No OCNG symbols on unused REs for FR2-2 with 120kHz.</w:t>
            </w:r>
          </w:p>
          <w:p w14:paraId="0B57DA7D" w14:textId="77777777" w:rsidR="009E602D" w:rsidRDefault="009E602D" w:rsidP="009E602D">
            <w:pPr>
              <w:pStyle w:val="TAC"/>
              <w:rPr>
                <w:lang w:eastAsia="zh-CN"/>
              </w:rPr>
            </w:pPr>
          </w:p>
          <w:p w14:paraId="4465AFDF" w14:textId="77777777" w:rsidR="009E602D" w:rsidRDefault="009E602D" w:rsidP="009E602D">
            <w:pPr>
              <w:pStyle w:val="TAC"/>
              <w:rPr>
                <w:lang w:eastAsia="zh-CN"/>
              </w:rPr>
            </w:pPr>
          </w:p>
          <w:p w14:paraId="0C18DC46" w14:textId="77777777" w:rsidR="009E602D" w:rsidRDefault="009E602D" w:rsidP="009E602D">
            <w:pPr>
              <w:pStyle w:val="TAC"/>
              <w:rPr>
                <w:lang w:eastAsia="zh-CN"/>
              </w:rPr>
            </w:pPr>
            <w:r>
              <w:rPr>
                <w:rFonts w:hint="eastAsia"/>
                <w:lang w:eastAsia="zh-CN"/>
              </w:rPr>
              <w:t>For</w:t>
            </w:r>
            <w:r>
              <w:rPr>
                <w:lang w:eastAsia="zh-CN"/>
              </w:rPr>
              <w:t xml:space="preserve"> test 4-5 in </w:t>
            </w:r>
            <w:r>
              <w:t>Table 7.2.2.2</w:t>
            </w:r>
            <w:r>
              <w:rPr>
                <w:lang w:eastAsia="zh-CN"/>
              </w:rPr>
              <w:t>.1</w:t>
            </w:r>
            <w:r>
              <w:t>-6:</w:t>
            </w:r>
          </w:p>
          <w:p w14:paraId="30C7303D" w14:textId="77777777" w:rsidR="009E602D" w:rsidRDefault="009E602D" w:rsidP="009E602D">
            <w:pPr>
              <w:pStyle w:val="TAC"/>
              <w:rPr>
                <w:lang w:eastAsia="zh-CN"/>
              </w:rPr>
            </w:pPr>
            <w:r>
              <w:rPr>
                <w:rFonts w:hint="eastAsia"/>
                <w:lang w:eastAsia="zh-CN"/>
              </w:rPr>
              <w:t>O</w:t>
            </w:r>
            <w:r>
              <w:rPr>
                <w:lang w:eastAsia="zh-CN"/>
              </w:rPr>
              <w:t>P.1 TDD with Data Region for first symbol of slots with PDSCH without PDCCH</w:t>
            </w:r>
          </w:p>
          <w:p w14:paraId="64926096" w14:textId="77777777" w:rsidR="009E602D" w:rsidRDefault="009E602D" w:rsidP="009E602D">
            <w:pPr>
              <w:pStyle w:val="TAC"/>
              <w:rPr>
                <w:lang w:eastAsia="zh-CN"/>
              </w:rPr>
            </w:pPr>
            <w:r>
              <w:rPr>
                <w:rFonts w:hint="eastAsia"/>
                <w:lang w:eastAsia="zh-CN"/>
              </w:rPr>
              <w:t>N</w:t>
            </w:r>
            <w:r>
              <w:rPr>
                <w:lang w:eastAsia="zh-CN"/>
              </w:rPr>
              <w:t>o OCNG symbols on other unused REs</w:t>
            </w:r>
          </w:p>
          <w:p w14:paraId="5E903ED2" w14:textId="77777777" w:rsidR="009E602D" w:rsidRDefault="009E602D" w:rsidP="009E602D">
            <w:pPr>
              <w:pStyle w:val="TAC"/>
              <w:jc w:val="left"/>
              <w:rPr>
                <w:lang w:eastAsia="zh-CN"/>
              </w:rPr>
            </w:pPr>
          </w:p>
          <w:p w14:paraId="5EC6E072" w14:textId="77777777" w:rsidR="009E602D" w:rsidRDefault="009E602D" w:rsidP="009E602D">
            <w:pPr>
              <w:pStyle w:val="TAC"/>
              <w:rPr>
                <w:lang w:eastAsia="zh-CN"/>
              </w:rPr>
            </w:pPr>
            <w:r>
              <w:rPr>
                <w:rFonts w:hint="eastAsia"/>
                <w:lang w:eastAsia="zh-CN"/>
              </w:rPr>
              <w:t>F</w:t>
            </w:r>
            <w:r>
              <w:rPr>
                <w:lang w:eastAsia="zh-CN"/>
              </w:rPr>
              <w:t xml:space="preserve">or test 4-6 in </w:t>
            </w:r>
            <w:r>
              <w:t>Table 7.2.2.2</w:t>
            </w:r>
            <w:r>
              <w:rPr>
                <w:lang w:eastAsia="zh-CN"/>
              </w:rPr>
              <w:t>.1</w:t>
            </w:r>
            <w:r>
              <w:t>-6:</w:t>
            </w:r>
          </w:p>
          <w:p w14:paraId="0E9D4D4F" w14:textId="77777777" w:rsidR="009E602D" w:rsidRPr="002F677A" w:rsidRDefault="009E602D" w:rsidP="009E602D">
            <w:pPr>
              <w:pStyle w:val="TAC"/>
              <w:rPr>
                <w:lang w:eastAsia="zh-CN"/>
              </w:rPr>
            </w:pPr>
            <w:r>
              <w:rPr>
                <w:rFonts w:hint="eastAsia"/>
                <w:lang w:eastAsia="zh-CN"/>
              </w:rPr>
              <w:t>O</w:t>
            </w:r>
            <w:r>
              <w:rPr>
                <w:lang w:eastAsia="zh-CN"/>
              </w:rPr>
              <w:t>P.1 TDD with Data Region with the same RB allocation as PDSCH for two symbols of slots with PDSCH without PDCCH</w:t>
            </w:r>
          </w:p>
          <w:p w14:paraId="0DFD6A9A" w14:textId="2C7839F8" w:rsidR="009E602D" w:rsidRDefault="009E602D" w:rsidP="005C43F3">
            <w:pPr>
              <w:pStyle w:val="TAC"/>
              <w:rPr>
                <w:lang w:eastAsia="zh-CN"/>
              </w:rPr>
            </w:pPr>
            <w:r>
              <w:rPr>
                <w:rFonts w:hint="eastAsia"/>
                <w:lang w:eastAsia="zh-CN"/>
              </w:rPr>
              <w:t>N</w:t>
            </w:r>
            <w:r>
              <w:rPr>
                <w:lang w:eastAsia="zh-CN"/>
              </w:rPr>
              <w:t>o OCNG symbols on other unused REs</w:t>
            </w:r>
          </w:p>
          <w:p w14:paraId="015CF9EC" w14:textId="21164DB3" w:rsidR="00D40622" w:rsidRPr="00661924" w:rsidRDefault="00D40622" w:rsidP="00D40622">
            <w:pPr>
              <w:pStyle w:val="TAC"/>
            </w:pPr>
          </w:p>
        </w:tc>
      </w:tr>
      <w:tr w:rsidR="00D40622" w:rsidRPr="00661924" w14:paraId="1F539786" w14:textId="77777777" w:rsidTr="0079069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69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79069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790697">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790697">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5EF6867E"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w:t>
      </w:r>
      <w:r w:rsidR="006E5F0E">
        <w:rPr>
          <w:rFonts w:ascii="Times-Roman" w:eastAsia="SimSun" w:hAnsi="Times-Roman"/>
        </w:rPr>
        <w:t>2</w:t>
      </w:r>
      <w:r w:rsidRPr="00C25669">
        <w:rPr>
          <w:rFonts w:ascii="Times-Roman" w:eastAsia="SimSun" w:hAnsi="Times-Roman"/>
        </w:rPr>
        <w:t>.1-1</w:t>
      </w:r>
      <w:r w:rsidRPr="00C25669">
        <w:rPr>
          <w:rFonts w:ascii="Times-Roman" w:eastAsia="SimSun" w:hAnsi="Times-Roman" w:hint="eastAsia"/>
          <w:lang w:eastAsia="zh-CN"/>
        </w:rPr>
        <w:t>.</w:t>
      </w:r>
    </w:p>
    <w:p w14:paraId="78BF17A2" w14:textId="32927441" w:rsidR="005B3300" w:rsidRPr="00C25669" w:rsidRDefault="005B3300" w:rsidP="005B3300">
      <w:pPr>
        <w:pStyle w:val="TH"/>
      </w:pPr>
      <w:r w:rsidRPr="00C25669">
        <w:t>Table 7.2.2.</w:t>
      </w:r>
      <w:r w:rsidR="004D7696">
        <w:t>2</w:t>
      </w:r>
      <w:r w:rsidRPr="00C25669">
        <w:t>.1-1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3782AB58" w:rsidR="008D1350" w:rsidRPr="00C25669" w:rsidRDefault="008D1350" w:rsidP="008D1350">
            <w:pPr>
              <w:pStyle w:val="TAL"/>
              <w:rPr>
                <w:rFonts w:eastAsia="SimSun"/>
              </w:rPr>
            </w:pPr>
            <w:r>
              <w:t xml:space="preserve">Verify the PDSCH mapping Type A normal performance in FR2-2 under 2 receive antenna conditions and with different channel models, MCSs </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C7E4738"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120kHz SCS:</w:t>
            </w:r>
          </w:p>
          <w:p w14:paraId="737F134C" w14:textId="77777777" w:rsidR="00E42287" w:rsidRDefault="00E42287" w:rsidP="00E42287">
            <w:pPr>
              <w:keepNext/>
              <w:keepLines/>
              <w:spacing w:after="0"/>
              <w:jc w:val="center"/>
              <w:rPr>
                <w:rFonts w:ascii="Arial" w:eastAsia="SimSun" w:hAnsi="Arial"/>
                <w:sz w:val="18"/>
              </w:rPr>
            </w:pPr>
            <w:r w:rsidRPr="00C25669">
              <w:rPr>
                <w:rFonts w:ascii="Arial" w:eastAsia="SimSun" w:hAnsi="Arial"/>
                <w:sz w:val="18"/>
              </w:rPr>
              <w:t>0</w:t>
            </w:r>
            <w:r>
              <w:rPr>
                <w:rFonts w:ascii="Arial" w:eastAsia="SimSun" w:hAnsi="Arial"/>
                <w:sz w:val="18"/>
              </w:rPr>
              <w:t xml:space="preserve"> </w:t>
            </w:r>
          </w:p>
          <w:p w14:paraId="6D143049"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480kHz SCS:</w:t>
            </w:r>
          </w:p>
          <w:p w14:paraId="3A8D4D17" w14:textId="77777777" w:rsidR="00E42287" w:rsidRDefault="00E42287" w:rsidP="00E42287">
            <w:pPr>
              <w:keepNext/>
              <w:keepLines/>
              <w:spacing w:after="0"/>
              <w:jc w:val="center"/>
              <w:rPr>
                <w:rFonts w:ascii="Arial" w:eastAsia="SimSun" w:hAnsi="Arial"/>
                <w:sz w:val="18"/>
              </w:rPr>
            </w:pPr>
            <w:r>
              <w:rPr>
                <w:rFonts w:ascii="Arial" w:eastAsia="SimSun" w:hAnsi="Arial"/>
                <w:sz w:val="18"/>
              </w:rPr>
              <w:t xml:space="preserve"> k0={0,1} for DCI transmitted in slot i=322 : </w:t>
            </w:r>
          </w:p>
          <w:p w14:paraId="59D34CD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 for DCI transmitted in slot i={1}</w:t>
            </w:r>
          </w:p>
          <w:p w14:paraId="1A3793A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k0={0,1,2,8} for DCI transmitted in slot mod(i,40)=12</w:t>
            </w:r>
          </w:p>
          <w:p w14:paraId="6127FBFA"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k0={0,1,2,3} for DCI transmitted in slot mod(i,40)={4,8,21,25,29}, where i is slot index per 2 frames</w:t>
            </w:r>
          </w:p>
          <w:p w14:paraId="28FB3EF3" w14:textId="2AF41E9E" w:rsidR="005B3300" w:rsidRPr="00C25669" w:rsidRDefault="005B3300" w:rsidP="000811C5">
            <w:pPr>
              <w:keepNext/>
              <w:keepLines/>
              <w:spacing w:after="0"/>
              <w:jc w:val="center"/>
              <w:rPr>
                <w:rFonts w:ascii="Arial" w:eastAsia="SimSun" w:hAnsi="Arial"/>
                <w:sz w:val="18"/>
              </w:rPr>
            </w:pP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3DE6B7A3"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78BD80BF"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592EAC28"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102AFE12"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28563B0B"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6DDC7873"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79069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79069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79069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79069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79069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790697">
        <w:trPr>
          <w:trHeight w:val="20"/>
        </w:trPr>
        <w:tc>
          <w:tcPr>
            <w:tcW w:w="0" w:type="auto"/>
            <w:vMerge/>
            <w:vAlign w:val="center"/>
            <w:hideMark/>
          </w:tcPr>
          <w:p w14:paraId="6278BDDF"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790697">
        <w:trPr>
          <w:trHeight w:val="20"/>
        </w:trPr>
        <w:tc>
          <w:tcPr>
            <w:tcW w:w="0" w:type="auto"/>
            <w:vMerge/>
            <w:vAlign w:val="center"/>
            <w:hideMark/>
          </w:tcPr>
          <w:p w14:paraId="50B56488"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790697">
        <w:trPr>
          <w:trHeight w:val="20"/>
        </w:trPr>
        <w:tc>
          <w:tcPr>
            <w:tcW w:w="0" w:type="auto"/>
            <w:vMerge/>
            <w:vAlign w:val="center"/>
            <w:hideMark/>
          </w:tcPr>
          <w:p w14:paraId="22FD1388"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790697">
        <w:trPr>
          <w:trHeight w:val="20"/>
        </w:trPr>
        <w:tc>
          <w:tcPr>
            <w:tcW w:w="0" w:type="auto"/>
            <w:vMerge/>
            <w:vAlign w:val="center"/>
            <w:hideMark/>
          </w:tcPr>
          <w:p w14:paraId="410AA51C"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790697">
        <w:trPr>
          <w:trHeight w:val="20"/>
        </w:trPr>
        <w:tc>
          <w:tcPr>
            <w:tcW w:w="0" w:type="auto"/>
            <w:vMerge/>
            <w:vAlign w:val="center"/>
            <w:hideMark/>
          </w:tcPr>
          <w:p w14:paraId="32B026E0"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790697">
        <w:trPr>
          <w:trHeight w:val="20"/>
        </w:trPr>
        <w:tc>
          <w:tcPr>
            <w:tcW w:w="0" w:type="auto"/>
            <w:vMerge/>
            <w:vAlign w:val="center"/>
            <w:hideMark/>
          </w:tcPr>
          <w:p w14:paraId="5FB8BD2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790697">
        <w:trPr>
          <w:trHeight w:val="20"/>
        </w:trPr>
        <w:tc>
          <w:tcPr>
            <w:tcW w:w="0" w:type="auto"/>
            <w:vMerge/>
            <w:vAlign w:val="center"/>
            <w:hideMark/>
          </w:tcPr>
          <w:p w14:paraId="1F35BB4F"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790697">
        <w:trPr>
          <w:trHeight w:val="20"/>
        </w:trPr>
        <w:tc>
          <w:tcPr>
            <w:tcW w:w="0" w:type="auto"/>
            <w:vMerge/>
            <w:vAlign w:val="center"/>
            <w:hideMark/>
          </w:tcPr>
          <w:p w14:paraId="4176CA8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790697">
        <w:trPr>
          <w:trHeight w:val="20"/>
        </w:trPr>
        <w:tc>
          <w:tcPr>
            <w:tcW w:w="0" w:type="auto"/>
            <w:vMerge/>
            <w:vAlign w:val="center"/>
            <w:hideMark/>
          </w:tcPr>
          <w:p w14:paraId="7F422455"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790697">
        <w:trPr>
          <w:trHeight w:val="20"/>
        </w:trPr>
        <w:tc>
          <w:tcPr>
            <w:tcW w:w="0" w:type="auto"/>
            <w:vMerge/>
            <w:vAlign w:val="center"/>
            <w:hideMark/>
          </w:tcPr>
          <w:p w14:paraId="14F051E3"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790697">
        <w:trPr>
          <w:trHeight w:val="20"/>
        </w:trPr>
        <w:tc>
          <w:tcPr>
            <w:tcW w:w="0" w:type="auto"/>
            <w:vMerge/>
            <w:vAlign w:val="center"/>
          </w:tcPr>
          <w:p w14:paraId="146231E1"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79069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790697">
        <w:trPr>
          <w:trHeight w:val="20"/>
        </w:trPr>
        <w:tc>
          <w:tcPr>
            <w:tcW w:w="0" w:type="auto"/>
            <w:vMerge/>
            <w:vAlign w:val="center"/>
            <w:hideMark/>
          </w:tcPr>
          <w:p w14:paraId="76D6DCCB"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790697">
        <w:trPr>
          <w:trHeight w:val="20"/>
        </w:trPr>
        <w:tc>
          <w:tcPr>
            <w:tcW w:w="0" w:type="auto"/>
            <w:vMerge/>
            <w:vAlign w:val="center"/>
            <w:hideMark/>
          </w:tcPr>
          <w:p w14:paraId="7025C4B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79069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79069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137478F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2</w:t>
            </w:r>
            <w:r w:rsidR="002E569C" w:rsidRPr="00EE6FCE">
              <w:rPr>
                <w:rFonts w:eastAsia="DengXian" w:cs="Arial"/>
                <w:szCs w:val="18"/>
                <w:lang w:eastAsia="zh-CN"/>
              </w:rPr>
              <w:t xml:space="preserve"> </w:t>
            </w:r>
            <w:r w:rsidRPr="00EE6FCE">
              <w:rPr>
                <w:rFonts w:eastAsia="DengXian" w:cs="Arial"/>
                <w:szCs w:val="18"/>
                <w:lang w:eastAsia="zh-CN"/>
              </w:rPr>
              <w:t>for CSI-RS resource 1 and 3</w:t>
            </w:r>
          </w:p>
        </w:tc>
      </w:tr>
      <w:tr w:rsidR="0028021E" w:rsidRPr="006F39FB" w14:paraId="05E36D60" w14:textId="77777777" w:rsidTr="00790697">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76514C48"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6</w:t>
            </w:r>
            <w:r w:rsidR="002E569C" w:rsidRPr="00EE6FCE">
              <w:rPr>
                <w:rFonts w:eastAsia="DengXian" w:cs="Arial"/>
                <w:szCs w:val="18"/>
                <w:lang w:eastAsia="zh-CN"/>
              </w:rPr>
              <w:t xml:space="preserve"> </w:t>
            </w:r>
            <w:r w:rsidRPr="00EE6FCE">
              <w:rPr>
                <w:rFonts w:eastAsia="DengXian" w:cs="Arial"/>
                <w:szCs w:val="18"/>
                <w:lang w:eastAsia="zh-CN"/>
              </w:rPr>
              <w:t>for CSI-RS resource 2 and 4</w:t>
            </w:r>
          </w:p>
        </w:tc>
      </w:tr>
      <w:tr w:rsidR="0028021E" w:rsidRPr="006F39FB" w14:paraId="4D70B537" w14:textId="77777777" w:rsidTr="0079069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79069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79069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79069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79069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79069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79069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79069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10BB5CB9"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790697">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7EE0E9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79069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79069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27E85AF9" w:rsidR="0028021E" w:rsidRPr="006F39FB" w:rsidRDefault="00000D8A"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5 and 6</w:t>
            </w:r>
          </w:p>
        </w:tc>
      </w:tr>
      <w:tr w:rsidR="0028021E" w:rsidRPr="006F39FB" w14:paraId="0843B039" w14:textId="77777777" w:rsidTr="0079069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17F6BCD4" w:rsidR="0028021E" w:rsidRPr="006F39FB" w:rsidRDefault="00000D8A"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7 and 8</w:t>
            </w:r>
          </w:p>
        </w:tc>
      </w:tr>
      <w:tr w:rsidR="0028021E" w:rsidRPr="006F39FB" w14:paraId="33F13AFC" w14:textId="77777777" w:rsidTr="0079069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79069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79069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79069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79069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1569664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79069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078588F0"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79069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79069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6FB6D798" w:rsidR="0028021E" w:rsidRPr="006F39FB" w:rsidRDefault="006B1E65"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9 and 10</w:t>
            </w:r>
          </w:p>
        </w:tc>
      </w:tr>
      <w:tr w:rsidR="0028021E" w:rsidRPr="006F39FB" w14:paraId="404599D6" w14:textId="77777777" w:rsidTr="0079069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5479E677" w:rsidR="0028021E" w:rsidRPr="006F39FB" w:rsidRDefault="006B1E65" w:rsidP="0028021E">
            <w:pPr>
              <w:pStyle w:val="TAC"/>
              <w:rPr>
                <w:rFonts w:eastAsia="SimSun"/>
                <w:lang w:eastAsia="zh-CN"/>
              </w:rPr>
            </w:pPr>
            <w:r>
              <w:rPr>
                <w:rFonts w:eastAsia="SimSun"/>
                <w:lang w:eastAsia="zh-CN"/>
              </w:rPr>
              <w:t>6</w:t>
            </w:r>
            <w:r w:rsidRPr="006F39FB">
              <w:rPr>
                <w:rFonts w:eastAsia="SimSun"/>
                <w:lang w:eastAsia="zh-CN"/>
              </w:rPr>
              <w:t xml:space="preserve"> </w:t>
            </w:r>
            <w:r w:rsidR="0028021E" w:rsidRPr="006F39FB">
              <w:rPr>
                <w:rFonts w:eastAsia="SimSun"/>
                <w:lang w:eastAsia="zh-CN"/>
              </w:rPr>
              <w:t>for CSI-RS resource 11 and 12</w:t>
            </w:r>
          </w:p>
        </w:tc>
      </w:tr>
      <w:tr w:rsidR="0028021E" w:rsidRPr="006F39FB" w14:paraId="5279A4D7" w14:textId="77777777" w:rsidTr="0079069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79069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79069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79069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79069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8E31C2E"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79069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2BBCE502"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79069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79069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638B53FF" w:rsidR="0028021E" w:rsidRPr="006F39FB" w:rsidRDefault="005E1821"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13 and 14</w:t>
            </w:r>
          </w:p>
        </w:tc>
      </w:tr>
      <w:tr w:rsidR="0028021E" w:rsidRPr="006F39FB" w14:paraId="4BD9C2A7" w14:textId="77777777" w:rsidTr="0079069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32245A2" w:rsidR="0028021E" w:rsidRPr="006F39FB" w:rsidRDefault="005E1821" w:rsidP="0028021E">
            <w:pPr>
              <w:pStyle w:val="TAC"/>
              <w:rPr>
                <w:rFonts w:eastAsia="SimSun" w:cs="Arial"/>
                <w:szCs w:val="18"/>
                <w:lang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15 and 16</w:t>
            </w:r>
          </w:p>
        </w:tc>
      </w:tr>
      <w:tr w:rsidR="0028021E" w:rsidRPr="006F39FB" w14:paraId="6F13A1E4" w14:textId="77777777" w:rsidTr="0079069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79069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79069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79069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79069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08AA3E78"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79069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062B32A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79069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79069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04D65C8E" w:rsidR="0028021E" w:rsidRPr="006F39FB" w:rsidRDefault="004B19A1"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17 and 18</w:t>
            </w:r>
          </w:p>
        </w:tc>
      </w:tr>
      <w:tr w:rsidR="0028021E" w:rsidRPr="006F39FB" w14:paraId="2D3C6179" w14:textId="77777777" w:rsidTr="0079069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2EA95B13" w:rsidR="0028021E" w:rsidRPr="006F39FB" w:rsidRDefault="004B19A1"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19 and 20</w:t>
            </w:r>
          </w:p>
        </w:tc>
      </w:tr>
      <w:tr w:rsidR="0028021E" w:rsidRPr="006F39FB" w14:paraId="32E7458D" w14:textId="77777777" w:rsidTr="0079069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79069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79069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79069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79069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4243C9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79069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3D904582"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79069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79069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3217B72D" w:rsidR="0028021E" w:rsidRPr="006F39FB" w:rsidRDefault="00953490"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21 and 22</w:t>
            </w:r>
          </w:p>
        </w:tc>
      </w:tr>
      <w:tr w:rsidR="0028021E" w:rsidRPr="006F39FB" w14:paraId="5889720E" w14:textId="77777777" w:rsidTr="0079069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52DB19EE" w:rsidR="0028021E" w:rsidRPr="006F39FB" w:rsidRDefault="00953490"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23 and 24</w:t>
            </w:r>
          </w:p>
        </w:tc>
      </w:tr>
      <w:tr w:rsidR="0028021E" w:rsidRPr="006F39FB" w14:paraId="5897ADB5" w14:textId="77777777" w:rsidTr="0079069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79069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79069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79069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79069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62C74E76"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79069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1319F497"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79069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79069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3A7E9E78" w:rsidR="0028021E" w:rsidRPr="006F39FB" w:rsidRDefault="007C2EEA"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25 and 26</w:t>
            </w:r>
          </w:p>
        </w:tc>
      </w:tr>
      <w:tr w:rsidR="0028021E" w:rsidRPr="006F39FB" w14:paraId="31A147F3" w14:textId="77777777" w:rsidTr="0079069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269247B9" w:rsidR="0028021E" w:rsidRPr="006F39FB" w:rsidRDefault="007C2EEA"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27 and 28</w:t>
            </w:r>
          </w:p>
        </w:tc>
      </w:tr>
      <w:tr w:rsidR="0028021E" w:rsidRPr="006F39FB" w14:paraId="23E9C1AF" w14:textId="77777777" w:rsidTr="0079069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79069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79069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79069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79069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65C8F1A9"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79069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68EBD20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79069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79069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54D64DC9"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29 and 30</w:t>
            </w:r>
          </w:p>
        </w:tc>
      </w:tr>
      <w:tr w:rsidR="0028021E" w:rsidRPr="006F39FB" w14:paraId="1DB04E1B" w14:textId="77777777" w:rsidTr="0079069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3C730018"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31 and 32</w:t>
            </w:r>
          </w:p>
        </w:tc>
      </w:tr>
      <w:tr w:rsidR="0028021E" w:rsidRPr="006F39FB" w14:paraId="636E8BDE" w14:textId="77777777" w:rsidTr="0079069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79069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79069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79069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79069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79069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79069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79069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79069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79069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79069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79069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79069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79069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79069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79069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79069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79069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79069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79069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79069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79069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79069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79069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79069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79069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79069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79069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79069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79069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79069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79069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79069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79069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79069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79069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79069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79069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79069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79069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79069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79069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79069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79069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79069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79069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79069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79069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79069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79069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79069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79069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79069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79069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79069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79069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79069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79069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79069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79069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79069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79069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79069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79069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79069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79069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79069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79069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79069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79069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79069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79069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79069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79069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79069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79069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79069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79069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79069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79069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79069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79069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79069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79069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79069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79069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79069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79069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79069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79069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79069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79069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79069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79069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79069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79069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79069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79069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79069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79069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79069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79069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79069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79069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79069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79069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79069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79069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79069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79069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79069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79069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79069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79069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79069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79069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79069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79069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79069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79069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79069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79069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79069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79069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79069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79069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79069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79069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79069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79069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79069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79069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79069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79069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79069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79069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79069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79069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79069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79069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79069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79069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79069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79069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79069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79069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79069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79069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79069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790697">
        <w:trPr>
          <w:trHeight w:val="20"/>
        </w:trPr>
        <w:tc>
          <w:tcPr>
            <w:tcW w:w="0" w:type="auto"/>
            <w:gridSpan w:val="5"/>
            <w:shd w:val="clear" w:color="auto" w:fill="auto"/>
            <w:vAlign w:val="center"/>
          </w:tcPr>
          <w:p w14:paraId="78D1D143" w14:textId="77777777" w:rsidR="002B6405" w:rsidRDefault="0028021E" w:rsidP="0028021E">
            <w:pPr>
              <w:pStyle w:val="TAN"/>
              <w:rPr>
                <w:rFonts w:eastAsia="SimSun"/>
                <w:lang w:eastAsia="zh-CN"/>
              </w:rPr>
            </w:pPr>
            <w:r w:rsidRPr="006F39FB">
              <w:rPr>
                <w:rFonts w:eastAsia="SimSun"/>
                <w:lang w:eastAsia="zh-CN"/>
              </w:rPr>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xml:space="preserve">). </w:t>
            </w:r>
          </w:p>
          <w:p w14:paraId="0FC74F87" w14:textId="77777777" w:rsidR="002B6405" w:rsidRDefault="002B6405" w:rsidP="0028021E">
            <w:pPr>
              <w:pStyle w:val="TAN"/>
              <w:rPr>
                <w:rFonts w:eastAsia="SimSun"/>
                <w:lang w:eastAsia="zh-CN"/>
              </w:rPr>
            </w:pPr>
          </w:p>
          <w:p w14:paraId="50BF595A" w14:textId="2455EF3A" w:rsidR="0028021E" w:rsidRPr="006F39FB" w:rsidRDefault="0028021E" w:rsidP="0028021E">
            <w:pPr>
              <w:pStyle w:val="TAN"/>
              <w:rPr>
                <w:rFonts w:eastAsia="SimSun"/>
                <w:lang w:eastAsia="zh-CN"/>
              </w:rPr>
            </w:pPr>
            <w:r w:rsidRPr="006F39FB">
              <w:rPr>
                <w:rFonts w:eastAsia="SimSun"/>
                <w:lang w:eastAsia="zh-CN"/>
              </w:rPr>
              <w:t>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2F3B38"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 xml:space="preserve">TRS </m:t>
                              </m:r>
                              <m:r>
                                <m:rPr>
                                  <m:sty m:val="p"/>
                                </m:rPr>
                                <w:rPr>
                                  <w:rFonts w:ascii="Cambria Math" w:eastAsia="SimSun" w:hAnsi="Cambria Math"/>
                                  <w:lang w:eastAsia="zh-CN"/>
                                </w:rPr>
                                <m:t>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3CCC67CB" w:rsidR="0028021E" w:rsidRPr="006F39FB" w:rsidRDefault="002F3B38" w:rsidP="002B6405">
            <w:pPr>
              <w:pStyle w:val="TAN"/>
              <w:jc w:val="center"/>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e>
              </m:d>
              <m:r>
                <m:rPr>
                  <m:sty m:val="p"/>
                </m:rPr>
                <w:rPr>
                  <w:rFonts w:ascii="Cambria Math" w:eastAsia="SimSun" w:hAnsi="Cambria Math"/>
                  <w:szCs w:val="18"/>
                </w:rPr>
                <m:t>,</m:t>
              </m:r>
              <m:r>
                <w:rPr>
                  <w:rFonts w:ascii="Cambria Math" w:eastAsia="SimSun" w:hAnsi="Cambria Math"/>
                  <w:lang w:eastAsia="zh-CN"/>
                </w:rPr>
                <m:t>k</m:t>
              </m:r>
              <m:r>
                <w:rPr>
                  <w:rFonts w:ascii="Cambria Math" w:eastAsia="SimSun" w:hAnsi="Cambria Math"/>
                  <w:lang w:eastAsia="zh-CN"/>
                </w:rPr>
                <m:t>=1,2,3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2F3B38"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8554970" w:rsidR="0028021E" w:rsidRPr="006F39FB" w:rsidRDefault="0028021E" w:rsidP="002B6405">
            <w:pPr>
              <w:pStyle w:val="TAN"/>
              <w:jc w:val="center"/>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1173E658" w14:textId="77777777" w:rsidR="002B6405" w:rsidRDefault="0028021E" w:rsidP="0028021E">
            <w:pPr>
              <w:pStyle w:val="TAN"/>
              <w:rPr>
                <w:rFonts w:eastAsia="SimSun"/>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p>
          <w:p w14:paraId="2B834E63" w14:textId="77777777" w:rsidR="002B6405" w:rsidRDefault="002B6405" w:rsidP="0028021E">
            <w:pPr>
              <w:pStyle w:val="TAN"/>
              <w:rPr>
                <w:rFonts w:eastAsia="SimSun"/>
                <w:szCs w:val="18"/>
                <w:lang w:eastAsia="zh-CN"/>
              </w:rPr>
            </w:pPr>
          </w:p>
          <w:p w14:paraId="64F021B6" w14:textId="26587B6A" w:rsidR="0028021E" w:rsidRDefault="0028021E" w:rsidP="0028021E">
            <w:pPr>
              <w:pStyle w:val="TAN"/>
              <w:rPr>
                <w:rFonts w:eastAsia="SimSun"/>
                <w:szCs w:val="18"/>
                <w:lang w:eastAsia="zh-CN"/>
              </w:rPr>
            </w:pP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5D5CAC03" w14:textId="77777777" w:rsidR="002B6405"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xml:space="preserve">. </w:t>
            </w:r>
          </w:p>
          <w:p w14:paraId="749C092C" w14:textId="77777777" w:rsidR="002B6405" w:rsidRDefault="002B6405" w:rsidP="0028021E">
            <w:pPr>
              <w:pStyle w:val="TAN"/>
              <w:rPr>
                <w:rFonts w:eastAsia="SimSun"/>
                <w:lang w:eastAsia="zh-CN"/>
              </w:rPr>
            </w:pPr>
          </w:p>
          <w:p w14:paraId="6B4A2472" w14:textId="473FC602" w:rsidR="0028021E" w:rsidRPr="006F39FB" w:rsidRDefault="0028021E" w:rsidP="0028021E">
            <w:pPr>
              <w:pStyle w:val="TAN"/>
              <w:rPr>
                <w:rFonts w:eastAsia="SimSun"/>
                <w:lang w:eastAsia="zh-CN"/>
              </w:rPr>
            </w:pPr>
            <w:r w:rsidRPr="006F39FB">
              <w:rPr>
                <w:rFonts w:eastAsia="SimSun"/>
                <w:lang w:eastAsia="zh-CN"/>
              </w:rPr>
              <w:t>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2F3B38"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3255FD78"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3FA570" w14:textId="27E9C1E2" w:rsidR="002B6405" w:rsidRDefault="0028021E" w:rsidP="0028021E">
            <w:pPr>
              <w:pStyle w:val="TAN"/>
            </w:pPr>
            <w:r w:rsidRPr="006F39FB">
              <w:rPr>
                <w:rFonts w:eastAsia="SimSun"/>
                <w:lang w:eastAsia="zh-CN"/>
              </w:rPr>
              <w:t xml:space="preserve">where k is the RRH number, n = 57600 is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p>
          <w:p w14:paraId="524B8954" w14:textId="77777777" w:rsidR="002B6405" w:rsidRDefault="002B6405" w:rsidP="0028021E">
            <w:pPr>
              <w:pStyle w:val="TAN"/>
              <w:rPr>
                <w:rFonts w:eastAsia="SimSun"/>
                <w:lang w:eastAsia="zh-CN"/>
              </w:rPr>
            </w:pPr>
          </w:p>
          <w:p w14:paraId="0DFD7A67" w14:textId="5DBA61EC" w:rsidR="0028021E" w:rsidRPr="006F39FB" w:rsidRDefault="0028021E" w:rsidP="0028021E">
            <w:pPr>
              <w:pStyle w:val="TAN"/>
              <w:rPr>
                <w:rFonts w:eastAsia="SimSun"/>
                <w:lang w:eastAsia="zh-CN"/>
              </w:rPr>
            </w:pP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90697">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90697">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90697">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90697">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90697">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90697">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90697">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90697">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90697">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90697">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953490" w:rsidRDefault="00CC27C7" w:rsidP="00CC27C7">
            <w:pPr>
              <w:keepNext/>
              <w:keepLines/>
              <w:spacing w:after="0"/>
              <w:jc w:val="center"/>
              <w:rPr>
                <w:rFonts w:ascii="Arial" w:eastAsia="SimSun" w:hAnsi="Arial"/>
                <w:sz w:val="18"/>
                <w:highlight w:val="yellow"/>
                <w:lang w:val="fr-FR"/>
              </w:rPr>
            </w:pPr>
            <w:r w:rsidRPr="00953490">
              <w:rPr>
                <w:rFonts w:ascii="Arial" w:eastAsia="SimSun" w:hAnsi="Arial"/>
                <w:sz w:val="18"/>
                <w:lang w:val="fr-FR"/>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790697">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790697">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790697">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790697">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790697">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790697">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790697">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790697">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4A60D991"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00254EA9" w:rsidRPr="00606BA4">
        <w:rPr>
          <w:snapToGrid w:val="0"/>
          <w:lang w:eastAsia="zh-CN"/>
        </w:rPr>
        <w:t>Minimum requirements with 1TX antenna</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790697">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790697">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671E8917"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18FB4813"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18E8744F"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598E0BBF"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r>
      <w:r w:rsidR="003B60B0" w:rsidRPr="00606BA4">
        <w:rPr>
          <w:snapToGrid w:val="0"/>
          <w:lang w:eastAsia="zh-CN"/>
        </w:rPr>
        <w:t xml:space="preserve">Minimum requirements with </w:t>
      </w:r>
      <w:r w:rsidR="003B60B0">
        <w:rPr>
          <w:snapToGrid w:val="0"/>
          <w:lang w:eastAsia="zh-CN"/>
        </w:rPr>
        <w:t>2</w:t>
      </w:r>
      <w:r w:rsidR="003B60B0" w:rsidRPr="00606BA4">
        <w:rPr>
          <w:snapToGrid w:val="0"/>
          <w:lang w:eastAsia="zh-CN"/>
        </w:rPr>
        <w:t>TX antenna</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790697">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790697">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790697">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790697">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790697">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790697">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790697">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790697">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790697">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790697">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50A93A1F"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14919D23"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65D64C0E"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0ACA7F07"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32449463"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2C75C9E1"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7.5A.1 apply using operating band instead of CA configuration, and bandwidth instead of bandwidth combination.</w:t>
      </w:r>
    </w:p>
    <w:p w14:paraId="3DCE7A41" w14:textId="3534EE53" w:rsidR="003967CC" w:rsidRPr="00C25669" w:rsidRDefault="003967CC" w:rsidP="005B3300">
      <w:pPr>
        <w:rPr>
          <w:rFonts w:eastAsia="SimSun"/>
        </w:rPr>
      </w:pPr>
      <w:r>
        <w:rPr>
          <w:rFonts w:ascii="Times-Roman" w:eastAsia="SimSun" w:hAnsi="Times-Roman"/>
        </w:rPr>
        <w:t>For RedCap, the requirements and procedure are defined in Clause 7.5A.1 except that the MIMO layers are configured to 2 for UE supporting 2 MIMO layers and 1 for UE supporting 1 MIMO layers for all operating band. A</w:t>
      </w:r>
      <w:r>
        <w:rPr>
          <w:rFonts w:eastAsia="SimSun" w:cs="Arial"/>
        </w:rPr>
        <w:t>ntenna configuration is 1x2 for UE supporting 1 layer and 2x2 for UE supporting 2 layers.</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0BFD6EDD"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2477075" w:rsidR="002F790A" w:rsidRPr="00C25669" w:rsidRDefault="007524BF" w:rsidP="002F790A">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39B22946" w:rsidR="002F790A" w:rsidRPr="00C25669" w:rsidRDefault="0017300E" w:rsidP="002F790A">
            <w:pPr>
              <w:pStyle w:val="TAC"/>
              <w:rPr>
                <w:rFonts w:eastAsia="SimSun"/>
              </w:rPr>
            </w:pPr>
            <w:r>
              <w:rPr>
                <w:rFonts w:eastAsia="SimSun"/>
              </w:rPr>
              <w:t>Not configured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152401B9" w:rsidR="005B3300" w:rsidRPr="00C25669" w:rsidRDefault="005B3300" w:rsidP="005B3300">
      <w:pPr>
        <w:pStyle w:val="TH"/>
      </w:pPr>
      <w:r w:rsidRPr="00C25669">
        <w:t>Table 7.5A.1-4: SNR required to achieve 85% of peak throughput</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3" w:name="_Toc21338291"/>
      <w:bookmarkStart w:id="2994" w:name="_Toc29808399"/>
      <w:bookmarkStart w:id="2995" w:name="_Toc37068318"/>
      <w:bookmarkStart w:id="2996" w:name="_Toc37083863"/>
      <w:bookmarkStart w:id="2997" w:name="_Toc37084205"/>
      <w:bookmarkStart w:id="2998" w:name="_Toc40209567"/>
      <w:bookmarkStart w:id="2999" w:name="_Toc40209909"/>
      <w:bookmarkStart w:id="3000" w:name="_Toc45892868"/>
      <w:bookmarkStart w:id="3001" w:name="_Toc53176733"/>
      <w:bookmarkStart w:id="3002" w:name="_Toc61121055"/>
      <w:bookmarkStart w:id="3003" w:name="_Toc67918242"/>
      <w:bookmarkStart w:id="3004" w:name="_Toc76298286"/>
      <w:bookmarkStart w:id="3005" w:name="_Toc76572298"/>
      <w:bookmarkStart w:id="3006" w:name="_Toc76652165"/>
      <w:bookmarkStart w:id="3007" w:name="_Toc76653003"/>
      <w:bookmarkStart w:id="3008" w:name="_Toc83742276"/>
      <w:bookmarkStart w:id="3009" w:name="_Toc91440766"/>
      <w:bookmarkStart w:id="3010" w:name="_Toc98849556"/>
      <w:bookmarkStart w:id="3011" w:name="_Toc106543410"/>
      <w:bookmarkStart w:id="3012" w:name="_Toc106737508"/>
      <w:bookmarkStart w:id="3013" w:name="_Toc107233275"/>
      <w:bookmarkStart w:id="3014" w:name="_Toc107234890"/>
      <w:bookmarkStart w:id="3015" w:name="_Toc107419860"/>
      <w:bookmarkStart w:id="3016" w:name="_Toc107477156"/>
      <w:bookmarkStart w:id="3017" w:name="_Toc114566013"/>
      <w:bookmarkStart w:id="3018" w:name="_Toc123936325"/>
      <w:bookmarkStart w:id="3019" w:name="_Toc124377340"/>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BCA954" w14:textId="77777777" w:rsidR="005B3300" w:rsidRPr="00C25669" w:rsidRDefault="005B3300" w:rsidP="005B3300">
      <w:pPr>
        <w:pStyle w:val="Heading2"/>
        <w:rPr>
          <w:lang w:eastAsia="zh-CN"/>
        </w:rPr>
      </w:pPr>
      <w:bookmarkStart w:id="3020" w:name="_Toc21338292"/>
      <w:bookmarkStart w:id="3021" w:name="_Toc29808400"/>
      <w:bookmarkStart w:id="3022" w:name="_Toc37068319"/>
      <w:bookmarkStart w:id="3023" w:name="_Toc37083864"/>
      <w:bookmarkStart w:id="3024" w:name="_Toc37084206"/>
      <w:bookmarkStart w:id="3025" w:name="_Toc40209568"/>
      <w:bookmarkStart w:id="3026" w:name="_Toc40209910"/>
      <w:bookmarkStart w:id="3027" w:name="_Toc45892869"/>
      <w:bookmarkStart w:id="3028" w:name="_Toc53176734"/>
      <w:bookmarkStart w:id="3029" w:name="_Toc61121056"/>
      <w:bookmarkStart w:id="3030" w:name="_Toc67918243"/>
      <w:bookmarkStart w:id="3031" w:name="_Toc76298287"/>
      <w:bookmarkStart w:id="3032" w:name="_Toc76572299"/>
      <w:bookmarkStart w:id="3033" w:name="_Toc76652166"/>
      <w:bookmarkStart w:id="3034" w:name="_Toc76653004"/>
      <w:bookmarkStart w:id="3035" w:name="_Toc83742277"/>
      <w:bookmarkStart w:id="3036" w:name="_Toc91440767"/>
      <w:bookmarkStart w:id="3037" w:name="_Toc98849557"/>
      <w:bookmarkStart w:id="3038" w:name="_Toc106543411"/>
      <w:bookmarkStart w:id="3039" w:name="_Toc106737509"/>
      <w:bookmarkStart w:id="3040" w:name="_Toc107233276"/>
      <w:bookmarkStart w:id="3041" w:name="_Toc107234891"/>
      <w:bookmarkStart w:id="3042" w:name="_Toc107419861"/>
      <w:bookmarkStart w:id="3043" w:name="_Toc107477157"/>
      <w:bookmarkStart w:id="3044" w:name="_Toc114566014"/>
      <w:bookmarkStart w:id="3045" w:name="_Toc123936326"/>
      <w:bookmarkStart w:id="3046" w:name="_Toc124377341"/>
      <w:r w:rsidRPr="00C25669">
        <w:rPr>
          <w:rFonts w:hint="eastAsia"/>
          <w:lang w:eastAsia="zh-CN"/>
        </w:rPr>
        <w:t>8</w:t>
      </w:r>
      <w:r w:rsidRPr="00C25669">
        <w:t>.1</w:t>
      </w:r>
      <w:r w:rsidRPr="00C25669">
        <w:rPr>
          <w:rFonts w:hint="eastAsia"/>
          <w:lang w:eastAsia="zh-CN"/>
        </w:rPr>
        <w:tab/>
        <w:t>General</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47" w:name="_Toc21338293"/>
      <w:bookmarkStart w:id="3048" w:name="_Toc29808401"/>
      <w:bookmarkStart w:id="3049" w:name="_Toc37068320"/>
      <w:bookmarkStart w:id="3050" w:name="_Toc37083865"/>
      <w:bookmarkStart w:id="3051" w:name="_Toc37084207"/>
      <w:bookmarkStart w:id="3052" w:name="_Toc40209569"/>
      <w:bookmarkStart w:id="3053" w:name="_Toc40209911"/>
      <w:bookmarkStart w:id="3054" w:name="_Toc45892870"/>
      <w:bookmarkStart w:id="3055" w:name="_Toc53176735"/>
      <w:bookmarkStart w:id="3056" w:name="_Toc61121057"/>
      <w:bookmarkStart w:id="3057" w:name="_Toc67918244"/>
      <w:bookmarkStart w:id="3058" w:name="_Toc76298288"/>
      <w:bookmarkStart w:id="3059" w:name="_Toc76572300"/>
      <w:bookmarkStart w:id="3060" w:name="_Toc76652167"/>
      <w:bookmarkStart w:id="3061" w:name="_Toc76653005"/>
      <w:bookmarkStart w:id="3062" w:name="_Toc83742278"/>
      <w:bookmarkStart w:id="3063" w:name="_Toc91440768"/>
      <w:bookmarkStart w:id="3064" w:name="_Toc98849558"/>
      <w:bookmarkStart w:id="3065" w:name="_Toc106543412"/>
      <w:bookmarkStart w:id="3066" w:name="_Toc106737510"/>
      <w:bookmarkStart w:id="3067" w:name="_Toc107233277"/>
      <w:bookmarkStart w:id="3068" w:name="_Toc107234892"/>
      <w:bookmarkStart w:id="3069" w:name="_Toc107419862"/>
      <w:bookmarkStart w:id="3070" w:name="_Toc107477158"/>
      <w:bookmarkStart w:id="3071" w:name="_Toc114566015"/>
      <w:bookmarkStart w:id="3072" w:name="_Toc123936327"/>
      <w:bookmarkStart w:id="3073" w:name="_Toc124377342"/>
      <w:r w:rsidRPr="00C25669">
        <w:t>8.1.1</w:t>
      </w:r>
      <w:r w:rsidRPr="00C25669">
        <w:rPr>
          <w:rFonts w:hint="eastAsia"/>
          <w:lang w:eastAsia="zh-CN"/>
        </w:rPr>
        <w:tab/>
      </w:r>
      <w:r w:rsidRPr="00C25669">
        <w:rPr>
          <w:lang w:eastAsia="zh-CN"/>
        </w:rPr>
        <w:t>Applicability of requirements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FD7A96E" w14:textId="77777777" w:rsidR="005B3300" w:rsidRPr="00C25669" w:rsidRDefault="005B3300" w:rsidP="005B3300">
      <w:pPr>
        <w:pStyle w:val="Heading4"/>
        <w:rPr>
          <w:lang w:eastAsia="zh-CN"/>
        </w:rPr>
      </w:pPr>
      <w:bookmarkStart w:id="3074" w:name="_Toc21338294"/>
      <w:bookmarkStart w:id="3075" w:name="_Toc29808402"/>
      <w:bookmarkStart w:id="3076" w:name="_Toc37068321"/>
      <w:bookmarkStart w:id="3077" w:name="_Toc37083866"/>
      <w:bookmarkStart w:id="3078" w:name="_Toc37084208"/>
      <w:bookmarkStart w:id="3079" w:name="_Toc40209570"/>
      <w:bookmarkStart w:id="3080" w:name="_Toc40209912"/>
      <w:bookmarkStart w:id="3081" w:name="_Toc45892871"/>
      <w:bookmarkStart w:id="3082" w:name="_Toc53176736"/>
      <w:bookmarkStart w:id="3083" w:name="_Toc61121058"/>
      <w:bookmarkStart w:id="3084" w:name="_Toc67918245"/>
      <w:bookmarkStart w:id="3085" w:name="_Toc76298289"/>
      <w:bookmarkStart w:id="3086" w:name="_Toc76572301"/>
      <w:bookmarkStart w:id="3087" w:name="_Toc76652168"/>
      <w:bookmarkStart w:id="3088" w:name="_Toc76653006"/>
      <w:bookmarkStart w:id="3089" w:name="_Toc83742279"/>
      <w:bookmarkStart w:id="3090" w:name="_Toc91440769"/>
      <w:bookmarkStart w:id="3091" w:name="_Toc98849559"/>
      <w:bookmarkStart w:id="3092" w:name="_Toc106543413"/>
      <w:bookmarkStart w:id="3093" w:name="_Toc106737511"/>
      <w:bookmarkStart w:id="3094" w:name="_Toc107233278"/>
      <w:bookmarkStart w:id="3095" w:name="_Toc107234893"/>
      <w:bookmarkStart w:id="3096" w:name="_Toc107419863"/>
      <w:bookmarkStart w:id="3097" w:name="_Toc107477159"/>
      <w:bookmarkStart w:id="3098" w:name="_Toc114566016"/>
      <w:bookmarkStart w:id="3099" w:name="_Toc123936328"/>
      <w:bookmarkStart w:id="3100" w:name="_Toc124377343"/>
      <w:r w:rsidRPr="00C25669">
        <w:rPr>
          <w:lang w:eastAsia="zh-CN"/>
        </w:rPr>
        <w:t>8.1.1.1</w:t>
      </w:r>
      <w:r w:rsidRPr="00C25669">
        <w:rPr>
          <w:lang w:eastAsia="zh-CN"/>
        </w:rP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1" w:name="_Toc21338295"/>
      <w:bookmarkStart w:id="3102" w:name="_Toc29808403"/>
      <w:bookmarkStart w:id="3103" w:name="_Toc37068322"/>
      <w:bookmarkStart w:id="3104" w:name="_Toc37083867"/>
      <w:bookmarkStart w:id="3105" w:name="_Toc37084209"/>
      <w:bookmarkStart w:id="3106" w:name="_Toc40209571"/>
      <w:bookmarkStart w:id="3107" w:name="_Toc40209913"/>
      <w:bookmarkStart w:id="3108" w:name="_Toc45892872"/>
      <w:bookmarkStart w:id="3109" w:name="_Toc53176737"/>
      <w:bookmarkStart w:id="3110" w:name="_Toc61121059"/>
      <w:bookmarkStart w:id="3111"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2" w:name="_Toc76298290"/>
      <w:bookmarkStart w:id="3113" w:name="_Toc76572302"/>
      <w:bookmarkStart w:id="3114" w:name="_Toc76652169"/>
      <w:bookmarkStart w:id="3115" w:name="_Toc76653007"/>
      <w:bookmarkStart w:id="3116" w:name="_Toc83742280"/>
      <w:bookmarkStart w:id="3117" w:name="_Toc91440770"/>
      <w:bookmarkStart w:id="3118" w:name="_Toc98849560"/>
      <w:bookmarkStart w:id="3119" w:name="_Toc106543414"/>
      <w:bookmarkStart w:id="3120" w:name="_Toc106737512"/>
      <w:bookmarkStart w:id="3121" w:name="_Toc107233279"/>
      <w:bookmarkStart w:id="3122" w:name="_Toc107234894"/>
      <w:bookmarkStart w:id="3123" w:name="_Toc107419864"/>
      <w:bookmarkStart w:id="3124" w:name="_Toc107477160"/>
      <w:bookmarkStart w:id="3125" w:name="_Toc114566017"/>
      <w:bookmarkStart w:id="3126" w:name="_Toc123936329"/>
      <w:bookmarkStart w:id="3127" w:name="_Toc124377344"/>
      <w:r w:rsidRPr="00C25669">
        <w:rPr>
          <w:lang w:eastAsia="zh-CN"/>
        </w:rPr>
        <w:t>8.1.1.2</w:t>
      </w:r>
      <w:r w:rsidRPr="00C25669">
        <w:rPr>
          <w:lang w:eastAsia="zh-CN"/>
        </w:rPr>
        <w:tab/>
        <w:t>Applicability of requirements for different number of RX antenna ports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28" w:name="_Toc21338296"/>
      <w:bookmarkStart w:id="3129" w:name="_Toc29808404"/>
      <w:bookmarkStart w:id="3130" w:name="_Toc37068323"/>
      <w:bookmarkStart w:id="3131" w:name="_Toc37083868"/>
      <w:bookmarkStart w:id="3132" w:name="_Toc37084210"/>
      <w:bookmarkStart w:id="3133" w:name="_Toc40209572"/>
      <w:bookmarkStart w:id="3134" w:name="_Toc40209914"/>
      <w:bookmarkStart w:id="3135" w:name="_Toc45892873"/>
      <w:bookmarkStart w:id="3136" w:name="_Toc53176738"/>
      <w:bookmarkStart w:id="3137" w:name="_Toc61121060"/>
      <w:bookmarkStart w:id="3138" w:name="_Toc67918247"/>
      <w:bookmarkStart w:id="3139" w:name="_Toc76298291"/>
      <w:bookmarkStart w:id="3140" w:name="_Toc76572303"/>
      <w:bookmarkStart w:id="3141" w:name="_Toc76652170"/>
      <w:bookmarkStart w:id="3142" w:name="_Toc76653008"/>
      <w:bookmarkStart w:id="3143" w:name="_Toc83742281"/>
      <w:bookmarkStart w:id="3144" w:name="_Toc91440771"/>
      <w:bookmarkStart w:id="3145" w:name="_Toc98849561"/>
      <w:bookmarkStart w:id="3146" w:name="_Toc106543415"/>
      <w:bookmarkStart w:id="3147" w:name="_Toc106737513"/>
      <w:bookmarkStart w:id="3148" w:name="_Toc107233280"/>
      <w:bookmarkStart w:id="3149" w:name="_Toc107234895"/>
      <w:bookmarkStart w:id="3150" w:name="_Toc107419865"/>
      <w:bookmarkStart w:id="3151" w:name="_Toc107477161"/>
      <w:bookmarkStart w:id="3152" w:name="_Toc114566018"/>
      <w:bookmarkStart w:id="3153" w:name="_Toc123936330"/>
      <w:bookmarkStart w:id="3154" w:name="_Toc124377345"/>
      <w:r w:rsidRPr="00C25669">
        <w:rPr>
          <w:lang w:eastAsia="zh-CN"/>
        </w:rPr>
        <w:t>8.1.1.3</w:t>
      </w:r>
      <w:r w:rsidRPr="00C25669">
        <w:rPr>
          <w:lang w:eastAsia="zh-CN"/>
        </w:rPr>
        <w:tab/>
        <w:t>Applicability of requirements for optional UE features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AB72EB7" w14:textId="77777777" w:rsidR="00052208" w:rsidRPr="00C25669" w:rsidRDefault="00052208" w:rsidP="00052208">
      <w:pPr>
        <w:rPr>
          <w:rFonts w:eastAsia="SimSun"/>
        </w:rPr>
      </w:pPr>
      <w:bookmarkStart w:id="3155" w:name="_Toc21338297"/>
      <w:bookmarkStart w:id="3156" w:name="_Toc29808405"/>
      <w:bookmarkStart w:id="3157" w:name="_Toc37068324"/>
      <w:bookmarkStart w:id="3158" w:name="_Toc37083869"/>
      <w:bookmarkStart w:id="3159" w:name="_Toc37084211"/>
      <w:bookmarkStart w:id="3160" w:name="_Toc40209573"/>
      <w:bookmarkStart w:id="3161" w:name="_Toc40209915"/>
      <w:bookmarkStart w:id="3162" w:name="_Toc45892874"/>
      <w:bookmarkStart w:id="3163" w:name="_Toc53176739"/>
      <w:bookmarkStart w:id="3164"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5" w:name="_Toc67918248"/>
      <w:bookmarkStart w:id="3166" w:name="_Toc76298292"/>
      <w:bookmarkStart w:id="3167" w:name="_Toc76572304"/>
      <w:bookmarkStart w:id="3168" w:name="_Toc76652171"/>
      <w:bookmarkStart w:id="3169" w:name="_Toc76653009"/>
      <w:bookmarkStart w:id="3170" w:name="_Toc83742282"/>
      <w:bookmarkStart w:id="3171" w:name="_Toc91440772"/>
      <w:bookmarkStart w:id="3172" w:name="_Toc98849562"/>
      <w:bookmarkStart w:id="3173" w:name="_Toc106543416"/>
      <w:bookmarkStart w:id="3174" w:name="_Toc106737514"/>
      <w:bookmarkStart w:id="3175" w:name="_Toc107233281"/>
      <w:bookmarkStart w:id="3176" w:name="_Toc107234896"/>
      <w:bookmarkStart w:id="3177" w:name="_Toc107419866"/>
      <w:bookmarkStart w:id="3178" w:name="_Toc107477162"/>
      <w:bookmarkStart w:id="3179" w:name="_Toc114566019"/>
      <w:bookmarkStart w:id="3180" w:name="_Toc123936331"/>
      <w:bookmarkStart w:id="3181" w:name="_Toc124377346"/>
      <w:r w:rsidRPr="00C25669">
        <w:rPr>
          <w:lang w:eastAsia="zh-CN"/>
        </w:rPr>
        <w:t>8.1.1.4</w:t>
      </w:r>
      <w:r w:rsidRPr="00C25669">
        <w:rPr>
          <w:lang w:eastAsia="zh-CN"/>
        </w:rPr>
        <w:tab/>
        <w:t>Applicability of requirements for mandatory UE features with capability signalling</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015A8263" w:rsidR="005B3300" w:rsidRPr="00C25669" w:rsidRDefault="005B3300" w:rsidP="005B3300"/>
    <w:p w14:paraId="3E2F8B34" w14:textId="77777777"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2" w:name="_Toc67918249"/>
      <w:bookmarkStart w:id="3183" w:name="_Toc76298293"/>
      <w:bookmarkStart w:id="3184" w:name="_Toc76572305"/>
      <w:bookmarkStart w:id="3185" w:name="_Toc76652172"/>
      <w:bookmarkStart w:id="3186" w:name="_Toc76653010"/>
      <w:bookmarkStart w:id="3187" w:name="_Toc83742283"/>
      <w:bookmarkStart w:id="3188" w:name="_Toc91440773"/>
      <w:bookmarkStart w:id="3189" w:name="_Toc98849563"/>
      <w:bookmarkStart w:id="3190" w:name="_Toc106543417"/>
      <w:bookmarkStart w:id="3191" w:name="_Toc106737515"/>
      <w:bookmarkStart w:id="3192" w:name="_Toc107233282"/>
      <w:bookmarkStart w:id="3193" w:name="_Toc107234897"/>
      <w:bookmarkStart w:id="3194" w:name="_Toc107419867"/>
      <w:bookmarkStart w:id="3195" w:name="_Toc107477163"/>
      <w:bookmarkStart w:id="3196" w:name="_Toc114566020"/>
      <w:bookmarkStart w:id="3197" w:name="_Toc123936332"/>
      <w:bookmarkStart w:id="3198" w:name="_Toc124377347"/>
      <w:bookmarkStart w:id="3199" w:name="_Toc21338298"/>
      <w:bookmarkStart w:id="3200" w:name="_Toc29808406"/>
      <w:bookmarkStart w:id="3201" w:name="_Toc37068325"/>
      <w:bookmarkStart w:id="3202" w:name="_Toc37083870"/>
      <w:bookmarkStart w:id="3203" w:name="_Toc37084212"/>
      <w:bookmarkStart w:id="3204" w:name="_Toc40209574"/>
      <w:bookmarkStart w:id="3205" w:name="_Toc40209916"/>
      <w:bookmarkStart w:id="3206" w:name="_Toc45892875"/>
      <w:bookmarkStart w:id="3207" w:name="_Toc53176740"/>
      <w:bookmarkStart w:id="3208"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3DAE42E" w14:textId="77777777" w:rsidR="006A208F" w:rsidRPr="0052508C" w:rsidRDefault="006A208F" w:rsidP="006A208F">
      <w:pPr>
        <w:pStyle w:val="Heading5"/>
        <w:rPr>
          <w:snapToGrid w:val="0"/>
          <w:kern w:val="2"/>
        </w:rPr>
      </w:pPr>
      <w:bookmarkStart w:id="3209" w:name="_Toc67918250"/>
      <w:bookmarkStart w:id="3210" w:name="_Toc76298294"/>
      <w:bookmarkStart w:id="3211" w:name="_Toc76572306"/>
      <w:bookmarkStart w:id="3212" w:name="_Toc76652173"/>
      <w:bookmarkStart w:id="3213" w:name="_Toc76653011"/>
      <w:bookmarkStart w:id="3214" w:name="_Toc83742284"/>
      <w:bookmarkStart w:id="3215" w:name="_Toc91440774"/>
      <w:bookmarkStart w:id="3216" w:name="_Toc98849564"/>
      <w:bookmarkStart w:id="3217" w:name="_Toc106543418"/>
      <w:bookmarkStart w:id="3218" w:name="_Toc106737516"/>
      <w:bookmarkStart w:id="3219" w:name="_Toc107233283"/>
      <w:bookmarkStart w:id="3220" w:name="_Toc107234898"/>
      <w:bookmarkStart w:id="3221" w:name="_Toc107419868"/>
      <w:bookmarkStart w:id="3222" w:name="_Toc107477164"/>
      <w:bookmarkStart w:id="3223" w:name="_Toc114566021"/>
      <w:bookmarkStart w:id="3224" w:name="_Toc123936333"/>
      <w:bookmarkStart w:id="3225"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7A63B100" w14:textId="1492C00C"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5CDE42D5"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6" w:name="_Toc67918251"/>
      <w:bookmarkStart w:id="3227" w:name="_Toc76298295"/>
      <w:bookmarkStart w:id="3228" w:name="_Toc76572307"/>
      <w:bookmarkStart w:id="3229" w:name="_Toc76652174"/>
      <w:bookmarkStart w:id="3230" w:name="_Toc76653012"/>
      <w:bookmarkStart w:id="3231" w:name="_Toc83742285"/>
      <w:bookmarkStart w:id="3232" w:name="_Toc91440775"/>
      <w:bookmarkStart w:id="3233" w:name="_Toc98849565"/>
      <w:bookmarkStart w:id="3234" w:name="_Toc106543419"/>
      <w:bookmarkStart w:id="3235" w:name="_Toc106737517"/>
      <w:bookmarkStart w:id="3236" w:name="_Toc107233284"/>
      <w:bookmarkStart w:id="3237" w:name="_Toc107234899"/>
      <w:bookmarkStart w:id="3238" w:name="_Toc107419869"/>
      <w:bookmarkStart w:id="3239" w:name="_Toc107477165"/>
      <w:bookmarkStart w:id="3240" w:name="_Toc114566022"/>
      <w:bookmarkStart w:id="3241" w:name="_Toc123936334"/>
      <w:bookmarkStart w:id="324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3" w:name="_Toc114566023"/>
      <w:bookmarkStart w:id="3244" w:name="_Toc123936335"/>
      <w:bookmarkStart w:id="324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3"/>
      <w:bookmarkEnd w:id="3244"/>
      <w:bookmarkEnd w:id="324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790697">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790697">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790697">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790697">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790697">
            <w:pPr>
              <w:pStyle w:val="TAH"/>
              <w:rPr>
                <w:lang w:eastAsia="ko-KR"/>
              </w:rPr>
            </w:pPr>
            <w:r w:rsidRPr="00C25669">
              <w:rPr>
                <w:lang w:eastAsia="ko-KR"/>
              </w:rPr>
              <w:t>Applicability notes</w:t>
            </w:r>
          </w:p>
        </w:tc>
      </w:tr>
      <w:tr w:rsidR="00764920" w:rsidRPr="00C25669" w14:paraId="08AB6476" w14:textId="77777777" w:rsidTr="00790697">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790697">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790697">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790697">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790697">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790697">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790697">
            <w:pPr>
              <w:pStyle w:val="TAL"/>
              <w:rPr>
                <w:lang w:val="en-US" w:eastAsia="zh-CN"/>
              </w:rPr>
            </w:pPr>
          </w:p>
        </w:tc>
      </w:tr>
      <w:tr w:rsidR="00764920" w:rsidRPr="00C25669" w14:paraId="18C1DFD7" w14:textId="77777777" w:rsidTr="00790697">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790697">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790697">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790697">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79069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790697">
            <w:pPr>
              <w:pStyle w:val="TAL"/>
              <w:rPr>
                <w:lang w:val="en-US" w:eastAsia="zh-CN"/>
              </w:rPr>
            </w:pPr>
          </w:p>
        </w:tc>
      </w:tr>
      <w:tr w:rsidR="00764920" w:rsidRPr="00C25669" w14:paraId="79F1FE09" w14:textId="77777777" w:rsidTr="00790697">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790697">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790697">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790697">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790697">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790697">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6" w:name="_Toc67918252"/>
      <w:bookmarkStart w:id="3247" w:name="_Toc76298296"/>
      <w:bookmarkStart w:id="3248" w:name="_Toc76572308"/>
      <w:bookmarkStart w:id="3249" w:name="_Toc76652175"/>
      <w:bookmarkStart w:id="3250" w:name="_Toc76653013"/>
      <w:bookmarkStart w:id="3251" w:name="_Toc83742286"/>
      <w:bookmarkStart w:id="3252" w:name="_Toc91440776"/>
      <w:bookmarkStart w:id="3253" w:name="_Toc98849566"/>
      <w:bookmarkStart w:id="3254" w:name="_Toc106543420"/>
      <w:bookmarkStart w:id="3255" w:name="_Toc106737518"/>
      <w:bookmarkStart w:id="3256" w:name="_Toc107233285"/>
      <w:bookmarkStart w:id="3257" w:name="_Toc107234900"/>
      <w:bookmarkStart w:id="3258" w:name="_Toc107419870"/>
      <w:bookmarkStart w:id="3259" w:name="_Toc107477166"/>
      <w:bookmarkStart w:id="3260" w:name="_Toc114566024"/>
      <w:bookmarkStart w:id="3261" w:name="_Toc123936336"/>
      <w:bookmarkStart w:id="3262" w:name="_Toc124377351"/>
      <w:r w:rsidRPr="00C25669">
        <w:t>8.1.2</w:t>
      </w:r>
      <w:r w:rsidRPr="00C25669">
        <w:rPr>
          <w:rFonts w:hint="eastAsia"/>
          <w:lang w:eastAsia="zh-CN"/>
        </w:rPr>
        <w:tab/>
      </w:r>
      <w:r w:rsidRPr="00C25669">
        <w:rPr>
          <w:lang w:eastAsia="zh-CN"/>
        </w:rPr>
        <w:t>Common test parameters</w:t>
      </w:r>
      <w:bookmarkEnd w:id="3199"/>
      <w:bookmarkEnd w:id="3200"/>
      <w:bookmarkEnd w:id="3201"/>
      <w:bookmarkEnd w:id="3202"/>
      <w:bookmarkEnd w:id="3203"/>
      <w:bookmarkEnd w:id="3204"/>
      <w:bookmarkEnd w:id="3205"/>
      <w:bookmarkEnd w:id="3206"/>
      <w:bookmarkEnd w:id="3207"/>
      <w:bookmarkEnd w:id="3208"/>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02E62425" w:rsidR="005B3300" w:rsidRPr="00C25669" w:rsidRDefault="006653F1" w:rsidP="00F155BD">
            <w:pPr>
              <w:pStyle w:val="TAL"/>
              <w:rPr>
                <w:rFonts w:eastAsia="SimSun"/>
                <w:szCs w:val="18"/>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52055E61" w:rsidR="005B3300" w:rsidRPr="00C25669" w:rsidRDefault="00E226E0" w:rsidP="00F155BD">
            <w:pPr>
              <w:pStyle w:val="TAC"/>
              <w:rPr>
                <w:rFonts w:eastAsia="SimSun"/>
                <w:szCs w:val="18"/>
                <w:lang w:eastAsia="zh-CN"/>
              </w:rPr>
            </w:pPr>
            <w:r>
              <w:rPr>
                <w:rFonts w:eastAsia="SimSun"/>
              </w:rPr>
              <w:t>Not configured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3" w:name="_Toc21338299"/>
      <w:bookmarkStart w:id="3264" w:name="_Toc29808407"/>
      <w:bookmarkStart w:id="3265" w:name="_Toc37068326"/>
      <w:bookmarkStart w:id="3266" w:name="_Toc37083871"/>
      <w:bookmarkStart w:id="3267" w:name="_Toc37084213"/>
      <w:bookmarkStart w:id="3268" w:name="_Toc40209575"/>
      <w:bookmarkStart w:id="3269" w:name="_Toc40209917"/>
      <w:bookmarkStart w:id="3270" w:name="_Toc45892876"/>
      <w:bookmarkStart w:id="3271" w:name="_Toc53176741"/>
      <w:bookmarkStart w:id="3272" w:name="_Toc61121063"/>
      <w:bookmarkStart w:id="3273" w:name="_Toc67918253"/>
      <w:bookmarkStart w:id="3274" w:name="_Toc76298297"/>
      <w:bookmarkStart w:id="3275" w:name="_Toc76572309"/>
      <w:bookmarkStart w:id="3276" w:name="_Toc76652176"/>
      <w:bookmarkStart w:id="3277" w:name="_Toc76653014"/>
      <w:bookmarkStart w:id="3278" w:name="_Toc83742287"/>
      <w:bookmarkStart w:id="3279" w:name="_Toc91440777"/>
      <w:bookmarkStart w:id="3280" w:name="_Toc98849567"/>
      <w:bookmarkStart w:id="3281" w:name="_Toc106543421"/>
      <w:bookmarkStart w:id="3282" w:name="_Toc106737519"/>
      <w:bookmarkStart w:id="3283" w:name="_Toc107233286"/>
      <w:bookmarkStart w:id="3284" w:name="_Toc107234901"/>
      <w:bookmarkStart w:id="3285" w:name="_Toc107419871"/>
      <w:bookmarkStart w:id="3286" w:name="_Toc107477167"/>
      <w:bookmarkStart w:id="3287" w:name="_Toc114566025"/>
      <w:bookmarkStart w:id="3288" w:name="_Toc123936337"/>
      <w:bookmarkStart w:id="328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094C6EB" w14:textId="77777777" w:rsidR="005B3300" w:rsidRPr="00C25669" w:rsidRDefault="005B3300" w:rsidP="005B3300">
      <w:pPr>
        <w:pStyle w:val="Heading3"/>
        <w:rPr>
          <w:lang w:eastAsia="zh-CN"/>
        </w:rPr>
      </w:pPr>
      <w:bookmarkStart w:id="3290" w:name="_Toc21338300"/>
      <w:bookmarkStart w:id="3291" w:name="_Toc29808408"/>
      <w:bookmarkStart w:id="3292" w:name="_Toc37068327"/>
      <w:bookmarkStart w:id="3293" w:name="_Toc37083872"/>
      <w:bookmarkStart w:id="3294" w:name="_Toc37084214"/>
      <w:bookmarkStart w:id="3295" w:name="_Toc40209576"/>
      <w:bookmarkStart w:id="3296" w:name="_Toc40209918"/>
      <w:bookmarkStart w:id="3297" w:name="_Toc45892877"/>
      <w:bookmarkStart w:id="3298" w:name="_Toc53176742"/>
      <w:bookmarkStart w:id="3299" w:name="_Toc61121064"/>
      <w:bookmarkStart w:id="3300" w:name="_Toc67918254"/>
      <w:bookmarkStart w:id="3301" w:name="_Toc76298298"/>
      <w:bookmarkStart w:id="3302" w:name="_Toc76572310"/>
      <w:bookmarkStart w:id="3303" w:name="_Toc76652177"/>
      <w:bookmarkStart w:id="3304" w:name="_Toc76653015"/>
      <w:bookmarkStart w:id="3305" w:name="_Toc83742288"/>
      <w:bookmarkStart w:id="3306" w:name="_Toc91440778"/>
      <w:bookmarkStart w:id="3307" w:name="_Toc98849568"/>
      <w:bookmarkStart w:id="3308" w:name="_Toc106543422"/>
      <w:bookmarkStart w:id="3309" w:name="_Toc106737520"/>
      <w:bookmarkStart w:id="3310" w:name="_Toc107233287"/>
      <w:bookmarkStart w:id="3311" w:name="_Toc107234902"/>
      <w:bookmarkStart w:id="3312" w:name="_Toc107419872"/>
      <w:bookmarkStart w:id="3313" w:name="_Toc107477168"/>
      <w:bookmarkStart w:id="3314" w:name="_Toc114566026"/>
      <w:bookmarkStart w:id="3315" w:name="_Toc123936338"/>
      <w:bookmarkStart w:id="331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17" w:name="_Toc21338301"/>
      <w:bookmarkStart w:id="3318" w:name="_Toc29808409"/>
      <w:bookmarkStart w:id="3319" w:name="_Toc37068328"/>
      <w:bookmarkStart w:id="3320" w:name="_Toc37083873"/>
      <w:bookmarkStart w:id="3321" w:name="_Toc37084215"/>
      <w:bookmarkStart w:id="3322" w:name="_Toc40209577"/>
      <w:bookmarkStart w:id="3323" w:name="_Toc40209919"/>
      <w:bookmarkStart w:id="3324" w:name="_Toc45892878"/>
      <w:bookmarkStart w:id="3325" w:name="_Toc53176743"/>
      <w:bookmarkStart w:id="3326" w:name="_Toc61121065"/>
      <w:bookmarkStart w:id="3327" w:name="_Toc67918255"/>
      <w:bookmarkStart w:id="3328" w:name="_Toc76298299"/>
      <w:bookmarkStart w:id="3329" w:name="_Toc76572311"/>
      <w:bookmarkStart w:id="3330" w:name="_Toc76652178"/>
      <w:bookmarkStart w:id="3331" w:name="_Toc76653016"/>
      <w:bookmarkStart w:id="3332" w:name="_Toc83742289"/>
      <w:bookmarkStart w:id="3333" w:name="_Toc91440779"/>
      <w:bookmarkStart w:id="3334" w:name="_Toc98849569"/>
      <w:bookmarkStart w:id="3335" w:name="_Toc106543423"/>
      <w:bookmarkStart w:id="3336" w:name="_Toc106737521"/>
      <w:bookmarkStart w:id="3337" w:name="_Toc107233288"/>
      <w:bookmarkStart w:id="3338" w:name="_Toc107234903"/>
      <w:bookmarkStart w:id="3339" w:name="_Toc107419873"/>
      <w:bookmarkStart w:id="3340" w:name="_Toc107477169"/>
      <w:bookmarkStart w:id="3341" w:name="_Toc114566027"/>
      <w:bookmarkStart w:id="3342" w:name="_Toc123936339"/>
      <w:bookmarkStart w:id="334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E80226D" w14:textId="77777777" w:rsidR="005B3300" w:rsidRPr="00C25669" w:rsidRDefault="005B3300" w:rsidP="005B3300">
      <w:pPr>
        <w:pStyle w:val="Heading4"/>
        <w:rPr>
          <w:lang w:eastAsia="zh-CN"/>
        </w:rPr>
      </w:pPr>
      <w:bookmarkStart w:id="3344" w:name="_Toc21338302"/>
      <w:bookmarkStart w:id="3345" w:name="_Toc29808410"/>
      <w:bookmarkStart w:id="3346" w:name="_Toc37068329"/>
      <w:bookmarkStart w:id="3347" w:name="_Toc37083874"/>
      <w:bookmarkStart w:id="3348" w:name="_Toc37084216"/>
      <w:bookmarkStart w:id="3349" w:name="_Toc40209578"/>
      <w:bookmarkStart w:id="3350" w:name="_Toc40209920"/>
      <w:bookmarkStart w:id="3351" w:name="_Toc45892879"/>
      <w:bookmarkStart w:id="3352" w:name="_Toc53176744"/>
      <w:bookmarkStart w:id="3353" w:name="_Toc61121066"/>
      <w:bookmarkStart w:id="3354" w:name="_Toc67918256"/>
      <w:bookmarkStart w:id="3355" w:name="_Toc76298300"/>
      <w:bookmarkStart w:id="3356" w:name="_Toc76572312"/>
      <w:bookmarkStart w:id="3357" w:name="_Toc76652179"/>
      <w:bookmarkStart w:id="3358" w:name="_Toc76653017"/>
      <w:bookmarkStart w:id="3359" w:name="_Toc83742290"/>
      <w:bookmarkStart w:id="3360" w:name="_Toc91440780"/>
      <w:bookmarkStart w:id="3361" w:name="_Toc98849570"/>
      <w:bookmarkStart w:id="3362" w:name="_Toc106543424"/>
      <w:bookmarkStart w:id="3363" w:name="_Toc106737522"/>
      <w:bookmarkStart w:id="3364" w:name="_Toc107233289"/>
      <w:bookmarkStart w:id="3365" w:name="_Toc107234904"/>
      <w:bookmarkStart w:id="3366" w:name="_Toc107419874"/>
      <w:bookmarkStart w:id="3367" w:name="_Toc107477170"/>
      <w:bookmarkStart w:id="3368" w:name="_Toc114566028"/>
      <w:bookmarkStart w:id="3369" w:name="_Toc123936340"/>
      <w:bookmarkStart w:id="337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1" w:name="_Toc21338303"/>
      <w:bookmarkStart w:id="3372" w:name="_Toc29808411"/>
      <w:bookmarkStart w:id="3373" w:name="_Toc37068330"/>
      <w:bookmarkStart w:id="3374" w:name="_Toc37083875"/>
      <w:bookmarkStart w:id="3375" w:name="_Toc37084217"/>
      <w:bookmarkStart w:id="3376" w:name="_Toc40209579"/>
      <w:bookmarkStart w:id="3377" w:name="_Toc40209921"/>
      <w:bookmarkStart w:id="3378" w:name="_Toc45892880"/>
      <w:bookmarkStart w:id="3379" w:name="_Toc53176745"/>
      <w:bookmarkStart w:id="3380" w:name="_Toc61121067"/>
      <w:bookmarkStart w:id="3381" w:name="_Toc67918257"/>
      <w:bookmarkStart w:id="3382" w:name="_Toc76298301"/>
      <w:bookmarkStart w:id="3383" w:name="_Toc76572313"/>
      <w:bookmarkStart w:id="3384" w:name="_Toc76652180"/>
      <w:bookmarkStart w:id="3385" w:name="_Toc76653018"/>
      <w:bookmarkStart w:id="3386" w:name="_Toc83742291"/>
      <w:bookmarkStart w:id="3387" w:name="_Toc91440781"/>
      <w:bookmarkStart w:id="3388" w:name="_Toc98849571"/>
      <w:bookmarkStart w:id="3389" w:name="_Toc106543425"/>
      <w:bookmarkStart w:id="3390" w:name="_Toc106737523"/>
      <w:bookmarkStart w:id="3391" w:name="_Toc107233290"/>
      <w:bookmarkStart w:id="3392" w:name="_Toc107234905"/>
      <w:bookmarkStart w:id="3393" w:name="_Toc107419875"/>
      <w:bookmarkStart w:id="3394" w:name="_Toc107477171"/>
      <w:bookmarkStart w:id="3395" w:name="_Toc114566029"/>
      <w:bookmarkStart w:id="3396" w:name="_Toc123936341"/>
      <w:bookmarkStart w:id="339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791E96B" w14:textId="77777777" w:rsidR="005B3300" w:rsidRPr="00C25669" w:rsidRDefault="005B3300" w:rsidP="005B3300">
      <w:pPr>
        <w:pStyle w:val="Heading5"/>
        <w:rPr>
          <w:lang w:eastAsia="zh-CN"/>
        </w:rPr>
      </w:pPr>
      <w:bookmarkStart w:id="3398" w:name="_Toc21338304"/>
      <w:bookmarkStart w:id="3399" w:name="_Toc29808412"/>
      <w:bookmarkStart w:id="3400" w:name="_Toc37068331"/>
      <w:bookmarkStart w:id="3401" w:name="_Toc37083876"/>
      <w:bookmarkStart w:id="3402" w:name="_Toc37084218"/>
      <w:bookmarkStart w:id="3403" w:name="_Toc40209580"/>
      <w:bookmarkStart w:id="3404" w:name="_Toc40209922"/>
      <w:bookmarkStart w:id="3405" w:name="_Toc45892881"/>
      <w:bookmarkStart w:id="3406" w:name="_Toc53176746"/>
      <w:bookmarkStart w:id="3407" w:name="_Toc61121068"/>
      <w:bookmarkStart w:id="3408" w:name="_Toc67918258"/>
      <w:bookmarkStart w:id="3409" w:name="_Toc76298302"/>
      <w:bookmarkStart w:id="3410" w:name="_Toc76572314"/>
      <w:bookmarkStart w:id="3411" w:name="_Toc76652181"/>
      <w:bookmarkStart w:id="3412" w:name="_Toc76653019"/>
      <w:bookmarkStart w:id="3413" w:name="_Toc83742292"/>
      <w:bookmarkStart w:id="3414" w:name="_Toc91440782"/>
      <w:bookmarkStart w:id="3415" w:name="_Toc98849572"/>
      <w:bookmarkStart w:id="3416" w:name="_Toc106543426"/>
      <w:bookmarkStart w:id="3417" w:name="_Toc106737524"/>
      <w:bookmarkStart w:id="3418" w:name="_Toc107233291"/>
      <w:bookmarkStart w:id="3419" w:name="_Toc107234906"/>
      <w:bookmarkStart w:id="3420" w:name="_Toc107419876"/>
      <w:bookmarkStart w:id="3421" w:name="_Toc107477172"/>
      <w:bookmarkStart w:id="3422" w:name="_Toc114566030"/>
      <w:bookmarkStart w:id="3423" w:name="_Toc123936342"/>
      <w:bookmarkStart w:id="3424" w:name="_Toc124377357"/>
      <w:r w:rsidRPr="00C25669">
        <w:rPr>
          <w:lang w:eastAsia="zh-CN"/>
        </w:rPr>
        <w:t>8.2.2.2.1</w:t>
      </w:r>
      <w:r w:rsidRPr="00C25669">
        <w:rPr>
          <w:rFonts w:hint="eastAsia"/>
          <w:lang w:eastAsia="zh-CN"/>
        </w:rPr>
        <w:tab/>
      </w:r>
      <w:r w:rsidRPr="00C25669">
        <w:rPr>
          <w:lang w:eastAsia="zh-CN"/>
        </w:rPr>
        <w:t>CQI reporting under AWGN conditions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5" w:name="_Toc107234907"/>
      <w:bookmarkStart w:id="3426" w:name="_Toc107419877"/>
      <w:bookmarkStart w:id="3427" w:name="_Toc107477173"/>
      <w:bookmarkStart w:id="3428" w:name="_Toc114566031"/>
      <w:bookmarkStart w:id="3429" w:name="_Toc123936343"/>
      <w:bookmarkStart w:id="343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5"/>
      <w:bookmarkEnd w:id="3426"/>
      <w:bookmarkEnd w:id="3427"/>
      <w:bookmarkEnd w:id="3428"/>
      <w:bookmarkEnd w:id="3429"/>
      <w:bookmarkEnd w:id="343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790697">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790697">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790697">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790697">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790697">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790697">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790697">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790697">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790697">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790697">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790697">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79069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790697">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79069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790697">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790697">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790697">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790697">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790697">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79069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790697">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790697">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790697">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790697">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790697">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790697">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790697">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79069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790697">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79069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790697">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79069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790697">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79069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790697">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176CAA75"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790697">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1" w:name="_Toc21338305"/>
      <w:bookmarkStart w:id="3432" w:name="_Toc29808413"/>
      <w:bookmarkStart w:id="3433" w:name="_Toc37068332"/>
      <w:bookmarkStart w:id="3434" w:name="_Toc37083877"/>
      <w:bookmarkStart w:id="3435" w:name="_Toc37084219"/>
      <w:bookmarkStart w:id="3436" w:name="_Toc40209581"/>
      <w:bookmarkStart w:id="3437" w:name="_Toc40209923"/>
      <w:bookmarkStart w:id="3438" w:name="_Toc45892882"/>
      <w:bookmarkStart w:id="3439" w:name="_Toc53176747"/>
      <w:bookmarkStart w:id="3440" w:name="_Toc61121069"/>
      <w:bookmarkStart w:id="3441" w:name="_Toc67918259"/>
      <w:bookmarkStart w:id="3442" w:name="_Toc76298303"/>
      <w:bookmarkStart w:id="3443" w:name="_Toc76572315"/>
      <w:bookmarkStart w:id="3444" w:name="_Toc76652182"/>
      <w:bookmarkStart w:id="3445" w:name="_Toc76653020"/>
      <w:bookmarkStart w:id="3446" w:name="_Toc83742293"/>
      <w:bookmarkStart w:id="3447" w:name="_Toc91440783"/>
      <w:bookmarkStart w:id="3448" w:name="_Toc98849573"/>
      <w:bookmarkStart w:id="3449" w:name="_Toc106543427"/>
      <w:bookmarkStart w:id="3450" w:name="_Toc106737525"/>
      <w:bookmarkStart w:id="3451" w:name="_Toc107233292"/>
      <w:bookmarkStart w:id="3452" w:name="_Toc107234908"/>
      <w:bookmarkStart w:id="3453" w:name="_Toc107419878"/>
      <w:bookmarkStart w:id="3454" w:name="_Toc107477174"/>
      <w:bookmarkStart w:id="3455" w:name="_Toc114566032"/>
      <w:bookmarkStart w:id="3456" w:name="_Toc123936344"/>
      <w:bookmarkStart w:id="3457" w:name="_Toc124377359"/>
      <w:r w:rsidRPr="00C25669">
        <w:rPr>
          <w:lang w:eastAsia="zh-CN"/>
        </w:rPr>
        <w:t>8.2.2.2.2</w:t>
      </w:r>
      <w:r w:rsidRPr="00C25669">
        <w:rPr>
          <w:rFonts w:hint="eastAsia"/>
          <w:lang w:eastAsia="zh-CN"/>
        </w:rPr>
        <w:tab/>
      </w:r>
      <w:r w:rsidRPr="00C25669">
        <w:rPr>
          <w:lang w:eastAsia="zh-CN"/>
        </w:rPr>
        <w:t>CQI reporting under fading conditions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E7D8123" w14:textId="77777777" w:rsidR="005B3300" w:rsidRPr="00C25669" w:rsidRDefault="005B3300" w:rsidP="00FA6457">
      <w:pPr>
        <w:pStyle w:val="Heading6"/>
        <w:rPr>
          <w:lang w:eastAsia="zh-CN"/>
        </w:rPr>
      </w:pPr>
      <w:bookmarkStart w:id="3458" w:name="_Toc107234909"/>
      <w:bookmarkStart w:id="3459" w:name="_Toc107419879"/>
      <w:bookmarkStart w:id="3460" w:name="_Toc107477175"/>
      <w:bookmarkStart w:id="3461" w:name="_Toc114566033"/>
      <w:bookmarkStart w:id="3462" w:name="_Toc123936345"/>
      <w:bookmarkStart w:id="3463"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58"/>
      <w:bookmarkEnd w:id="3459"/>
      <w:bookmarkEnd w:id="3460"/>
      <w:bookmarkEnd w:id="3461"/>
      <w:bookmarkEnd w:id="3462"/>
      <w:bookmarkEnd w:id="3463"/>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0"/>
        <w:gridCol w:w="2652"/>
        <w:gridCol w:w="740"/>
        <w:gridCol w:w="524"/>
        <w:gridCol w:w="513"/>
        <w:gridCol w:w="524"/>
        <w:gridCol w:w="508"/>
        <w:gridCol w:w="516"/>
        <w:gridCol w:w="516"/>
        <w:gridCol w:w="516"/>
        <w:gridCol w:w="520"/>
      </w:tblGrid>
      <w:tr w:rsidR="00DD7A8E" w:rsidRPr="00C25669" w14:paraId="082870AC" w14:textId="6FDA375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6"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8"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20"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790697">
        <w:trPr>
          <w:trHeight w:val="70"/>
          <w:jc w:val="center"/>
        </w:trPr>
        <w:tc>
          <w:tcPr>
            <w:tcW w:w="1194"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790697">
        <w:trPr>
          <w:trHeight w:val="70"/>
          <w:jc w:val="center"/>
        </w:trPr>
        <w:tc>
          <w:tcPr>
            <w:tcW w:w="1194"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790697">
        <w:trPr>
          <w:trHeight w:val="70"/>
          <w:jc w:val="center"/>
        </w:trPr>
        <w:tc>
          <w:tcPr>
            <w:tcW w:w="1194"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790697">
        <w:trPr>
          <w:trHeight w:val="70"/>
          <w:jc w:val="center"/>
        </w:trPr>
        <w:tc>
          <w:tcPr>
            <w:tcW w:w="1194"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790697">
        <w:trPr>
          <w:trHeight w:val="70"/>
          <w:jc w:val="center"/>
        </w:trPr>
        <w:tc>
          <w:tcPr>
            <w:tcW w:w="1194"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790697">
        <w:trPr>
          <w:trHeight w:val="70"/>
          <w:jc w:val="center"/>
        </w:trPr>
        <w:tc>
          <w:tcPr>
            <w:tcW w:w="1194"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790697">
        <w:trPr>
          <w:trHeight w:val="70"/>
          <w:jc w:val="center"/>
        </w:trPr>
        <w:tc>
          <w:tcPr>
            <w:tcW w:w="1194"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790697">
        <w:trPr>
          <w:trHeight w:val="70"/>
          <w:jc w:val="center"/>
        </w:trPr>
        <w:tc>
          <w:tcPr>
            <w:tcW w:w="1194"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790697">
        <w:trPr>
          <w:trHeight w:val="70"/>
          <w:jc w:val="center"/>
        </w:trPr>
        <w:tc>
          <w:tcPr>
            <w:tcW w:w="1194"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790697">
        <w:trPr>
          <w:trHeight w:val="70"/>
          <w:jc w:val="center"/>
        </w:trPr>
        <w:tc>
          <w:tcPr>
            <w:tcW w:w="1194"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790697">
        <w:trPr>
          <w:trHeight w:val="70"/>
          <w:jc w:val="center"/>
        </w:trPr>
        <w:tc>
          <w:tcPr>
            <w:tcW w:w="1194"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790697">
        <w:trPr>
          <w:trHeight w:val="70"/>
          <w:jc w:val="center"/>
        </w:trPr>
        <w:tc>
          <w:tcPr>
            <w:tcW w:w="1194"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790697">
        <w:trPr>
          <w:trHeight w:val="70"/>
          <w:jc w:val="center"/>
        </w:trPr>
        <w:tc>
          <w:tcPr>
            <w:tcW w:w="1194"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790697">
        <w:trPr>
          <w:trHeight w:val="70"/>
          <w:jc w:val="center"/>
        </w:trPr>
        <w:tc>
          <w:tcPr>
            <w:tcW w:w="1194"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790697">
        <w:trPr>
          <w:trHeight w:val="70"/>
          <w:jc w:val="center"/>
        </w:trPr>
        <w:tc>
          <w:tcPr>
            <w:tcW w:w="1194"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790697">
        <w:trPr>
          <w:trHeight w:val="70"/>
          <w:jc w:val="center"/>
        </w:trPr>
        <w:tc>
          <w:tcPr>
            <w:tcW w:w="1194"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8"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790697" w:rsidRPr="00C25669" w:rsidDel="00790697" w14:paraId="39512649" w14:textId="7777777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2B1D3BC1" w14:textId="483B2B40" w:rsidR="00790697" w:rsidRPr="00C25669" w:rsidDel="00790697" w:rsidRDefault="00790697" w:rsidP="0079069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B8A1B08" w14:textId="77777777" w:rsidR="00790697" w:rsidRPr="00C25669" w:rsidDel="00790697" w:rsidRDefault="00790697" w:rsidP="00790697">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tcBorders>
            <w:vAlign w:val="center"/>
          </w:tcPr>
          <w:p w14:paraId="594FD578" w14:textId="20F70693" w:rsidR="00790697" w:rsidRPr="00C25669" w:rsidDel="00790697" w:rsidRDefault="00790697" w:rsidP="00790697">
            <w:pPr>
              <w:keepNext/>
              <w:keepLines/>
              <w:spacing w:after="0"/>
              <w:jc w:val="center"/>
              <w:rPr>
                <w:rFonts w:ascii="Arial" w:hAnsi="Arial"/>
                <w:sz w:val="18"/>
              </w:rPr>
            </w:pPr>
            <w:r w:rsidRPr="00C25669">
              <w:rPr>
                <w:rFonts w:ascii="Arial" w:hAnsi="Arial"/>
                <w:sz w:val="18"/>
              </w:rPr>
              <w:t>111111111</w:t>
            </w:r>
          </w:p>
        </w:tc>
        <w:tc>
          <w:tcPr>
            <w:tcW w:w="2068" w:type="dxa"/>
            <w:gridSpan w:val="4"/>
            <w:tcBorders>
              <w:top w:val="single" w:sz="4" w:space="0" w:color="auto"/>
              <w:left w:val="single" w:sz="4" w:space="0" w:color="auto"/>
              <w:bottom w:val="single" w:sz="4" w:space="0" w:color="auto"/>
            </w:tcBorders>
            <w:vAlign w:val="center"/>
          </w:tcPr>
          <w:p w14:paraId="1C3BB310" w14:textId="3FC40474" w:rsidR="00790697" w:rsidRPr="00C25669" w:rsidDel="00790697" w:rsidRDefault="00790697" w:rsidP="00790697">
            <w:pPr>
              <w:keepNext/>
              <w:keepLines/>
              <w:spacing w:after="0"/>
              <w:jc w:val="center"/>
              <w:rPr>
                <w:rFonts w:ascii="Arial" w:hAnsi="Arial"/>
                <w:sz w:val="18"/>
              </w:rPr>
            </w:pPr>
            <w:r>
              <w:rPr>
                <w:rFonts w:ascii="Arial" w:hAnsi="Arial"/>
                <w:sz w:val="18"/>
              </w:rPr>
              <w:t>1111</w:t>
            </w:r>
          </w:p>
        </w:tc>
      </w:tr>
      <w:tr w:rsidR="00DD7A8E" w:rsidRPr="00C25669" w14:paraId="7EDE9D83" w14:textId="29423ED1"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790697">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2"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790697">
        <w:trPr>
          <w:trHeight w:val="70"/>
          <w:jc w:val="center"/>
        </w:trPr>
        <w:tc>
          <w:tcPr>
            <w:tcW w:w="1264"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790697">
        <w:trPr>
          <w:trHeight w:val="70"/>
          <w:jc w:val="center"/>
        </w:trPr>
        <w:tc>
          <w:tcPr>
            <w:tcW w:w="1264"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790697">
        <w:trPr>
          <w:trHeight w:val="70"/>
          <w:jc w:val="center"/>
        </w:trPr>
        <w:tc>
          <w:tcPr>
            <w:tcW w:w="1264"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790697">
        <w:trPr>
          <w:trHeight w:val="70"/>
          <w:jc w:val="center"/>
        </w:trPr>
        <w:tc>
          <w:tcPr>
            <w:tcW w:w="1264"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4" w:name="_Toc67918260"/>
      <w:bookmarkStart w:id="3465" w:name="_Toc76298304"/>
      <w:bookmarkStart w:id="3466" w:name="_Toc76572316"/>
      <w:bookmarkStart w:id="3467" w:name="_Toc76652183"/>
      <w:bookmarkStart w:id="3468" w:name="_Toc76653021"/>
      <w:bookmarkStart w:id="3469" w:name="_Toc83742294"/>
      <w:bookmarkStart w:id="3470" w:name="_Toc91440784"/>
      <w:bookmarkStart w:id="3471" w:name="_Toc98849574"/>
      <w:bookmarkStart w:id="3472" w:name="_Toc106543428"/>
      <w:bookmarkStart w:id="3473" w:name="_Toc106737526"/>
      <w:bookmarkStart w:id="3474" w:name="_Toc107233293"/>
      <w:bookmarkStart w:id="3475" w:name="_Toc107234910"/>
      <w:bookmarkStart w:id="3476" w:name="_Toc107419880"/>
      <w:bookmarkStart w:id="3477" w:name="_Toc107477176"/>
      <w:bookmarkStart w:id="3478" w:name="_Toc114566034"/>
      <w:bookmarkStart w:id="3479" w:name="_Toc123936346"/>
      <w:bookmarkStart w:id="3480" w:name="_Toc124377361"/>
      <w:bookmarkStart w:id="3481" w:name="_Toc21338306"/>
      <w:bookmarkStart w:id="3482" w:name="_Toc29808414"/>
      <w:bookmarkStart w:id="3483" w:name="_Toc37068333"/>
      <w:bookmarkStart w:id="3484" w:name="_Toc37083878"/>
      <w:bookmarkStart w:id="3485" w:name="_Toc37084220"/>
      <w:bookmarkStart w:id="3486" w:name="_Toc40209582"/>
      <w:bookmarkStart w:id="3487" w:name="_Toc40209924"/>
      <w:bookmarkStart w:id="3488" w:name="_Toc45892883"/>
      <w:bookmarkStart w:id="3489" w:name="_Toc53176748"/>
      <w:bookmarkStart w:id="3490"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1FDABF8C" w14:textId="77777777" w:rsidR="006A208F" w:rsidRDefault="006A208F" w:rsidP="006A208F">
      <w:pPr>
        <w:pStyle w:val="Heading3"/>
        <w:rPr>
          <w:lang w:eastAsia="zh-CN"/>
        </w:rPr>
      </w:pPr>
      <w:bookmarkStart w:id="3491" w:name="_Toc67918261"/>
      <w:bookmarkStart w:id="3492" w:name="_Toc76298305"/>
      <w:bookmarkStart w:id="3493" w:name="_Toc76572317"/>
      <w:bookmarkStart w:id="3494" w:name="_Toc76652184"/>
      <w:bookmarkStart w:id="3495" w:name="_Toc76653022"/>
      <w:bookmarkStart w:id="3496" w:name="_Toc83742295"/>
      <w:bookmarkStart w:id="3497" w:name="_Toc91440785"/>
      <w:bookmarkStart w:id="3498" w:name="_Toc98849575"/>
      <w:bookmarkStart w:id="3499" w:name="_Toc106543429"/>
      <w:bookmarkStart w:id="3500" w:name="_Toc106737527"/>
      <w:bookmarkStart w:id="3501" w:name="_Toc107233294"/>
      <w:bookmarkStart w:id="3502" w:name="_Toc107234911"/>
      <w:bookmarkStart w:id="3503" w:name="_Toc107419881"/>
      <w:bookmarkStart w:id="3504" w:name="_Toc107477177"/>
      <w:bookmarkStart w:id="3505" w:name="_Toc114566035"/>
      <w:bookmarkStart w:id="3506" w:name="_Toc123936347"/>
      <w:bookmarkStart w:id="3507"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08" w:name="_Toc67918262"/>
      <w:bookmarkStart w:id="3509" w:name="_Toc76298306"/>
      <w:bookmarkStart w:id="3510" w:name="_Toc76572318"/>
      <w:bookmarkStart w:id="3511" w:name="_Toc76652185"/>
      <w:bookmarkStart w:id="3512" w:name="_Toc76653023"/>
      <w:bookmarkStart w:id="3513" w:name="_Toc83742296"/>
      <w:bookmarkStart w:id="3514" w:name="_Toc91440786"/>
      <w:bookmarkStart w:id="3515" w:name="_Toc98849576"/>
      <w:bookmarkStart w:id="3516" w:name="_Toc106543430"/>
      <w:bookmarkStart w:id="3517" w:name="_Toc106737528"/>
      <w:bookmarkStart w:id="3518" w:name="_Toc107233295"/>
      <w:bookmarkStart w:id="3519" w:name="_Toc107234912"/>
      <w:bookmarkStart w:id="3520" w:name="_Toc107419882"/>
      <w:bookmarkStart w:id="3521" w:name="_Toc107477178"/>
      <w:bookmarkStart w:id="3522" w:name="_Toc114566036"/>
      <w:bookmarkStart w:id="3523" w:name="_Toc123936348"/>
      <w:bookmarkStart w:id="3524"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5" w:name="_Toc67918263"/>
      <w:bookmarkStart w:id="3526" w:name="_Toc76298307"/>
      <w:bookmarkStart w:id="3527" w:name="_Toc76572319"/>
      <w:bookmarkStart w:id="3528" w:name="_Toc76652186"/>
      <w:bookmarkStart w:id="3529" w:name="_Toc76653024"/>
      <w:bookmarkStart w:id="3530" w:name="_Toc83742297"/>
      <w:bookmarkStart w:id="3531" w:name="_Toc91440787"/>
      <w:bookmarkStart w:id="3532" w:name="_Toc98849577"/>
      <w:bookmarkStart w:id="3533" w:name="_Toc106543431"/>
      <w:bookmarkStart w:id="3534" w:name="_Toc106737529"/>
      <w:bookmarkStart w:id="3535" w:name="_Toc107233296"/>
      <w:bookmarkStart w:id="3536" w:name="_Toc107234913"/>
      <w:bookmarkStart w:id="3537" w:name="_Toc107419883"/>
      <w:bookmarkStart w:id="3538" w:name="_Toc107477179"/>
      <w:bookmarkStart w:id="3539" w:name="_Toc114566037"/>
      <w:bookmarkStart w:id="3540" w:name="_Toc123936349"/>
      <w:bookmarkStart w:id="3541"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982FCF3" w14:textId="77777777" w:rsidR="006A208F" w:rsidRDefault="006A208F" w:rsidP="006A208F">
      <w:pPr>
        <w:pStyle w:val="Heading4"/>
        <w:rPr>
          <w:lang w:eastAsia="zh-CN"/>
        </w:rPr>
      </w:pPr>
      <w:bookmarkStart w:id="3542" w:name="_Toc67918264"/>
      <w:bookmarkStart w:id="3543" w:name="_Toc76298308"/>
      <w:bookmarkStart w:id="3544" w:name="_Toc76572320"/>
      <w:bookmarkStart w:id="3545" w:name="_Toc76652187"/>
      <w:bookmarkStart w:id="3546" w:name="_Toc76653025"/>
      <w:bookmarkStart w:id="3547" w:name="_Toc83742298"/>
      <w:bookmarkStart w:id="3548" w:name="_Toc91440788"/>
      <w:bookmarkStart w:id="3549" w:name="_Toc98849578"/>
      <w:bookmarkStart w:id="3550" w:name="_Toc106543432"/>
      <w:bookmarkStart w:id="3551" w:name="_Toc106737530"/>
      <w:bookmarkStart w:id="3552" w:name="_Toc107233297"/>
      <w:bookmarkStart w:id="3553" w:name="_Toc107234914"/>
      <w:bookmarkStart w:id="3554" w:name="_Toc107419884"/>
      <w:bookmarkStart w:id="3555" w:name="_Toc107477180"/>
      <w:bookmarkStart w:id="3556" w:name="_Toc114566038"/>
      <w:bookmarkStart w:id="3557" w:name="_Toc123936350"/>
      <w:bookmarkStart w:id="3558"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12EDA28" w14:textId="77777777" w:rsidR="006A208F" w:rsidRPr="002C3C89" w:rsidRDefault="006A208F" w:rsidP="006A208F">
      <w:pPr>
        <w:pStyle w:val="Heading5"/>
      </w:pPr>
      <w:bookmarkStart w:id="3559" w:name="_Toc67918265"/>
      <w:bookmarkStart w:id="3560" w:name="_Toc76298309"/>
      <w:bookmarkStart w:id="3561" w:name="_Toc76572321"/>
      <w:bookmarkStart w:id="3562" w:name="_Toc76652188"/>
      <w:bookmarkStart w:id="3563" w:name="_Toc76653026"/>
      <w:bookmarkStart w:id="3564" w:name="_Toc83742299"/>
      <w:bookmarkStart w:id="3565" w:name="_Toc91440789"/>
      <w:bookmarkStart w:id="3566" w:name="_Toc98849579"/>
      <w:bookmarkStart w:id="3567" w:name="_Toc106543433"/>
      <w:bookmarkStart w:id="3568" w:name="_Toc106737531"/>
      <w:bookmarkStart w:id="3569" w:name="_Toc107233298"/>
      <w:bookmarkStart w:id="3570" w:name="_Toc107234915"/>
      <w:bookmarkStart w:id="3571" w:name="_Toc107419885"/>
      <w:bookmarkStart w:id="3572" w:name="_Toc107477181"/>
      <w:bookmarkStart w:id="3573" w:name="_Toc114566039"/>
      <w:bookmarkStart w:id="3574" w:name="_Toc123936351"/>
      <w:bookmarkStart w:id="3575"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716757" w:rsidRPr="00790697" w14:paraId="4BC88C40" w14:textId="77777777" w:rsidTr="00790697">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69BA6A7" w14:textId="77777777" w:rsidR="00716757" w:rsidRPr="00C25669" w:rsidRDefault="00716757" w:rsidP="00790697">
            <w:pPr>
              <w:pStyle w:val="TAL"/>
              <w:rPr>
                <w:rFonts w:eastAsia="SimSun"/>
              </w:rPr>
            </w:pPr>
            <w:r>
              <w:rPr>
                <w:lang w:val="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C550320" w14:textId="77777777" w:rsidR="00716757" w:rsidRPr="00C25669" w:rsidRDefault="00716757" w:rsidP="00790697">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465ADC8" w14:textId="77777777" w:rsidR="00716757" w:rsidRPr="00515093" w:rsidRDefault="00716757" w:rsidP="00790697">
            <w:pPr>
              <w:pStyle w:val="TAC"/>
              <w:rPr>
                <w:lang w:val="fr-FR"/>
              </w:rPr>
            </w:pPr>
            <w:r>
              <w:rPr>
                <w:lang w:val="fr-FR"/>
              </w:rPr>
              <w:t>cri-RI-PMI-CQI (Note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BF220F" w:rsidRPr="004763A0" w14:paraId="0E846F0C" w14:textId="77777777" w:rsidTr="00790697">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BC19566" w14:textId="77777777" w:rsidR="00BF220F" w:rsidRPr="00C25669" w:rsidRDefault="00BF220F" w:rsidP="00790697">
            <w:pPr>
              <w:pStyle w:val="TAL"/>
              <w:rPr>
                <w:rFonts w:eastAsia="SimSun"/>
              </w:rPr>
            </w:pPr>
            <w:r>
              <w:rPr>
                <w:lang w:val="fr-FR"/>
              </w:rPr>
              <w:t>Codebook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C8D374E" w14:textId="77777777" w:rsidR="00BF220F" w:rsidRPr="00C25669" w:rsidRDefault="00BF220F" w:rsidP="00790697">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08F8F97" w14:textId="77777777" w:rsidR="00BF220F" w:rsidRPr="004763A0" w:rsidRDefault="00BF220F" w:rsidP="00790697">
            <w:pPr>
              <w:pStyle w:val="TAC"/>
              <w:rPr>
                <w:rFonts w:eastAsia="SimSun"/>
              </w:rPr>
            </w:pPr>
            <w:r>
              <w:rPr>
                <w:lang w:val="fr-FR"/>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r w:rsidR="00C82B2B" w:rsidRPr="001A6DAB" w14:paraId="121B4160" w14:textId="77777777" w:rsidTr="00790697">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vAlign w:val="center"/>
          </w:tcPr>
          <w:p w14:paraId="3B644E43" w14:textId="77777777" w:rsidR="00C82B2B" w:rsidRPr="001A6DAB" w:rsidRDefault="00C82B2B"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6" w:name="_Toc67918266"/>
      <w:bookmarkStart w:id="3577" w:name="_Toc76298310"/>
      <w:bookmarkStart w:id="3578" w:name="_Toc76572322"/>
      <w:bookmarkStart w:id="3579" w:name="_Toc76652189"/>
      <w:bookmarkStart w:id="3580" w:name="_Toc76653027"/>
      <w:bookmarkStart w:id="3581" w:name="_Toc83742300"/>
      <w:bookmarkStart w:id="3582" w:name="_Toc91440790"/>
      <w:bookmarkStart w:id="3583" w:name="_Toc98849580"/>
      <w:bookmarkStart w:id="3584" w:name="_Toc106543434"/>
      <w:bookmarkStart w:id="3585" w:name="_Toc106737532"/>
      <w:bookmarkStart w:id="3586" w:name="_Toc107233299"/>
      <w:bookmarkStart w:id="3587" w:name="_Toc107234916"/>
      <w:bookmarkStart w:id="3588" w:name="_Toc107419886"/>
      <w:bookmarkStart w:id="3589" w:name="_Toc107477182"/>
      <w:bookmarkStart w:id="3590" w:name="_Toc114566040"/>
      <w:bookmarkStart w:id="3591" w:name="_Toc123936352"/>
      <w:bookmarkStart w:id="3592"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1"/>
      <w:bookmarkEnd w:id="3482"/>
      <w:bookmarkEnd w:id="3483"/>
      <w:bookmarkEnd w:id="3484"/>
      <w:bookmarkEnd w:id="3485"/>
      <w:bookmarkEnd w:id="3486"/>
      <w:bookmarkEnd w:id="3487"/>
      <w:bookmarkEnd w:id="3488"/>
      <w:bookmarkEnd w:id="3489"/>
      <w:bookmarkEnd w:id="3490"/>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0.95pt;height:36.55pt" o:ole="">
            <v:imagedata r:id="rId19" o:title=""/>
          </v:shape>
          <o:OLEObject Type="Embed" ProgID="Equation.3" ShapeID="_x0000_i1043" DrawAspect="Content" ObjectID="_1782906723"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5pt;height:21.05pt" o:ole="">
            <v:imagedata r:id="rId21" o:title=""/>
          </v:shape>
          <o:OLEObject Type="Embed" ProgID="Equation.DSMT4" ShapeID="_x0000_i1044" DrawAspect="Content" ObjectID="_1782906724"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45pt;height:21.05pt" o:ole="">
            <v:imagedata r:id="rId23" o:title=""/>
          </v:shape>
          <o:OLEObject Type="Embed" ProgID="Equation.DSMT4" ShapeID="_x0000_i1045" DrawAspect="Content" ObjectID="_1782906725"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1.05pt;height:21.05pt" o:ole="">
            <v:imagedata r:id="rId25" o:title=""/>
          </v:shape>
          <o:OLEObject Type="Embed" ProgID="Equation.DSMT4" ShapeID="_x0000_i1046" DrawAspect="Content" ObjectID="_1782906726"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45pt;height:21.05pt" o:ole="">
            <v:imagedata r:id="rId23" o:title=""/>
          </v:shape>
          <o:OLEObject Type="Embed" ProgID="Equation.DSMT4" ShapeID="_x0000_i1047" DrawAspect="Content" ObjectID="_1782906727"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3" w:name="_Toc21338307"/>
      <w:bookmarkStart w:id="3594" w:name="_Toc29808415"/>
      <w:bookmarkStart w:id="3595" w:name="_Toc37068334"/>
      <w:bookmarkStart w:id="3596" w:name="_Toc37083879"/>
      <w:bookmarkStart w:id="3597" w:name="_Toc37084221"/>
      <w:bookmarkStart w:id="3598" w:name="_Toc40209583"/>
      <w:bookmarkStart w:id="3599" w:name="_Toc40209925"/>
      <w:bookmarkStart w:id="3600" w:name="_Toc45892884"/>
      <w:bookmarkStart w:id="3601" w:name="_Toc53176749"/>
      <w:bookmarkStart w:id="3602" w:name="_Toc61121071"/>
      <w:bookmarkStart w:id="3603" w:name="_Toc67918267"/>
      <w:bookmarkStart w:id="3604" w:name="_Toc76298311"/>
      <w:bookmarkStart w:id="3605" w:name="_Toc76572323"/>
      <w:bookmarkStart w:id="3606" w:name="_Toc76652190"/>
      <w:bookmarkStart w:id="3607" w:name="_Toc76653028"/>
      <w:bookmarkStart w:id="3608" w:name="_Toc83742301"/>
      <w:bookmarkStart w:id="3609" w:name="_Toc91440791"/>
      <w:bookmarkStart w:id="3610" w:name="_Toc98849581"/>
      <w:bookmarkStart w:id="3611" w:name="_Toc106543435"/>
      <w:bookmarkStart w:id="3612" w:name="_Toc106737533"/>
      <w:bookmarkStart w:id="3613" w:name="_Toc107233300"/>
      <w:bookmarkStart w:id="3614" w:name="_Toc107234917"/>
      <w:bookmarkStart w:id="3615" w:name="_Toc107419887"/>
      <w:bookmarkStart w:id="3616" w:name="_Toc107477183"/>
      <w:bookmarkStart w:id="3617" w:name="_Toc114566041"/>
      <w:bookmarkStart w:id="3618" w:name="_Toc123936353"/>
      <w:bookmarkStart w:id="3619"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0" w:name="_Toc21338308"/>
      <w:bookmarkStart w:id="3621" w:name="_Toc29808416"/>
      <w:bookmarkStart w:id="3622" w:name="_Toc37068335"/>
      <w:bookmarkStart w:id="3623" w:name="_Toc37083880"/>
      <w:bookmarkStart w:id="3624" w:name="_Toc37084222"/>
      <w:bookmarkStart w:id="3625" w:name="_Toc40209584"/>
      <w:bookmarkStart w:id="3626" w:name="_Toc40209926"/>
      <w:bookmarkStart w:id="3627" w:name="_Toc45892885"/>
      <w:bookmarkStart w:id="3628" w:name="_Toc53176750"/>
      <w:bookmarkStart w:id="3629" w:name="_Toc61121072"/>
      <w:bookmarkStart w:id="3630" w:name="_Toc67918268"/>
      <w:bookmarkStart w:id="3631" w:name="_Toc76298312"/>
      <w:bookmarkStart w:id="3632" w:name="_Toc76572324"/>
      <w:bookmarkStart w:id="3633" w:name="_Toc76652191"/>
      <w:bookmarkStart w:id="3634" w:name="_Toc76653029"/>
      <w:bookmarkStart w:id="3635" w:name="_Toc83742302"/>
      <w:bookmarkStart w:id="3636" w:name="_Toc91440792"/>
      <w:bookmarkStart w:id="3637" w:name="_Toc98849582"/>
      <w:bookmarkStart w:id="3638" w:name="_Toc106543436"/>
      <w:bookmarkStart w:id="3639" w:name="_Toc106737534"/>
      <w:bookmarkStart w:id="3640" w:name="_Toc107233301"/>
      <w:bookmarkStart w:id="3641" w:name="_Toc107234918"/>
      <w:bookmarkStart w:id="3642" w:name="_Toc107419888"/>
      <w:bookmarkStart w:id="3643" w:name="_Toc107477184"/>
      <w:bookmarkStart w:id="3644" w:name="_Toc114566042"/>
      <w:bookmarkStart w:id="3645" w:name="_Toc123936354"/>
      <w:bookmarkStart w:id="3646"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3F4C623" w14:textId="77777777" w:rsidR="005B3300" w:rsidRPr="00C25669" w:rsidRDefault="005B3300" w:rsidP="005B3300">
      <w:pPr>
        <w:pStyle w:val="Heading4"/>
        <w:rPr>
          <w:lang w:eastAsia="zh-CN"/>
        </w:rPr>
      </w:pPr>
      <w:bookmarkStart w:id="3647" w:name="_Toc21338309"/>
      <w:bookmarkStart w:id="3648" w:name="_Toc29808417"/>
      <w:bookmarkStart w:id="3649" w:name="_Toc37068336"/>
      <w:bookmarkStart w:id="3650" w:name="_Toc37083881"/>
      <w:bookmarkStart w:id="3651" w:name="_Toc37084223"/>
      <w:bookmarkStart w:id="3652" w:name="_Toc40209585"/>
      <w:bookmarkStart w:id="3653" w:name="_Toc40209927"/>
      <w:bookmarkStart w:id="3654" w:name="_Toc45892886"/>
      <w:bookmarkStart w:id="3655" w:name="_Toc53176751"/>
      <w:bookmarkStart w:id="3656" w:name="_Toc61121073"/>
      <w:bookmarkStart w:id="3657" w:name="_Toc67918269"/>
      <w:bookmarkStart w:id="3658" w:name="_Toc76298313"/>
      <w:bookmarkStart w:id="3659" w:name="_Toc76572325"/>
      <w:bookmarkStart w:id="3660" w:name="_Toc76652192"/>
      <w:bookmarkStart w:id="3661" w:name="_Toc76653030"/>
      <w:bookmarkStart w:id="3662" w:name="_Toc83742303"/>
      <w:bookmarkStart w:id="3663" w:name="_Toc91440793"/>
      <w:bookmarkStart w:id="3664" w:name="_Toc98849583"/>
      <w:bookmarkStart w:id="3665" w:name="_Toc106543437"/>
      <w:bookmarkStart w:id="3666" w:name="_Toc106737535"/>
      <w:bookmarkStart w:id="3667" w:name="_Toc107233302"/>
      <w:bookmarkStart w:id="3668" w:name="_Toc107234919"/>
      <w:bookmarkStart w:id="3669" w:name="_Toc107419889"/>
      <w:bookmarkStart w:id="3670" w:name="_Toc107477185"/>
      <w:bookmarkStart w:id="3671" w:name="_Toc114566043"/>
      <w:bookmarkStart w:id="3672" w:name="_Toc123936355"/>
      <w:bookmarkStart w:id="3673"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4" w:name="_Toc21338310"/>
      <w:bookmarkStart w:id="3675" w:name="_Toc29808418"/>
      <w:bookmarkStart w:id="3676" w:name="_Toc37068337"/>
      <w:bookmarkStart w:id="3677" w:name="_Toc37083882"/>
      <w:bookmarkStart w:id="3678" w:name="_Toc37084224"/>
      <w:bookmarkStart w:id="3679" w:name="_Toc40209586"/>
      <w:bookmarkStart w:id="3680" w:name="_Toc40209928"/>
      <w:bookmarkStart w:id="3681" w:name="_Toc45892887"/>
      <w:bookmarkStart w:id="3682" w:name="_Toc53176752"/>
      <w:bookmarkStart w:id="3683" w:name="_Toc61121074"/>
      <w:bookmarkStart w:id="3684" w:name="_Toc67918270"/>
      <w:bookmarkStart w:id="3685" w:name="_Toc76298314"/>
      <w:bookmarkStart w:id="3686" w:name="_Toc76572326"/>
      <w:bookmarkStart w:id="3687" w:name="_Toc76652193"/>
      <w:bookmarkStart w:id="3688" w:name="_Toc76653031"/>
      <w:bookmarkStart w:id="3689" w:name="_Toc83742304"/>
      <w:bookmarkStart w:id="3690" w:name="_Toc91440794"/>
      <w:bookmarkStart w:id="3691" w:name="_Toc98849584"/>
      <w:bookmarkStart w:id="3692" w:name="_Toc106543438"/>
      <w:bookmarkStart w:id="3693" w:name="_Toc106737536"/>
      <w:bookmarkStart w:id="3694" w:name="_Toc107233303"/>
      <w:bookmarkStart w:id="3695" w:name="_Toc107234920"/>
      <w:bookmarkStart w:id="3696" w:name="_Toc107419890"/>
      <w:bookmarkStart w:id="3697" w:name="_Toc107477186"/>
      <w:bookmarkStart w:id="3698" w:name="_Toc114566044"/>
      <w:bookmarkStart w:id="3699" w:name="_Toc123936356"/>
      <w:bookmarkStart w:id="3700"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678B24D" w14:textId="77777777" w:rsidR="005B3300" w:rsidRPr="00C25669" w:rsidRDefault="005B3300" w:rsidP="005B3300">
      <w:pPr>
        <w:pStyle w:val="Heading5"/>
        <w:rPr>
          <w:lang w:val="en-US" w:eastAsia="zh-CN"/>
        </w:rPr>
      </w:pPr>
      <w:bookmarkStart w:id="3701" w:name="_Toc21338311"/>
      <w:bookmarkStart w:id="3702" w:name="_Toc29808419"/>
      <w:bookmarkStart w:id="3703" w:name="_Toc37068338"/>
      <w:bookmarkStart w:id="3704" w:name="_Toc37083883"/>
      <w:bookmarkStart w:id="3705" w:name="_Toc37084225"/>
      <w:bookmarkStart w:id="3706" w:name="_Toc40209587"/>
      <w:bookmarkStart w:id="3707" w:name="_Toc40209929"/>
      <w:bookmarkStart w:id="3708" w:name="_Toc45892888"/>
      <w:bookmarkStart w:id="3709" w:name="_Toc53176753"/>
      <w:bookmarkStart w:id="3710" w:name="_Toc61121075"/>
      <w:bookmarkStart w:id="3711" w:name="_Toc67918271"/>
      <w:bookmarkStart w:id="3712" w:name="_Toc76298315"/>
      <w:bookmarkStart w:id="3713" w:name="_Toc76572327"/>
      <w:bookmarkStart w:id="3714" w:name="_Toc76652194"/>
      <w:bookmarkStart w:id="3715" w:name="_Toc76653032"/>
      <w:bookmarkStart w:id="3716" w:name="_Toc83742305"/>
      <w:bookmarkStart w:id="3717" w:name="_Toc91440795"/>
      <w:bookmarkStart w:id="3718" w:name="_Toc98849585"/>
      <w:bookmarkStart w:id="3719" w:name="_Toc106543439"/>
      <w:bookmarkStart w:id="3720" w:name="_Toc106737537"/>
      <w:bookmarkStart w:id="3721" w:name="_Toc107233304"/>
      <w:bookmarkStart w:id="3722" w:name="_Toc107234921"/>
      <w:bookmarkStart w:id="3723" w:name="_Toc107419891"/>
      <w:bookmarkStart w:id="3724" w:name="_Toc107477187"/>
      <w:bookmarkStart w:id="3725" w:name="_Toc114566045"/>
      <w:bookmarkStart w:id="3726" w:name="_Toc123936357"/>
      <w:bookmarkStart w:id="3727"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28" w:name="_Toc21338312"/>
      <w:bookmarkStart w:id="3729" w:name="_Toc29808420"/>
      <w:bookmarkStart w:id="3730" w:name="_Toc37068339"/>
      <w:bookmarkStart w:id="3731" w:name="_Toc37083884"/>
      <w:bookmarkStart w:id="3732" w:name="_Toc37084226"/>
      <w:bookmarkStart w:id="3733" w:name="_Toc40209588"/>
      <w:bookmarkStart w:id="3734" w:name="_Toc40209930"/>
      <w:bookmarkStart w:id="3735" w:name="_Toc45892889"/>
      <w:bookmarkStart w:id="3736" w:name="_Toc53176754"/>
      <w:bookmarkStart w:id="3737" w:name="_Toc61121076"/>
      <w:bookmarkStart w:id="3738" w:name="_Toc67918272"/>
      <w:bookmarkStart w:id="3739" w:name="_Toc76298316"/>
      <w:bookmarkStart w:id="3740" w:name="_Toc76572328"/>
      <w:bookmarkStart w:id="3741" w:name="_Toc76652195"/>
      <w:bookmarkStart w:id="3742" w:name="_Toc76653033"/>
      <w:bookmarkStart w:id="3743" w:name="_Toc83742306"/>
      <w:bookmarkStart w:id="3744" w:name="_Toc91440796"/>
      <w:bookmarkStart w:id="3745" w:name="_Toc98849586"/>
      <w:bookmarkStart w:id="3746" w:name="_Toc106543440"/>
      <w:bookmarkStart w:id="3747" w:name="_Toc106737538"/>
      <w:bookmarkStart w:id="3748" w:name="_Toc107233305"/>
      <w:bookmarkStart w:id="3749" w:name="_Toc107234922"/>
      <w:bookmarkStart w:id="3750" w:name="_Toc107419892"/>
      <w:bookmarkStart w:id="3751" w:name="_Toc107477188"/>
      <w:bookmarkStart w:id="3752" w:name="_Toc114566046"/>
      <w:bookmarkStart w:id="3753" w:name="_Toc123936358"/>
      <w:bookmarkStart w:id="3754"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5" w:name="_Toc21338313"/>
      <w:bookmarkStart w:id="3756" w:name="_Toc29808421"/>
      <w:bookmarkStart w:id="3757" w:name="_Toc37068340"/>
      <w:bookmarkStart w:id="3758" w:name="_Toc37083885"/>
      <w:bookmarkStart w:id="3759" w:name="_Toc37084227"/>
      <w:bookmarkStart w:id="3760" w:name="_Toc40209589"/>
      <w:bookmarkStart w:id="3761" w:name="_Toc40209931"/>
      <w:bookmarkStart w:id="3762" w:name="_Toc45892890"/>
      <w:bookmarkStart w:id="3763" w:name="_Toc53176755"/>
      <w:bookmarkStart w:id="3764" w:name="_Toc61121077"/>
      <w:bookmarkStart w:id="3765" w:name="_Toc67918273"/>
      <w:bookmarkStart w:id="3766" w:name="_Toc76298317"/>
      <w:bookmarkStart w:id="3767" w:name="_Toc76572329"/>
      <w:bookmarkStart w:id="3768" w:name="_Toc76652196"/>
      <w:bookmarkStart w:id="3769" w:name="_Toc76653034"/>
      <w:bookmarkStart w:id="3770" w:name="_Toc83742307"/>
      <w:bookmarkStart w:id="3771" w:name="_Toc91440797"/>
      <w:bookmarkStart w:id="3772" w:name="_Toc98849587"/>
      <w:bookmarkStart w:id="3773" w:name="_Toc106543441"/>
      <w:bookmarkStart w:id="3774" w:name="_Toc106737539"/>
      <w:bookmarkStart w:id="3775" w:name="_Toc107233306"/>
      <w:bookmarkStart w:id="3776" w:name="_Toc107234923"/>
      <w:bookmarkStart w:id="3777" w:name="_Toc107419893"/>
      <w:bookmarkStart w:id="3778" w:name="_Toc107477189"/>
      <w:bookmarkStart w:id="3779" w:name="_Toc114566047"/>
      <w:bookmarkStart w:id="3780" w:name="_Toc123936359"/>
      <w:bookmarkStart w:id="3781"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2" w:name="_Toc21338314"/>
      <w:bookmarkStart w:id="3783" w:name="_Toc29808422"/>
      <w:bookmarkStart w:id="3784" w:name="_Toc37068341"/>
      <w:bookmarkStart w:id="3785" w:name="_Toc37083886"/>
      <w:bookmarkStart w:id="3786" w:name="_Toc37084228"/>
      <w:bookmarkStart w:id="3787" w:name="_Toc40209590"/>
      <w:bookmarkStart w:id="3788" w:name="_Toc40209932"/>
      <w:bookmarkStart w:id="3789" w:name="_Toc45892891"/>
      <w:bookmarkStart w:id="3790" w:name="_Toc53176756"/>
      <w:bookmarkStart w:id="3791" w:name="_Toc61121078"/>
      <w:bookmarkStart w:id="3792" w:name="_Toc67918274"/>
      <w:bookmarkStart w:id="3793" w:name="_Toc76298318"/>
      <w:bookmarkStart w:id="3794" w:name="_Toc76572330"/>
      <w:bookmarkStart w:id="3795" w:name="_Toc76652197"/>
      <w:bookmarkStart w:id="3796" w:name="_Toc76653035"/>
      <w:bookmarkStart w:id="3797" w:name="_Toc83742308"/>
      <w:bookmarkStart w:id="3798" w:name="_Toc91440798"/>
      <w:bookmarkStart w:id="3799" w:name="_Toc98849588"/>
      <w:bookmarkStart w:id="3800" w:name="_Toc106543442"/>
      <w:bookmarkStart w:id="3801" w:name="_Toc106737540"/>
      <w:bookmarkStart w:id="3802" w:name="_Toc107233307"/>
      <w:bookmarkStart w:id="3803" w:name="_Toc107234924"/>
      <w:bookmarkStart w:id="3804" w:name="_Toc107419894"/>
      <w:bookmarkStart w:id="3805" w:name="_Toc107477190"/>
      <w:bookmarkStart w:id="3806" w:name="_Toc114566048"/>
      <w:bookmarkStart w:id="3807" w:name="_Toc123936360"/>
      <w:bookmarkStart w:id="3808" w:name="_Toc124377375"/>
      <w:r w:rsidRPr="00C25669">
        <w:rPr>
          <w:rFonts w:hint="eastAsia"/>
          <w:lang w:eastAsia="zh-CN"/>
        </w:rPr>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9419F5D" w14:textId="77777777" w:rsidR="005B3300" w:rsidRPr="00C25669" w:rsidRDefault="005B3300" w:rsidP="005B3300">
      <w:pPr>
        <w:pStyle w:val="Heading4"/>
        <w:rPr>
          <w:lang w:eastAsia="zh-CN"/>
        </w:rPr>
      </w:pPr>
      <w:bookmarkStart w:id="3809" w:name="_Toc21338315"/>
      <w:bookmarkStart w:id="3810" w:name="_Toc29808423"/>
      <w:bookmarkStart w:id="3811" w:name="_Toc37068342"/>
      <w:bookmarkStart w:id="3812" w:name="_Toc37083887"/>
      <w:bookmarkStart w:id="3813" w:name="_Toc37084229"/>
      <w:bookmarkStart w:id="3814" w:name="_Toc40209591"/>
      <w:bookmarkStart w:id="3815" w:name="_Toc40209933"/>
      <w:bookmarkStart w:id="3816" w:name="_Toc45892892"/>
      <w:bookmarkStart w:id="3817" w:name="_Toc53176757"/>
      <w:bookmarkStart w:id="3818" w:name="_Toc61121079"/>
      <w:bookmarkStart w:id="3819" w:name="_Toc67918275"/>
      <w:bookmarkStart w:id="3820" w:name="_Toc76298319"/>
      <w:bookmarkStart w:id="3821" w:name="_Toc76572331"/>
      <w:bookmarkStart w:id="3822" w:name="_Toc76652198"/>
      <w:bookmarkStart w:id="3823" w:name="_Toc76653036"/>
      <w:bookmarkStart w:id="3824" w:name="_Toc83742309"/>
      <w:bookmarkStart w:id="3825" w:name="_Toc91440799"/>
      <w:bookmarkStart w:id="3826" w:name="_Toc98849589"/>
      <w:bookmarkStart w:id="3827" w:name="_Toc106543443"/>
      <w:bookmarkStart w:id="3828" w:name="_Toc106737541"/>
      <w:bookmarkStart w:id="3829" w:name="_Toc107233308"/>
      <w:bookmarkStart w:id="3830" w:name="_Toc107234925"/>
      <w:bookmarkStart w:id="3831" w:name="_Toc107419895"/>
      <w:bookmarkStart w:id="3832" w:name="_Toc107477191"/>
      <w:bookmarkStart w:id="3833" w:name="_Toc114566049"/>
      <w:bookmarkStart w:id="3834" w:name="_Toc123936361"/>
      <w:bookmarkStart w:id="3835"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6" w:name="_Toc21338316"/>
      <w:bookmarkStart w:id="3837" w:name="_Toc29808424"/>
      <w:bookmarkStart w:id="3838" w:name="_Toc37068343"/>
      <w:bookmarkStart w:id="3839" w:name="_Toc37083888"/>
      <w:bookmarkStart w:id="3840" w:name="_Toc37084230"/>
      <w:bookmarkStart w:id="3841" w:name="_Toc40209592"/>
      <w:bookmarkStart w:id="3842" w:name="_Toc40209934"/>
      <w:bookmarkStart w:id="3843" w:name="_Toc45892893"/>
      <w:bookmarkStart w:id="3844" w:name="_Toc53176758"/>
      <w:bookmarkStart w:id="3845" w:name="_Toc61121080"/>
      <w:bookmarkStart w:id="3846" w:name="_Toc67918276"/>
      <w:bookmarkStart w:id="3847" w:name="_Toc76298320"/>
      <w:bookmarkStart w:id="3848" w:name="_Toc76572332"/>
      <w:bookmarkStart w:id="3849" w:name="_Toc76652199"/>
      <w:bookmarkStart w:id="3850" w:name="_Toc76653037"/>
      <w:bookmarkStart w:id="3851" w:name="_Toc83742310"/>
      <w:bookmarkStart w:id="3852" w:name="_Toc91440800"/>
      <w:bookmarkStart w:id="3853" w:name="_Toc98849590"/>
      <w:bookmarkStart w:id="3854" w:name="_Toc106543444"/>
      <w:bookmarkStart w:id="3855" w:name="_Toc106737542"/>
      <w:bookmarkStart w:id="3856" w:name="_Toc107233309"/>
      <w:bookmarkStart w:id="3857" w:name="_Toc107234926"/>
      <w:bookmarkStart w:id="3858" w:name="_Toc107419896"/>
      <w:bookmarkStart w:id="3859" w:name="_Toc107477192"/>
      <w:bookmarkStart w:id="3860" w:name="_Toc114566050"/>
      <w:bookmarkStart w:id="3861" w:name="_Toc123936362"/>
      <w:bookmarkStart w:id="3862"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3" w:name="_Toc21338317"/>
      <w:bookmarkStart w:id="3864" w:name="_Toc29808425"/>
      <w:bookmarkStart w:id="3865" w:name="_Toc37068344"/>
      <w:bookmarkStart w:id="3866" w:name="_Toc37083889"/>
      <w:bookmarkStart w:id="3867" w:name="_Toc37084231"/>
      <w:bookmarkStart w:id="3868" w:name="_Toc40209593"/>
      <w:bookmarkStart w:id="3869" w:name="_Toc40209935"/>
      <w:bookmarkStart w:id="3870" w:name="_Toc45892894"/>
      <w:bookmarkStart w:id="3871" w:name="_Toc53176759"/>
      <w:bookmarkStart w:id="3872" w:name="_Toc61121081"/>
      <w:bookmarkStart w:id="3873" w:name="_Toc67918277"/>
      <w:bookmarkStart w:id="3874" w:name="_Toc76298321"/>
      <w:bookmarkStart w:id="3875" w:name="_Toc76572333"/>
      <w:bookmarkStart w:id="3876" w:name="_Toc76652200"/>
      <w:bookmarkStart w:id="3877" w:name="_Toc76653038"/>
      <w:bookmarkStart w:id="3878" w:name="_Toc83742311"/>
      <w:bookmarkStart w:id="3879" w:name="_Toc91440801"/>
      <w:bookmarkStart w:id="3880" w:name="_Toc98849591"/>
      <w:bookmarkStart w:id="3881" w:name="_Toc106543445"/>
      <w:bookmarkStart w:id="3882" w:name="_Toc106737543"/>
      <w:bookmarkStart w:id="3883" w:name="_Toc107233310"/>
      <w:bookmarkStart w:id="3884" w:name="_Toc107234927"/>
      <w:bookmarkStart w:id="3885" w:name="_Toc107419897"/>
      <w:bookmarkStart w:id="3886" w:name="_Toc107477193"/>
      <w:bookmarkStart w:id="3887" w:name="_Toc114566051"/>
      <w:bookmarkStart w:id="3888" w:name="_Toc123936363"/>
      <w:bookmarkStart w:id="3889"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759F432" w14:textId="77777777" w:rsidR="005B3300" w:rsidRPr="00C25669" w:rsidRDefault="005B3300" w:rsidP="005B3300">
      <w:pPr>
        <w:pStyle w:val="Heading2"/>
      </w:pPr>
      <w:bookmarkStart w:id="3890" w:name="_Toc21338318"/>
      <w:bookmarkStart w:id="3891" w:name="_Toc29808426"/>
      <w:bookmarkStart w:id="3892" w:name="_Toc37068345"/>
      <w:bookmarkStart w:id="3893" w:name="_Toc37083890"/>
      <w:bookmarkStart w:id="3894" w:name="_Toc37084232"/>
      <w:bookmarkStart w:id="3895" w:name="_Toc40209594"/>
      <w:bookmarkStart w:id="3896" w:name="_Toc40209936"/>
      <w:bookmarkStart w:id="3897" w:name="_Toc45892895"/>
      <w:bookmarkStart w:id="3898" w:name="_Toc53176760"/>
      <w:bookmarkStart w:id="3899" w:name="_Toc61121082"/>
      <w:bookmarkStart w:id="3900" w:name="_Toc67918278"/>
      <w:bookmarkStart w:id="3901" w:name="_Toc76298322"/>
      <w:bookmarkStart w:id="3902" w:name="_Toc76572334"/>
      <w:bookmarkStart w:id="3903" w:name="_Toc76652201"/>
      <w:bookmarkStart w:id="3904" w:name="_Toc76653039"/>
      <w:bookmarkStart w:id="3905" w:name="_Toc83742312"/>
      <w:bookmarkStart w:id="3906" w:name="_Toc91440802"/>
      <w:bookmarkStart w:id="3907" w:name="_Toc98849592"/>
      <w:bookmarkStart w:id="3908" w:name="_Toc106543446"/>
      <w:bookmarkStart w:id="3909" w:name="_Toc106737544"/>
      <w:bookmarkStart w:id="3910" w:name="_Toc107233311"/>
      <w:bookmarkStart w:id="3911" w:name="_Toc107234928"/>
      <w:bookmarkStart w:id="3912" w:name="_Toc107419898"/>
      <w:bookmarkStart w:id="3913" w:name="_Toc107477194"/>
      <w:bookmarkStart w:id="3914" w:name="_Toc114566052"/>
      <w:bookmarkStart w:id="3915" w:name="_Toc123936364"/>
      <w:bookmarkStart w:id="3916" w:name="_Toc124377379"/>
      <w:r w:rsidRPr="00C25669">
        <w:rPr>
          <w:rFonts w:hint="eastAsia"/>
        </w:rPr>
        <w:t>9.1</w:t>
      </w:r>
      <w:r w:rsidRPr="00C25669">
        <w:rPr>
          <w:rFonts w:hint="eastAsia"/>
          <w:lang w:eastAsia="zh-CN"/>
        </w:rPr>
        <w:tab/>
      </w:r>
      <w:r w:rsidRPr="00C25669">
        <w:rPr>
          <w:rFonts w:hint="eastAsia"/>
        </w:rPr>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17" w:name="_Toc21338319"/>
      <w:bookmarkStart w:id="3918" w:name="_Toc29808427"/>
      <w:bookmarkStart w:id="3919" w:name="_Toc37068346"/>
      <w:bookmarkStart w:id="3920" w:name="_Toc37083891"/>
      <w:bookmarkStart w:id="3921" w:name="_Toc37084233"/>
      <w:bookmarkStart w:id="3922" w:name="_Toc40209595"/>
      <w:bookmarkStart w:id="3923" w:name="_Toc40209937"/>
      <w:bookmarkStart w:id="3924" w:name="_Toc45892896"/>
      <w:bookmarkStart w:id="3925" w:name="_Toc53176761"/>
      <w:bookmarkStart w:id="3926" w:name="_Toc61121083"/>
      <w:bookmarkStart w:id="3927" w:name="_Toc67918279"/>
      <w:bookmarkStart w:id="3928" w:name="_Toc76298323"/>
      <w:bookmarkStart w:id="3929" w:name="_Toc76572335"/>
      <w:bookmarkStart w:id="3930" w:name="_Toc76652202"/>
      <w:bookmarkStart w:id="3931" w:name="_Toc76653040"/>
      <w:bookmarkStart w:id="3932" w:name="_Toc83742313"/>
      <w:bookmarkStart w:id="3933" w:name="_Toc91440803"/>
      <w:bookmarkStart w:id="3934" w:name="_Toc98849593"/>
      <w:bookmarkStart w:id="3935" w:name="_Toc106543447"/>
      <w:bookmarkStart w:id="3936" w:name="_Toc106737545"/>
      <w:bookmarkStart w:id="3937" w:name="_Toc107233312"/>
      <w:bookmarkStart w:id="3938" w:name="_Toc107234929"/>
      <w:bookmarkStart w:id="3939" w:name="_Toc107419899"/>
      <w:bookmarkStart w:id="3940" w:name="_Toc107477195"/>
      <w:bookmarkStart w:id="3941" w:name="_Toc114566053"/>
      <w:bookmarkStart w:id="3942" w:name="_Toc123936365"/>
      <w:bookmarkStart w:id="3943" w:name="_Toc124377380"/>
      <w:r w:rsidRPr="00C25669">
        <w:t>9.1.1</w:t>
      </w:r>
      <w:r w:rsidRPr="00C25669">
        <w:rPr>
          <w:rFonts w:hint="eastAsia"/>
          <w:lang w:eastAsia="zh-CN"/>
        </w:rPr>
        <w:tab/>
      </w:r>
      <w:r w:rsidRPr="00C25669">
        <w:rPr>
          <w:lang w:eastAsia="zh-CN"/>
        </w:rPr>
        <w:t>Applicability of requirements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4" w:name="_Toc21338320"/>
      <w:bookmarkStart w:id="3945" w:name="_Toc29808428"/>
      <w:bookmarkStart w:id="3946" w:name="_Toc37068347"/>
      <w:bookmarkStart w:id="3947" w:name="_Toc37083892"/>
      <w:bookmarkStart w:id="3948" w:name="_Toc37084234"/>
      <w:bookmarkStart w:id="3949" w:name="_Toc40209596"/>
      <w:bookmarkStart w:id="3950" w:name="_Toc40209938"/>
      <w:bookmarkStart w:id="3951" w:name="_Toc45892897"/>
      <w:bookmarkStart w:id="3952" w:name="_Toc53176762"/>
      <w:bookmarkStart w:id="3953" w:name="_Toc61121084"/>
      <w:bookmarkStart w:id="3954" w:name="_Toc67918280"/>
      <w:bookmarkStart w:id="3955" w:name="_Toc76298324"/>
      <w:bookmarkStart w:id="3956" w:name="_Toc76572336"/>
      <w:bookmarkStart w:id="3957" w:name="_Toc76652203"/>
      <w:bookmarkStart w:id="3958" w:name="_Toc76653041"/>
      <w:bookmarkStart w:id="3959" w:name="_Toc83742314"/>
      <w:bookmarkStart w:id="3960" w:name="_Toc91440804"/>
      <w:bookmarkStart w:id="3961" w:name="_Toc98849594"/>
      <w:bookmarkStart w:id="3962" w:name="_Toc106543448"/>
      <w:bookmarkStart w:id="3963" w:name="_Toc106737546"/>
      <w:bookmarkStart w:id="3964" w:name="_Toc107233313"/>
      <w:bookmarkStart w:id="3965" w:name="_Toc107234930"/>
      <w:bookmarkStart w:id="3966" w:name="_Toc107419900"/>
      <w:bookmarkStart w:id="3967" w:name="_Toc107477196"/>
      <w:bookmarkStart w:id="3968" w:name="_Toc114566054"/>
      <w:bookmarkStart w:id="3969" w:name="_Toc123936366"/>
      <w:bookmarkStart w:id="3970" w:name="_Toc124377381"/>
      <w:r w:rsidRPr="00C25669">
        <w:t>9.1.1.1</w:t>
      </w:r>
      <w:r w:rsidRPr="00C25669">
        <w:rPr>
          <w:rFonts w:hint="eastAsia"/>
        </w:rPr>
        <w:tab/>
      </w:r>
      <w:r w:rsidRPr="00C25669">
        <w:t>Applicability of requirements for optional UE features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790697">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790697">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790697">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790697">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1" w:name="_Toc21338321"/>
      <w:bookmarkStart w:id="3972" w:name="_Toc29808429"/>
      <w:bookmarkStart w:id="3973" w:name="_Toc37068348"/>
      <w:bookmarkStart w:id="3974" w:name="_Toc37083893"/>
      <w:bookmarkStart w:id="3975" w:name="_Toc37084235"/>
      <w:bookmarkStart w:id="3976" w:name="_Toc40209597"/>
      <w:bookmarkStart w:id="3977" w:name="_Toc40209939"/>
      <w:bookmarkStart w:id="3978" w:name="_Toc45892898"/>
      <w:bookmarkStart w:id="3979" w:name="_Toc53176763"/>
      <w:bookmarkStart w:id="3980" w:name="_Toc61121085"/>
      <w:bookmarkStart w:id="3981" w:name="_Toc67918281"/>
      <w:bookmarkStart w:id="3982" w:name="_Toc76298325"/>
      <w:bookmarkStart w:id="3983" w:name="_Toc76572337"/>
      <w:bookmarkStart w:id="3984" w:name="_Toc76652204"/>
      <w:bookmarkStart w:id="3985" w:name="_Toc76653042"/>
      <w:bookmarkStart w:id="3986" w:name="_Toc83742315"/>
      <w:bookmarkStart w:id="3987" w:name="_Toc91440805"/>
      <w:bookmarkStart w:id="3988" w:name="_Toc98849595"/>
      <w:bookmarkStart w:id="3989" w:name="_Toc106543449"/>
      <w:bookmarkStart w:id="3990" w:name="_Toc106737547"/>
      <w:bookmarkStart w:id="3991" w:name="_Toc107233314"/>
      <w:bookmarkStart w:id="3992" w:name="_Toc107234931"/>
      <w:bookmarkStart w:id="3993" w:name="_Toc107419901"/>
      <w:bookmarkStart w:id="3994" w:name="_Toc107477197"/>
      <w:bookmarkStart w:id="3995" w:name="_Toc114566055"/>
      <w:bookmarkStart w:id="3996" w:name="_Toc123936367"/>
      <w:bookmarkStart w:id="3997" w:name="_Toc124377382"/>
      <w:r w:rsidRPr="00C25669">
        <w:t>9.1.1.2</w:t>
      </w:r>
      <w:r w:rsidRPr="00C25669">
        <w:rPr>
          <w:rFonts w:hint="eastAsia"/>
        </w:rPr>
        <w:tab/>
      </w:r>
      <w:r w:rsidRPr="00C25669">
        <w:t>Applicability of requirements for mandatory UE features with capability signalling</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790697">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790697">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790697">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790697">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790697">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790697">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790697">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790697">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790697">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3998" w:name="_Toc21338322"/>
      <w:bookmarkStart w:id="3999" w:name="_Toc29808430"/>
      <w:bookmarkStart w:id="4000" w:name="_Toc37068349"/>
      <w:bookmarkStart w:id="4001" w:name="_Toc37083894"/>
      <w:bookmarkStart w:id="4002" w:name="_Toc37084236"/>
      <w:bookmarkStart w:id="4003" w:name="_Toc40209598"/>
      <w:bookmarkStart w:id="4004" w:name="_Toc40209940"/>
      <w:bookmarkStart w:id="4005" w:name="_Toc45892899"/>
      <w:bookmarkStart w:id="4006" w:name="_Toc53176764"/>
      <w:bookmarkStart w:id="4007" w:name="_Toc61121086"/>
      <w:bookmarkStart w:id="4008" w:name="_Toc67918282"/>
      <w:bookmarkStart w:id="4009" w:name="_Toc76298326"/>
      <w:bookmarkStart w:id="4010" w:name="_Toc76572338"/>
      <w:bookmarkStart w:id="4011" w:name="_Toc76652205"/>
      <w:bookmarkStart w:id="4012" w:name="_Toc76653043"/>
      <w:bookmarkStart w:id="4013" w:name="_Toc83742316"/>
      <w:bookmarkStart w:id="4014" w:name="_Toc91440806"/>
      <w:bookmarkStart w:id="4015" w:name="_Toc98849596"/>
      <w:bookmarkStart w:id="4016" w:name="_Toc106543450"/>
      <w:bookmarkStart w:id="4017" w:name="_Toc106737548"/>
      <w:bookmarkStart w:id="4018" w:name="_Toc107233315"/>
      <w:bookmarkStart w:id="4019" w:name="_Toc107234932"/>
      <w:bookmarkStart w:id="4020" w:name="_Toc107419902"/>
      <w:bookmarkStart w:id="4021" w:name="_Toc107477198"/>
      <w:bookmarkStart w:id="4022" w:name="_Toc114566056"/>
      <w:bookmarkStart w:id="4023" w:name="_Toc123936368"/>
      <w:bookmarkStart w:id="4024"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5" w:name="_Toc21338323"/>
      <w:bookmarkStart w:id="4026" w:name="_Toc29808431"/>
      <w:bookmarkStart w:id="4027" w:name="_Toc37068350"/>
      <w:bookmarkStart w:id="4028" w:name="_Toc37083895"/>
      <w:bookmarkStart w:id="4029" w:name="_Toc37084237"/>
      <w:bookmarkStart w:id="4030" w:name="_Toc40209599"/>
      <w:bookmarkStart w:id="4031" w:name="_Toc40209941"/>
      <w:bookmarkStart w:id="4032" w:name="_Toc45892900"/>
      <w:bookmarkStart w:id="4033" w:name="_Toc53176765"/>
      <w:bookmarkStart w:id="4034" w:name="_Toc61121087"/>
      <w:bookmarkStart w:id="4035" w:name="_Toc67918283"/>
      <w:bookmarkStart w:id="4036" w:name="_Toc76298327"/>
      <w:bookmarkStart w:id="4037" w:name="_Toc76572339"/>
      <w:bookmarkStart w:id="4038" w:name="_Toc76652206"/>
      <w:bookmarkStart w:id="4039" w:name="_Toc76653044"/>
      <w:bookmarkStart w:id="4040" w:name="_Toc83742317"/>
      <w:bookmarkStart w:id="4041" w:name="_Toc91440807"/>
      <w:bookmarkStart w:id="4042" w:name="_Toc98849597"/>
      <w:bookmarkStart w:id="4043" w:name="_Toc106543451"/>
      <w:bookmarkStart w:id="4044" w:name="_Toc106737549"/>
      <w:bookmarkStart w:id="4045" w:name="_Toc107233316"/>
      <w:bookmarkStart w:id="4046" w:name="_Toc107234933"/>
      <w:bookmarkStart w:id="4047" w:name="_Toc107419903"/>
      <w:bookmarkStart w:id="4048" w:name="_Toc107477199"/>
      <w:bookmarkStart w:id="4049" w:name="_Toc114566057"/>
      <w:bookmarkStart w:id="4050" w:name="_Toc123936369"/>
      <w:bookmarkStart w:id="4051"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2" w:name="_Toc21338324"/>
      <w:bookmarkStart w:id="4053" w:name="_Toc29808432"/>
      <w:bookmarkStart w:id="4054" w:name="_Toc37068351"/>
      <w:bookmarkStart w:id="4055" w:name="_Toc37083896"/>
      <w:bookmarkStart w:id="4056" w:name="_Toc37084238"/>
      <w:bookmarkStart w:id="4057" w:name="_Toc40209600"/>
      <w:bookmarkStart w:id="4058" w:name="_Toc40209942"/>
      <w:bookmarkStart w:id="4059" w:name="_Toc45892901"/>
      <w:bookmarkStart w:id="4060" w:name="_Toc53176766"/>
      <w:bookmarkStart w:id="4061" w:name="_Toc61121088"/>
      <w:bookmarkStart w:id="4062" w:name="_Toc67918284"/>
      <w:bookmarkStart w:id="4063" w:name="_Toc76298328"/>
      <w:bookmarkStart w:id="4064" w:name="_Toc76572340"/>
      <w:bookmarkStart w:id="4065" w:name="_Toc76652207"/>
      <w:bookmarkStart w:id="4066" w:name="_Toc76653045"/>
      <w:bookmarkStart w:id="4067" w:name="_Toc83742318"/>
      <w:bookmarkStart w:id="4068" w:name="_Toc91440808"/>
      <w:bookmarkStart w:id="4069" w:name="_Toc98849598"/>
      <w:bookmarkStart w:id="4070" w:name="_Toc106543452"/>
      <w:bookmarkStart w:id="4071" w:name="_Toc106737550"/>
      <w:bookmarkStart w:id="4072" w:name="_Toc107233317"/>
      <w:bookmarkStart w:id="4073" w:name="_Toc107234934"/>
      <w:bookmarkStart w:id="4074" w:name="_Toc107419904"/>
      <w:bookmarkStart w:id="4075" w:name="_Toc107477200"/>
      <w:bookmarkStart w:id="4076" w:name="_Toc114566058"/>
      <w:bookmarkStart w:id="4077" w:name="_Toc123936370"/>
      <w:bookmarkStart w:id="4078"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79" w:name="_Toc21338325"/>
      <w:bookmarkStart w:id="4080" w:name="_Toc29808433"/>
      <w:bookmarkStart w:id="4081" w:name="_Toc37068352"/>
      <w:bookmarkStart w:id="4082" w:name="_Toc37083897"/>
      <w:bookmarkStart w:id="4083" w:name="_Toc37084239"/>
      <w:bookmarkStart w:id="4084" w:name="_Toc40209601"/>
      <w:bookmarkStart w:id="4085" w:name="_Toc40209943"/>
      <w:bookmarkStart w:id="4086" w:name="_Toc45892902"/>
      <w:bookmarkStart w:id="4087" w:name="_Toc53176767"/>
      <w:bookmarkStart w:id="4088" w:name="_Toc61121089"/>
      <w:bookmarkStart w:id="4089" w:name="_Toc67918285"/>
      <w:bookmarkStart w:id="4090" w:name="_Toc76298329"/>
      <w:bookmarkStart w:id="4091" w:name="_Toc76572341"/>
      <w:bookmarkStart w:id="4092" w:name="_Toc76652208"/>
      <w:bookmarkStart w:id="4093" w:name="_Toc76653046"/>
      <w:bookmarkStart w:id="4094" w:name="_Toc83742319"/>
      <w:bookmarkStart w:id="4095" w:name="_Toc91440809"/>
      <w:bookmarkStart w:id="4096" w:name="_Toc98849599"/>
      <w:bookmarkStart w:id="4097" w:name="_Toc106543453"/>
      <w:bookmarkStart w:id="4098" w:name="_Toc106737551"/>
      <w:bookmarkStart w:id="4099" w:name="_Toc107233318"/>
      <w:bookmarkStart w:id="4100" w:name="_Toc107234935"/>
      <w:bookmarkStart w:id="4101" w:name="_Toc107419905"/>
      <w:bookmarkStart w:id="4102" w:name="_Toc107477201"/>
      <w:bookmarkStart w:id="4103" w:name="_Toc114566059"/>
      <w:bookmarkStart w:id="4104" w:name="_Toc123936371"/>
      <w:bookmarkStart w:id="4105"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43BF058E" w14:textId="77777777" w:rsidR="005B3300" w:rsidRPr="00C25669" w:rsidRDefault="005B3300" w:rsidP="005B3300">
      <w:pPr>
        <w:pStyle w:val="Heading2"/>
        <w:rPr>
          <w:lang w:eastAsia="zh-CN"/>
        </w:rPr>
      </w:pPr>
      <w:bookmarkStart w:id="4106" w:name="_Toc21338326"/>
      <w:bookmarkStart w:id="4107" w:name="_Toc29808434"/>
      <w:bookmarkStart w:id="4108" w:name="_Toc37068353"/>
      <w:bookmarkStart w:id="4109" w:name="_Toc37083898"/>
      <w:bookmarkStart w:id="4110" w:name="_Toc37084240"/>
      <w:bookmarkStart w:id="4111" w:name="_Toc40209602"/>
      <w:bookmarkStart w:id="4112" w:name="_Toc40209944"/>
      <w:bookmarkStart w:id="4113" w:name="_Toc45892903"/>
      <w:bookmarkStart w:id="4114" w:name="_Toc53176768"/>
      <w:bookmarkStart w:id="4115" w:name="_Toc61121090"/>
      <w:bookmarkStart w:id="4116" w:name="_Toc67918286"/>
      <w:bookmarkStart w:id="4117" w:name="_Toc76298330"/>
      <w:bookmarkStart w:id="4118" w:name="_Toc76572342"/>
      <w:bookmarkStart w:id="4119" w:name="_Toc76652209"/>
      <w:bookmarkStart w:id="4120" w:name="_Toc76653047"/>
      <w:bookmarkStart w:id="4121" w:name="_Toc83742320"/>
      <w:bookmarkStart w:id="4122" w:name="_Toc91440810"/>
      <w:bookmarkStart w:id="4123" w:name="_Toc98849600"/>
      <w:bookmarkStart w:id="4124" w:name="_Toc106543454"/>
      <w:bookmarkStart w:id="4125" w:name="_Toc106737552"/>
      <w:bookmarkStart w:id="4126" w:name="_Toc107233319"/>
      <w:bookmarkStart w:id="4127" w:name="_Toc107234936"/>
      <w:bookmarkStart w:id="4128" w:name="_Toc107419906"/>
      <w:bookmarkStart w:id="4129" w:name="_Toc107477202"/>
      <w:bookmarkStart w:id="4130" w:name="_Toc114566060"/>
      <w:bookmarkStart w:id="4131" w:name="_Toc123936372"/>
      <w:bookmarkStart w:id="4132"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244E6BD" w14:textId="77777777" w:rsidR="005B3300" w:rsidRPr="00C25669" w:rsidRDefault="005B3300" w:rsidP="005B3300">
      <w:pPr>
        <w:pStyle w:val="Heading3"/>
        <w:rPr>
          <w:lang w:eastAsia="zh-CN"/>
        </w:rPr>
      </w:pPr>
      <w:bookmarkStart w:id="4133" w:name="_Toc21338327"/>
      <w:bookmarkStart w:id="4134" w:name="_Toc29808435"/>
      <w:bookmarkStart w:id="4135" w:name="_Toc37068354"/>
      <w:bookmarkStart w:id="4136" w:name="_Toc37083899"/>
      <w:bookmarkStart w:id="4137" w:name="_Toc37084241"/>
      <w:bookmarkStart w:id="4138" w:name="_Toc40209603"/>
      <w:bookmarkStart w:id="4139" w:name="_Toc40209945"/>
      <w:bookmarkStart w:id="4140" w:name="_Toc45892904"/>
      <w:bookmarkStart w:id="4141" w:name="_Toc53176769"/>
      <w:bookmarkStart w:id="4142" w:name="_Toc61121091"/>
      <w:bookmarkStart w:id="4143" w:name="_Toc67918287"/>
      <w:bookmarkStart w:id="4144" w:name="_Toc76298331"/>
      <w:bookmarkStart w:id="4145" w:name="_Toc76572343"/>
      <w:bookmarkStart w:id="4146" w:name="_Toc76652210"/>
      <w:bookmarkStart w:id="4147" w:name="_Toc76653048"/>
      <w:bookmarkStart w:id="4148" w:name="_Toc83742321"/>
      <w:bookmarkStart w:id="4149" w:name="_Toc91440811"/>
      <w:bookmarkStart w:id="4150" w:name="_Toc98849601"/>
      <w:bookmarkStart w:id="4151" w:name="_Toc106543455"/>
      <w:bookmarkStart w:id="4152" w:name="_Toc106737553"/>
      <w:bookmarkStart w:id="4153" w:name="_Toc107233320"/>
      <w:bookmarkStart w:id="4154" w:name="_Toc107234937"/>
      <w:bookmarkStart w:id="4155" w:name="_Toc107419907"/>
      <w:bookmarkStart w:id="4156" w:name="_Toc107477203"/>
      <w:bookmarkStart w:id="4157" w:name="_Toc114566061"/>
      <w:bookmarkStart w:id="4158" w:name="_Toc123936373"/>
      <w:bookmarkStart w:id="415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790697">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790697">
            <w:pPr>
              <w:pStyle w:val="TAH"/>
            </w:pPr>
            <w:bookmarkStart w:id="4160" w:name="_Hlk120855508"/>
            <w:r>
              <w:t>Test numer</w:t>
            </w:r>
          </w:p>
        </w:tc>
        <w:tc>
          <w:tcPr>
            <w:tcW w:w="1427" w:type="dxa"/>
          </w:tcPr>
          <w:p w14:paraId="15FB4179" w14:textId="77777777" w:rsidR="00D40622" w:rsidRDefault="00D40622" w:rsidP="00790697">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790697">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790697">
            <w:pPr>
              <w:pStyle w:val="TAH"/>
            </w:pPr>
            <w:r w:rsidRPr="00C25669">
              <w:rPr>
                <w:rFonts w:eastAsia="SimSun"/>
              </w:rPr>
              <w:t>L</w:t>
            </w:r>
            <w:r w:rsidRPr="00C25669">
              <w:rPr>
                <w:rFonts w:eastAsia="SimSun"/>
                <w:vertAlign w:val="subscript"/>
              </w:rPr>
              <w:t>RBs</w:t>
            </w:r>
          </w:p>
        </w:tc>
      </w:tr>
      <w:tr w:rsidR="00D40622" w:rsidRPr="00C25669" w14:paraId="2E11C8F3" w14:textId="77777777" w:rsidTr="00790697">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790697">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790697">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790697">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790697">
            <w:pPr>
              <w:pStyle w:val="TAC"/>
            </w:pPr>
            <w:r>
              <w:t>66</w:t>
            </w:r>
          </w:p>
        </w:tc>
      </w:tr>
      <w:tr w:rsidR="00D40622" w:rsidRPr="00C25669" w14:paraId="5FBD5CF2" w14:textId="77777777" w:rsidTr="00790697">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790697">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790697">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790697">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790697">
            <w:pPr>
              <w:pStyle w:val="TAC"/>
              <w:rPr>
                <w:rFonts w:eastAsia="Yu Mincho"/>
              </w:rPr>
            </w:pPr>
          </w:p>
        </w:tc>
      </w:tr>
      <w:tr w:rsidR="00D40622" w:rsidRPr="00C25669" w14:paraId="3C341F58" w14:textId="77777777" w:rsidTr="00790697">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790697">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790697">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790697">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790697">
            <w:pPr>
              <w:pStyle w:val="TAC"/>
              <w:rPr>
                <w:rFonts w:eastAsia="Yu Mincho"/>
              </w:rPr>
            </w:pPr>
          </w:p>
        </w:tc>
      </w:tr>
      <w:tr w:rsidR="00D40622" w:rsidRPr="00C25669" w14:paraId="667BD1D0" w14:textId="77777777" w:rsidTr="00790697">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790697">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790697">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790697">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790697">
            <w:pPr>
              <w:pStyle w:val="TAC"/>
              <w:rPr>
                <w:rFonts w:eastAsia="Yu Mincho"/>
              </w:rPr>
            </w:pPr>
          </w:p>
        </w:tc>
      </w:tr>
      <w:tr w:rsidR="00D40622" w:rsidRPr="00C25669" w14:paraId="223BCD33" w14:textId="77777777" w:rsidTr="00790697">
        <w:trPr>
          <w:jc w:val="center"/>
        </w:trPr>
        <w:tc>
          <w:tcPr>
            <w:tcW w:w="1413" w:type="dxa"/>
            <w:shd w:val="clear" w:color="auto" w:fill="auto"/>
            <w:tcMar>
              <w:top w:w="15" w:type="dxa"/>
              <w:left w:w="81" w:type="dxa"/>
              <w:bottom w:w="0" w:type="dxa"/>
              <w:right w:w="81" w:type="dxa"/>
            </w:tcMar>
          </w:tcPr>
          <w:p w14:paraId="3A7CB636" w14:textId="33DFC6C3" w:rsidR="00D40622" w:rsidRDefault="00D40622" w:rsidP="00790697">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790697">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790697">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790697">
            <w:pPr>
              <w:pStyle w:val="TAC"/>
              <w:rPr>
                <w:lang w:eastAsia="zh-CN"/>
              </w:rPr>
            </w:pPr>
            <w:r>
              <w:rPr>
                <w:lang w:eastAsia="zh-CN"/>
              </w:rPr>
              <w:t>20</w:t>
            </w:r>
          </w:p>
        </w:tc>
      </w:tr>
      <w:tr w:rsidR="00D40622" w:rsidRPr="00C25669" w14:paraId="4844EC3E" w14:textId="77777777" w:rsidTr="00790697">
        <w:trPr>
          <w:jc w:val="center"/>
        </w:trPr>
        <w:tc>
          <w:tcPr>
            <w:tcW w:w="1413" w:type="dxa"/>
            <w:shd w:val="clear" w:color="auto" w:fill="auto"/>
            <w:tcMar>
              <w:top w:w="15" w:type="dxa"/>
              <w:left w:w="81" w:type="dxa"/>
              <w:bottom w:w="0" w:type="dxa"/>
              <w:right w:w="81" w:type="dxa"/>
            </w:tcMar>
          </w:tcPr>
          <w:p w14:paraId="6B3BEF46" w14:textId="2AD90421" w:rsidR="00D40622" w:rsidRDefault="00D40622" w:rsidP="00790697">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790697">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790697">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790697">
            <w:pPr>
              <w:pStyle w:val="TAC"/>
              <w:rPr>
                <w:lang w:eastAsia="zh-CN"/>
              </w:rPr>
            </w:pPr>
            <w:r>
              <w:rPr>
                <w:lang w:eastAsia="zh-CN"/>
              </w:rPr>
              <w:t>N/A</w:t>
            </w:r>
          </w:p>
        </w:tc>
      </w:tr>
      <w:tr w:rsidR="00D40622" w:rsidRPr="00C25669" w14:paraId="6D4D7EAF" w14:textId="77777777" w:rsidTr="00790697">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790697">
            <w:pPr>
              <w:pStyle w:val="TAC"/>
              <w:jc w:val="left"/>
              <w:rPr>
                <w:lang w:eastAsia="zh-CN"/>
              </w:rPr>
            </w:pPr>
            <w:r>
              <w:rPr>
                <w:rFonts w:hint="eastAsia"/>
                <w:lang w:eastAsia="zh-CN"/>
              </w:rPr>
              <w:t>N</w:t>
            </w:r>
            <w:r>
              <w:rPr>
                <w:lang w:eastAsia="zh-CN"/>
              </w:rPr>
              <w:t xml:space="preserve">ote 1: Full BWP is allocated for PDSCH </w:t>
            </w:r>
          </w:p>
        </w:tc>
      </w:tr>
      <w:bookmarkEnd w:id="4160"/>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790697">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790697">
            <w:pPr>
              <w:pStyle w:val="TAH"/>
            </w:pPr>
            <w:r w:rsidRPr="00C25669">
              <w:t>Test index</w:t>
            </w:r>
          </w:p>
        </w:tc>
      </w:tr>
      <w:tr w:rsidR="00066149" w:rsidRPr="00C25669" w14:paraId="137948CF" w14:textId="77777777" w:rsidTr="00790697">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790697">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790697">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790697">
        <w:tc>
          <w:tcPr>
            <w:tcW w:w="5467" w:type="dxa"/>
            <w:gridSpan w:val="2"/>
            <w:shd w:val="clear" w:color="auto" w:fill="auto"/>
          </w:tcPr>
          <w:p w14:paraId="5096A7CC"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790697">
        <w:tc>
          <w:tcPr>
            <w:tcW w:w="5467" w:type="dxa"/>
            <w:gridSpan w:val="2"/>
            <w:shd w:val="clear" w:color="auto" w:fill="auto"/>
          </w:tcPr>
          <w:p w14:paraId="29C68185" w14:textId="77777777" w:rsidR="00066149" w:rsidRPr="00D43F4A" w:rsidRDefault="00066149" w:rsidP="00790697">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790697">
        <w:tc>
          <w:tcPr>
            <w:tcW w:w="5467" w:type="dxa"/>
            <w:gridSpan w:val="2"/>
            <w:shd w:val="clear" w:color="auto" w:fill="auto"/>
          </w:tcPr>
          <w:p w14:paraId="042B900A" w14:textId="77777777" w:rsidR="00066149" w:rsidRPr="00D43F4A" w:rsidRDefault="00066149" w:rsidP="00790697">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790697">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790697">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790697">
        <w:tc>
          <w:tcPr>
            <w:tcW w:w="5467" w:type="dxa"/>
            <w:gridSpan w:val="2"/>
            <w:shd w:val="clear" w:color="auto" w:fill="auto"/>
          </w:tcPr>
          <w:p w14:paraId="02230DFD" w14:textId="77777777" w:rsidR="00066149" w:rsidRPr="00D43F4A" w:rsidRDefault="00066149" w:rsidP="00790697">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790697">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790697">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790697">
        <w:tc>
          <w:tcPr>
            <w:tcW w:w="5467" w:type="dxa"/>
            <w:gridSpan w:val="2"/>
            <w:shd w:val="clear" w:color="auto" w:fill="auto"/>
          </w:tcPr>
          <w:p w14:paraId="0D137FED" w14:textId="77777777" w:rsidR="00066149" w:rsidRPr="00D43F4A" w:rsidRDefault="00066149" w:rsidP="00790697">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79069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790697">
        <w:tc>
          <w:tcPr>
            <w:tcW w:w="5467" w:type="dxa"/>
            <w:gridSpan w:val="2"/>
            <w:shd w:val="clear" w:color="auto" w:fill="auto"/>
          </w:tcPr>
          <w:p w14:paraId="33B4491E" w14:textId="77777777" w:rsidR="00066149" w:rsidRPr="00D43F4A" w:rsidRDefault="00066149" w:rsidP="00790697">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790697">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790697">
        <w:tc>
          <w:tcPr>
            <w:tcW w:w="1812" w:type="dxa"/>
            <w:tcBorders>
              <w:bottom w:val="nil"/>
            </w:tcBorders>
            <w:shd w:val="clear" w:color="auto" w:fill="auto"/>
          </w:tcPr>
          <w:p w14:paraId="52D1B915" w14:textId="77777777" w:rsidR="00066149" w:rsidRPr="00D43F4A" w:rsidRDefault="00066149" w:rsidP="00790697">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790697">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790697">
        <w:tc>
          <w:tcPr>
            <w:tcW w:w="1812" w:type="dxa"/>
            <w:tcBorders>
              <w:top w:val="nil"/>
              <w:bottom w:val="nil"/>
            </w:tcBorders>
            <w:shd w:val="clear" w:color="auto" w:fill="auto"/>
          </w:tcPr>
          <w:p w14:paraId="52348BB3"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790697">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790697">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790697">
        <w:tc>
          <w:tcPr>
            <w:tcW w:w="1812" w:type="dxa"/>
            <w:tcBorders>
              <w:top w:val="nil"/>
              <w:bottom w:val="nil"/>
            </w:tcBorders>
            <w:shd w:val="clear" w:color="auto" w:fill="auto"/>
          </w:tcPr>
          <w:p w14:paraId="6953712F"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790697">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790697">
        <w:tc>
          <w:tcPr>
            <w:tcW w:w="1812" w:type="dxa"/>
            <w:tcBorders>
              <w:top w:val="nil"/>
              <w:bottom w:val="nil"/>
            </w:tcBorders>
            <w:shd w:val="clear" w:color="auto" w:fill="auto"/>
          </w:tcPr>
          <w:p w14:paraId="73C0E206"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790697">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790697">
            <w:pPr>
              <w:keepNext/>
              <w:keepLines/>
              <w:spacing w:after="0"/>
              <w:jc w:val="center"/>
              <w:rPr>
                <w:rFonts w:ascii="Arial" w:hAnsi="Arial"/>
                <w:sz w:val="18"/>
              </w:rPr>
            </w:pPr>
            <w:r>
              <w:rPr>
                <w:rFonts w:ascii="Arial" w:hAnsi="Arial"/>
                <w:sz w:val="18"/>
              </w:rPr>
              <w:t>12</w:t>
            </w:r>
          </w:p>
        </w:tc>
      </w:tr>
      <w:tr w:rsidR="00066149" w:rsidRPr="00D43F4A" w14:paraId="508EE3B2" w14:textId="77777777" w:rsidTr="00790697">
        <w:tc>
          <w:tcPr>
            <w:tcW w:w="1812" w:type="dxa"/>
            <w:tcBorders>
              <w:top w:val="nil"/>
              <w:bottom w:val="nil"/>
            </w:tcBorders>
            <w:shd w:val="clear" w:color="auto" w:fill="auto"/>
          </w:tcPr>
          <w:p w14:paraId="43CFDEDA"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790697">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790697">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790697">
        <w:tc>
          <w:tcPr>
            <w:tcW w:w="1812" w:type="dxa"/>
            <w:tcBorders>
              <w:top w:val="nil"/>
              <w:bottom w:val="nil"/>
            </w:tcBorders>
            <w:shd w:val="clear" w:color="auto" w:fill="auto"/>
          </w:tcPr>
          <w:p w14:paraId="14C21449"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790697">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790697">
        <w:tc>
          <w:tcPr>
            <w:tcW w:w="1812" w:type="dxa"/>
            <w:tcBorders>
              <w:top w:val="nil"/>
              <w:bottom w:val="nil"/>
            </w:tcBorders>
            <w:shd w:val="clear" w:color="auto" w:fill="auto"/>
          </w:tcPr>
          <w:p w14:paraId="01851EC1"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790697">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790697">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790697">
        <w:tc>
          <w:tcPr>
            <w:tcW w:w="1812" w:type="dxa"/>
            <w:tcBorders>
              <w:top w:val="nil"/>
              <w:bottom w:val="nil"/>
            </w:tcBorders>
            <w:shd w:val="clear" w:color="auto" w:fill="auto"/>
          </w:tcPr>
          <w:p w14:paraId="68E7955A"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790697">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790697">
        <w:tc>
          <w:tcPr>
            <w:tcW w:w="1812" w:type="dxa"/>
            <w:tcBorders>
              <w:top w:val="nil"/>
              <w:bottom w:val="nil"/>
            </w:tcBorders>
            <w:shd w:val="clear" w:color="auto" w:fill="auto"/>
          </w:tcPr>
          <w:p w14:paraId="6333727C"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790697">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790697">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790697">
        <w:tc>
          <w:tcPr>
            <w:tcW w:w="1812" w:type="dxa"/>
            <w:tcBorders>
              <w:top w:val="nil"/>
              <w:bottom w:val="nil"/>
            </w:tcBorders>
            <w:shd w:val="clear" w:color="auto" w:fill="auto"/>
          </w:tcPr>
          <w:p w14:paraId="65F0EF16"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790697">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790697">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790697">
        <w:tc>
          <w:tcPr>
            <w:tcW w:w="1812" w:type="dxa"/>
            <w:tcBorders>
              <w:top w:val="nil"/>
              <w:bottom w:val="single" w:sz="4" w:space="0" w:color="auto"/>
            </w:tcBorders>
            <w:shd w:val="clear" w:color="auto" w:fill="auto"/>
          </w:tcPr>
          <w:p w14:paraId="6E0E6E9D"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790697">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790697">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790697">
        <w:tc>
          <w:tcPr>
            <w:tcW w:w="1812" w:type="dxa"/>
            <w:tcBorders>
              <w:bottom w:val="nil"/>
            </w:tcBorders>
            <w:shd w:val="clear" w:color="auto" w:fill="auto"/>
          </w:tcPr>
          <w:p w14:paraId="53822463" w14:textId="77777777" w:rsidR="00066149" w:rsidRPr="00D43F4A" w:rsidRDefault="00066149" w:rsidP="00790697">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790697">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790697">
        <w:tc>
          <w:tcPr>
            <w:tcW w:w="1812" w:type="dxa"/>
            <w:tcBorders>
              <w:top w:val="nil"/>
              <w:bottom w:val="nil"/>
            </w:tcBorders>
            <w:shd w:val="clear" w:color="auto" w:fill="auto"/>
          </w:tcPr>
          <w:p w14:paraId="3CA1B322"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790697">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790697">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790697">
        <w:tc>
          <w:tcPr>
            <w:tcW w:w="1812" w:type="dxa"/>
            <w:tcBorders>
              <w:top w:val="nil"/>
              <w:bottom w:val="single" w:sz="4" w:space="0" w:color="auto"/>
            </w:tcBorders>
            <w:shd w:val="clear" w:color="auto" w:fill="auto"/>
          </w:tcPr>
          <w:p w14:paraId="0A72D72F"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790697">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790697">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790697">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790697">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790697">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790697">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790697">
        <w:tc>
          <w:tcPr>
            <w:tcW w:w="2830" w:type="dxa"/>
          </w:tcPr>
          <w:p w14:paraId="619C9752" w14:textId="77777777" w:rsidR="00066149" w:rsidRPr="005C4A73" w:rsidRDefault="00066149" w:rsidP="00790697">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790697">
            <w:pPr>
              <w:jc w:val="center"/>
              <w:rPr>
                <w:rFonts w:ascii="Arial" w:hAnsi="Arial"/>
                <w:b/>
                <w:sz w:val="18"/>
              </w:rPr>
            </w:pPr>
            <w:r w:rsidRPr="005C4A73">
              <w:rPr>
                <w:rFonts w:ascii="Arial" w:hAnsi="Arial"/>
                <w:b/>
                <w:sz w:val="18"/>
              </w:rPr>
              <w:t>K1 values</w:t>
            </w:r>
          </w:p>
        </w:tc>
      </w:tr>
      <w:tr w:rsidR="00066149" w14:paraId="2CBCAA9C" w14:textId="77777777" w:rsidTr="00790697">
        <w:tc>
          <w:tcPr>
            <w:tcW w:w="2830" w:type="dxa"/>
          </w:tcPr>
          <w:p w14:paraId="30547B7B" w14:textId="77777777" w:rsidR="00066149" w:rsidRPr="005C4A73" w:rsidRDefault="00066149" w:rsidP="00790697">
            <w:pPr>
              <w:pStyle w:val="TAL"/>
            </w:pPr>
            <w:r w:rsidRPr="005C4A73">
              <w:t>Pcell CC</w:t>
            </w:r>
          </w:p>
        </w:tc>
        <w:tc>
          <w:tcPr>
            <w:tcW w:w="6799" w:type="dxa"/>
          </w:tcPr>
          <w:p w14:paraId="3411DF9F" w14:textId="77777777" w:rsidR="00066149" w:rsidRPr="005C4A73" w:rsidRDefault="00066149" w:rsidP="00790697">
            <w:pPr>
              <w:pStyle w:val="TAC"/>
            </w:pPr>
            <w:r w:rsidRPr="005C4A73">
              <w:rPr>
                <w:rFonts w:hint="eastAsia"/>
              </w:rPr>
              <w:t>{</w:t>
            </w:r>
            <w:r w:rsidRPr="005C4A73">
              <w:t>8,7,6,5,4,3,2}</w:t>
            </w:r>
          </w:p>
        </w:tc>
      </w:tr>
      <w:tr w:rsidR="00066149" w14:paraId="5EE9EE63" w14:textId="77777777" w:rsidTr="00790697">
        <w:tc>
          <w:tcPr>
            <w:tcW w:w="2830" w:type="dxa"/>
          </w:tcPr>
          <w:p w14:paraId="5CE9DFF6" w14:textId="77777777" w:rsidR="00066149" w:rsidRPr="005C4A73" w:rsidRDefault="00066149" w:rsidP="00790697">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790697">
            <w:pPr>
              <w:pStyle w:val="TAC"/>
            </w:pPr>
            <w:r w:rsidRPr="005C4A73">
              <w:rPr>
                <w:rFonts w:hint="eastAsia"/>
              </w:rPr>
              <w:t>{</w:t>
            </w:r>
            <w:r w:rsidRPr="005C4A73">
              <w:t>8,8,8,8,7,7,7,7</w:t>
            </w:r>
            <w:r w:rsidRPr="005C4A73">
              <w:rPr>
                <w:rFonts w:hint="eastAsia"/>
              </w:rPr>
              <w:t>}</w:t>
            </w:r>
          </w:p>
        </w:tc>
      </w:tr>
      <w:tr w:rsidR="00066149" w14:paraId="5B435AED" w14:textId="77777777" w:rsidTr="00790697">
        <w:tc>
          <w:tcPr>
            <w:tcW w:w="2830" w:type="dxa"/>
          </w:tcPr>
          <w:p w14:paraId="4F6B24E7" w14:textId="77777777" w:rsidR="00066149" w:rsidRPr="005C4A73" w:rsidRDefault="00066149" w:rsidP="00790697">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790697">
            <w:pPr>
              <w:pStyle w:val="TAC"/>
            </w:pPr>
            <w:r w:rsidRPr="005C4A73">
              <w:rPr>
                <w:rFonts w:hint="eastAsia"/>
              </w:rPr>
              <w:t>{</w:t>
            </w:r>
            <w:r w:rsidRPr="005C4A73">
              <w:t>8,8,8,7</w:t>
            </w:r>
            <w:r w:rsidRPr="005C4A73">
              <w:rPr>
                <w:rFonts w:hint="eastAsia"/>
              </w:rPr>
              <w:t>}</w:t>
            </w:r>
          </w:p>
        </w:tc>
      </w:tr>
      <w:tr w:rsidR="00066149" w14:paraId="3439F573" w14:textId="77777777" w:rsidTr="00790697">
        <w:tc>
          <w:tcPr>
            <w:tcW w:w="9629" w:type="dxa"/>
            <w:gridSpan w:val="2"/>
          </w:tcPr>
          <w:p w14:paraId="42042631" w14:textId="586A91BA" w:rsidR="00066149" w:rsidRPr="005C4A73" w:rsidRDefault="00D40622" w:rsidP="00790697">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790697">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790697">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790697">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790697">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790697">
            <w:pPr>
              <w:pStyle w:val="TAC"/>
            </w:pPr>
          </w:p>
        </w:tc>
        <w:tc>
          <w:tcPr>
            <w:tcW w:w="608" w:type="pct"/>
            <w:vMerge/>
            <w:shd w:val="clear" w:color="auto" w:fill="FFFFFF"/>
            <w:vAlign w:val="center"/>
          </w:tcPr>
          <w:p w14:paraId="464A790E" w14:textId="77777777" w:rsidR="00066149" w:rsidRPr="00D9240A" w:rsidRDefault="00066149" w:rsidP="00790697">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790697">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790697">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790697">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0B6563CA"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06C4002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28464C8E"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FD3BA7D"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38A6131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2406598A"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22A5B94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2E0CFD6C"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4362F3F2"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0B49FC10"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3057A30B"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57A28D41"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1" w:name="_Toc21338328"/>
      <w:bookmarkStart w:id="4162" w:name="_Toc29808436"/>
      <w:bookmarkStart w:id="4163" w:name="_Toc37068355"/>
      <w:bookmarkStart w:id="4164" w:name="_Toc37083900"/>
      <w:bookmarkStart w:id="4165" w:name="_Toc37084242"/>
      <w:bookmarkStart w:id="4166" w:name="_Toc40209604"/>
      <w:bookmarkStart w:id="4167" w:name="_Toc40209946"/>
      <w:bookmarkStart w:id="4168" w:name="_Toc45892905"/>
      <w:bookmarkStart w:id="4169" w:name="_Toc53176770"/>
      <w:bookmarkStart w:id="4170" w:name="_Toc61121092"/>
      <w:bookmarkStart w:id="4171" w:name="_Toc67918288"/>
      <w:bookmarkStart w:id="4172" w:name="_Toc76298332"/>
      <w:bookmarkStart w:id="4173" w:name="_Toc76572344"/>
      <w:bookmarkStart w:id="4174" w:name="_Toc76652211"/>
      <w:bookmarkStart w:id="4175" w:name="_Toc76653049"/>
      <w:bookmarkStart w:id="4176" w:name="_Toc83742322"/>
      <w:bookmarkStart w:id="4177" w:name="_Toc91440812"/>
      <w:bookmarkStart w:id="4178" w:name="_Toc98849602"/>
      <w:bookmarkStart w:id="4179" w:name="_Toc106543456"/>
      <w:bookmarkStart w:id="4180" w:name="_Toc106737554"/>
      <w:bookmarkStart w:id="4181" w:name="_Toc107233321"/>
      <w:bookmarkStart w:id="4182" w:name="_Toc107234938"/>
      <w:bookmarkStart w:id="4183" w:name="_Toc107419908"/>
      <w:bookmarkStart w:id="4184" w:name="_Toc107477204"/>
      <w:bookmarkStart w:id="4185" w:name="_Toc114566062"/>
      <w:bookmarkStart w:id="4186" w:name="_Toc123936374"/>
      <w:bookmarkStart w:id="4187"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841402B" w14:textId="77777777" w:rsidR="005B3300" w:rsidRPr="00C25669" w:rsidRDefault="005B3300" w:rsidP="005B3300">
      <w:pPr>
        <w:pStyle w:val="Heading3"/>
        <w:rPr>
          <w:lang w:val="sv-FI" w:eastAsia="zh-CN"/>
        </w:rPr>
      </w:pPr>
      <w:bookmarkStart w:id="4188" w:name="_Toc21338329"/>
      <w:bookmarkStart w:id="4189" w:name="_Toc29808437"/>
      <w:bookmarkStart w:id="4190" w:name="_Toc37068356"/>
      <w:bookmarkStart w:id="4191" w:name="_Toc37083901"/>
      <w:bookmarkStart w:id="4192" w:name="_Toc37084243"/>
      <w:bookmarkStart w:id="4193" w:name="_Toc40209605"/>
      <w:bookmarkStart w:id="4194" w:name="_Toc40209947"/>
      <w:bookmarkStart w:id="4195" w:name="_Toc45892906"/>
      <w:bookmarkStart w:id="4196" w:name="_Toc53176771"/>
      <w:bookmarkStart w:id="4197" w:name="_Toc61121093"/>
      <w:bookmarkStart w:id="4198" w:name="_Toc67918289"/>
      <w:bookmarkStart w:id="4199" w:name="_Toc76298333"/>
      <w:bookmarkStart w:id="4200" w:name="_Toc76572345"/>
      <w:bookmarkStart w:id="4201" w:name="_Toc76652212"/>
      <w:bookmarkStart w:id="4202" w:name="_Toc76653050"/>
      <w:bookmarkStart w:id="4203" w:name="_Toc83742323"/>
      <w:bookmarkStart w:id="4204" w:name="_Toc91440813"/>
      <w:bookmarkStart w:id="4205" w:name="_Toc98849603"/>
      <w:bookmarkStart w:id="4206" w:name="_Toc106543457"/>
      <w:bookmarkStart w:id="4207" w:name="_Toc106737555"/>
      <w:bookmarkStart w:id="4208" w:name="_Toc107233322"/>
      <w:bookmarkStart w:id="4209" w:name="_Toc107234939"/>
      <w:bookmarkStart w:id="4210" w:name="_Toc107419909"/>
      <w:bookmarkStart w:id="4211" w:name="_Toc107477205"/>
      <w:bookmarkStart w:id="4212" w:name="_Toc114566063"/>
      <w:bookmarkStart w:id="4213" w:name="_Toc123936375"/>
      <w:bookmarkStart w:id="4214" w:name="_Toc124377390"/>
      <w:r w:rsidRPr="00C25669">
        <w:rPr>
          <w:rFonts w:hint="eastAsia"/>
          <w:lang w:val="sv-FI" w:eastAsia="zh-CN"/>
        </w:rPr>
        <w:t>9.2B.1</w:t>
      </w:r>
      <w:r w:rsidRPr="00C25669">
        <w:rPr>
          <w:rFonts w:hint="eastAsia"/>
          <w:lang w:val="sv-FI" w:eastAsia="zh-CN"/>
        </w:rPr>
        <w:tab/>
        <w:t>EN-DC</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A47B6FD" w14:textId="77777777" w:rsidR="005B3300" w:rsidRPr="00C25669" w:rsidRDefault="005B3300" w:rsidP="005B3300">
      <w:pPr>
        <w:pStyle w:val="Heading4"/>
        <w:rPr>
          <w:lang w:eastAsia="zh-CN"/>
        </w:rPr>
      </w:pPr>
      <w:bookmarkStart w:id="4215" w:name="_Toc21338330"/>
      <w:bookmarkStart w:id="4216" w:name="_Toc29808438"/>
      <w:bookmarkStart w:id="4217" w:name="_Toc37068357"/>
      <w:bookmarkStart w:id="4218" w:name="_Toc37083902"/>
      <w:bookmarkStart w:id="4219" w:name="_Toc37084244"/>
      <w:bookmarkStart w:id="4220" w:name="_Toc40209606"/>
      <w:bookmarkStart w:id="4221" w:name="_Toc40209948"/>
      <w:bookmarkStart w:id="4222" w:name="_Toc45892907"/>
      <w:bookmarkStart w:id="4223" w:name="_Toc53176772"/>
      <w:bookmarkStart w:id="4224" w:name="_Toc61121094"/>
      <w:bookmarkStart w:id="4225" w:name="_Toc67918290"/>
      <w:bookmarkStart w:id="4226" w:name="_Toc76298334"/>
      <w:bookmarkStart w:id="4227" w:name="_Toc76572346"/>
      <w:bookmarkStart w:id="4228" w:name="_Toc76652213"/>
      <w:bookmarkStart w:id="4229" w:name="_Toc76653051"/>
      <w:bookmarkStart w:id="4230" w:name="_Toc83742324"/>
      <w:bookmarkStart w:id="4231" w:name="_Toc91440814"/>
      <w:bookmarkStart w:id="4232" w:name="_Toc98849604"/>
      <w:bookmarkStart w:id="4233" w:name="_Toc106543458"/>
      <w:bookmarkStart w:id="4234" w:name="_Toc106737556"/>
      <w:bookmarkStart w:id="4235" w:name="_Toc107233323"/>
      <w:bookmarkStart w:id="4236" w:name="_Toc107234940"/>
      <w:bookmarkStart w:id="4237" w:name="_Toc107419910"/>
      <w:bookmarkStart w:id="4238" w:name="_Toc107477206"/>
      <w:bookmarkStart w:id="4239" w:name="_Toc114566064"/>
      <w:bookmarkStart w:id="4240" w:name="_Toc123936376"/>
      <w:bookmarkStart w:id="4241" w:name="_Toc124377391"/>
      <w:r w:rsidRPr="00C25669">
        <w:rPr>
          <w:rFonts w:hint="eastAsia"/>
          <w:lang w:eastAsia="zh-CN"/>
        </w:rPr>
        <w:t>9.2B.1.1</w:t>
      </w:r>
      <w:r w:rsidRPr="00C25669">
        <w:rPr>
          <w:rFonts w:hint="eastAsia"/>
          <w:lang w:eastAsia="zh-CN"/>
        </w:rPr>
        <w:tab/>
        <w:t>EN-DC within FR1</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C441467" w14:textId="77777777" w:rsidR="005B3300" w:rsidRPr="00C25669" w:rsidRDefault="005B3300" w:rsidP="005B3300">
      <w:pPr>
        <w:pStyle w:val="Heading5"/>
        <w:rPr>
          <w:lang w:eastAsia="zh-CN"/>
        </w:rPr>
      </w:pPr>
      <w:bookmarkStart w:id="4242" w:name="_Toc21338331"/>
      <w:bookmarkStart w:id="4243" w:name="_Toc29808439"/>
      <w:bookmarkStart w:id="4244" w:name="_Toc37068358"/>
      <w:bookmarkStart w:id="4245" w:name="_Toc37083903"/>
      <w:bookmarkStart w:id="4246" w:name="_Toc37084245"/>
      <w:bookmarkStart w:id="4247" w:name="_Toc40209607"/>
      <w:bookmarkStart w:id="4248" w:name="_Toc40209949"/>
      <w:bookmarkStart w:id="4249" w:name="_Toc45892908"/>
      <w:bookmarkStart w:id="4250" w:name="_Toc53176773"/>
      <w:bookmarkStart w:id="4251" w:name="_Toc61121095"/>
      <w:bookmarkStart w:id="4252" w:name="_Toc67918291"/>
      <w:bookmarkStart w:id="4253" w:name="_Toc76298335"/>
      <w:bookmarkStart w:id="4254" w:name="_Toc76572347"/>
      <w:bookmarkStart w:id="4255" w:name="_Toc76652214"/>
      <w:bookmarkStart w:id="4256" w:name="_Toc76653052"/>
      <w:bookmarkStart w:id="4257" w:name="_Toc83742325"/>
      <w:bookmarkStart w:id="4258" w:name="_Toc91440815"/>
      <w:bookmarkStart w:id="4259" w:name="_Toc98849605"/>
      <w:bookmarkStart w:id="4260" w:name="_Toc106543459"/>
      <w:bookmarkStart w:id="4261" w:name="_Toc106737557"/>
      <w:bookmarkStart w:id="4262" w:name="_Toc107233324"/>
      <w:bookmarkStart w:id="4263" w:name="_Toc107234941"/>
      <w:bookmarkStart w:id="4264" w:name="_Toc107419911"/>
      <w:bookmarkStart w:id="4265" w:name="_Toc107477207"/>
      <w:bookmarkStart w:id="4266" w:name="_Toc114566065"/>
      <w:bookmarkStart w:id="4267" w:name="_Toc123936377"/>
      <w:bookmarkStart w:id="4268" w:name="_Toc124377392"/>
      <w:r w:rsidRPr="00C25669">
        <w:rPr>
          <w:rFonts w:hint="eastAsia"/>
          <w:lang w:eastAsia="zh-CN"/>
        </w:rPr>
        <w:t>9.2B.1.1.1</w:t>
      </w:r>
      <w:r w:rsidRPr="00C25669">
        <w:rPr>
          <w:rFonts w:hint="eastAsia"/>
          <w:lang w:eastAsia="zh-CN"/>
        </w:rPr>
        <w:tab/>
        <w:t>PDSCH</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69" w:name="_Toc21338332"/>
      <w:bookmarkStart w:id="4270" w:name="_Toc29808440"/>
      <w:bookmarkStart w:id="4271" w:name="_Toc37068359"/>
      <w:bookmarkStart w:id="4272" w:name="_Toc37083904"/>
      <w:bookmarkStart w:id="4273" w:name="_Toc37084246"/>
      <w:bookmarkStart w:id="4274" w:name="_Toc40209608"/>
      <w:bookmarkStart w:id="4275" w:name="_Toc40209950"/>
      <w:bookmarkStart w:id="4276" w:name="_Toc45892909"/>
      <w:bookmarkStart w:id="4277" w:name="_Toc53176774"/>
      <w:bookmarkStart w:id="4278" w:name="_Toc61121096"/>
      <w:bookmarkStart w:id="4279" w:name="_Toc67918292"/>
      <w:bookmarkStart w:id="4280" w:name="_Toc76298336"/>
      <w:bookmarkStart w:id="4281" w:name="_Toc76572348"/>
      <w:bookmarkStart w:id="4282" w:name="_Toc76652215"/>
      <w:bookmarkStart w:id="4283" w:name="_Toc76653053"/>
      <w:bookmarkStart w:id="4284" w:name="_Toc83742326"/>
      <w:bookmarkStart w:id="4285" w:name="_Toc91440816"/>
      <w:bookmarkStart w:id="4286" w:name="_Toc98849606"/>
      <w:bookmarkStart w:id="4287" w:name="_Toc106543460"/>
      <w:bookmarkStart w:id="4288" w:name="_Toc106737558"/>
      <w:bookmarkStart w:id="4289" w:name="_Toc107233325"/>
      <w:bookmarkStart w:id="4290" w:name="_Toc107234942"/>
      <w:bookmarkStart w:id="4291" w:name="_Toc107419912"/>
      <w:bookmarkStart w:id="4292" w:name="_Toc107477208"/>
      <w:bookmarkStart w:id="4293" w:name="_Toc114566066"/>
      <w:bookmarkStart w:id="4294" w:name="_Toc123936378"/>
      <w:bookmarkStart w:id="4295" w:name="_Toc124377393"/>
      <w:r w:rsidRPr="00C25669">
        <w:rPr>
          <w:rFonts w:hint="eastAsia"/>
          <w:lang w:eastAsia="zh-CN"/>
        </w:rPr>
        <w:t>9.2B.1.2</w:t>
      </w:r>
      <w:r w:rsidRPr="00C25669">
        <w:rPr>
          <w:rFonts w:hint="eastAsia"/>
          <w:lang w:eastAsia="zh-CN"/>
        </w:rPr>
        <w:tab/>
        <w:t>EN-DC including FR2 NR carrier only</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0E8D74F" w14:textId="77777777" w:rsidR="005B3300" w:rsidRPr="00C25669" w:rsidRDefault="005B3300" w:rsidP="005B3300">
      <w:pPr>
        <w:pStyle w:val="Heading5"/>
        <w:rPr>
          <w:lang w:eastAsia="zh-CN"/>
        </w:rPr>
      </w:pPr>
      <w:bookmarkStart w:id="4296" w:name="_Toc21338333"/>
      <w:bookmarkStart w:id="4297" w:name="_Toc29808441"/>
      <w:bookmarkStart w:id="4298" w:name="_Toc37068360"/>
      <w:bookmarkStart w:id="4299" w:name="_Toc37083905"/>
      <w:bookmarkStart w:id="4300" w:name="_Toc37084247"/>
      <w:bookmarkStart w:id="4301" w:name="_Toc40209609"/>
      <w:bookmarkStart w:id="4302" w:name="_Toc40209951"/>
      <w:bookmarkStart w:id="4303" w:name="_Toc45892910"/>
      <w:bookmarkStart w:id="4304" w:name="_Toc53176775"/>
      <w:bookmarkStart w:id="4305" w:name="_Toc61121097"/>
      <w:bookmarkStart w:id="4306" w:name="_Toc67918293"/>
      <w:bookmarkStart w:id="4307" w:name="_Toc76298337"/>
      <w:bookmarkStart w:id="4308" w:name="_Toc76572349"/>
      <w:bookmarkStart w:id="4309" w:name="_Toc76652216"/>
      <w:bookmarkStart w:id="4310" w:name="_Toc76653054"/>
      <w:bookmarkStart w:id="4311" w:name="_Toc83742327"/>
      <w:bookmarkStart w:id="4312" w:name="_Toc91440817"/>
      <w:bookmarkStart w:id="4313" w:name="_Toc98849607"/>
      <w:bookmarkStart w:id="4314" w:name="_Toc106543461"/>
      <w:bookmarkStart w:id="4315" w:name="_Toc106737559"/>
      <w:bookmarkStart w:id="4316" w:name="_Toc107233326"/>
      <w:bookmarkStart w:id="4317" w:name="_Toc107234943"/>
      <w:bookmarkStart w:id="4318" w:name="_Toc107419913"/>
      <w:bookmarkStart w:id="4319" w:name="_Toc107477209"/>
      <w:bookmarkStart w:id="4320" w:name="_Toc114566067"/>
      <w:bookmarkStart w:id="4321" w:name="_Toc123936379"/>
      <w:bookmarkStart w:id="4322" w:name="_Toc124377394"/>
      <w:r w:rsidRPr="00C25669">
        <w:rPr>
          <w:rFonts w:hint="eastAsia"/>
          <w:lang w:eastAsia="zh-CN"/>
        </w:rPr>
        <w:t>9.2B.1.2.1</w:t>
      </w:r>
      <w:r w:rsidRPr="00C25669">
        <w:rPr>
          <w:rFonts w:hint="eastAsia"/>
          <w:lang w:eastAsia="zh-CN"/>
        </w:rPr>
        <w:tab/>
        <w:t>PDSCH</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3" w:name="_Toc21338334"/>
      <w:bookmarkStart w:id="4324" w:name="_Toc29808442"/>
      <w:bookmarkStart w:id="4325" w:name="_Toc37068361"/>
      <w:bookmarkStart w:id="4326" w:name="_Toc37083906"/>
      <w:bookmarkStart w:id="4327" w:name="_Toc37084248"/>
      <w:bookmarkStart w:id="4328" w:name="_Toc40209610"/>
      <w:bookmarkStart w:id="4329" w:name="_Toc40209952"/>
      <w:bookmarkStart w:id="4330" w:name="_Toc45892911"/>
      <w:bookmarkStart w:id="4331" w:name="_Toc53176776"/>
      <w:bookmarkStart w:id="4332" w:name="_Toc61121098"/>
      <w:bookmarkStart w:id="4333" w:name="_Toc67918294"/>
      <w:bookmarkStart w:id="4334" w:name="_Toc76298338"/>
      <w:bookmarkStart w:id="4335" w:name="_Toc76572350"/>
      <w:bookmarkStart w:id="4336" w:name="_Toc76652217"/>
      <w:bookmarkStart w:id="4337" w:name="_Toc76653055"/>
      <w:bookmarkStart w:id="4338" w:name="_Toc83742328"/>
      <w:bookmarkStart w:id="4339" w:name="_Toc91440818"/>
      <w:bookmarkStart w:id="4340" w:name="_Toc98849608"/>
      <w:bookmarkStart w:id="4341" w:name="_Toc106543462"/>
      <w:bookmarkStart w:id="4342" w:name="_Toc106737560"/>
      <w:bookmarkStart w:id="4343" w:name="_Toc107233327"/>
      <w:bookmarkStart w:id="4344" w:name="_Toc107234944"/>
      <w:bookmarkStart w:id="4345" w:name="_Toc107419914"/>
      <w:bookmarkStart w:id="4346" w:name="_Toc107477210"/>
      <w:bookmarkStart w:id="4347" w:name="_Toc114566068"/>
      <w:bookmarkStart w:id="4348" w:name="_Toc123936380"/>
      <w:bookmarkStart w:id="4349" w:name="_Toc124377395"/>
      <w:r w:rsidRPr="00C25669">
        <w:rPr>
          <w:rFonts w:hint="eastAsia"/>
          <w:lang w:eastAsia="zh-CN"/>
        </w:rPr>
        <w:t>9.2B.1.3</w:t>
      </w:r>
      <w:r w:rsidRPr="00C25669">
        <w:rPr>
          <w:rFonts w:hint="eastAsia"/>
          <w:lang w:eastAsia="zh-CN"/>
        </w:rPr>
        <w:tab/>
        <w:t>EN-DC including FR1 and FR2 NR carriers</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1" w:name="_Toc29808443"/>
      <w:bookmarkStart w:id="4352" w:name="_Toc37068362"/>
      <w:bookmarkStart w:id="4353" w:name="_Toc37083907"/>
      <w:bookmarkStart w:id="4354" w:name="_Toc37084249"/>
      <w:bookmarkStart w:id="4355" w:name="_Toc40209611"/>
      <w:bookmarkStart w:id="4356" w:name="_Toc40209953"/>
      <w:bookmarkStart w:id="4357" w:name="_Toc45892912"/>
      <w:bookmarkStart w:id="4358" w:name="_Toc53176777"/>
      <w:bookmarkStart w:id="4359" w:name="_Toc61121099"/>
      <w:bookmarkStart w:id="4360" w:name="_Toc67918295"/>
      <w:bookmarkStart w:id="4361" w:name="_Toc76298339"/>
      <w:bookmarkStart w:id="4362" w:name="_Toc76572351"/>
      <w:bookmarkStart w:id="4363" w:name="_Toc76652218"/>
      <w:bookmarkStart w:id="4364" w:name="_Toc76653056"/>
      <w:bookmarkStart w:id="4365" w:name="_Toc83742329"/>
      <w:bookmarkStart w:id="4366" w:name="_Toc91440819"/>
      <w:bookmarkStart w:id="4367" w:name="_Toc98849609"/>
      <w:bookmarkStart w:id="4368" w:name="_Toc106543463"/>
      <w:bookmarkStart w:id="4369" w:name="_Toc106737561"/>
      <w:bookmarkStart w:id="4370" w:name="_Toc107233328"/>
      <w:bookmarkStart w:id="4371" w:name="_Toc107234945"/>
      <w:bookmarkStart w:id="4372" w:name="_Toc107419915"/>
      <w:bookmarkStart w:id="4373" w:name="_Toc107477211"/>
      <w:bookmarkStart w:id="4374" w:name="_Toc114566069"/>
      <w:bookmarkStart w:id="4375" w:name="_Toc123936381"/>
      <w:bookmarkStart w:id="4376" w:name="_Toc124377396"/>
      <w:r w:rsidRPr="00C25669">
        <w:rPr>
          <w:rFonts w:hint="eastAsia"/>
          <w:lang w:eastAsia="zh-CN"/>
        </w:rPr>
        <w:t>9.2B.2</w:t>
      </w:r>
      <w:r w:rsidRPr="00C25669">
        <w:rPr>
          <w:rFonts w:hint="eastAsia"/>
          <w:lang w:eastAsia="zh-CN"/>
        </w:rPr>
        <w:tab/>
        <w:t>NR DC between FR1 and FR2</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77" w:name="_Toc21338336"/>
      <w:bookmarkStart w:id="4378" w:name="_Toc29808444"/>
      <w:bookmarkStart w:id="4379" w:name="_Toc37068363"/>
      <w:bookmarkStart w:id="4380" w:name="_Toc37083908"/>
      <w:bookmarkStart w:id="4381" w:name="_Toc37084250"/>
      <w:bookmarkStart w:id="4382" w:name="_Toc40209612"/>
      <w:bookmarkStart w:id="4383" w:name="_Toc40209954"/>
      <w:bookmarkStart w:id="4384" w:name="_Toc45892913"/>
      <w:bookmarkStart w:id="4385" w:name="_Toc53176778"/>
      <w:bookmarkStart w:id="4386" w:name="_Toc61121100"/>
      <w:bookmarkStart w:id="4387" w:name="_Toc67918296"/>
      <w:bookmarkStart w:id="4388" w:name="_Toc76298340"/>
      <w:bookmarkStart w:id="4389" w:name="_Toc76572352"/>
      <w:bookmarkStart w:id="4390" w:name="_Toc76652219"/>
      <w:bookmarkStart w:id="4391" w:name="_Toc76653057"/>
      <w:bookmarkStart w:id="4392" w:name="_Toc83742330"/>
      <w:bookmarkStart w:id="4393" w:name="_Toc91440820"/>
      <w:bookmarkStart w:id="4394" w:name="_Toc98849610"/>
      <w:bookmarkStart w:id="4395" w:name="_Toc106543464"/>
      <w:bookmarkStart w:id="4396" w:name="_Toc106737562"/>
      <w:bookmarkStart w:id="4397" w:name="_Toc107233329"/>
      <w:bookmarkStart w:id="4398" w:name="_Toc107234946"/>
      <w:bookmarkStart w:id="4399" w:name="_Toc107419916"/>
      <w:bookmarkStart w:id="4400" w:name="_Toc107477212"/>
      <w:bookmarkStart w:id="4401" w:name="_Toc114566070"/>
      <w:bookmarkStart w:id="4402" w:name="_Toc123936382"/>
      <w:bookmarkStart w:id="4403"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536F736" w14:textId="77777777" w:rsidR="005B3300" w:rsidRPr="00C25669" w:rsidRDefault="005B3300" w:rsidP="005B3300">
      <w:pPr>
        <w:pStyle w:val="Heading2"/>
        <w:rPr>
          <w:lang w:eastAsia="zh-CN"/>
        </w:rPr>
      </w:pPr>
      <w:bookmarkStart w:id="4404" w:name="_Toc21338337"/>
      <w:bookmarkStart w:id="4405" w:name="_Toc29808445"/>
      <w:bookmarkStart w:id="4406" w:name="_Toc37068364"/>
      <w:bookmarkStart w:id="4407" w:name="_Toc37083909"/>
      <w:bookmarkStart w:id="4408" w:name="_Toc37084251"/>
      <w:bookmarkStart w:id="4409" w:name="_Toc40209613"/>
      <w:bookmarkStart w:id="4410" w:name="_Toc40209955"/>
      <w:bookmarkStart w:id="4411" w:name="_Toc45892914"/>
      <w:bookmarkStart w:id="4412" w:name="_Toc53176779"/>
      <w:bookmarkStart w:id="4413" w:name="_Toc61121101"/>
      <w:bookmarkStart w:id="4414" w:name="_Toc67918297"/>
      <w:bookmarkStart w:id="4415" w:name="_Toc76298341"/>
      <w:bookmarkStart w:id="4416" w:name="_Toc76572353"/>
      <w:bookmarkStart w:id="4417" w:name="_Toc76652220"/>
      <w:bookmarkStart w:id="4418" w:name="_Toc76653058"/>
      <w:bookmarkStart w:id="4419" w:name="_Toc83742331"/>
      <w:bookmarkStart w:id="4420" w:name="_Toc91440821"/>
      <w:bookmarkStart w:id="4421" w:name="_Toc98849611"/>
      <w:bookmarkStart w:id="4422" w:name="_Toc106543465"/>
      <w:bookmarkStart w:id="4423" w:name="_Toc106737563"/>
      <w:bookmarkStart w:id="4424" w:name="_Toc107233330"/>
      <w:bookmarkStart w:id="4425" w:name="_Toc107234947"/>
      <w:bookmarkStart w:id="4426" w:name="_Toc107419917"/>
      <w:bookmarkStart w:id="4427" w:name="_Toc107477213"/>
      <w:bookmarkStart w:id="4428" w:name="_Toc114566071"/>
      <w:bookmarkStart w:id="4429" w:name="_Toc123936383"/>
      <w:bookmarkStart w:id="4430"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8B6C795" w14:textId="77777777" w:rsidR="005B3300" w:rsidRPr="00C25669" w:rsidRDefault="005B3300" w:rsidP="005B3300">
      <w:pPr>
        <w:pStyle w:val="Heading3"/>
        <w:rPr>
          <w:lang w:eastAsia="zh-CN"/>
        </w:rPr>
      </w:pPr>
      <w:bookmarkStart w:id="4431" w:name="_Toc21338338"/>
      <w:bookmarkStart w:id="4432" w:name="_Toc29808446"/>
      <w:bookmarkStart w:id="4433" w:name="_Toc37068365"/>
      <w:bookmarkStart w:id="4434" w:name="_Toc37083910"/>
      <w:bookmarkStart w:id="4435" w:name="_Toc37084252"/>
      <w:bookmarkStart w:id="4436" w:name="_Toc40209614"/>
      <w:bookmarkStart w:id="4437" w:name="_Toc40209956"/>
      <w:bookmarkStart w:id="4438" w:name="_Toc45892915"/>
      <w:bookmarkStart w:id="4439" w:name="_Toc53176780"/>
      <w:bookmarkStart w:id="4440" w:name="_Toc61121102"/>
      <w:bookmarkStart w:id="4441" w:name="_Toc67918298"/>
      <w:bookmarkStart w:id="4442" w:name="_Toc76298342"/>
      <w:bookmarkStart w:id="4443" w:name="_Toc76572354"/>
      <w:bookmarkStart w:id="4444" w:name="_Toc76652221"/>
      <w:bookmarkStart w:id="4445" w:name="_Toc76653059"/>
      <w:bookmarkStart w:id="4446" w:name="_Toc83742332"/>
      <w:bookmarkStart w:id="4447" w:name="_Toc91440822"/>
      <w:bookmarkStart w:id="4448" w:name="_Toc98849612"/>
      <w:bookmarkStart w:id="4449" w:name="_Toc106543466"/>
      <w:bookmarkStart w:id="4450" w:name="_Toc106737564"/>
      <w:bookmarkStart w:id="4451" w:name="_Toc107233331"/>
      <w:bookmarkStart w:id="4452" w:name="_Toc107234948"/>
      <w:bookmarkStart w:id="4453" w:name="_Toc107419918"/>
      <w:bookmarkStart w:id="4454" w:name="_Toc107477214"/>
      <w:bookmarkStart w:id="4455" w:name="_Toc114566072"/>
      <w:bookmarkStart w:id="4456" w:name="_Toc123936384"/>
      <w:bookmarkStart w:id="4457"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58" w:name="_Toc21338339"/>
      <w:bookmarkStart w:id="4459" w:name="_Toc29808447"/>
      <w:bookmarkStart w:id="4460" w:name="_Toc37068366"/>
      <w:bookmarkStart w:id="4461" w:name="_Toc37083911"/>
      <w:bookmarkStart w:id="4462" w:name="_Toc37084253"/>
      <w:bookmarkStart w:id="4463" w:name="_Toc40209615"/>
      <w:bookmarkStart w:id="4464" w:name="_Toc40209957"/>
      <w:bookmarkStart w:id="4465" w:name="_Toc45892916"/>
      <w:bookmarkStart w:id="4466" w:name="_Toc53176781"/>
      <w:bookmarkStart w:id="4467" w:name="_Toc61121103"/>
      <w:bookmarkStart w:id="4468" w:name="_Toc67918299"/>
      <w:bookmarkStart w:id="4469" w:name="_Toc76298343"/>
      <w:bookmarkStart w:id="4470" w:name="_Toc76572355"/>
      <w:bookmarkStart w:id="4471" w:name="_Toc76652222"/>
      <w:bookmarkStart w:id="4472" w:name="_Toc76653060"/>
      <w:bookmarkStart w:id="4473" w:name="_Toc83742333"/>
      <w:bookmarkStart w:id="4474" w:name="_Toc91440823"/>
      <w:bookmarkStart w:id="4475" w:name="_Toc98849613"/>
      <w:bookmarkStart w:id="4476" w:name="_Toc106543467"/>
      <w:bookmarkStart w:id="4477" w:name="_Toc106737565"/>
      <w:bookmarkStart w:id="4478" w:name="_Toc107233332"/>
      <w:bookmarkStart w:id="4479" w:name="_Toc107234949"/>
      <w:bookmarkStart w:id="4480" w:name="_Toc107419919"/>
      <w:bookmarkStart w:id="4481" w:name="_Toc107477215"/>
      <w:bookmarkStart w:id="4482" w:name="_Toc114566073"/>
      <w:bookmarkStart w:id="4483" w:name="_Toc123936385"/>
      <w:bookmarkStart w:id="4484"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2D26B4A" w14:textId="77777777" w:rsidR="005B3300" w:rsidRPr="00C25669" w:rsidRDefault="005B3300" w:rsidP="005B3300">
      <w:pPr>
        <w:pStyle w:val="Heading3"/>
        <w:rPr>
          <w:lang w:val="sv-FI" w:eastAsia="zh-CN"/>
        </w:rPr>
      </w:pPr>
      <w:bookmarkStart w:id="4485" w:name="_Toc21338340"/>
      <w:bookmarkStart w:id="4486" w:name="_Toc29808448"/>
      <w:bookmarkStart w:id="4487" w:name="_Toc37068367"/>
      <w:bookmarkStart w:id="4488" w:name="_Toc37083912"/>
      <w:bookmarkStart w:id="4489" w:name="_Toc37084254"/>
      <w:bookmarkStart w:id="4490" w:name="_Toc40209616"/>
      <w:bookmarkStart w:id="4491" w:name="_Toc40209958"/>
      <w:bookmarkStart w:id="4492" w:name="_Toc45892917"/>
      <w:bookmarkStart w:id="4493" w:name="_Toc53176782"/>
      <w:bookmarkStart w:id="4494" w:name="_Toc61121104"/>
      <w:bookmarkStart w:id="4495" w:name="_Toc67918300"/>
      <w:bookmarkStart w:id="4496" w:name="_Toc76298344"/>
      <w:bookmarkStart w:id="4497" w:name="_Toc76572356"/>
      <w:bookmarkStart w:id="4498" w:name="_Toc76652223"/>
      <w:bookmarkStart w:id="4499" w:name="_Toc76653061"/>
      <w:bookmarkStart w:id="4500" w:name="_Toc83742334"/>
      <w:bookmarkStart w:id="4501" w:name="_Toc91440824"/>
      <w:bookmarkStart w:id="4502" w:name="_Toc98849614"/>
      <w:bookmarkStart w:id="4503" w:name="_Toc106543468"/>
      <w:bookmarkStart w:id="4504" w:name="_Toc106737566"/>
      <w:bookmarkStart w:id="4505" w:name="_Toc107233333"/>
      <w:bookmarkStart w:id="4506" w:name="_Toc107234950"/>
      <w:bookmarkStart w:id="4507" w:name="_Toc107419920"/>
      <w:bookmarkStart w:id="4508" w:name="_Toc107477216"/>
      <w:bookmarkStart w:id="4509" w:name="_Toc114566074"/>
      <w:bookmarkStart w:id="4510" w:name="_Toc123936386"/>
      <w:bookmarkStart w:id="4511"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D6AB8F1" w14:textId="77777777" w:rsidR="005B3300" w:rsidRPr="00C25669" w:rsidRDefault="005B3300" w:rsidP="005B3300">
      <w:pPr>
        <w:pStyle w:val="Heading4"/>
        <w:rPr>
          <w:lang w:val="sv-FI" w:eastAsia="zh-CN"/>
        </w:rPr>
      </w:pPr>
      <w:bookmarkStart w:id="4512" w:name="_Toc21338341"/>
      <w:bookmarkStart w:id="4513" w:name="_Toc29808449"/>
      <w:bookmarkStart w:id="4514" w:name="_Toc37068368"/>
      <w:bookmarkStart w:id="4515" w:name="_Toc37083913"/>
      <w:bookmarkStart w:id="4516" w:name="_Toc37084255"/>
      <w:bookmarkStart w:id="4517" w:name="_Toc40209617"/>
      <w:bookmarkStart w:id="4518" w:name="_Toc40209959"/>
      <w:bookmarkStart w:id="4519" w:name="_Toc45892918"/>
      <w:bookmarkStart w:id="4520" w:name="_Toc53176783"/>
      <w:bookmarkStart w:id="4521" w:name="_Toc61121105"/>
      <w:bookmarkStart w:id="4522" w:name="_Toc67918301"/>
      <w:bookmarkStart w:id="4523" w:name="_Toc76298345"/>
      <w:bookmarkStart w:id="4524" w:name="_Toc76572357"/>
      <w:bookmarkStart w:id="4525" w:name="_Toc76652224"/>
      <w:bookmarkStart w:id="4526" w:name="_Toc76653062"/>
      <w:bookmarkStart w:id="4527" w:name="_Toc83742335"/>
      <w:bookmarkStart w:id="4528" w:name="_Toc91440825"/>
      <w:bookmarkStart w:id="4529" w:name="_Toc98849615"/>
      <w:bookmarkStart w:id="4530" w:name="_Toc106543469"/>
      <w:bookmarkStart w:id="4531" w:name="_Toc106737567"/>
      <w:bookmarkStart w:id="4532" w:name="_Toc107233334"/>
      <w:bookmarkStart w:id="4533" w:name="_Toc107234951"/>
      <w:bookmarkStart w:id="4534" w:name="_Toc107419921"/>
      <w:bookmarkStart w:id="4535" w:name="_Toc107477217"/>
      <w:bookmarkStart w:id="4536" w:name="_Toc114566075"/>
      <w:bookmarkStart w:id="4537" w:name="_Toc123936387"/>
      <w:bookmarkStart w:id="4538"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6245E532" w14:textId="77777777" w:rsidR="005B3300" w:rsidRPr="00C25669" w:rsidRDefault="005B3300" w:rsidP="005B3300">
      <w:pPr>
        <w:pStyle w:val="Heading5"/>
        <w:rPr>
          <w:lang w:val="sv-FI" w:eastAsia="zh-CN"/>
        </w:rPr>
      </w:pPr>
      <w:bookmarkStart w:id="4539" w:name="_Toc21338342"/>
      <w:bookmarkStart w:id="4540" w:name="_Toc29808450"/>
      <w:bookmarkStart w:id="4541" w:name="_Toc37068369"/>
      <w:bookmarkStart w:id="4542" w:name="_Toc37083914"/>
      <w:bookmarkStart w:id="4543" w:name="_Toc37084256"/>
      <w:bookmarkStart w:id="4544" w:name="_Toc40209618"/>
      <w:bookmarkStart w:id="4545" w:name="_Toc40209960"/>
      <w:bookmarkStart w:id="4546" w:name="_Toc45892919"/>
      <w:bookmarkStart w:id="4547" w:name="_Toc53176784"/>
      <w:bookmarkStart w:id="4548" w:name="_Toc61121106"/>
      <w:bookmarkStart w:id="4549" w:name="_Toc67918302"/>
      <w:bookmarkStart w:id="4550" w:name="_Toc76298346"/>
      <w:bookmarkStart w:id="4551" w:name="_Toc76572358"/>
      <w:bookmarkStart w:id="4552" w:name="_Toc76652225"/>
      <w:bookmarkStart w:id="4553" w:name="_Toc76653063"/>
      <w:bookmarkStart w:id="4554" w:name="_Toc83742336"/>
      <w:bookmarkStart w:id="4555" w:name="_Toc91440826"/>
      <w:bookmarkStart w:id="4556" w:name="_Toc98849616"/>
      <w:bookmarkStart w:id="4557" w:name="_Toc106543470"/>
      <w:bookmarkStart w:id="4558" w:name="_Toc106737568"/>
      <w:bookmarkStart w:id="4559" w:name="_Toc107233335"/>
      <w:bookmarkStart w:id="4560" w:name="_Toc107234952"/>
      <w:bookmarkStart w:id="4561" w:name="_Toc107419922"/>
      <w:bookmarkStart w:id="4562" w:name="_Toc107477218"/>
      <w:bookmarkStart w:id="4563" w:name="_Toc114566076"/>
      <w:bookmarkStart w:id="4564" w:name="_Toc123936388"/>
      <w:bookmarkStart w:id="4565"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6" w:name="_Toc21338343"/>
      <w:bookmarkStart w:id="4567" w:name="_Toc29808451"/>
      <w:bookmarkStart w:id="4568" w:name="_Toc37068370"/>
      <w:bookmarkStart w:id="4569" w:name="_Toc37083915"/>
      <w:bookmarkStart w:id="4570" w:name="_Toc37084257"/>
      <w:bookmarkStart w:id="4571" w:name="_Toc40209619"/>
      <w:bookmarkStart w:id="4572" w:name="_Toc40209961"/>
      <w:bookmarkStart w:id="4573" w:name="_Toc45892920"/>
      <w:bookmarkStart w:id="4574" w:name="_Toc53176785"/>
      <w:bookmarkStart w:id="4575" w:name="_Toc61121107"/>
      <w:bookmarkStart w:id="4576" w:name="_Toc67918303"/>
      <w:bookmarkStart w:id="4577" w:name="_Toc76298347"/>
      <w:bookmarkStart w:id="4578" w:name="_Toc76572359"/>
      <w:bookmarkStart w:id="4579" w:name="_Toc76652226"/>
      <w:bookmarkStart w:id="4580" w:name="_Toc76653064"/>
      <w:bookmarkStart w:id="4581" w:name="_Toc83742337"/>
      <w:bookmarkStart w:id="4582" w:name="_Toc91440827"/>
      <w:bookmarkStart w:id="4583" w:name="_Toc98849617"/>
      <w:bookmarkStart w:id="4584" w:name="_Toc106543471"/>
      <w:bookmarkStart w:id="4585" w:name="_Toc106737569"/>
      <w:bookmarkStart w:id="4586" w:name="_Toc107233336"/>
      <w:bookmarkStart w:id="4587" w:name="_Toc107234953"/>
      <w:bookmarkStart w:id="4588" w:name="_Toc107419923"/>
      <w:bookmarkStart w:id="4589" w:name="_Toc107477219"/>
      <w:bookmarkStart w:id="4590" w:name="_Toc114566077"/>
      <w:bookmarkStart w:id="4591" w:name="_Toc123936389"/>
      <w:bookmarkStart w:id="4592"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2C8FFD" w14:textId="77777777" w:rsidR="005B3300" w:rsidRPr="00C25669" w:rsidRDefault="005B3300" w:rsidP="005B3300">
      <w:pPr>
        <w:pStyle w:val="Heading5"/>
        <w:rPr>
          <w:lang w:eastAsia="zh-CN"/>
        </w:rPr>
      </w:pPr>
      <w:bookmarkStart w:id="4593" w:name="_Toc21338344"/>
      <w:bookmarkStart w:id="4594" w:name="_Toc29808452"/>
      <w:bookmarkStart w:id="4595" w:name="_Toc37068371"/>
      <w:bookmarkStart w:id="4596" w:name="_Toc37083916"/>
      <w:bookmarkStart w:id="4597" w:name="_Toc37084258"/>
      <w:bookmarkStart w:id="4598" w:name="_Toc40209620"/>
      <w:bookmarkStart w:id="4599" w:name="_Toc40209962"/>
      <w:bookmarkStart w:id="4600" w:name="_Toc45892921"/>
      <w:bookmarkStart w:id="4601" w:name="_Toc53176786"/>
      <w:bookmarkStart w:id="4602" w:name="_Toc61121108"/>
      <w:bookmarkStart w:id="4603" w:name="_Toc67918304"/>
      <w:bookmarkStart w:id="4604" w:name="_Toc76298348"/>
      <w:bookmarkStart w:id="4605" w:name="_Toc76572360"/>
      <w:bookmarkStart w:id="4606" w:name="_Toc76652227"/>
      <w:bookmarkStart w:id="4607" w:name="_Toc76653065"/>
      <w:bookmarkStart w:id="4608" w:name="_Toc83742338"/>
      <w:bookmarkStart w:id="4609" w:name="_Toc91440828"/>
      <w:bookmarkStart w:id="4610" w:name="_Toc98849618"/>
      <w:bookmarkStart w:id="4611" w:name="_Toc106543472"/>
      <w:bookmarkStart w:id="4612" w:name="_Toc106737570"/>
      <w:bookmarkStart w:id="4613" w:name="_Toc107233337"/>
      <w:bookmarkStart w:id="4614" w:name="_Toc107234954"/>
      <w:bookmarkStart w:id="4615" w:name="_Toc107419924"/>
      <w:bookmarkStart w:id="4616" w:name="_Toc107477220"/>
      <w:bookmarkStart w:id="4617" w:name="_Toc114566078"/>
      <w:bookmarkStart w:id="4618" w:name="_Toc123936390"/>
      <w:bookmarkStart w:id="4619"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0" w:name="_Toc21338345"/>
      <w:bookmarkStart w:id="4621" w:name="_Toc29808453"/>
      <w:bookmarkStart w:id="4622" w:name="_Toc37068372"/>
      <w:bookmarkStart w:id="4623" w:name="_Toc37083917"/>
      <w:bookmarkStart w:id="4624" w:name="_Toc37084259"/>
      <w:bookmarkStart w:id="4625" w:name="_Toc40209621"/>
      <w:bookmarkStart w:id="4626" w:name="_Toc40209963"/>
      <w:bookmarkStart w:id="4627" w:name="_Toc45892922"/>
      <w:bookmarkStart w:id="4628" w:name="_Toc53176787"/>
      <w:bookmarkStart w:id="4629" w:name="_Toc61121109"/>
      <w:bookmarkStart w:id="4630" w:name="_Toc67918305"/>
      <w:bookmarkStart w:id="4631" w:name="_Toc76298349"/>
      <w:bookmarkStart w:id="4632" w:name="_Toc76572361"/>
      <w:bookmarkStart w:id="4633" w:name="_Toc76652228"/>
      <w:bookmarkStart w:id="4634" w:name="_Toc76653066"/>
      <w:bookmarkStart w:id="4635" w:name="_Toc83742339"/>
      <w:bookmarkStart w:id="4636" w:name="_Toc91440829"/>
      <w:bookmarkStart w:id="4637" w:name="_Toc98849619"/>
      <w:bookmarkStart w:id="4638" w:name="_Toc106543473"/>
      <w:bookmarkStart w:id="4639" w:name="_Toc106737571"/>
      <w:bookmarkStart w:id="4640" w:name="_Toc107233338"/>
      <w:bookmarkStart w:id="4641" w:name="_Toc107234955"/>
      <w:bookmarkStart w:id="4642" w:name="_Toc107419925"/>
      <w:bookmarkStart w:id="4643" w:name="_Toc107477221"/>
      <w:bookmarkStart w:id="4644" w:name="_Toc114566079"/>
      <w:bookmarkStart w:id="4645" w:name="_Toc123936391"/>
      <w:bookmarkStart w:id="4646"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4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48" w:name="_Toc29808454"/>
      <w:bookmarkStart w:id="4649" w:name="_Toc37068373"/>
      <w:bookmarkStart w:id="4650" w:name="_Toc37083918"/>
      <w:bookmarkStart w:id="4651" w:name="_Toc37084260"/>
      <w:bookmarkStart w:id="4652" w:name="_Toc40209622"/>
      <w:bookmarkStart w:id="4653" w:name="_Toc40209964"/>
      <w:bookmarkStart w:id="4654" w:name="_Toc45892923"/>
      <w:bookmarkStart w:id="4655" w:name="_Toc53176788"/>
      <w:bookmarkStart w:id="4656" w:name="_Toc61121110"/>
      <w:bookmarkStart w:id="4657" w:name="_Toc67918306"/>
      <w:bookmarkStart w:id="4658" w:name="_Toc76298350"/>
      <w:bookmarkStart w:id="4659" w:name="_Toc76572362"/>
      <w:bookmarkStart w:id="4660" w:name="_Toc76652229"/>
      <w:bookmarkStart w:id="4661" w:name="_Toc76653067"/>
      <w:bookmarkStart w:id="4662" w:name="_Toc83742340"/>
      <w:bookmarkStart w:id="4663" w:name="_Toc91440830"/>
      <w:bookmarkStart w:id="4664" w:name="_Toc98849620"/>
      <w:bookmarkStart w:id="4665" w:name="_Toc106543474"/>
      <w:bookmarkStart w:id="4666" w:name="_Toc106737572"/>
      <w:bookmarkStart w:id="4667" w:name="_Toc107233339"/>
      <w:bookmarkStart w:id="4668" w:name="_Toc107234956"/>
      <w:bookmarkStart w:id="4669" w:name="_Toc107419926"/>
      <w:bookmarkStart w:id="4670" w:name="_Toc107477222"/>
      <w:bookmarkStart w:id="4671" w:name="_Toc114566080"/>
      <w:bookmarkStart w:id="4672" w:name="_Toc123936392"/>
      <w:bookmarkStart w:id="4673"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4" w:name="_Toc21338347"/>
      <w:bookmarkStart w:id="4675" w:name="_Toc29808455"/>
      <w:bookmarkStart w:id="4676" w:name="_Toc37068374"/>
      <w:bookmarkStart w:id="4677" w:name="_Toc37083919"/>
      <w:bookmarkStart w:id="4678" w:name="_Toc37084261"/>
      <w:bookmarkStart w:id="4679" w:name="_Toc40209623"/>
      <w:bookmarkStart w:id="4680" w:name="_Toc40209965"/>
      <w:bookmarkStart w:id="4681" w:name="_Toc45892924"/>
      <w:bookmarkStart w:id="4682" w:name="_Toc53176789"/>
      <w:bookmarkStart w:id="4683" w:name="_Toc61121111"/>
      <w:bookmarkStart w:id="4684" w:name="_Toc67918307"/>
      <w:bookmarkStart w:id="4685" w:name="_Toc76298351"/>
      <w:bookmarkStart w:id="4686" w:name="_Toc76572363"/>
      <w:bookmarkStart w:id="4687" w:name="_Toc76652230"/>
      <w:bookmarkStart w:id="4688" w:name="_Toc76653068"/>
      <w:bookmarkStart w:id="4689" w:name="_Toc83742341"/>
      <w:bookmarkStart w:id="4690" w:name="_Toc91440831"/>
      <w:bookmarkStart w:id="4691" w:name="_Toc98849621"/>
      <w:bookmarkStart w:id="4692" w:name="_Toc106543475"/>
      <w:bookmarkStart w:id="4693" w:name="_Toc106737573"/>
      <w:bookmarkStart w:id="4694" w:name="_Toc107233340"/>
      <w:bookmarkStart w:id="4695" w:name="_Toc107234957"/>
      <w:bookmarkStart w:id="4696" w:name="_Toc107419927"/>
      <w:bookmarkStart w:id="4697" w:name="_Toc107477223"/>
      <w:bookmarkStart w:id="4698" w:name="_Toc114566081"/>
      <w:bookmarkStart w:id="4699" w:name="_Toc123936393"/>
      <w:bookmarkStart w:id="4700" w:name="_Toc124377408"/>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E75A998" w14:textId="77777777" w:rsidR="005B3300" w:rsidRPr="00C25669" w:rsidRDefault="005B3300" w:rsidP="005B3300">
      <w:pPr>
        <w:pStyle w:val="Heading2"/>
        <w:rPr>
          <w:lang w:eastAsia="zh-CN"/>
        </w:rPr>
      </w:pPr>
      <w:bookmarkStart w:id="4701" w:name="_Toc21338348"/>
      <w:bookmarkStart w:id="4702" w:name="_Toc29808456"/>
      <w:bookmarkStart w:id="4703" w:name="_Toc37068375"/>
      <w:bookmarkStart w:id="4704" w:name="_Toc37083920"/>
      <w:bookmarkStart w:id="4705" w:name="_Toc37084262"/>
      <w:bookmarkStart w:id="4706" w:name="_Toc40209624"/>
      <w:bookmarkStart w:id="4707" w:name="_Toc40209966"/>
      <w:bookmarkStart w:id="4708" w:name="_Toc45892925"/>
      <w:bookmarkStart w:id="4709" w:name="_Toc53176790"/>
      <w:bookmarkStart w:id="4710" w:name="_Toc61121112"/>
      <w:bookmarkStart w:id="4711" w:name="_Toc67918308"/>
      <w:bookmarkStart w:id="4712" w:name="_Toc76298352"/>
      <w:bookmarkStart w:id="4713" w:name="_Toc76572364"/>
      <w:bookmarkStart w:id="4714" w:name="_Toc76652231"/>
      <w:bookmarkStart w:id="4715" w:name="_Toc76653069"/>
      <w:bookmarkStart w:id="4716" w:name="_Toc83742342"/>
      <w:bookmarkStart w:id="4717" w:name="_Toc91440832"/>
      <w:bookmarkStart w:id="4718" w:name="_Toc98849622"/>
      <w:bookmarkStart w:id="4719" w:name="_Toc106543476"/>
      <w:bookmarkStart w:id="4720" w:name="_Toc106737574"/>
      <w:bookmarkStart w:id="4721" w:name="_Toc107233341"/>
      <w:bookmarkStart w:id="4722" w:name="_Toc107234958"/>
      <w:bookmarkStart w:id="4723" w:name="_Toc107419928"/>
      <w:bookmarkStart w:id="4724" w:name="_Toc107477224"/>
      <w:bookmarkStart w:id="4725" w:name="_Toc114566082"/>
      <w:bookmarkStart w:id="4726" w:name="_Toc123936394"/>
      <w:bookmarkStart w:id="4727"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2F7E504" w14:textId="77777777" w:rsidR="005B3300" w:rsidRPr="00C25669" w:rsidRDefault="005B3300" w:rsidP="005B3300">
      <w:pPr>
        <w:pStyle w:val="Heading3"/>
        <w:rPr>
          <w:lang w:eastAsia="zh-CN"/>
        </w:rPr>
      </w:pPr>
      <w:bookmarkStart w:id="4728" w:name="_Toc21338349"/>
      <w:bookmarkStart w:id="4729" w:name="_Toc29808457"/>
      <w:bookmarkStart w:id="4730" w:name="_Toc37068376"/>
      <w:bookmarkStart w:id="4731" w:name="_Toc37083921"/>
      <w:bookmarkStart w:id="4732" w:name="_Toc37084263"/>
      <w:bookmarkStart w:id="4733" w:name="_Toc40209625"/>
      <w:bookmarkStart w:id="4734" w:name="_Toc40209967"/>
      <w:bookmarkStart w:id="4735" w:name="_Toc45892926"/>
      <w:bookmarkStart w:id="4736" w:name="_Toc53176791"/>
      <w:bookmarkStart w:id="4737" w:name="_Toc61121113"/>
      <w:bookmarkStart w:id="4738" w:name="_Toc67918309"/>
      <w:bookmarkStart w:id="4739" w:name="_Toc76298353"/>
      <w:bookmarkStart w:id="4740" w:name="_Toc76572365"/>
      <w:bookmarkStart w:id="4741" w:name="_Toc76652232"/>
      <w:bookmarkStart w:id="4742" w:name="_Toc76653070"/>
      <w:bookmarkStart w:id="4743" w:name="_Toc83742343"/>
      <w:bookmarkStart w:id="4744" w:name="_Toc91440833"/>
      <w:bookmarkStart w:id="4745" w:name="_Toc98849623"/>
      <w:bookmarkStart w:id="4746" w:name="_Toc106543477"/>
      <w:bookmarkStart w:id="4747" w:name="_Toc106737575"/>
      <w:bookmarkStart w:id="4748" w:name="_Toc107233342"/>
      <w:bookmarkStart w:id="4749" w:name="_Toc107234959"/>
      <w:bookmarkStart w:id="4750" w:name="_Toc107419929"/>
      <w:bookmarkStart w:id="4751" w:name="_Toc107477225"/>
      <w:bookmarkStart w:id="4752" w:name="_Toc114566083"/>
      <w:bookmarkStart w:id="4753" w:name="_Toc123936395"/>
      <w:bookmarkStart w:id="4754"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5" w:name="_Toc21338350"/>
      <w:bookmarkStart w:id="4756" w:name="_Toc29808458"/>
      <w:bookmarkStart w:id="4757" w:name="_Toc37068377"/>
      <w:bookmarkStart w:id="4758" w:name="_Toc37083922"/>
      <w:bookmarkStart w:id="4759" w:name="_Toc37084264"/>
      <w:bookmarkStart w:id="4760" w:name="_Toc40209626"/>
      <w:bookmarkStart w:id="4761" w:name="_Toc40209968"/>
      <w:bookmarkStart w:id="4762" w:name="_Toc45892927"/>
      <w:bookmarkStart w:id="4763" w:name="_Toc53176792"/>
      <w:bookmarkStart w:id="4764" w:name="_Toc61121114"/>
      <w:bookmarkStart w:id="4765" w:name="_Toc67918310"/>
      <w:bookmarkStart w:id="4766" w:name="_Toc76298354"/>
      <w:bookmarkStart w:id="4767" w:name="_Toc76572366"/>
      <w:bookmarkStart w:id="4768" w:name="_Toc76652233"/>
      <w:bookmarkStart w:id="4769" w:name="_Toc76653071"/>
      <w:bookmarkStart w:id="4770" w:name="_Toc83742344"/>
      <w:bookmarkStart w:id="4771" w:name="_Toc91440834"/>
      <w:bookmarkStart w:id="4772" w:name="_Toc98849624"/>
      <w:bookmarkStart w:id="4773" w:name="_Toc106543478"/>
      <w:bookmarkStart w:id="4774" w:name="_Toc106737576"/>
      <w:bookmarkStart w:id="4775" w:name="_Toc107233343"/>
      <w:bookmarkStart w:id="4776" w:name="_Toc107234960"/>
      <w:bookmarkStart w:id="4777" w:name="_Toc107419930"/>
      <w:bookmarkStart w:id="4778" w:name="_Toc107477226"/>
      <w:bookmarkStart w:id="4779" w:name="_Toc114566084"/>
      <w:bookmarkStart w:id="4780" w:name="_Toc123936396"/>
      <w:bookmarkStart w:id="4781"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293AAC3" w14:textId="77777777" w:rsidR="005B3300" w:rsidRPr="00C25669" w:rsidRDefault="005B3300" w:rsidP="005B3300">
      <w:pPr>
        <w:pStyle w:val="Heading3"/>
        <w:rPr>
          <w:lang w:eastAsia="zh-CN"/>
        </w:rPr>
      </w:pPr>
      <w:bookmarkStart w:id="4782" w:name="_Toc21338351"/>
      <w:bookmarkStart w:id="4783" w:name="_Toc29808459"/>
      <w:bookmarkStart w:id="4784" w:name="_Toc37068378"/>
      <w:bookmarkStart w:id="4785" w:name="_Toc37083923"/>
      <w:bookmarkStart w:id="4786" w:name="_Toc37084265"/>
      <w:bookmarkStart w:id="4787" w:name="_Toc40209627"/>
      <w:bookmarkStart w:id="4788" w:name="_Toc40209969"/>
      <w:bookmarkStart w:id="4789" w:name="_Toc45892928"/>
      <w:bookmarkStart w:id="4790" w:name="_Toc53176793"/>
      <w:bookmarkStart w:id="4791" w:name="_Toc61121115"/>
      <w:bookmarkStart w:id="4792" w:name="_Toc67918311"/>
      <w:bookmarkStart w:id="4793" w:name="_Toc76298355"/>
      <w:bookmarkStart w:id="4794" w:name="_Toc76572367"/>
      <w:bookmarkStart w:id="4795" w:name="_Toc76652234"/>
      <w:bookmarkStart w:id="4796" w:name="_Toc76653072"/>
      <w:bookmarkStart w:id="4797" w:name="_Toc83742345"/>
      <w:bookmarkStart w:id="4798" w:name="_Toc91440835"/>
      <w:bookmarkStart w:id="4799" w:name="_Toc98849625"/>
      <w:bookmarkStart w:id="4800" w:name="_Toc106543479"/>
      <w:bookmarkStart w:id="4801" w:name="_Toc106737577"/>
      <w:bookmarkStart w:id="4802" w:name="_Toc107233344"/>
      <w:bookmarkStart w:id="4803" w:name="_Toc107234961"/>
      <w:bookmarkStart w:id="4804" w:name="_Toc107419931"/>
      <w:bookmarkStart w:id="4805" w:name="_Toc107477227"/>
      <w:bookmarkStart w:id="4806" w:name="_Toc114566085"/>
      <w:bookmarkStart w:id="4807" w:name="_Toc123936397"/>
      <w:bookmarkStart w:id="4808"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09" w:name="_Toc21338352"/>
      <w:bookmarkStart w:id="4810" w:name="_Toc29808460"/>
      <w:bookmarkStart w:id="4811" w:name="_Toc37068379"/>
      <w:bookmarkStart w:id="4812" w:name="_Toc37083924"/>
      <w:bookmarkStart w:id="4813" w:name="_Toc37084266"/>
      <w:bookmarkStart w:id="4814" w:name="_Toc40209628"/>
      <w:bookmarkStart w:id="4815" w:name="_Toc40209970"/>
      <w:bookmarkStart w:id="4816" w:name="_Toc45892929"/>
      <w:bookmarkStart w:id="4817" w:name="_Toc53176794"/>
      <w:bookmarkStart w:id="4818" w:name="_Toc61121116"/>
      <w:bookmarkStart w:id="4819" w:name="_Toc67918312"/>
      <w:bookmarkStart w:id="4820" w:name="_Toc76298356"/>
      <w:bookmarkStart w:id="4821" w:name="_Toc76572368"/>
      <w:bookmarkStart w:id="4822" w:name="_Toc76652235"/>
      <w:bookmarkStart w:id="4823" w:name="_Toc76653073"/>
      <w:bookmarkStart w:id="4824" w:name="_Toc83742346"/>
      <w:bookmarkStart w:id="4825" w:name="_Toc91440836"/>
      <w:bookmarkStart w:id="4826" w:name="_Toc98849626"/>
      <w:bookmarkStart w:id="4827" w:name="_Toc106543480"/>
      <w:bookmarkStart w:id="4828" w:name="_Toc106737578"/>
      <w:bookmarkStart w:id="4829" w:name="_Toc107233345"/>
      <w:bookmarkStart w:id="4830" w:name="_Toc107234962"/>
      <w:bookmarkStart w:id="4831" w:name="_Toc107419932"/>
      <w:bookmarkStart w:id="4832" w:name="_Toc107477228"/>
      <w:bookmarkStart w:id="4833" w:name="_Toc114566086"/>
      <w:bookmarkStart w:id="4834" w:name="_Toc123936398"/>
      <w:bookmarkStart w:id="4835"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3A71DDC1" w14:textId="77777777" w:rsidR="005B3300" w:rsidRPr="00C25669" w:rsidRDefault="005B3300" w:rsidP="005B3300">
      <w:pPr>
        <w:pStyle w:val="Heading5"/>
        <w:rPr>
          <w:lang w:eastAsia="zh-CN"/>
        </w:rPr>
      </w:pPr>
      <w:bookmarkStart w:id="4836" w:name="_Hlk11311706"/>
      <w:bookmarkStart w:id="4837" w:name="_Toc21338353"/>
      <w:bookmarkStart w:id="4838" w:name="_Toc29808461"/>
      <w:bookmarkStart w:id="4839" w:name="_Toc37068380"/>
      <w:bookmarkStart w:id="4840" w:name="_Toc37083925"/>
      <w:bookmarkStart w:id="4841" w:name="_Toc37084267"/>
      <w:bookmarkStart w:id="4842" w:name="_Toc40209629"/>
      <w:bookmarkStart w:id="4843" w:name="_Toc40209971"/>
      <w:bookmarkStart w:id="4844" w:name="_Toc45892930"/>
      <w:bookmarkStart w:id="4845" w:name="_Toc53176795"/>
      <w:bookmarkStart w:id="4846" w:name="_Toc61121117"/>
      <w:bookmarkStart w:id="4847" w:name="_Toc67918313"/>
      <w:bookmarkStart w:id="4848" w:name="_Toc76298357"/>
      <w:bookmarkStart w:id="4849" w:name="_Toc76572369"/>
      <w:bookmarkStart w:id="4850" w:name="_Toc76652236"/>
      <w:bookmarkStart w:id="4851" w:name="_Toc76653074"/>
      <w:bookmarkStart w:id="4852" w:name="_Toc83742347"/>
      <w:bookmarkStart w:id="4853" w:name="_Toc91440837"/>
      <w:bookmarkStart w:id="4854" w:name="_Toc98849627"/>
      <w:bookmarkStart w:id="4855" w:name="_Toc106543481"/>
      <w:bookmarkStart w:id="4856" w:name="_Toc106737579"/>
      <w:bookmarkStart w:id="4857" w:name="_Toc107233346"/>
      <w:bookmarkStart w:id="4858" w:name="_Toc107234963"/>
      <w:bookmarkStart w:id="4859" w:name="_Toc107419933"/>
      <w:bookmarkStart w:id="4860" w:name="_Toc107477229"/>
      <w:bookmarkStart w:id="4861" w:name="_Toc114566087"/>
      <w:bookmarkStart w:id="4862" w:name="_Toc123936399"/>
      <w:bookmarkStart w:id="4863"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6"/>
      <w:r w:rsidRPr="00C25669">
        <w:rPr>
          <w:rFonts w:hint="eastAsia"/>
          <w:lang w:eastAsia="zh-CN"/>
        </w:rPr>
        <w:tab/>
        <w:t>SDR test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46B522CA" w:rsidR="005B3300" w:rsidRPr="00C25669" w:rsidRDefault="005B3300" w:rsidP="005B3300">
      <w:pPr>
        <w:pStyle w:val="B10"/>
      </w:pPr>
      <w:r w:rsidRPr="00C25669">
        <w:t>-</w:t>
      </w:r>
      <w:r w:rsidRPr="00C25669">
        <w:tab/>
        <w:t xml:space="preserve">For each NR FR1 CC in EN-DC bandwidth combination, use Table 5.5A-5 </w:t>
      </w:r>
      <w:r w:rsidR="00FB7A72">
        <w:t xml:space="preserve">and </w:t>
      </w:r>
      <w:r w:rsidR="00FB7A72" w:rsidRPr="009B0047">
        <w:t>Table 5.5A-6</w:t>
      </w:r>
      <w:r w:rsidR="00FB7A72">
        <w:t xml:space="preserve"> </w:t>
      </w:r>
      <w:r w:rsidRPr="00C25669">
        <w:t xml:space="preserve">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4"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t>Table 9.4B.1.1.1-1</w:t>
      </w:r>
      <w:bookmarkEnd w:id="486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5pt;height:15.5pt" o:ole="">
                  <v:imagedata r:id="rId45" o:title=""/>
                </v:shape>
                <o:OLEObject Type="Embed" ProgID="Equation.3" ShapeID="_x0000_i1048" DrawAspect="Content" ObjectID="_1782906728" r:id="rId46"/>
              </w:object>
            </w:r>
            <w:r w:rsidRPr="00C25669">
              <w:t xml:space="preserve"> = -3dB, </w:t>
            </w:r>
            <w:r w:rsidRPr="00C25669">
              <w:rPr>
                <w:bCs/>
              </w:rPr>
              <w:object w:dxaOrig="320" w:dyaOrig="340" w14:anchorId="173F3ED2">
                <v:shape id="_x0000_i1049" type="#_x0000_t75" style="width:15.5pt;height:15.5pt" o:ole="">
                  <v:imagedata r:id="rId47" o:title=""/>
                </v:shape>
                <o:OLEObject Type="Embed" ProgID="Equation.3" ShapeID="_x0000_i1049" DrawAspect="Content" ObjectID="_1782906729"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5pt;height:15.5pt" o:ole="">
                  <v:imagedata r:id="rId45" o:title=""/>
                </v:shape>
                <o:OLEObject Type="Embed" ProgID="Equation.3" ShapeID="_x0000_i1050" DrawAspect="Content" ObjectID="_1782906730" r:id="rId49"/>
              </w:object>
            </w:r>
            <w:r w:rsidRPr="00C25669">
              <w:t xml:space="preserve"> = -6dB, </w:t>
            </w:r>
            <w:r w:rsidRPr="00C25669">
              <w:rPr>
                <w:bCs/>
              </w:rPr>
              <w:object w:dxaOrig="320" w:dyaOrig="340" w14:anchorId="2875C276">
                <v:shape id="_x0000_i1051" type="#_x0000_t75" style="width:15.5pt;height:15.5pt" o:ole="">
                  <v:imagedata r:id="rId47" o:title=""/>
                </v:shape>
                <o:OLEObject Type="Embed" ProgID="Equation.3" ShapeID="_x0000_i1051" DrawAspect="Content" ObjectID="_1782906731"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5" w:name="_Toc21338354"/>
      <w:bookmarkStart w:id="4866" w:name="_Toc29808462"/>
      <w:bookmarkStart w:id="4867" w:name="_Toc37068381"/>
      <w:bookmarkStart w:id="4868" w:name="_Toc37083926"/>
      <w:bookmarkStart w:id="4869" w:name="_Toc37084268"/>
      <w:bookmarkStart w:id="4870" w:name="_Toc40209630"/>
      <w:bookmarkStart w:id="4871" w:name="_Toc40209972"/>
      <w:bookmarkStart w:id="4872" w:name="_Toc45892931"/>
      <w:bookmarkStart w:id="4873" w:name="_Toc53176796"/>
      <w:bookmarkStart w:id="4874" w:name="_Toc61121118"/>
      <w:bookmarkStart w:id="4875" w:name="_Toc67918314"/>
      <w:bookmarkStart w:id="4876" w:name="_Toc76298358"/>
      <w:bookmarkStart w:id="4877" w:name="_Toc76572370"/>
      <w:bookmarkStart w:id="4878" w:name="_Toc76652237"/>
      <w:bookmarkStart w:id="4879" w:name="_Toc76653075"/>
      <w:bookmarkStart w:id="4880" w:name="_Toc83742348"/>
      <w:bookmarkStart w:id="4881" w:name="_Toc91440838"/>
      <w:bookmarkStart w:id="4882" w:name="_Toc98849628"/>
      <w:bookmarkStart w:id="4883" w:name="_Toc106543482"/>
      <w:bookmarkStart w:id="4884" w:name="_Toc106737580"/>
      <w:bookmarkStart w:id="4885" w:name="_Toc107233347"/>
      <w:bookmarkStart w:id="4886" w:name="_Toc107234964"/>
      <w:bookmarkStart w:id="4887" w:name="_Toc107419934"/>
      <w:bookmarkStart w:id="4888" w:name="_Toc107477230"/>
      <w:bookmarkStart w:id="4889" w:name="_Toc114566088"/>
      <w:bookmarkStart w:id="4890" w:name="_Toc123936400"/>
      <w:bookmarkStart w:id="4891"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8401A6F" w14:textId="77777777" w:rsidR="005B3300" w:rsidRPr="00C25669" w:rsidRDefault="005B3300" w:rsidP="005B3300">
      <w:pPr>
        <w:pStyle w:val="Heading5"/>
        <w:rPr>
          <w:lang w:eastAsia="zh-CN"/>
        </w:rPr>
      </w:pPr>
      <w:bookmarkStart w:id="4892" w:name="_Toc21338355"/>
      <w:bookmarkStart w:id="4893" w:name="_Toc29808463"/>
      <w:bookmarkStart w:id="4894" w:name="_Toc37068382"/>
      <w:bookmarkStart w:id="4895" w:name="_Toc37083927"/>
      <w:bookmarkStart w:id="4896" w:name="_Toc37084269"/>
      <w:bookmarkStart w:id="4897" w:name="_Toc40209631"/>
      <w:bookmarkStart w:id="4898" w:name="_Toc40209973"/>
      <w:bookmarkStart w:id="4899" w:name="_Toc45892932"/>
      <w:bookmarkStart w:id="4900" w:name="_Toc53176797"/>
      <w:bookmarkStart w:id="4901" w:name="_Toc61121119"/>
      <w:bookmarkStart w:id="4902" w:name="_Toc67918315"/>
      <w:bookmarkStart w:id="4903" w:name="_Toc76298359"/>
      <w:bookmarkStart w:id="4904" w:name="_Toc76572371"/>
      <w:bookmarkStart w:id="4905" w:name="_Toc76652238"/>
      <w:bookmarkStart w:id="4906" w:name="_Toc76653076"/>
      <w:bookmarkStart w:id="4907" w:name="_Toc83742349"/>
      <w:bookmarkStart w:id="4908" w:name="_Toc91440839"/>
      <w:bookmarkStart w:id="4909" w:name="_Toc98849629"/>
      <w:bookmarkStart w:id="4910" w:name="_Toc106543483"/>
      <w:bookmarkStart w:id="4911" w:name="_Toc106737581"/>
      <w:bookmarkStart w:id="4912" w:name="_Toc107233348"/>
      <w:bookmarkStart w:id="4913" w:name="_Toc107234965"/>
      <w:bookmarkStart w:id="4914" w:name="_Toc107419935"/>
      <w:bookmarkStart w:id="4915" w:name="_Toc107477231"/>
      <w:bookmarkStart w:id="4916" w:name="_Toc114566089"/>
      <w:bookmarkStart w:id="4917" w:name="_Toc123936401"/>
      <w:bookmarkStart w:id="4918"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19" w:name="_Toc21338356"/>
      <w:bookmarkStart w:id="4920" w:name="_Toc29808464"/>
      <w:bookmarkStart w:id="4921" w:name="_Toc37068383"/>
      <w:bookmarkStart w:id="4922" w:name="_Toc37083928"/>
      <w:bookmarkStart w:id="4923" w:name="_Toc37084270"/>
      <w:bookmarkStart w:id="4924" w:name="_Toc40209632"/>
      <w:bookmarkStart w:id="4925" w:name="_Toc40209974"/>
      <w:bookmarkStart w:id="4926" w:name="_Toc45892933"/>
      <w:bookmarkStart w:id="4927" w:name="_Toc53176798"/>
      <w:bookmarkStart w:id="4928" w:name="_Toc61121120"/>
      <w:bookmarkStart w:id="4929" w:name="_Toc67918316"/>
      <w:bookmarkStart w:id="4930" w:name="_Toc76298360"/>
      <w:bookmarkStart w:id="4931" w:name="_Toc76572372"/>
      <w:bookmarkStart w:id="4932" w:name="_Toc76652239"/>
      <w:bookmarkStart w:id="4933" w:name="_Toc76653077"/>
      <w:bookmarkStart w:id="4934" w:name="_Toc83742350"/>
      <w:bookmarkStart w:id="4935" w:name="_Toc91440840"/>
      <w:bookmarkStart w:id="4936" w:name="_Toc98849630"/>
      <w:bookmarkStart w:id="4937" w:name="_Toc106543484"/>
      <w:bookmarkStart w:id="4938" w:name="_Toc106737582"/>
      <w:bookmarkStart w:id="4939" w:name="_Toc107233349"/>
      <w:bookmarkStart w:id="4940" w:name="_Toc107234966"/>
      <w:bookmarkStart w:id="4941" w:name="_Toc107419936"/>
      <w:bookmarkStart w:id="4942" w:name="_Toc107477232"/>
      <w:bookmarkStart w:id="4943" w:name="_Toc114566090"/>
      <w:bookmarkStart w:id="4944" w:name="_Toc123936402"/>
      <w:bookmarkStart w:id="4945"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6" w:name="_Toc13090864"/>
      <w:bookmarkStart w:id="4947" w:name="_Toc107234967"/>
      <w:bookmarkStart w:id="4948" w:name="_Toc107419937"/>
      <w:bookmarkStart w:id="4949" w:name="_Toc107477233"/>
      <w:bookmarkStart w:id="4950" w:name="_Toc114566091"/>
      <w:bookmarkStart w:id="4951" w:name="_Toc123936403"/>
      <w:bookmarkStart w:id="4952" w:name="_Toc124377418"/>
      <w:bookmarkStart w:id="4953"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6"/>
      <w:bookmarkEnd w:id="4947"/>
      <w:bookmarkEnd w:id="4948"/>
      <w:bookmarkEnd w:id="4949"/>
      <w:bookmarkEnd w:id="4950"/>
      <w:bookmarkEnd w:id="4951"/>
      <w:bookmarkEnd w:id="4952"/>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4" w:name="_Toc29808465"/>
      <w:bookmarkStart w:id="4955" w:name="_Toc37068384"/>
      <w:bookmarkStart w:id="4956" w:name="_Toc37083929"/>
      <w:bookmarkStart w:id="4957" w:name="_Toc37084271"/>
      <w:bookmarkStart w:id="4958" w:name="_Toc40209633"/>
      <w:bookmarkStart w:id="4959" w:name="_Toc40209975"/>
      <w:bookmarkStart w:id="4960" w:name="_Toc45892934"/>
      <w:bookmarkStart w:id="4961" w:name="_Toc53176799"/>
      <w:bookmarkStart w:id="4962" w:name="_Toc61121121"/>
      <w:bookmarkStart w:id="4963" w:name="_Toc67918317"/>
      <w:bookmarkStart w:id="4964" w:name="_Toc76298361"/>
      <w:bookmarkStart w:id="4965" w:name="_Toc76572373"/>
      <w:bookmarkStart w:id="4966" w:name="_Toc76652240"/>
      <w:bookmarkStart w:id="4967" w:name="_Toc76653078"/>
      <w:bookmarkStart w:id="4968" w:name="_Toc83742351"/>
      <w:bookmarkStart w:id="4969" w:name="_Toc91440841"/>
      <w:bookmarkStart w:id="4970" w:name="_Toc98849631"/>
      <w:bookmarkStart w:id="4971" w:name="_Toc106543485"/>
      <w:bookmarkStart w:id="4972" w:name="_Toc106737583"/>
      <w:bookmarkStart w:id="4973" w:name="_Toc107233350"/>
      <w:bookmarkStart w:id="4974" w:name="_Toc107234968"/>
      <w:bookmarkStart w:id="4975" w:name="_Toc107419938"/>
      <w:bookmarkStart w:id="4976" w:name="_Toc107477234"/>
      <w:bookmarkStart w:id="4977" w:name="_Toc114566092"/>
      <w:bookmarkStart w:id="4978" w:name="_Toc123936404"/>
      <w:bookmarkStart w:id="4979"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0" w:name="_Toc61121122"/>
      <w:bookmarkStart w:id="4981" w:name="_Toc67918318"/>
      <w:bookmarkStart w:id="4982" w:name="_Toc76298362"/>
      <w:bookmarkStart w:id="4983" w:name="_Toc76572374"/>
      <w:bookmarkStart w:id="4984" w:name="_Toc76652241"/>
      <w:bookmarkStart w:id="4985" w:name="_Toc76653079"/>
      <w:bookmarkStart w:id="4986" w:name="_Toc83742352"/>
      <w:bookmarkStart w:id="4987" w:name="_Toc91440842"/>
      <w:bookmarkStart w:id="4988" w:name="_Toc98849632"/>
      <w:bookmarkStart w:id="4989" w:name="_Toc106543486"/>
      <w:bookmarkStart w:id="4990" w:name="_Toc106737584"/>
      <w:bookmarkStart w:id="4991" w:name="_Toc107233351"/>
      <w:bookmarkStart w:id="4992" w:name="_Toc107234969"/>
      <w:bookmarkStart w:id="4993" w:name="_Toc107419939"/>
      <w:bookmarkStart w:id="4994" w:name="_Toc107477235"/>
      <w:bookmarkStart w:id="4995" w:name="_Toc114566093"/>
      <w:bookmarkStart w:id="4996" w:name="_Toc123936405"/>
      <w:bookmarkStart w:id="4997" w:name="_Toc124377420"/>
      <w:bookmarkStart w:id="4998" w:name="_Toc29808466"/>
      <w:bookmarkStart w:id="4999" w:name="_Toc37068385"/>
      <w:bookmarkStart w:id="5000" w:name="_Toc37083930"/>
      <w:bookmarkStart w:id="5001" w:name="_Toc37084272"/>
      <w:bookmarkStart w:id="5002" w:name="_Toc40209634"/>
      <w:bookmarkStart w:id="5003" w:name="_Toc40209976"/>
      <w:bookmarkStart w:id="5004" w:name="_Toc45892935"/>
      <w:bookmarkStart w:id="5005" w:name="_Toc53176800"/>
      <w:r w:rsidRPr="00FB27FE">
        <w:rPr>
          <w:rFonts w:cs="Arial"/>
          <w:lang w:eastAsia="zh-CN"/>
        </w:rPr>
        <w:t>9.5B</w:t>
      </w:r>
      <w:r w:rsidRPr="00FB27FE">
        <w:rPr>
          <w:rFonts w:cs="Arial"/>
          <w:lang w:eastAsia="zh-CN"/>
        </w:rPr>
        <w:tab/>
        <w:t>PDSCH demodulation for DC with power imbalance</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C5225F9" w14:textId="77777777" w:rsidR="002C4583" w:rsidRPr="00FB27FE" w:rsidRDefault="002C4583" w:rsidP="002C4583">
      <w:pPr>
        <w:pStyle w:val="Heading3"/>
        <w:rPr>
          <w:rFonts w:cs="Arial"/>
          <w:lang w:eastAsia="zh-CN"/>
        </w:rPr>
      </w:pPr>
      <w:bookmarkStart w:id="5006" w:name="_Toc61121123"/>
      <w:bookmarkStart w:id="5007" w:name="_Toc67918319"/>
      <w:bookmarkStart w:id="5008" w:name="_Toc76298363"/>
      <w:bookmarkStart w:id="5009" w:name="_Toc76572375"/>
      <w:bookmarkStart w:id="5010" w:name="_Toc76652242"/>
      <w:bookmarkStart w:id="5011" w:name="_Toc76653080"/>
      <w:bookmarkStart w:id="5012" w:name="_Toc83742353"/>
      <w:bookmarkStart w:id="5013" w:name="_Toc91440843"/>
      <w:bookmarkStart w:id="5014" w:name="_Toc98849633"/>
      <w:bookmarkStart w:id="5015" w:name="_Toc106543487"/>
      <w:bookmarkStart w:id="5016" w:name="_Toc106737585"/>
      <w:bookmarkStart w:id="5017" w:name="_Toc107233352"/>
      <w:bookmarkStart w:id="5018" w:name="_Toc107234970"/>
      <w:bookmarkStart w:id="5019" w:name="_Toc107419940"/>
      <w:bookmarkStart w:id="5020" w:name="_Toc107477236"/>
      <w:bookmarkStart w:id="5021" w:name="_Toc114566094"/>
      <w:bookmarkStart w:id="5022" w:name="_Toc123936406"/>
      <w:bookmarkStart w:id="5023" w:name="_Toc124377421"/>
      <w:r w:rsidRPr="00FB27FE">
        <w:rPr>
          <w:rFonts w:cs="Arial"/>
          <w:lang w:eastAsia="zh-CN"/>
        </w:rPr>
        <w:t>9.5B.1</w:t>
      </w:r>
      <w:r w:rsidRPr="00FB27FE">
        <w:rPr>
          <w:rFonts w:cs="Arial"/>
          <w:lang w:eastAsia="zh-CN"/>
        </w:rPr>
        <w:tab/>
        <w:t>EN-DC</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36879DFF" w14:textId="77777777" w:rsidR="002C4583" w:rsidRPr="00FD4592" w:rsidRDefault="002C4583" w:rsidP="002C4583">
      <w:pPr>
        <w:pStyle w:val="Heading4"/>
        <w:rPr>
          <w:rFonts w:cs="Arial"/>
          <w:lang w:eastAsia="zh-CN"/>
        </w:rPr>
      </w:pPr>
      <w:bookmarkStart w:id="5024" w:name="_Toc61121124"/>
      <w:bookmarkStart w:id="5025" w:name="_Toc67918320"/>
      <w:bookmarkStart w:id="5026" w:name="_Toc76298364"/>
      <w:bookmarkStart w:id="5027" w:name="_Toc76572376"/>
      <w:bookmarkStart w:id="5028" w:name="_Toc76652243"/>
      <w:bookmarkStart w:id="5029" w:name="_Toc76653081"/>
      <w:bookmarkStart w:id="5030" w:name="_Toc83742354"/>
      <w:bookmarkStart w:id="5031" w:name="_Toc91440844"/>
      <w:bookmarkStart w:id="5032" w:name="_Toc98849634"/>
      <w:bookmarkStart w:id="5033" w:name="_Toc106543488"/>
      <w:bookmarkStart w:id="5034" w:name="_Toc106737586"/>
      <w:bookmarkStart w:id="5035" w:name="_Toc107233353"/>
      <w:bookmarkStart w:id="5036" w:name="_Toc107234971"/>
      <w:bookmarkStart w:id="5037" w:name="_Toc107419941"/>
      <w:bookmarkStart w:id="5038" w:name="_Toc107477237"/>
      <w:bookmarkStart w:id="5039" w:name="_Toc114566095"/>
      <w:bookmarkStart w:id="5040" w:name="_Toc123936407"/>
      <w:bookmarkStart w:id="5041" w:name="_Toc124377422"/>
      <w:r w:rsidRPr="00FD4592">
        <w:rPr>
          <w:rFonts w:cs="Arial"/>
          <w:lang w:eastAsia="zh-CN"/>
        </w:rPr>
        <w:t>9.5B.1.1</w:t>
      </w:r>
      <w:r w:rsidRPr="00FD4592">
        <w:rPr>
          <w:rFonts w:cs="Arial"/>
          <w:lang w:eastAsia="zh-CN"/>
        </w:rPr>
        <w:tab/>
        <w:t>Intra-band contiguous EN-DC within FR1</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BC4FFA1" w14:textId="77777777" w:rsidR="002C4583" w:rsidRPr="00FD4592" w:rsidRDefault="002C4583" w:rsidP="002C4583">
      <w:pPr>
        <w:pStyle w:val="Heading5"/>
        <w:rPr>
          <w:lang w:eastAsia="zh-CN"/>
        </w:rPr>
      </w:pPr>
      <w:bookmarkStart w:id="5042" w:name="_Toc61121125"/>
      <w:bookmarkStart w:id="5043" w:name="_Toc67918321"/>
      <w:bookmarkStart w:id="5044" w:name="_Toc76298365"/>
      <w:bookmarkStart w:id="5045" w:name="_Toc76572377"/>
      <w:bookmarkStart w:id="5046" w:name="_Toc76652244"/>
      <w:bookmarkStart w:id="5047" w:name="_Toc76653082"/>
      <w:bookmarkStart w:id="5048" w:name="_Toc83742355"/>
      <w:bookmarkStart w:id="5049" w:name="_Toc91440845"/>
      <w:bookmarkStart w:id="5050" w:name="_Toc98849635"/>
      <w:bookmarkStart w:id="5051" w:name="_Toc106543489"/>
      <w:bookmarkStart w:id="5052" w:name="_Toc106737587"/>
      <w:bookmarkStart w:id="5053" w:name="_Toc107233354"/>
      <w:bookmarkStart w:id="5054" w:name="_Toc107234972"/>
      <w:bookmarkStart w:id="5055" w:name="_Toc107419942"/>
      <w:bookmarkStart w:id="5056" w:name="_Toc107477238"/>
      <w:bookmarkStart w:id="5057" w:name="_Toc114566096"/>
      <w:bookmarkStart w:id="5058" w:name="_Toc123936408"/>
      <w:bookmarkStart w:id="5059" w:name="_Toc124377423"/>
      <w:r w:rsidRPr="00FD4592">
        <w:rPr>
          <w:lang w:eastAsia="zh-CN"/>
        </w:rPr>
        <w:t>9.5B.1.1.1</w:t>
      </w:r>
      <w:r w:rsidRPr="00FD4592">
        <w:rPr>
          <w:lang w:eastAsia="zh-CN"/>
        </w:rPr>
        <w:tab/>
        <w:t>PDSCH</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0" w:name="_Toc61121126"/>
      <w:bookmarkStart w:id="5061" w:name="_Toc67918322"/>
      <w:bookmarkStart w:id="5062" w:name="_Toc76298366"/>
      <w:bookmarkStart w:id="5063" w:name="_Toc76572378"/>
      <w:bookmarkStart w:id="5064" w:name="_Toc76652245"/>
      <w:bookmarkStart w:id="5065" w:name="_Toc76653083"/>
      <w:bookmarkStart w:id="5066" w:name="_Toc83742356"/>
      <w:bookmarkStart w:id="5067" w:name="_Toc91440846"/>
      <w:bookmarkStart w:id="5068" w:name="_Toc98849636"/>
      <w:bookmarkStart w:id="5069" w:name="_Toc106543490"/>
      <w:bookmarkStart w:id="5070" w:name="_Toc106737588"/>
      <w:bookmarkStart w:id="5071" w:name="_Toc107233355"/>
      <w:bookmarkStart w:id="5072" w:name="_Toc107234973"/>
      <w:bookmarkStart w:id="5073" w:name="_Toc107419943"/>
      <w:bookmarkStart w:id="5074" w:name="_Toc107477239"/>
      <w:bookmarkStart w:id="5075" w:name="_Toc114566097"/>
      <w:bookmarkStart w:id="5076" w:name="_Toc123936409"/>
      <w:bookmarkStart w:id="5077" w:name="_Toc124377424"/>
      <w:r w:rsidRPr="00FD4592">
        <w:rPr>
          <w:rFonts w:cs="Arial"/>
          <w:lang w:eastAsia="zh-CN"/>
        </w:rPr>
        <w:t>9.5B.1.2</w:t>
      </w:r>
      <w:r w:rsidRPr="00FD4592">
        <w:rPr>
          <w:rFonts w:cs="Arial"/>
          <w:lang w:eastAsia="zh-CN"/>
        </w:rPr>
        <w:tab/>
        <w:t>Intra-band non-contiguous EN-DC within FR1</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B583A3C" w14:textId="77777777" w:rsidR="002C4583" w:rsidRPr="00FD4592" w:rsidRDefault="002C4583" w:rsidP="002C4583">
      <w:pPr>
        <w:pStyle w:val="Heading5"/>
        <w:rPr>
          <w:lang w:eastAsia="zh-CN"/>
        </w:rPr>
      </w:pPr>
      <w:bookmarkStart w:id="5078" w:name="_Toc61121127"/>
      <w:bookmarkStart w:id="5079" w:name="_Toc67918323"/>
      <w:bookmarkStart w:id="5080" w:name="_Toc76298367"/>
      <w:bookmarkStart w:id="5081" w:name="_Toc76572379"/>
      <w:bookmarkStart w:id="5082" w:name="_Toc76652246"/>
      <w:bookmarkStart w:id="5083" w:name="_Toc76653084"/>
      <w:bookmarkStart w:id="5084" w:name="_Toc83742357"/>
      <w:bookmarkStart w:id="5085" w:name="_Toc91440847"/>
      <w:bookmarkStart w:id="5086" w:name="_Toc98849637"/>
      <w:bookmarkStart w:id="5087" w:name="_Toc106543491"/>
      <w:bookmarkStart w:id="5088" w:name="_Toc106737589"/>
      <w:bookmarkStart w:id="5089" w:name="_Toc107233356"/>
      <w:bookmarkStart w:id="5090" w:name="_Toc107234974"/>
      <w:bookmarkStart w:id="5091" w:name="_Toc107419944"/>
      <w:bookmarkStart w:id="5092" w:name="_Toc107477240"/>
      <w:bookmarkStart w:id="5093" w:name="_Toc114566098"/>
      <w:bookmarkStart w:id="5094" w:name="_Toc123936410"/>
      <w:bookmarkStart w:id="5095" w:name="_Toc124377425"/>
      <w:r w:rsidRPr="00FD4592">
        <w:rPr>
          <w:lang w:eastAsia="zh-CN"/>
        </w:rPr>
        <w:t>9.5B.1.2.1</w:t>
      </w:r>
      <w:r w:rsidRPr="00FD4592">
        <w:rPr>
          <w:lang w:eastAsia="zh-CN"/>
        </w:rPr>
        <w:tab/>
        <w:t>PDSCH</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742B51">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6" w:name="_Toc61121128"/>
      <w:bookmarkStart w:id="5097" w:name="_Toc67918324"/>
      <w:bookmarkStart w:id="5098" w:name="_Toc76298368"/>
      <w:bookmarkStart w:id="5099" w:name="_Toc76572380"/>
      <w:bookmarkStart w:id="5100" w:name="_Toc76652247"/>
      <w:bookmarkStart w:id="5101" w:name="_Toc76653085"/>
      <w:bookmarkStart w:id="5102" w:name="_Toc83742358"/>
      <w:bookmarkStart w:id="5103" w:name="_Toc91440848"/>
      <w:bookmarkStart w:id="5104" w:name="_Toc98849638"/>
      <w:bookmarkStart w:id="5105" w:name="_Toc106543492"/>
      <w:bookmarkStart w:id="5106" w:name="_Toc106737590"/>
      <w:bookmarkStart w:id="5107" w:name="_Toc107233357"/>
      <w:bookmarkStart w:id="5108" w:name="_Toc107234975"/>
      <w:bookmarkStart w:id="5109" w:name="_Toc107419945"/>
      <w:bookmarkStart w:id="5110" w:name="_Toc107477241"/>
      <w:bookmarkStart w:id="5111" w:name="_Toc114566099"/>
      <w:bookmarkStart w:id="5112" w:name="_Toc123936411"/>
      <w:bookmarkStart w:id="5113" w:name="_Toc12437742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4953"/>
      <w:bookmarkEnd w:id="4998"/>
      <w:bookmarkEnd w:id="4999"/>
      <w:bookmarkEnd w:id="5000"/>
      <w:bookmarkEnd w:id="5001"/>
      <w:bookmarkEnd w:id="5002"/>
      <w:bookmarkEnd w:id="5003"/>
      <w:bookmarkEnd w:id="5004"/>
      <w:bookmarkEnd w:id="500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41793BB" w14:textId="77777777" w:rsidR="005B3300" w:rsidRPr="00C25669" w:rsidRDefault="005B3300" w:rsidP="005B3300">
      <w:pPr>
        <w:pStyle w:val="Heading2"/>
        <w:rPr>
          <w:lang w:eastAsia="zh-CN"/>
        </w:rPr>
      </w:pPr>
      <w:bookmarkStart w:id="5114" w:name="_Toc21338359"/>
      <w:bookmarkStart w:id="5115" w:name="_Toc29808467"/>
      <w:bookmarkStart w:id="5116" w:name="_Toc37068386"/>
      <w:bookmarkStart w:id="5117" w:name="_Toc37083931"/>
      <w:bookmarkStart w:id="5118" w:name="_Toc37084273"/>
      <w:bookmarkStart w:id="5119" w:name="_Toc40209635"/>
      <w:bookmarkStart w:id="5120" w:name="_Toc40209977"/>
      <w:bookmarkStart w:id="5121" w:name="_Toc45892936"/>
      <w:bookmarkStart w:id="5122" w:name="_Toc53176801"/>
      <w:bookmarkStart w:id="5123" w:name="_Toc61121129"/>
      <w:bookmarkStart w:id="5124" w:name="_Toc67918325"/>
      <w:bookmarkStart w:id="5125" w:name="_Toc76298369"/>
      <w:bookmarkStart w:id="5126" w:name="_Toc76572381"/>
      <w:bookmarkStart w:id="5127" w:name="_Toc76652248"/>
      <w:bookmarkStart w:id="5128" w:name="_Toc76653086"/>
      <w:bookmarkStart w:id="5129" w:name="_Toc83742359"/>
      <w:bookmarkStart w:id="5130" w:name="_Toc91440849"/>
      <w:bookmarkStart w:id="5131" w:name="_Toc98849639"/>
      <w:bookmarkStart w:id="5132" w:name="_Toc106543493"/>
      <w:bookmarkStart w:id="5133" w:name="_Toc106737591"/>
      <w:bookmarkStart w:id="5134" w:name="_Toc107233358"/>
      <w:bookmarkStart w:id="5135" w:name="_Toc107234976"/>
      <w:bookmarkStart w:id="5136" w:name="_Toc107419946"/>
      <w:bookmarkStart w:id="5137" w:name="_Toc107477242"/>
      <w:bookmarkStart w:id="5138" w:name="_Toc114566100"/>
      <w:bookmarkStart w:id="5139" w:name="_Toc123936412"/>
      <w:bookmarkStart w:id="5140" w:name="_Toc124377427"/>
      <w:r w:rsidRPr="00C25669">
        <w:rPr>
          <w:rFonts w:hint="eastAsia"/>
          <w:lang w:eastAsia="zh-CN"/>
        </w:rPr>
        <w:t>10.1</w:t>
      </w:r>
      <w:r w:rsidRPr="00C25669">
        <w:rPr>
          <w:rFonts w:hint="eastAsia"/>
          <w:lang w:eastAsia="zh-CN"/>
        </w:rPr>
        <w:tab/>
        <w:t>General</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1" w:name="_Toc21338360"/>
      <w:bookmarkStart w:id="5142" w:name="_Toc29808468"/>
      <w:bookmarkStart w:id="5143" w:name="_Toc37068387"/>
      <w:bookmarkStart w:id="5144" w:name="_Toc37083932"/>
      <w:bookmarkStart w:id="5145" w:name="_Toc37084274"/>
      <w:bookmarkStart w:id="5146" w:name="_Toc40209636"/>
      <w:bookmarkStart w:id="5147" w:name="_Toc40209978"/>
      <w:bookmarkStart w:id="5148" w:name="_Toc45892937"/>
      <w:bookmarkStart w:id="5149" w:name="_Toc53176802"/>
      <w:bookmarkStart w:id="5150" w:name="_Toc61121130"/>
      <w:bookmarkStart w:id="5151" w:name="_Toc67918326"/>
      <w:bookmarkStart w:id="5152" w:name="_Toc76298370"/>
      <w:bookmarkStart w:id="5153" w:name="_Toc76572382"/>
      <w:bookmarkStart w:id="5154" w:name="_Toc76652249"/>
      <w:bookmarkStart w:id="5155" w:name="_Toc76653087"/>
      <w:bookmarkStart w:id="5156" w:name="_Toc83742360"/>
      <w:bookmarkStart w:id="5157" w:name="_Toc91440850"/>
      <w:bookmarkStart w:id="5158" w:name="_Toc98849640"/>
      <w:bookmarkStart w:id="5159" w:name="_Toc106543494"/>
      <w:bookmarkStart w:id="5160" w:name="_Toc106737592"/>
      <w:bookmarkStart w:id="5161" w:name="_Toc107233359"/>
      <w:bookmarkStart w:id="5162" w:name="_Toc107234977"/>
      <w:bookmarkStart w:id="5163" w:name="_Toc107419947"/>
      <w:bookmarkStart w:id="5164" w:name="_Toc107477243"/>
      <w:bookmarkStart w:id="5165" w:name="_Toc114566101"/>
      <w:bookmarkStart w:id="5166" w:name="_Toc123936413"/>
      <w:bookmarkStart w:id="5167" w:name="_Toc124377428"/>
      <w:r w:rsidRPr="00C25669">
        <w:t>10.1.1</w:t>
      </w:r>
      <w:r w:rsidRPr="00C25669">
        <w:rPr>
          <w:rFonts w:hint="eastAsia"/>
          <w:lang w:eastAsia="zh-CN"/>
        </w:rPr>
        <w:tab/>
      </w:r>
      <w:r w:rsidRPr="00C25669">
        <w:rPr>
          <w:lang w:eastAsia="zh-CN"/>
        </w:rPr>
        <w:t>Applicability of requirements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68" w:name="_Toc21338361"/>
      <w:bookmarkStart w:id="5169" w:name="_Toc29808469"/>
      <w:bookmarkStart w:id="5170" w:name="_Toc37068388"/>
      <w:bookmarkStart w:id="5171" w:name="_Toc37083933"/>
      <w:bookmarkStart w:id="5172" w:name="_Toc37084275"/>
      <w:bookmarkStart w:id="5173" w:name="_Toc40209637"/>
      <w:bookmarkStart w:id="5174" w:name="_Toc40209979"/>
      <w:bookmarkStart w:id="5175" w:name="_Toc45892938"/>
      <w:bookmarkStart w:id="5176" w:name="_Toc53176803"/>
      <w:bookmarkStart w:id="5177" w:name="_Toc61121131"/>
      <w:bookmarkStart w:id="5178" w:name="_Toc67918327"/>
      <w:bookmarkStart w:id="5179" w:name="_Toc76298371"/>
      <w:bookmarkStart w:id="5180" w:name="_Toc76572383"/>
      <w:bookmarkStart w:id="5181" w:name="_Toc76652250"/>
      <w:bookmarkStart w:id="5182" w:name="_Toc76653088"/>
      <w:bookmarkStart w:id="5183" w:name="_Toc83742361"/>
      <w:bookmarkStart w:id="5184" w:name="_Toc91440851"/>
      <w:bookmarkStart w:id="5185" w:name="_Toc98849641"/>
      <w:bookmarkStart w:id="5186" w:name="_Toc106543495"/>
      <w:bookmarkStart w:id="5187" w:name="_Toc106737593"/>
      <w:bookmarkStart w:id="5188" w:name="_Toc107233360"/>
      <w:bookmarkStart w:id="5189" w:name="_Toc107234978"/>
      <w:bookmarkStart w:id="5190" w:name="_Toc107419948"/>
      <w:bookmarkStart w:id="5191" w:name="_Toc107477244"/>
      <w:bookmarkStart w:id="5192" w:name="_Toc114566102"/>
      <w:bookmarkStart w:id="5193" w:name="_Toc123936414"/>
      <w:bookmarkStart w:id="5194" w:name="_Toc124377429"/>
      <w:r w:rsidRPr="00C25669">
        <w:t>10.1.1.1</w:t>
      </w:r>
      <w:r w:rsidRPr="00C25669">
        <w:rPr>
          <w:rFonts w:hint="eastAsia"/>
        </w:rPr>
        <w:tab/>
      </w:r>
      <w:r w:rsidRPr="00C25669">
        <w:t>Applicability of requirements for optional UE features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5" w:name="_Toc21338362"/>
      <w:bookmarkStart w:id="5196" w:name="_Toc29808470"/>
      <w:bookmarkStart w:id="5197" w:name="_Toc37068389"/>
      <w:bookmarkStart w:id="5198" w:name="_Toc37083934"/>
      <w:bookmarkStart w:id="5199" w:name="_Toc37084276"/>
      <w:bookmarkStart w:id="5200" w:name="_Toc40209638"/>
      <w:bookmarkStart w:id="5201" w:name="_Toc40209980"/>
      <w:bookmarkStart w:id="5202" w:name="_Toc45892939"/>
      <w:bookmarkStart w:id="5203" w:name="_Toc53176804"/>
      <w:bookmarkStart w:id="5204" w:name="_Toc61121132"/>
      <w:bookmarkStart w:id="5205" w:name="_Toc67918328"/>
      <w:bookmarkStart w:id="5206" w:name="_Toc76298372"/>
      <w:bookmarkStart w:id="5207" w:name="_Toc76572384"/>
      <w:bookmarkStart w:id="5208" w:name="_Toc76652251"/>
      <w:bookmarkStart w:id="5209" w:name="_Toc76653089"/>
      <w:bookmarkStart w:id="5210" w:name="_Toc83742362"/>
      <w:bookmarkStart w:id="5211" w:name="_Toc91440852"/>
      <w:bookmarkStart w:id="5212" w:name="_Toc98849642"/>
      <w:bookmarkStart w:id="5213" w:name="_Toc106543496"/>
      <w:bookmarkStart w:id="5214" w:name="_Toc106737594"/>
      <w:bookmarkStart w:id="5215" w:name="_Toc107233361"/>
      <w:bookmarkStart w:id="5216" w:name="_Toc107234979"/>
      <w:bookmarkStart w:id="5217" w:name="_Toc107419949"/>
      <w:bookmarkStart w:id="5218" w:name="_Toc107477245"/>
      <w:bookmarkStart w:id="5219" w:name="_Toc114566103"/>
      <w:bookmarkStart w:id="5220" w:name="_Toc123936415"/>
      <w:bookmarkStart w:id="5221" w:name="_Toc124377430"/>
      <w:r w:rsidRPr="00C25669">
        <w:t>10.1.1.2</w:t>
      </w:r>
      <w:r w:rsidRPr="00C25669">
        <w:rPr>
          <w:rFonts w:hint="eastAsia"/>
        </w:rPr>
        <w:tab/>
      </w:r>
      <w:r w:rsidRPr="00C25669">
        <w:t>Applicability of requirements for mandatory UE features with capability signalling</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2" w:name="_Toc21338363"/>
      <w:bookmarkStart w:id="5223" w:name="_Toc29808471"/>
      <w:bookmarkStart w:id="5224" w:name="_Toc37068390"/>
      <w:bookmarkStart w:id="5225" w:name="_Toc37083935"/>
      <w:bookmarkStart w:id="5226" w:name="_Toc37084277"/>
      <w:bookmarkStart w:id="5227" w:name="_Toc40209639"/>
      <w:bookmarkStart w:id="5228" w:name="_Toc40209981"/>
      <w:bookmarkStart w:id="5229" w:name="_Toc45892940"/>
      <w:bookmarkStart w:id="5230" w:name="_Toc53176805"/>
      <w:bookmarkStart w:id="5231" w:name="_Toc61121133"/>
      <w:bookmarkStart w:id="5232" w:name="_Toc67918329"/>
      <w:bookmarkStart w:id="5233" w:name="_Toc76298373"/>
      <w:bookmarkStart w:id="5234" w:name="_Toc76572385"/>
      <w:bookmarkStart w:id="5235" w:name="_Toc76652252"/>
      <w:bookmarkStart w:id="5236" w:name="_Toc76653090"/>
      <w:bookmarkStart w:id="5237" w:name="_Toc83742363"/>
      <w:bookmarkStart w:id="5238" w:name="_Toc91440853"/>
      <w:bookmarkStart w:id="5239" w:name="_Toc98849643"/>
      <w:bookmarkStart w:id="5240" w:name="_Toc106543497"/>
      <w:bookmarkStart w:id="5241" w:name="_Toc106737595"/>
      <w:bookmarkStart w:id="5242" w:name="_Toc107233362"/>
      <w:bookmarkStart w:id="5243" w:name="_Toc107234980"/>
      <w:bookmarkStart w:id="5244" w:name="_Toc107419950"/>
      <w:bookmarkStart w:id="5245" w:name="_Toc107477246"/>
      <w:bookmarkStart w:id="5246" w:name="_Toc114566104"/>
      <w:bookmarkStart w:id="5247" w:name="_Toc123936416"/>
      <w:bookmarkStart w:id="5248"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C006A59" w14:textId="77777777" w:rsidR="005B3300" w:rsidRPr="00C25669" w:rsidRDefault="005B3300" w:rsidP="005B3300">
      <w:pPr>
        <w:pStyle w:val="Heading2"/>
        <w:rPr>
          <w:lang w:eastAsia="zh-CN"/>
        </w:rPr>
      </w:pPr>
      <w:bookmarkStart w:id="5249" w:name="_Toc21338364"/>
      <w:bookmarkStart w:id="5250" w:name="_Toc29808472"/>
      <w:bookmarkStart w:id="5251" w:name="_Toc37068391"/>
      <w:bookmarkStart w:id="5252" w:name="_Toc37083936"/>
      <w:bookmarkStart w:id="5253" w:name="_Toc37084278"/>
      <w:bookmarkStart w:id="5254" w:name="_Toc40209640"/>
      <w:bookmarkStart w:id="5255" w:name="_Toc40209982"/>
      <w:bookmarkStart w:id="5256" w:name="_Toc45892941"/>
      <w:bookmarkStart w:id="5257" w:name="_Toc53176806"/>
      <w:bookmarkStart w:id="5258" w:name="_Toc61121134"/>
      <w:bookmarkStart w:id="5259" w:name="_Toc67918330"/>
      <w:bookmarkStart w:id="5260" w:name="_Toc76298374"/>
      <w:bookmarkStart w:id="5261" w:name="_Toc76572386"/>
      <w:bookmarkStart w:id="5262" w:name="_Toc76652253"/>
      <w:bookmarkStart w:id="5263" w:name="_Toc76653091"/>
      <w:bookmarkStart w:id="5264" w:name="_Toc83742364"/>
      <w:bookmarkStart w:id="5265" w:name="_Toc91440854"/>
      <w:bookmarkStart w:id="5266" w:name="_Toc98849644"/>
      <w:bookmarkStart w:id="5267" w:name="_Toc106543498"/>
      <w:bookmarkStart w:id="5268" w:name="_Toc106737596"/>
      <w:bookmarkStart w:id="5269" w:name="_Toc107233363"/>
      <w:bookmarkStart w:id="5270" w:name="_Toc107234981"/>
      <w:bookmarkStart w:id="5271" w:name="_Toc107419951"/>
      <w:bookmarkStart w:id="5272" w:name="_Toc107477247"/>
      <w:bookmarkStart w:id="5273" w:name="_Toc114566105"/>
      <w:bookmarkStart w:id="5274" w:name="_Toc123936417"/>
      <w:bookmarkStart w:id="5275"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6" w:name="_Toc21338365"/>
      <w:bookmarkStart w:id="5277" w:name="_Toc29808473"/>
      <w:bookmarkStart w:id="5278" w:name="_Toc37068392"/>
      <w:bookmarkStart w:id="5279" w:name="_Toc37083937"/>
      <w:bookmarkStart w:id="5280" w:name="_Toc37084279"/>
      <w:bookmarkStart w:id="5281" w:name="_Toc40209641"/>
      <w:bookmarkStart w:id="5282" w:name="_Toc40209983"/>
      <w:bookmarkStart w:id="5283" w:name="_Toc45892942"/>
      <w:bookmarkStart w:id="5284" w:name="_Toc53176807"/>
      <w:bookmarkStart w:id="5285" w:name="_Toc61121135"/>
      <w:bookmarkStart w:id="5286" w:name="_Toc67918331"/>
      <w:bookmarkStart w:id="5287" w:name="_Toc76298375"/>
      <w:bookmarkStart w:id="5288" w:name="_Toc76572387"/>
      <w:bookmarkStart w:id="5289" w:name="_Toc76652254"/>
      <w:bookmarkStart w:id="5290" w:name="_Toc76653092"/>
      <w:bookmarkStart w:id="5291" w:name="_Toc83742365"/>
      <w:bookmarkStart w:id="5292" w:name="_Toc91440855"/>
      <w:bookmarkStart w:id="5293" w:name="_Toc98849645"/>
      <w:bookmarkStart w:id="5294" w:name="_Toc106543499"/>
      <w:bookmarkStart w:id="5295" w:name="_Toc106737597"/>
      <w:bookmarkStart w:id="5296" w:name="_Toc107233364"/>
      <w:bookmarkStart w:id="5297" w:name="_Toc107234982"/>
      <w:bookmarkStart w:id="5298" w:name="_Toc107419952"/>
      <w:bookmarkStart w:id="5299" w:name="_Toc107477248"/>
      <w:bookmarkStart w:id="5300" w:name="_Toc114566106"/>
      <w:bookmarkStart w:id="5301" w:name="_Toc123936418"/>
      <w:bookmarkStart w:id="5302"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0D43DB7" w14:textId="77777777" w:rsidR="005B3300" w:rsidRPr="00C25669" w:rsidRDefault="005B3300" w:rsidP="005B3300">
      <w:pPr>
        <w:pStyle w:val="Heading3"/>
        <w:rPr>
          <w:lang w:eastAsia="zh-CN"/>
        </w:rPr>
      </w:pPr>
      <w:bookmarkStart w:id="5303" w:name="_Toc21338366"/>
      <w:bookmarkStart w:id="5304" w:name="_Toc29808474"/>
      <w:bookmarkStart w:id="5305" w:name="_Toc37068393"/>
      <w:bookmarkStart w:id="5306" w:name="_Toc37083938"/>
      <w:bookmarkStart w:id="5307" w:name="_Toc37084280"/>
      <w:bookmarkStart w:id="5308" w:name="_Toc40209642"/>
      <w:bookmarkStart w:id="5309" w:name="_Toc40209984"/>
      <w:bookmarkStart w:id="5310" w:name="_Toc45892943"/>
      <w:bookmarkStart w:id="5311" w:name="_Toc53176808"/>
      <w:bookmarkStart w:id="5312" w:name="_Toc61121136"/>
      <w:bookmarkStart w:id="5313" w:name="_Toc67918332"/>
      <w:bookmarkStart w:id="5314" w:name="_Toc76298376"/>
      <w:bookmarkStart w:id="5315" w:name="_Toc76572388"/>
      <w:bookmarkStart w:id="5316" w:name="_Toc76652255"/>
      <w:bookmarkStart w:id="5317" w:name="_Toc76653093"/>
      <w:bookmarkStart w:id="5318" w:name="_Toc83742366"/>
      <w:bookmarkStart w:id="5319" w:name="_Toc91440856"/>
      <w:bookmarkStart w:id="5320" w:name="_Toc98849646"/>
      <w:bookmarkStart w:id="5321" w:name="_Toc106543500"/>
      <w:bookmarkStart w:id="5322" w:name="_Toc106737598"/>
      <w:bookmarkStart w:id="5323" w:name="_Toc107233365"/>
      <w:bookmarkStart w:id="5324" w:name="_Toc107234983"/>
      <w:bookmarkStart w:id="5325" w:name="_Toc107419953"/>
      <w:bookmarkStart w:id="5326" w:name="_Toc107477249"/>
      <w:bookmarkStart w:id="5327" w:name="_Toc114566107"/>
      <w:bookmarkStart w:id="5328" w:name="_Toc123936419"/>
      <w:bookmarkStart w:id="5329"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49508234" w14:textId="77777777" w:rsidR="005B3300" w:rsidRPr="00C25669" w:rsidRDefault="005B3300" w:rsidP="005B3300">
      <w:pPr>
        <w:pStyle w:val="Heading4"/>
        <w:rPr>
          <w:lang w:eastAsia="zh-CN"/>
        </w:rPr>
      </w:pPr>
      <w:bookmarkStart w:id="5330" w:name="_Toc21338367"/>
      <w:bookmarkStart w:id="5331" w:name="_Toc29808475"/>
      <w:bookmarkStart w:id="5332" w:name="_Toc37068394"/>
      <w:bookmarkStart w:id="5333" w:name="_Toc37083939"/>
      <w:bookmarkStart w:id="5334" w:name="_Toc37084281"/>
      <w:bookmarkStart w:id="5335" w:name="_Toc40209643"/>
      <w:bookmarkStart w:id="5336" w:name="_Toc40209985"/>
      <w:bookmarkStart w:id="5337" w:name="_Toc45892944"/>
      <w:bookmarkStart w:id="5338" w:name="_Toc53176809"/>
      <w:bookmarkStart w:id="5339" w:name="_Toc61121137"/>
      <w:bookmarkStart w:id="5340" w:name="_Toc67918333"/>
      <w:bookmarkStart w:id="5341" w:name="_Toc76298377"/>
      <w:bookmarkStart w:id="5342" w:name="_Toc76572389"/>
      <w:bookmarkStart w:id="5343" w:name="_Toc76652256"/>
      <w:bookmarkStart w:id="5344" w:name="_Toc76653094"/>
      <w:bookmarkStart w:id="5345" w:name="_Toc83742367"/>
      <w:bookmarkStart w:id="5346" w:name="_Toc91440857"/>
      <w:bookmarkStart w:id="5347" w:name="_Toc98849647"/>
      <w:bookmarkStart w:id="5348" w:name="_Toc106543501"/>
      <w:bookmarkStart w:id="5349" w:name="_Toc106737599"/>
      <w:bookmarkStart w:id="5350" w:name="_Toc107233366"/>
      <w:bookmarkStart w:id="5351" w:name="_Toc107234984"/>
      <w:bookmarkStart w:id="5352" w:name="_Toc107419954"/>
      <w:bookmarkStart w:id="5353" w:name="_Toc107477250"/>
      <w:bookmarkStart w:id="5354" w:name="_Toc114566108"/>
      <w:bookmarkStart w:id="5355" w:name="_Toc123936420"/>
      <w:bookmarkStart w:id="5356"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57" w:name="_Toc21338368"/>
      <w:bookmarkStart w:id="5358" w:name="_Toc29808476"/>
      <w:bookmarkStart w:id="5359" w:name="_Toc37068395"/>
      <w:bookmarkStart w:id="5360" w:name="_Toc37083940"/>
      <w:bookmarkStart w:id="5361" w:name="_Toc37084282"/>
      <w:bookmarkStart w:id="5362" w:name="_Toc40209644"/>
      <w:bookmarkStart w:id="5363" w:name="_Toc40209986"/>
      <w:bookmarkStart w:id="5364" w:name="_Toc45892945"/>
      <w:bookmarkStart w:id="5365" w:name="_Toc53176810"/>
      <w:bookmarkStart w:id="5366" w:name="_Toc61121138"/>
      <w:bookmarkStart w:id="5367" w:name="_Toc67918334"/>
      <w:bookmarkStart w:id="5368" w:name="_Toc76298378"/>
      <w:bookmarkStart w:id="5369" w:name="_Toc76572390"/>
      <w:bookmarkStart w:id="5370" w:name="_Toc76652257"/>
      <w:bookmarkStart w:id="5371" w:name="_Toc76653095"/>
      <w:bookmarkStart w:id="5372" w:name="_Toc83742368"/>
      <w:bookmarkStart w:id="5373" w:name="_Toc91440858"/>
      <w:bookmarkStart w:id="5374" w:name="_Toc98849648"/>
      <w:bookmarkStart w:id="5375" w:name="_Toc106543502"/>
      <w:bookmarkStart w:id="5376" w:name="_Toc106737600"/>
      <w:bookmarkStart w:id="5377" w:name="_Toc107233367"/>
      <w:bookmarkStart w:id="5378" w:name="_Toc107234985"/>
      <w:bookmarkStart w:id="5379" w:name="_Toc107419955"/>
      <w:bookmarkStart w:id="5380" w:name="_Toc107477251"/>
      <w:bookmarkStart w:id="5381" w:name="_Toc114566109"/>
      <w:bookmarkStart w:id="5382" w:name="_Toc123936421"/>
      <w:bookmarkStart w:id="5383"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4" w:name="_Toc21338369"/>
      <w:bookmarkStart w:id="5385" w:name="_Toc29808477"/>
      <w:bookmarkStart w:id="5386" w:name="_Toc37068396"/>
      <w:bookmarkStart w:id="5387" w:name="_Toc37083941"/>
      <w:bookmarkStart w:id="5388" w:name="_Toc37084283"/>
      <w:bookmarkStart w:id="5389" w:name="_Toc40209645"/>
      <w:bookmarkStart w:id="5390" w:name="_Toc40209987"/>
      <w:bookmarkStart w:id="5391" w:name="_Toc45892946"/>
      <w:bookmarkStart w:id="5392" w:name="_Toc53176811"/>
      <w:bookmarkStart w:id="5393" w:name="_Toc61121139"/>
      <w:bookmarkStart w:id="5394" w:name="_Toc67918335"/>
      <w:bookmarkStart w:id="5395" w:name="_Toc76298379"/>
      <w:bookmarkStart w:id="5396" w:name="_Toc76572391"/>
      <w:bookmarkStart w:id="5397" w:name="_Toc76652258"/>
      <w:bookmarkStart w:id="5398" w:name="_Toc76653096"/>
      <w:bookmarkStart w:id="5399" w:name="_Toc83742369"/>
      <w:bookmarkStart w:id="5400" w:name="_Toc91440859"/>
      <w:bookmarkStart w:id="5401" w:name="_Toc98849649"/>
      <w:bookmarkStart w:id="5402" w:name="_Toc106543503"/>
      <w:bookmarkStart w:id="5403" w:name="_Toc106737601"/>
      <w:bookmarkStart w:id="5404" w:name="_Toc107233368"/>
      <w:bookmarkStart w:id="5405" w:name="_Toc107234986"/>
      <w:bookmarkStart w:id="5406" w:name="_Toc107419956"/>
      <w:bookmarkStart w:id="5407" w:name="_Toc107477252"/>
      <w:bookmarkStart w:id="5408" w:name="_Toc114566110"/>
      <w:bookmarkStart w:id="5409" w:name="_Toc123936422"/>
      <w:bookmarkStart w:id="5410"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2" w:name="_Toc29808478"/>
      <w:bookmarkStart w:id="5413" w:name="_Toc37068397"/>
      <w:bookmarkStart w:id="5414" w:name="_Toc37083942"/>
      <w:bookmarkStart w:id="5415" w:name="_Toc37084284"/>
      <w:bookmarkStart w:id="5416" w:name="_Toc40209646"/>
      <w:bookmarkStart w:id="5417" w:name="_Toc40209988"/>
      <w:bookmarkStart w:id="5418" w:name="_Toc45892947"/>
      <w:bookmarkStart w:id="5419" w:name="_Toc53176812"/>
      <w:bookmarkStart w:id="5420" w:name="_Toc61121140"/>
      <w:bookmarkStart w:id="5421" w:name="_Toc67918336"/>
      <w:bookmarkStart w:id="5422" w:name="_Toc76298380"/>
      <w:bookmarkStart w:id="5423" w:name="_Toc76572392"/>
      <w:bookmarkStart w:id="5424" w:name="_Toc76652259"/>
      <w:bookmarkStart w:id="5425" w:name="_Toc76653097"/>
      <w:bookmarkStart w:id="5426" w:name="_Toc83742370"/>
      <w:bookmarkStart w:id="5427" w:name="_Toc91440860"/>
      <w:bookmarkStart w:id="5428" w:name="_Toc98849650"/>
      <w:bookmarkStart w:id="5429" w:name="_Toc106543504"/>
      <w:bookmarkStart w:id="5430" w:name="_Toc106737602"/>
      <w:bookmarkStart w:id="5431" w:name="_Toc107233369"/>
      <w:bookmarkStart w:id="5432" w:name="_Toc107234987"/>
      <w:bookmarkStart w:id="5433" w:name="_Toc107419957"/>
      <w:bookmarkStart w:id="5434" w:name="_Toc107477253"/>
      <w:bookmarkStart w:id="5435" w:name="_Toc114566111"/>
      <w:bookmarkStart w:id="5436" w:name="_Toc123936423"/>
      <w:bookmarkStart w:id="5437" w:name="_Toc124377438"/>
      <w:r w:rsidRPr="00C25669">
        <w:rPr>
          <w:rFonts w:hint="eastAsia"/>
          <w:lang w:eastAsia="zh-CN"/>
        </w:rPr>
        <w:t>10.2B.2</w:t>
      </w:r>
      <w:r w:rsidRPr="00C25669">
        <w:rPr>
          <w:rFonts w:hint="eastAsia"/>
          <w:lang w:eastAsia="zh-CN"/>
        </w:rPr>
        <w:tab/>
        <w:t>NR DC between FR1 and FR2</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38" w:name="_Toc21338371"/>
      <w:bookmarkStart w:id="5439" w:name="_Toc29808479"/>
      <w:bookmarkStart w:id="5440" w:name="_Toc37068398"/>
      <w:bookmarkStart w:id="5441" w:name="_Toc37083943"/>
      <w:bookmarkStart w:id="5442" w:name="_Toc37084285"/>
      <w:bookmarkStart w:id="5443" w:name="_Toc40209647"/>
      <w:bookmarkStart w:id="5444" w:name="_Toc40209989"/>
      <w:bookmarkStart w:id="5445" w:name="_Toc45892948"/>
      <w:bookmarkStart w:id="5446" w:name="_Toc53176813"/>
      <w:bookmarkStart w:id="5447" w:name="_Toc61121141"/>
      <w:bookmarkStart w:id="5448" w:name="_Toc67918337"/>
      <w:bookmarkStart w:id="5449" w:name="_Toc76298381"/>
      <w:bookmarkStart w:id="5450" w:name="_Toc76572393"/>
      <w:bookmarkStart w:id="5451" w:name="_Toc76652260"/>
      <w:bookmarkStart w:id="5452" w:name="_Toc76653098"/>
      <w:bookmarkStart w:id="5453" w:name="_Toc83742371"/>
      <w:bookmarkStart w:id="5454" w:name="_Toc91440861"/>
      <w:bookmarkStart w:id="5455" w:name="_Toc98849651"/>
      <w:bookmarkStart w:id="5456" w:name="_Toc106543505"/>
      <w:bookmarkStart w:id="5457" w:name="_Toc106737603"/>
      <w:bookmarkStart w:id="5458" w:name="_Toc107233370"/>
      <w:bookmarkStart w:id="5459" w:name="_Toc107234988"/>
      <w:bookmarkStart w:id="5460" w:name="_Toc107419958"/>
      <w:bookmarkStart w:id="5461" w:name="_Toc107477254"/>
      <w:bookmarkStart w:id="5462" w:name="_Toc114566112"/>
      <w:bookmarkStart w:id="5463" w:name="_Toc123936424"/>
      <w:bookmarkStart w:id="5464"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7817EE4" w14:textId="77777777" w:rsidR="005B3300" w:rsidRPr="00C25669" w:rsidRDefault="005B3300" w:rsidP="005B3300">
      <w:pPr>
        <w:pStyle w:val="Heading2"/>
        <w:rPr>
          <w:lang w:eastAsia="zh-CN"/>
        </w:rPr>
      </w:pPr>
      <w:bookmarkStart w:id="5465" w:name="_Toc21338372"/>
      <w:bookmarkStart w:id="5466" w:name="_Toc29808480"/>
      <w:bookmarkStart w:id="5467" w:name="_Toc37068399"/>
      <w:bookmarkStart w:id="5468" w:name="_Toc37083944"/>
      <w:bookmarkStart w:id="5469" w:name="_Toc37084286"/>
      <w:bookmarkStart w:id="5470" w:name="_Toc40209648"/>
      <w:bookmarkStart w:id="5471" w:name="_Toc40209990"/>
      <w:bookmarkStart w:id="5472" w:name="_Toc45892949"/>
      <w:bookmarkStart w:id="5473" w:name="_Toc53176814"/>
      <w:bookmarkStart w:id="5474" w:name="_Toc61121142"/>
      <w:bookmarkStart w:id="5475" w:name="_Toc67918338"/>
      <w:bookmarkStart w:id="5476" w:name="_Toc76298382"/>
      <w:bookmarkStart w:id="5477" w:name="_Toc76572394"/>
      <w:bookmarkStart w:id="5478" w:name="_Toc76652261"/>
      <w:bookmarkStart w:id="5479" w:name="_Toc76653099"/>
      <w:bookmarkStart w:id="5480" w:name="_Toc83742372"/>
      <w:bookmarkStart w:id="5481" w:name="_Toc91440862"/>
      <w:bookmarkStart w:id="5482" w:name="_Toc98849652"/>
      <w:bookmarkStart w:id="5483" w:name="_Toc106543506"/>
      <w:bookmarkStart w:id="5484" w:name="_Toc106737604"/>
      <w:bookmarkStart w:id="5485" w:name="_Toc107233371"/>
      <w:bookmarkStart w:id="5486" w:name="_Toc107234989"/>
      <w:bookmarkStart w:id="5487" w:name="_Toc107419959"/>
      <w:bookmarkStart w:id="5488" w:name="_Toc107477255"/>
      <w:bookmarkStart w:id="5489" w:name="_Toc114566113"/>
      <w:bookmarkStart w:id="5490" w:name="_Toc123936425"/>
      <w:bookmarkStart w:id="5491"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2" w:name="_Toc21338373"/>
      <w:bookmarkStart w:id="5493" w:name="_Toc29808481"/>
      <w:bookmarkStart w:id="5494" w:name="_Toc37068400"/>
      <w:bookmarkStart w:id="5495" w:name="_Toc37083945"/>
      <w:bookmarkStart w:id="5496" w:name="_Toc37084287"/>
      <w:bookmarkStart w:id="5497" w:name="_Toc40209649"/>
      <w:bookmarkStart w:id="5498" w:name="_Toc40209991"/>
      <w:bookmarkStart w:id="5499" w:name="_Toc45892950"/>
      <w:bookmarkStart w:id="5500" w:name="_Toc53176815"/>
      <w:bookmarkStart w:id="5501" w:name="_Toc61121143"/>
      <w:bookmarkStart w:id="5502" w:name="_Toc67918339"/>
      <w:bookmarkStart w:id="5503" w:name="_Toc76298383"/>
      <w:bookmarkStart w:id="5504" w:name="_Toc76572395"/>
      <w:bookmarkStart w:id="5505" w:name="_Toc76652262"/>
      <w:bookmarkStart w:id="5506" w:name="_Toc76653100"/>
      <w:bookmarkStart w:id="5507" w:name="_Toc83742373"/>
      <w:bookmarkStart w:id="5508" w:name="_Toc91440863"/>
      <w:bookmarkStart w:id="5509" w:name="_Toc98849653"/>
      <w:bookmarkStart w:id="5510" w:name="_Toc106543507"/>
      <w:bookmarkStart w:id="5511" w:name="_Toc106737605"/>
      <w:bookmarkStart w:id="5512" w:name="_Toc107233372"/>
      <w:bookmarkStart w:id="5513" w:name="_Toc107234990"/>
      <w:bookmarkStart w:id="5514" w:name="_Toc107419960"/>
      <w:bookmarkStart w:id="5515" w:name="_Toc107477256"/>
      <w:bookmarkStart w:id="5516" w:name="_Toc114566114"/>
      <w:bookmarkStart w:id="5517" w:name="_Toc123936426"/>
      <w:bookmarkStart w:id="5518" w:name="_Toc12437744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28B29EA" w14:textId="77777777" w:rsidR="005B3300" w:rsidRPr="00C25669" w:rsidRDefault="005B3300" w:rsidP="005B3300">
      <w:pPr>
        <w:pStyle w:val="Heading3"/>
        <w:rPr>
          <w:lang w:eastAsia="zh-CN"/>
        </w:rPr>
      </w:pPr>
      <w:bookmarkStart w:id="5519" w:name="_Toc21338374"/>
      <w:bookmarkStart w:id="5520" w:name="_Toc29808482"/>
      <w:bookmarkStart w:id="5521" w:name="_Toc37068401"/>
      <w:bookmarkStart w:id="5522" w:name="_Toc37083946"/>
      <w:bookmarkStart w:id="5523" w:name="_Toc37084288"/>
      <w:bookmarkStart w:id="5524" w:name="_Toc40209650"/>
      <w:bookmarkStart w:id="5525" w:name="_Toc40209992"/>
      <w:bookmarkStart w:id="5526" w:name="_Toc45892951"/>
      <w:bookmarkStart w:id="5527" w:name="_Toc53176816"/>
      <w:bookmarkStart w:id="5528" w:name="_Toc61121144"/>
      <w:bookmarkStart w:id="5529" w:name="_Toc67918340"/>
      <w:bookmarkStart w:id="5530" w:name="_Toc76298384"/>
      <w:bookmarkStart w:id="5531" w:name="_Toc76572396"/>
      <w:bookmarkStart w:id="5532" w:name="_Toc76652263"/>
      <w:bookmarkStart w:id="5533" w:name="_Toc76653101"/>
      <w:bookmarkStart w:id="5534" w:name="_Toc83742374"/>
      <w:bookmarkStart w:id="5535" w:name="_Toc91440864"/>
      <w:bookmarkStart w:id="5536" w:name="_Toc98849654"/>
      <w:bookmarkStart w:id="5537" w:name="_Toc106543508"/>
      <w:bookmarkStart w:id="5538" w:name="_Toc106737606"/>
      <w:bookmarkStart w:id="5539" w:name="_Toc107233373"/>
      <w:bookmarkStart w:id="5540" w:name="_Toc107234991"/>
      <w:bookmarkStart w:id="5541" w:name="_Toc107419961"/>
      <w:bookmarkStart w:id="5542" w:name="_Toc107477257"/>
      <w:bookmarkStart w:id="5543" w:name="_Toc114566115"/>
      <w:bookmarkStart w:id="5544" w:name="_Toc123936427"/>
      <w:bookmarkStart w:id="5545"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FD3E055" w14:textId="77777777" w:rsidR="005B3300" w:rsidRPr="00C25669" w:rsidRDefault="005B3300" w:rsidP="005B3300">
      <w:pPr>
        <w:pStyle w:val="Heading4"/>
        <w:rPr>
          <w:lang w:eastAsia="zh-CN"/>
        </w:rPr>
      </w:pPr>
      <w:bookmarkStart w:id="5546" w:name="_Toc21338375"/>
      <w:bookmarkStart w:id="5547" w:name="_Toc29808483"/>
      <w:bookmarkStart w:id="5548" w:name="_Toc37068402"/>
      <w:bookmarkStart w:id="5549" w:name="_Toc37083947"/>
      <w:bookmarkStart w:id="5550" w:name="_Toc37084289"/>
      <w:bookmarkStart w:id="5551" w:name="_Toc40209651"/>
      <w:bookmarkStart w:id="5552" w:name="_Toc40209993"/>
      <w:bookmarkStart w:id="5553" w:name="_Toc45892952"/>
      <w:bookmarkStart w:id="5554" w:name="_Toc53176817"/>
      <w:bookmarkStart w:id="5555" w:name="_Toc61121145"/>
      <w:bookmarkStart w:id="5556" w:name="_Toc67918341"/>
      <w:bookmarkStart w:id="5557" w:name="_Toc76298385"/>
      <w:bookmarkStart w:id="5558" w:name="_Toc76572397"/>
      <w:bookmarkStart w:id="5559" w:name="_Toc76652264"/>
      <w:bookmarkStart w:id="5560" w:name="_Toc76653102"/>
      <w:bookmarkStart w:id="5561" w:name="_Toc83742375"/>
      <w:bookmarkStart w:id="5562" w:name="_Toc91440865"/>
      <w:bookmarkStart w:id="5563" w:name="_Toc98849655"/>
      <w:bookmarkStart w:id="5564" w:name="_Toc106543509"/>
      <w:bookmarkStart w:id="5565" w:name="_Toc106737607"/>
      <w:bookmarkStart w:id="5566" w:name="_Toc107233374"/>
      <w:bookmarkStart w:id="5567" w:name="_Toc107234992"/>
      <w:bookmarkStart w:id="5568" w:name="_Toc107419962"/>
      <w:bookmarkStart w:id="5569" w:name="_Toc107477258"/>
      <w:bookmarkStart w:id="5570" w:name="_Toc114566116"/>
      <w:bookmarkStart w:id="5571" w:name="_Toc123936428"/>
      <w:bookmarkStart w:id="5572"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3" w:name="_Toc21338376"/>
      <w:bookmarkStart w:id="5574" w:name="_Toc29808484"/>
      <w:bookmarkStart w:id="5575" w:name="_Toc37068403"/>
      <w:bookmarkStart w:id="5576" w:name="_Toc37083948"/>
      <w:bookmarkStart w:id="5577" w:name="_Toc37084290"/>
      <w:bookmarkStart w:id="5578" w:name="_Toc40209652"/>
      <w:bookmarkStart w:id="5579" w:name="_Toc40209994"/>
      <w:bookmarkStart w:id="5580" w:name="_Toc45892953"/>
      <w:bookmarkStart w:id="5581" w:name="_Toc53176818"/>
      <w:bookmarkStart w:id="5582" w:name="_Toc61121146"/>
      <w:bookmarkStart w:id="5583" w:name="_Toc67918342"/>
      <w:bookmarkStart w:id="5584" w:name="_Toc76298386"/>
      <w:bookmarkStart w:id="5585" w:name="_Toc76572398"/>
      <w:bookmarkStart w:id="5586" w:name="_Toc76652265"/>
      <w:bookmarkStart w:id="5587" w:name="_Toc76653103"/>
      <w:bookmarkStart w:id="5588" w:name="_Toc83742376"/>
      <w:bookmarkStart w:id="5589" w:name="_Toc91440866"/>
      <w:bookmarkStart w:id="5590" w:name="_Toc98849656"/>
      <w:bookmarkStart w:id="5591" w:name="_Toc106543510"/>
      <w:bookmarkStart w:id="5592" w:name="_Toc106737608"/>
      <w:bookmarkStart w:id="5593" w:name="_Toc107233375"/>
      <w:bookmarkStart w:id="5594" w:name="_Toc107234993"/>
      <w:bookmarkStart w:id="5595" w:name="_Toc107419963"/>
      <w:bookmarkStart w:id="5596" w:name="_Toc107477259"/>
      <w:bookmarkStart w:id="5597" w:name="_Toc114566117"/>
      <w:bookmarkStart w:id="5598" w:name="_Toc123936429"/>
      <w:bookmarkStart w:id="5599"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0" w:name="_Toc21338377"/>
      <w:bookmarkStart w:id="5601" w:name="_Toc29808485"/>
      <w:bookmarkStart w:id="5602" w:name="_Toc37068404"/>
      <w:bookmarkStart w:id="5603" w:name="_Toc37083949"/>
      <w:bookmarkStart w:id="5604" w:name="_Toc37084291"/>
      <w:bookmarkStart w:id="5605" w:name="_Toc40209653"/>
      <w:bookmarkStart w:id="5606" w:name="_Toc40209995"/>
      <w:bookmarkStart w:id="5607" w:name="_Toc45892954"/>
      <w:bookmarkStart w:id="5608" w:name="_Toc53176819"/>
      <w:bookmarkStart w:id="5609" w:name="_Toc61121147"/>
      <w:bookmarkStart w:id="5610" w:name="_Toc67918343"/>
      <w:bookmarkStart w:id="5611" w:name="_Toc76298387"/>
      <w:bookmarkStart w:id="5612" w:name="_Toc76572399"/>
      <w:bookmarkStart w:id="5613" w:name="_Toc76652266"/>
      <w:bookmarkStart w:id="5614" w:name="_Toc76653104"/>
      <w:bookmarkStart w:id="5615" w:name="_Toc83742377"/>
      <w:bookmarkStart w:id="5616" w:name="_Toc91440867"/>
      <w:bookmarkStart w:id="5617" w:name="_Toc98849657"/>
      <w:bookmarkStart w:id="5618" w:name="_Toc106543511"/>
      <w:bookmarkStart w:id="5619" w:name="_Toc106737609"/>
      <w:bookmarkStart w:id="5620" w:name="_Toc107233376"/>
      <w:bookmarkStart w:id="5621" w:name="_Toc107234994"/>
      <w:bookmarkStart w:id="5622" w:name="_Toc107419964"/>
      <w:bookmarkStart w:id="5623" w:name="_Toc107477260"/>
      <w:bookmarkStart w:id="5624" w:name="_Toc114566118"/>
      <w:bookmarkStart w:id="5625" w:name="_Toc123936430"/>
      <w:bookmarkStart w:id="5626"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2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28" w:name="_Toc29808486"/>
      <w:bookmarkStart w:id="5629" w:name="_Toc37068405"/>
      <w:bookmarkStart w:id="5630" w:name="_Toc37083950"/>
      <w:bookmarkStart w:id="5631" w:name="_Toc37084292"/>
      <w:bookmarkStart w:id="5632" w:name="_Toc40209654"/>
      <w:bookmarkStart w:id="5633" w:name="_Toc40209996"/>
      <w:bookmarkStart w:id="5634" w:name="_Toc45892955"/>
      <w:bookmarkStart w:id="5635" w:name="_Toc53176820"/>
      <w:bookmarkStart w:id="5636" w:name="_Toc61121148"/>
      <w:bookmarkStart w:id="5637" w:name="_Toc67918344"/>
      <w:bookmarkStart w:id="5638" w:name="_Toc76298388"/>
      <w:bookmarkStart w:id="5639" w:name="_Toc76572400"/>
      <w:bookmarkStart w:id="5640" w:name="_Toc76652267"/>
      <w:bookmarkStart w:id="5641" w:name="_Toc76653105"/>
      <w:bookmarkStart w:id="5642" w:name="_Toc83742378"/>
      <w:bookmarkStart w:id="5643" w:name="_Toc91440868"/>
      <w:bookmarkStart w:id="5644" w:name="_Toc98849658"/>
      <w:bookmarkStart w:id="5645" w:name="_Toc106543512"/>
      <w:bookmarkStart w:id="5646" w:name="_Toc106737610"/>
      <w:bookmarkStart w:id="5647" w:name="_Toc107233377"/>
      <w:bookmarkStart w:id="5648" w:name="_Toc107234995"/>
      <w:bookmarkStart w:id="5649" w:name="_Toc107419965"/>
      <w:bookmarkStart w:id="5650" w:name="_Toc107477261"/>
      <w:bookmarkStart w:id="5651" w:name="_Toc114566119"/>
      <w:bookmarkStart w:id="5652" w:name="_Toc123936431"/>
      <w:bookmarkStart w:id="5653" w:name="_Toc124377446"/>
      <w:r w:rsidRPr="00C25669">
        <w:rPr>
          <w:rFonts w:hint="eastAsia"/>
          <w:lang w:eastAsia="zh-CN"/>
        </w:rPr>
        <w:t>10.3B.2</w:t>
      </w:r>
      <w:r w:rsidRPr="00C25669">
        <w:rPr>
          <w:rFonts w:hint="eastAsia"/>
          <w:lang w:eastAsia="zh-CN"/>
        </w:rPr>
        <w:tab/>
        <w:t>NR DC between FR1 and FR2</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4" w:name="_Toc21338379"/>
      <w:bookmarkStart w:id="5655" w:name="_Toc29808487"/>
      <w:bookmarkStart w:id="5656" w:name="_Toc37068406"/>
      <w:bookmarkStart w:id="5657" w:name="_Toc37083951"/>
      <w:bookmarkStart w:id="5658" w:name="_Toc37084293"/>
      <w:bookmarkStart w:id="5659" w:name="_Toc40209655"/>
      <w:bookmarkStart w:id="5660" w:name="_Toc40209997"/>
      <w:bookmarkStart w:id="5661" w:name="_Toc45892956"/>
      <w:bookmarkStart w:id="5662" w:name="_Toc53176821"/>
      <w:bookmarkStart w:id="5663" w:name="_Toc61121149"/>
      <w:bookmarkStart w:id="5664" w:name="_Toc67918345"/>
      <w:bookmarkStart w:id="5665" w:name="_Toc76298389"/>
      <w:bookmarkStart w:id="5666" w:name="_Toc76572401"/>
      <w:bookmarkStart w:id="5667" w:name="_Toc76652268"/>
      <w:bookmarkStart w:id="5668" w:name="_Toc76653106"/>
      <w:bookmarkStart w:id="5669" w:name="_Toc83742379"/>
      <w:bookmarkStart w:id="5670" w:name="_Toc91440869"/>
      <w:bookmarkStart w:id="5671" w:name="_Toc98849659"/>
      <w:bookmarkStart w:id="5672" w:name="_Toc106543513"/>
      <w:bookmarkStart w:id="5673" w:name="_Toc106737611"/>
      <w:bookmarkStart w:id="5674" w:name="_Toc107233378"/>
      <w:bookmarkStart w:id="5675" w:name="_Toc107234996"/>
      <w:bookmarkStart w:id="5676" w:name="_Toc107419966"/>
      <w:bookmarkStart w:id="5677" w:name="_Toc107477262"/>
      <w:bookmarkStart w:id="5678" w:name="_Toc114566120"/>
      <w:bookmarkStart w:id="5679" w:name="_Toc123936432"/>
      <w:bookmarkStart w:id="5680"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F2984E2" w14:textId="77777777" w:rsidR="005B3300" w:rsidRPr="00C25669" w:rsidRDefault="005B3300" w:rsidP="005B3300">
      <w:pPr>
        <w:pStyle w:val="Heading2"/>
        <w:rPr>
          <w:lang w:eastAsia="zh-CN"/>
        </w:rPr>
      </w:pPr>
      <w:bookmarkStart w:id="5681" w:name="_Toc21338380"/>
      <w:bookmarkStart w:id="5682" w:name="_Toc29808488"/>
      <w:bookmarkStart w:id="5683" w:name="_Toc37068407"/>
      <w:bookmarkStart w:id="5684" w:name="_Toc37083952"/>
      <w:bookmarkStart w:id="5685" w:name="_Toc37084294"/>
      <w:bookmarkStart w:id="5686" w:name="_Toc40209656"/>
      <w:bookmarkStart w:id="5687" w:name="_Toc40209998"/>
      <w:bookmarkStart w:id="5688" w:name="_Toc45892957"/>
      <w:bookmarkStart w:id="5689" w:name="_Toc53176822"/>
      <w:bookmarkStart w:id="5690" w:name="_Toc61121150"/>
      <w:bookmarkStart w:id="5691" w:name="_Toc67918346"/>
      <w:bookmarkStart w:id="5692" w:name="_Toc76298390"/>
      <w:bookmarkStart w:id="5693" w:name="_Toc76572402"/>
      <w:bookmarkStart w:id="5694" w:name="_Toc76652269"/>
      <w:bookmarkStart w:id="5695" w:name="_Toc76653107"/>
      <w:bookmarkStart w:id="5696" w:name="_Toc83742380"/>
      <w:bookmarkStart w:id="5697" w:name="_Toc91440870"/>
      <w:bookmarkStart w:id="5698" w:name="_Toc98849660"/>
      <w:bookmarkStart w:id="5699" w:name="_Toc106543514"/>
      <w:bookmarkStart w:id="5700" w:name="_Toc106737612"/>
      <w:bookmarkStart w:id="5701" w:name="_Toc107233379"/>
      <w:bookmarkStart w:id="5702" w:name="_Toc107234997"/>
      <w:bookmarkStart w:id="5703" w:name="_Toc107419967"/>
      <w:bookmarkStart w:id="5704" w:name="_Toc107477263"/>
      <w:bookmarkStart w:id="5705" w:name="_Toc114566121"/>
      <w:bookmarkStart w:id="5706" w:name="_Toc123936433"/>
      <w:bookmarkStart w:id="5707"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26DBD0E2" w14:textId="77777777" w:rsidR="005B3300" w:rsidRPr="00C25669" w:rsidRDefault="005B3300" w:rsidP="005B3300">
      <w:pPr>
        <w:pStyle w:val="Heading2"/>
        <w:rPr>
          <w:lang w:eastAsia="zh-CN"/>
        </w:rPr>
      </w:pPr>
      <w:bookmarkStart w:id="5708" w:name="_Toc21338381"/>
      <w:bookmarkStart w:id="5709" w:name="_Toc29808489"/>
      <w:bookmarkStart w:id="5710" w:name="_Toc37068408"/>
      <w:bookmarkStart w:id="5711" w:name="_Toc37083953"/>
      <w:bookmarkStart w:id="5712" w:name="_Toc37084295"/>
      <w:bookmarkStart w:id="5713" w:name="_Toc40209657"/>
      <w:bookmarkStart w:id="5714" w:name="_Toc40209999"/>
      <w:bookmarkStart w:id="5715" w:name="_Toc45892958"/>
      <w:bookmarkStart w:id="5716" w:name="_Toc53176823"/>
      <w:bookmarkStart w:id="5717" w:name="_Toc61121151"/>
      <w:bookmarkStart w:id="5718" w:name="_Toc67918347"/>
      <w:bookmarkStart w:id="5719" w:name="_Toc76298391"/>
      <w:bookmarkStart w:id="5720" w:name="_Toc76572403"/>
      <w:bookmarkStart w:id="5721" w:name="_Toc76652270"/>
      <w:bookmarkStart w:id="5722" w:name="_Toc76653108"/>
      <w:bookmarkStart w:id="5723" w:name="_Toc83742381"/>
      <w:bookmarkStart w:id="5724" w:name="_Toc91440871"/>
      <w:bookmarkStart w:id="5725" w:name="_Toc98849661"/>
      <w:bookmarkStart w:id="5726" w:name="_Toc106543515"/>
      <w:bookmarkStart w:id="5727" w:name="_Toc106737613"/>
      <w:bookmarkStart w:id="5728" w:name="_Toc107233380"/>
      <w:bookmarkStart w:id="5729" w:name="_Toc107234998"/>
      <w:bookmarkStart w:id="5730" w:name="_Toc107419968"/>
      <w:bookmarkStart w:id="5731" w:name="_Toc107477264"/>
      <w:bookmarkStart w:id="5732" w:name="_Toc114566122"/>
      <w:bookmarkStart w:id="5733" w:name="_Toc123936434"/>
      <w:bookmarkStart w:id="5734"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E92E77" w14:textId="77777777" w:rsidR="005B3300" w:rsidRPr="00C25669" w:rsidRDefault="005B3300" w:rsidP="005B3300">
      <w:pPr>
        <w:pStyle w:val="Heading3"/>
        <w:rPr>
          <w:lang w:eastAsia="zh-CN"/>
        </w:rPr>
      </w:pPr>
      <w:bookmarkStart w:id="5735" w:name="_Toc21338382"/>
      <w:bookmarkStart w:id="5736" w:name="_Toc29808490"/>
      <w:bookmarkStart w:id="5737" w:name="_Toc37068409"/>
      <w:bookmarkStart w:id="5738" w:name="_Toc37083954"/>
      <w:bookmarkStart w:id="5739" w:name="_Toc37084296"/>
      <w:bookmarkStart w:id="5740" w:name="_Toc40209658"/>
      <w:bookmarkStart w:id="5741" w:name="_Toc40210000"/>
      <w:bookmarkStart w:id="5742" w:name="_Toc45892959"/>
      <w:bookmarkStart w:id="5743" w:name="_Toc53176824"/>
      <w:bookmarkStart w:id="5744" w:name="_Toc61121152"/>
      <w:bookmarkStart w:id="5745" w:name="_Toc67918348"/>
      <w:bookmarkStart w:id="5746" w:name="_Toc76298392"/>
      <w:bookmarkStart w:id="5747" w:name="_Toc76572404"/>
      <w:bookmarkStart w:id="5748" w:name="_Toc76652271"/>
      <w:bookmarkStart w:id="5749" w:name="_Toc76653109"/>
      <w:bookmarkStart w:id="5750" w:name="_Toc83742382"/>
      <w:bookmarkStart w:id="5751" w:name="_Toc91440872"/>
      <w:bookmarkStart w:id="5752" w:name="_Toc98849662"/>
      <w:bookmarkStart w:id="5753" w:name="_Toc106543516"/>
      <w:bookmarkStart w:id="5754" w:name="_Toc106737614"/>
      <w:bookmarkStart w:id="5755" w:name="_Toc107233381"/>
      <w:bookmarkStart w:id="5756" w:name="_Toc107234999"/>
      <w:bookmarkStart w:id="5757" w:name="_Toc107419969"/>
      <w:bookmarkStart w:id="5758" w:name="_Toc107477265"/>
      <w:bookmarkStart w:id="5759" w:name="_Toc114566123"/>
      <w:bookmarkStart w:id="5760" w:name="_Toc123936435"/>
      <w:bookmarkStart w:id="5761"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1A86631" w14:textId="77777777" w:rsidR="005B3300" w:rsidRPr="00C25669" w:rsidRDefault="005B3300" w:rsidP="005B3300">
      <w:pPr>
        <w:pStyle w:val="Heading4"/>
        <w:rPr>
          <w:lang w:eastAsia="zh-CN"/>
        </w:rPr>
      </w:pPr>
      <w:bookmarkStart w:id="5762" w:name="_Toc21338383"/>
      <w:bookmarkStart w:id="5763" w:name="_Toc29808491"/>
      <w:bookmarkStart w:id="5764" w:name="_Toc37068410"/>
      <w:bookmarkStart w:id="5765" w:name="_Toc37083955"/>
      <w:bookmarkStart w:id="5766" w:name="_Toc37084297"/>
      <w:bookmarkStart w:id="5767" w:name="_Toc40209659"/>
      <w:bookmarkStart w:id="5768" w:name="_Toc40210001"/>
      <w:bookmarkStart w:id="5769" w:name="_Toc45892960"/>
      <w:bookmarkStart w:id="5770" w:name="_Toc53176825"/>
      <w:bookmarkStart w:id="5771" w:name="_Toc61121153"/>
      <w:bookmarkStart w:id="5772" w:name="_Toc67918349"/>
      <w:bookmarkStart w:id="5773" w:name="_Toc76298393"/>
      <w:bookmarkStart w:id="5774" w:name="_Toc76572405"/>
      <w:bookmarkStart w:id="5775" w:name="_Toc76652272"/>
      <w:bookmarkStart w:id="5776" w:name="_Toc76653110"/>
      <w:bookmarkStart w:id="5777" w:name="_Toc83742383"/>
      <w:bookmarkStart w:id="5778" w:name="_Toc91440873"/>
      <w:bookmarkStart w:id="5779" w:name="_Toc98849663"/>
      <w:bookmarkStart w:id="5780" w:name="_Toc106543517"/>
      <w:bookmarkStart w:id="5781" w:name="_Toc106737615"/>
      <w:bookmarkStart w:id="5782" w:name="_Toc107233382"/>
      <w:bookmarkStart w:id="5783" w:name="_Toc107235000"/>
      <w:bookmarkStart w:id="5784" w:name="_Toc107419970"/>
      <w:bookmarkStart w:id="5785" w:name="_Toc107477266"/>
      <w:bookmarkStart w:id="5786" w:name="_Toc114566124"/>
      <w:bookmarkStart w:id="5787" w:name="_Toc123936436"/>
      <w:bookmarkStart w:id="5788"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89" w:name="_Toc21338384"/>
      <w:bookmarkStart w:id="5790" w:name="_Toc29808492"/>
      <w:bookmarkStart w:id="5791" w:name="_Toc37068411"/>
      <w:bookmarkStart w:id="5792" w:name="_Toc37083956"/>
      <w:bookmarkStart w:id="5793" w:name="_Toc37084298"/>
      <w:bookmarkStart w:id="5794" w:name="_Toc40209660"/>
      <w:bookmarkStart w:id="5795" w:name="_Toc40210002"/>
      <w:bookmarkStart w:id="5796" w:name="_Toc45892961"/>
      <w:bookmarkStart w:id="5797" w:name="_Toc53176826"/>
      <w:bookmarkStart w:id="5798" w:name="_Toc61121154"/>
      <w:bookmarkStart w:id="5799" w:name="_Toc67918350"/>
      <w:bookmarkStart w:id="5800" w:name="_Toc76298394"/>
      <w:bookmarkStart w:id="5801" w:name="_Toc76572406"/>
      <w:bookmarkStart w:id="5802" w:name="_Toc76652273"/>
      <w:bookmarkStart w:id="5803" w:name="_Toc76653111"/>
      <w:bookmarkStart w:id="5804" w:name="_Toc83742384"/>
      <w:bookmarkStart w:id="5805" w:name="_Toc91440874"/>
      <w:bookmarkStart w:id="5806" w:name="_Toc98849664"/>
      <w:bookmarkStart w:id="5807" w:name="_Toc106543518"/>
      <w:bookmarkStart w:id="5808" w:name="_Toc106737616"/>
      <w:bookmarkStart w:id="5809" w:name="_Toc107233383"/>
      <w:bookmarkStart w:id="5810" w:name="_Toc107235001"/>
      <w:bookmarkStart w:id="5811" w:name="_Toc107419971"/>
      <w:bookmarkStart w:id="5812" w:name="_Toc107477267"/>
      <w:bookmarkStart w:id="5813" w:name="_Toc114566125"/>
      <w:bookmarkStart w:id="5814" w:name="_Toc123936437"/>
      <w:bookmarkStart w:id="5815"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6" w:name="_Toc21338385"/>
      <w:bookmarkStart w:id="5817" w:name="_Toc29808493"/>
      <w:bookmarkStart w:id="5818" w:name="_Toc37068412"/>
      <w:bookmarkStart w:id="5819" w:name="_Toc37083957"/>
      <w:bookmarkStart w:id="5820" w:name="_Toc37084299"/>
      <w:bookmarkStart w:id="5821" w:name="_Toc40209661"/>
      <w:bookmarkStart w:id="5822" w:name="_Toc40210003"/>
      <w:bookmarkStart w:id="5823" w:name="_Toc45892962"/>
      <w:bookmarkStart w:id="5824" w:name="_Toc53176827"/>
      <w:bookmarkStart w:id="5825" w:name="_Toc61121155"/>
      <w:bookmarkStart w:id="5826" w:name="_Toc67918351"/>
      <w:bookmarkStart w:id="5827" w:name="_Toc76298395"/>
      <w:bookmarkStart w:id="5828" w:name="_Toc76572407"/>
      <w:bookmarkStart w:id="5829" w:name="_Toc76652274"/>
      <w:bookmarkStart w:id="5830" w:name="_Toc76653112"/>
      <w:bookmarkStart w:id="5831" w:name="_Toc83742385"/>
      <w:bookmarkStart w:id="5832" w:name="_Toc91440875"/>
      <w:bookmarkStart w:id="5833" w:name="_Toc98849665"/>
      <w:bookmarkStart w:id="5834" w:name="_Toc106543519"/>
      <w:bookmarkStart w:id="5835" w:name="_Toc106737617"/>
      <w:bookmarkStart w:id="5836" w:name="_Toc107233384"/>
      <w:bookmarkStart w:id="5837" w:name="_Toc107235002"/>
      <w:bookmarkStart w:id="5838" w:name="_Toc107419972"/>
      <w:bookmarkStart w:id="5839" w:name="_Toc107477268"/>
      <w:bookmarkStart w:id="5840" w:name="_Toc114566126"/>
      <w:bookmarkStart w:id="5841" w:name="_Toc123936438"/>
      <w:bookmarkStart w:id="5842"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72B4AA43" w14:textId="77777777" w:rsidR="005B3300" w:rsidRPr="00D9587A" w:rsidRDefault="005B3300" w:rsidP="005B3300">
      <w:bookmarkStart w:id="5843"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4" w:name="_Toc29808494"/>
      <w:bookmarkStart w:id="5845" w:name="_Toc37068413"/>
      <w:bookmarkStart w:id="5846" w:name="_Toc37083958"/>
      <w:bookmarkStart w:id="5847" w:name="_Toc37084300"/>
      <w:bookmarkStart w:id="5848" w:name="_Toc40209662"/>
      <w:bookmarkStart w:id="5849" w:name="_Toc40210004"/>
      <w:bookmarkStart w:id="5850" w:name="_Toc45892963"/>
      <w:bookmarkStart w:id="5851" w:name="_Toc53176828"/>
      <w:bookmarkStart w:id="5852" w:name="_Toc61121156"/>
      <w:bookmarkStart w:id="5853" w:name="_Toc67918352"/>
      <w:bookmarkStart w:id="5854" w:name="_Toc76298396"/>
      <w:bookmarkStart w:id="5855" w:name="_Toc76572408"/>
      <w:bookmarkStart w:id="5856" w:name="_Toc76652275"/>
      <w:bookmarkStart w:id="5857" w:name="_Toc76653113"/>
      <w:bookmarkStart w:id="5858" w:name="_Toc83742386"/>
      <w:bookmarkStart w:id="5859" w:name="_Toc91440876"/>
      <w:bookmarkStart w:id="5860" w:name="_Toc98849666"/>
      <w:bookmarkStart w:id="5861" w:name="_Toc106543520"/>
      <w:bookmarkStart w:id="5862" w:name="_Toc106737618"/>
      <w:bookmarkStart w:id="5863" w:name="_Toc107233385"/>
      <w:bookmarkStart w:id="5864" w:name="_Toc107235003"/>
      <w:bookmarkStart w:id="5865" w:name="_Toc107419973"/>
      <w:bookmarkStart w:id="5866" w:name="_Toc107477269"/>
      <w:bookmarkStart w:id="5867" w:name="_Toc114566127"/>
      <w:bookmarkStart w:id="5868" w:name="_Toc123936439"/>
      <w:bookmarkStart w:id="5869" w:name="_Toc124377454"/>
      <w:r w:rsidRPr="00C25669">
        <w:rPr>
          <w:rFonts w:hint="eastAsia"/>
          <w:lang w:eastAsia="zh-CN"/>
        </w:rPr>
        <w:t>10.4B.2</w:t>
      </w:r>
      <w:r w:rsidRPr="00C25669">
        <w:rPr>
          <w:rFonts w:hint="eastAsia"/>
          <w:lang w:eastAsia="zh-CN"/>
        </w:rPr>
        <w:tab/>
        <w:t>NR DC between FR1 and FR2</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55FFE91C" w:rsidR="005B3300" w:rsidRPr="00C25669" w:rsidRDefault="005B3300" w:rsidP="005B3300">
      <w:pPr>
        <w:pStyle w:val="Heading8"/>
      </w:pPr>
      <w:r w:rsidRPr="00C25669">
        <w:br w:type="page"/>
      </w:r>
    </w:p>
    <w:p w14:paraId="3E3ECCB6" w14:textId="77777777" w:rsidR="00F60B18" w:rsidRDefault="00F60B18" w:rsidP="00B140F2">
      <w:pPr>
        <w:pStyle w:val="Heading1"/>
      </w:pPr>
      <w:bookmarkStart w:id="5870" w:name="_Toc13090857"/>
      <w:bookmarkStart w:id="5871" w:name="_Toc506297208"/>
      <w:bookmarkStart w:id="5872" w:name="_Toc21338388"/>
      <w:bookmarkStart w:id="5873" w:name="_Toc29808496"/>
      <w:bookmarkStart w:id="5874" w:name="_Toc37068415"/>
      <w:bookmarkStart w:id="5875" w:name="_Toc37083960"/>
      <w:bookmarkStart w:id="5876" w:name="_Toc37084302"/>
      <w:bookmarkStart w:id="5877" w:name="_Toc40209664"/>
      <w:bookmarkStart w:id="5878" w:name="_Toc40210006"/>
      <w:bookmarkStart w:id="5879" w:name="_Toc45892965"/>
      <w:bookmarkStart w:id="5880" w:name="_Toc53176830"/>
      <w:bookmarkStart w:id="5881" w:name="_Toc61121158"/>
      <w:bookmarkStart w:id="5882" w:name="_Toc67918354"/>
      <w:r>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3" w:name="_Toc76298398"/>
      <w:bookmarkStart w:id="5884" w:name="_Toc76572410"/>
      <w:bookmarkStart w:id="5885" w:name="_Toc76652277"/>
      <w:bookmarkStart w:id="5886" w:name="_Toc76653115"/>
      <w:bookmarkStart w:id="5887" w:name="_Toc83742388"/>
      <w:bookmarkStart w:id="5888" w:name="_Toc91440878"/>
      <w:bookmarkStart w:id="5889" w:name="_Toc98849668"/>
      <w:bookmarkStart w:id="5890" w:name="_Toc106543522"/>
      <w:bookmarkStart w:id="5891" w:name="_Toc106737620"/>
      <w:bookmarkStart w:id="5892" w:name="_Toc107233387"/>
      <w:bookmarkStart w:id="5893" w:name="_Toc107235005"/>
      <w:bookmarkStart w:id="5894" w:name="_Toc107419975"/>
      <w:bookmarkStart w:id="5895" w:name="_Toc107477271"/>
      <w:bookmarkStart w:id="5896" w:name="_Toc114566129"/>
      <w:bookmarkStart w:id="5897" w:name="_Toc123936441"/>
      <w:bookmarkStart w:id="5898" w:name="_Toc124377456"/>
      <w:r>
        <w:t>11.1</w:t>
      </w:r>
      <w:r w:rsidRPr="009E46DA">
        <w:rPr>
          <w:lang w:eastAsia="zh-CN"/>
        </w:rPr>
        <w:tab/>
      </w:r>
      <w:r w:rsidRPr="009E46DA">
        <w:t>Demodulation performance requirements (Conducted requirements)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899" w:name="_Toc76298399"/>
      <w:bookmarkStart w:id="5900" w:name="_Toc76572411"/>
      <w:bookmarkStart w:id="5901" w:name="_Toc76652278"/>
      <w:bookmarkStart w:id="5902" w:name="_Toc76653116"/>
      <w:bookmarkStart w:id="5903" w:name="_Toc83742389"/>
      <w:bookmarkStart w:id="5904" w:name="_Toc91440879"/>
      <w:bookmarkStart w:id="5905" w:name="_Toc98849669"/>
      <w:bookmarkStart w:id="5906" w:name="_Toc106543523"/>
      <w:bookmarkStart w:id="5907" w:name="_Toc106737621"/>
      <w:bookmarkStart w:id="5908" w:name="_Toc107233388"/>
      <w:bookmarkStart w:id="5909" w:name="_Toc107235006"/>
      <w:bookmarkStart w:id="5910" w:name="_Toc107419976"/>
      <w:bookmarkStart w:id="5911" w:name="_Toc107477272"/>
      <w:bookmarkStart w:id="5912" w:name="_Toc114566130"/>
      <w:bookmarkStart w:id="5913" w:name="_Toc123936442"/>
      <w:bookmarkStart w:id="5914" w:name="_Toc124377457"/>
      <w:r w:rsidRPr="008E1368">
        <w:t>11.1.1.1</w:t>
      </w:r>
      <w:r w:rsidRPr="008E1368">
        <w:tab/>
        <w:t>Applicability of requirements</w:t>
      </w:r>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57A35DD3" w14:textId="77777777" w:rsidR="00F60B18" w:rsidRPr="003D3858" w:rsidRDefault="00F60B18" w:rsidP="00F60B18">
      <w:pPr>
        <w:pStyle w:val="Heading5"/>
      </w:pPr>
      <w:bookmarkStart w:id="5915" w:name="_Toc76298400"/>
      <w:bookmarkStart w:id="5916" w:name="_Toc76572412"/>
      <w:bookmarkStart w:id="5917" w:name="_Toc76652279"/>
      <w:bookmarkStart w:id="5918" w:name="_Toc76653117"/>
      <w:bookmarkStart w:id="5919" w:name="_Toc83742390"/>
      <w:bookmarkStart w:id="5920" w:name="_Toc91440880"/>
      <w:bookmarkStart w:id="5921" w:name="_Toc98849670"/>
      <w:bookmarkStart w:id="5922" w:name="_Toc106543524"/>
      <w:bookmarkStart w:id="5923" w:name="_Toc106737622"/>
      <w:bookmarkStart w:id="5924" w:name="_Toc107233389"/>
      <w:bookmarkStart w:id="5925" w:name="_Toc107235007"/>
      <w:bookmarkStart w:id="5926" w:name="_Toc107419977"/>
      <w:bookmarkStart w:id="5927" w:name="_Toc107477273"/>
      <w:bookmarkStart w:id="5928" w:name="_Toc114566131"/>
      <w:bookmarkStart w:id="5929" w:name="_Toc123936443"/>
      <w:bookmarkStart w:id="5930" w:name="_Toc124377458"/>
      <w:r w:rsidRPr="003D3858">
        <w:t>11.1.1.1</w:t>
      </w:r>
      <w:r>
        <w:t>.1</w:t>
      </w:r>
      <w:r w:rsidRPr="003D3858">
        <w:tab/>
      </w:r>
      <w:r>
        <w:t>General</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1" w:name="_Toc76298401"/>
      <w:bookmarkStart w:id="5932" w:name="_Toc76572413"/>
      <w:bookmarkStart w:id="5933" w:name="_Toc76652280"/>
      <w:bookmarkStart w:id="5934" w:name="_Toc76653118"/>
      <w:bookmarkStart w:id="5935" w:name="_Toc83742391"/>
      <w:bookmarkStart w:id="5936" w:name="_Toc91440881"/>
      <w:bookmarkStart w:id="5937" w:name="_Toc98849671"/>
      <w:bookmarkStart w:id="5938" w:name="_Toc106543525"/>
      <w:bookmarkStart w:id="5939" w:name="_Toc106737623"/>
      <w:bookmarkStart w:id="5940" w:name="_Toc107233390"/>
      <w:bookmarkStart w:id="5941" w:name="_Toc107235008"/>
      <w:bookmarkStart w:id="5942" w:name="_Toc107419978"/>
      <w:bookmarkStart w:id="5943" w:name="_Toc107477274"/>
      <w:bookmarkStart w:id="5944" w:name="_Toc114566132"/>
      <w:bookmarkStart w:id="5945" w:name="_Toc123936444"/>
      <w:bookmarkStart w:id="5946"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790697">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790697">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790697">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790697">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790697">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790697">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790697">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790697">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790697">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790697">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790697">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47" w:name="_Toc76298402"/>
      <w:bookmarkStart w:id="5948" w:name="_Toc76572414"/>
      <w:bookmarkStart w:id="5949" w:name="_Toc76652281"/>
      <w:bookmarkStart w:id="5950" w:name="_Toc76653119"/>
      <w:bookmarkStart w:id="5951" w:name="_Toc83742392"/>
      <w:bookmarkStart w:id="5952" w:name="_Toc91440882"/>
      <w:bookmarkStart w:id="5953" w:name="_Toc98849672"/>
      <w:bookmarkStart w:id="5954" w:name="_Toc106543526"/>
      <w:bookmarkStart w:id="5955" w:name="_Toc106737624"/>
      <w:bookmarkStart w:id="5956" w:name="_Toc107233391"/>
      <w:bookmarkStart w:id="5957" w:name="_Toc107235009"/>
      <w:bookmarkStart w:id="5958" w:name="_Toc107419979"/>
      <w:bookmarkStart w:id="5959" w:name="_Toc107477275"/>
      <w:bookmarkStart w:id="5960" w:name="_Toc114566133"/>
      <w:bookmarkStart w:id="5961" w:name="_Toc123936445"/>
      <w:bookmarkStart w:id="5962" w:name="_Toc124377460"/>
      <w:r w:rsidRPr="008E1368">
        <w:t>11.1.1.</w:t>
      </w:r>
      <w:r>
        <w:t>2</w:t>
      </w:r>
      <w:r w:rsidRPr="008E1368">
        <w:tab/>
      </w:r>
      <w:r w:rsidRPr="00E93272">
        <w:t>Common test parameters</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0"/>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3" w:name="_Toc76298403"/>
      <w:bookmarkStart w:id="5964" w:name="_Toc76572415"/>
      <w:bookmarkStart w:id="5965" w:name="_Toc76652282"/>
      <w:bookmarkStart w:id="5966" w:name="_Toc76653120"/>
      <w:bookmarkStart w:id="5967" w:name="_Toc83742393"/>
      <w:bookmarkStart w:id="5968" w:name="_Toc91440883"/>
      <w:bookmarkStart w:id="5969" w:name="_Toc98849673"/>
      <w:bookmarkStart w:id="5970" w:name="_Toc106543527"/>
      <w:bookmarkStart w:id="5971" w:name="_Toc106737625"/>
      <w:bookmarkStart w:id="5972" w:name="_Toc107233392"/>
      <w:bookmarkStart w:id="5973" w:name="_Toc107235010"/>
      <w:bookmarkStart w:id="5974" w:name="_Toc107419980"/>
      <w:bookmarkStart w:id="5975" w:name="_Toc107477276"/>
      <w:bookmarkStart w:id="5976" w:name="_Toc114566134"/>
      <w:bookmarkStart w:id="5977" w:name="_Toc123936446"/>
      <w:bookmarkStart w:id="5978" w:name="_Toc124377461"/>
      <w:bookmarkEnd w:id="5871"/>
      <w:r w:rsidRPr="00C25669">
        <w:t>1</w:t>
      </w:r>
      <w:r>
        <w:t>1</w:t>
      </w:r>
      <w:r w:rsidRPr="00C25669">
        <w:t>.1.</w:t>
      </w:r>
      <w:r>
        <w:t>2</w:t>
      </w:r>
      <w:r w:rsidRPr="00C25669">
        <w:rPr>
          <w:rFonts w:hint="eastAsia"/>
          <w:lang w:eastAsia="zh-CN"/>
        </w:rPr>
        <w:tab/>
      </w:r>
      <w:r>
        <w:rPr>
          <w:lang w:eastAsia="zh-CN"/>
        </w:rPr>
        <w:t>PSSCH demodulation requirements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27ECCAF5" w14:textId="77777777" w:rsidR="00F60B18" w:rsidRDefault="00F60B18" w:rsidP="00F60B18">
      <w:pPr>
        <w:pStyle w:val="Heading4"/>
      </w:pPr>
      <w:bookmarkStart w:id="5979" w:name="_Toc76298404"/>
      <w:bookmarkStart w:id="5980" w:name="_Toc76572416"/>
      <w:bookmarkStart w:id="5981" w:name="_Toc76652283"/>
      <w:bookmarkStart w:id="5982" w:name="_Toc76653121"/>
      <w:bookmarkStart w:id="5983" w:name="_Toc83742394"/>
      <w:bookmarkStart w:id="5984" w:name="_Toc91440884"/>
      <w:bookmarkStart w:id="5985" w:name="_Toc98849674"/>
      <w:bookmarkStart w:id="5986" w:name="_Toc106543528"/>
      <w:bookmarkStart w:id="5987" w:name="_Toc106737626"/>
      <w:bookmarkStart w:id="5988" w:name="_Toc107233393"/>
      <w:bookmarkStart w:id="5989" w:name="_Toc107235011"/>
      <w:bookmarkStart w:id="5990" w:name="_Toc107419981"/>
      <w:bookmarkStart w:id="5991" w:name="_Toc107477277"/>
      <w:bookmarkStart w:id="5992" w:name="_Toc114566135"/>
      <w:bookmarkStart w:id="5993" w:name="_Toc123936447"/>
      <w:bookmarkStart w:id="5994" w:name="_Toc124377462"/>
      <w:r w:rsidRPr="00B91B67">
        <w:t>11.1.2.1</w:t>
      </w:r>
      <w:r w:rsidRPr="00B91B67">
        <w:rPr>
          <w:rFonts w:hint="eastAsia"/>
        </w:rPr>
        <w:tab/>
      </w:r>
      <w:r>
        <w:t>2Rx requirements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4232DCD0" w14:textId="77777777" w:rsidR="00F60B18" w:rsidRPr="0069084F" w:rsidRDefault="00F60B18" w:rsidP="00F60B18">
      <w:pPr>
        <w:pStyle w:val="Heading5"/>
      </w:pPr>
      <w:bookmarkStart w:id="5995" w:name="_Toc76298405"/>
      <w:bookmarkStart w:id="5996" w:name="_Toc76572417"/>
      <w:bookmarkStart w:id="5997" w:name="_Toc76652284"/>
      <w:bookmarkStart w:id="5998" w:name="_Toc76653122"/>
      <w:bookmarkStart w:id="5999" w:name="_Toc83742395"/>
      <w:bookmarkStart w:id="6000" w:name="_Toc91440885"/>
      <w:bookmarkStart w:id="6001" w:name="_Toc98849675"/>
      <w:bookmarkStart w:id="6002" w:name="_Toc106543529"/>
      <w:bookmarkStart w:id="6003" w:name="_Toc106737627"/>
      <w:bookmarkStart w:id="6004" w:name="_Toc107233394"/>
      <w:bookmarkStart w:id="6005" w:name="_Toc107235012"/>
      <w:bookmarkStart w:id="6006" w:name="_Toc107419982"/>
      <w:bookmarkStart w:id="6007" w:name="_Toc107477278"/>
      <w:bookmarkStart w:id="6008" w:name="_Toc114566136"/>
      <w:bookmarkStart w:id="6009" w:name="_Toc123936448"/>
      <w:bookmarkStart w:id="6010"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1" w:name="_Toc76298406"/>
      <w:bookmarkStart w:id="6012" w:name="_Toc76572418"/>
      <w:bookmarkStart w:id="6013" w:name="_Toc76652285"/>
      <w:bookmarkStart w:id="6014" w:name="_Toc76653123"/>
      <w:bookmarkStart w:id="6015" w:name="_Toc83742396"/>
      <w:bookmarkStart w:id="6016" w:name="_Toc91440886"/>
      <w:bookmarkStart w:id="6017" w:name="_Toc98849676"/>
      <w:bookmarkStart w:id="6018" w:name="_Toc106543530"/>
      <w:bookmarkStart w:id="6019" w:name="_Toc106737628"/>
      <w:bookmarkStart w:id="6020" w:name="_Toc107233395"/>
      <w:bookmarkStart w:id="6021" w:name="_Toc107235013"/>
      <w:bookmarkStart w:id="6022" w:name="_Toc107419983"/>
      <w:bookmarkStart w:id="6023" w:name="_Toc107477279"/>
      <w:bookmarkStart w:id="6024" w:name="_Toc114566137"/>
      <w:bookmarkStart w:id="6025" w:name="_Toc123936449"/>
      <w:bookmarkStart w:id="6026" w:name="_Toc124377464"/>
      <w:r w:rsidRPr="00F62C0B">
        <w:t>11.1.3.1</w:t>
      </w:r>
      <w:r w:rsidRPr="00F62C0B">
        <w:tab/>
      </w:r>
      <w:r w:rsidRPr="00F62C0B">
        <w:rPr>
          <w:rFonts w:hint="eastAsia"/>
        </w:rPr>
        <w:t>2Rx requirements</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02D169A9" w14:textId="77777777" w:rsidR="00F60B18" w:rsidRPr="0069084F" w:rsidRDefault="00F60B18" w:rsidP="00F60B18">
      <w:pPr>
        <w:pStyle w:val="Heading5"/>
      </w:pPr>
      <w:bookmarkStart w:id="6027" w:name="_Toc76298407"/>
      <w:bookmarkStart w:id="6028" w:name="_Toc76572419"/>
      <w:bookmarkStart w:id="6029" w:name="_Toc76652286"/>
      <w:bookmarkStart w:id="6030" w:name="_Toc76653124"/>
      <w:bookmarkStart w:id="6031" w:name="_Toc83742397"/>
      <w:bookmarkStart w:id="6032" w:name="_Toc91440887"/>
      <w:bookmarkStart w:id="6033" w:name="_Toc98849677"/>
      <w:bookmarkStart w:id="6034" w:name="_Toc106543531"/>
      <w:bookmarkStart w:id="6035" w:name="_Toc106737629"/>
      <w:bookmarkStart w:id="6036" w:name="_Toc107233396"/>
      <w:bookmarkStart w:id="6037" w:name="_Toc107235014"/>
      <w:bookmarkStart w:id="6038" w:name="_Toc107419984"/>
      <w:bookmarkStart w:id="6039" w:name="_Toc107477280"/>
      <w:bookmarkStart w:id="6040" w:name="_Toc114566138"/>
      <w:bookmarkStart w:id="6041" w:name="_Toc123936450"/>
      <w:bookmarkStart w:id="6042"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3" w:name="_Toc76298408"/>
      <w:bookmarkStart w:id="6044" w:name="_Toc76572420"/>
      <w:bookmarkStart w:id="6045" w:name="_Toc76652287"/>
      <w:bookmarkStart w:id="6046" w:name="_Toc76653125"/>
      <w:bookmarkStart w:id="6047" w:name="_Toc83742398"/>
      <w:bookmarkStart w:id="6048" w:name="_Toc91440888"/>
      <w:bookmarkStart w:id="6049" w:name="_Toc98849678"/>
      <w:bookmarkStart w:id="6050" w:name="_Toc106543532"/>
      <w:bookmarkStart w:id="6051" w:name="_Toc106737630"/>
      <w:bookmarkStart w:id="6052" w:name="_Toc107233397"/>
      <w:bookmarkStart w:id="6053" w:name="_Toc107235015"/>
      <w:bookmarkStart w:id="6054" w:name="_Toc107419985"/>
      <w:bookmarkStart w:id="6055" w:name="_Toc107477281"/>
      <w:bookmarkStart w:id="6056" w:name="_Toc114566139"/>
      <w:bookmarkStart w:id="6057" w:name="_Toc123936451"/>
      <w:bookmarkStart w:id="6058" w:name="_Toc124377466"/>
      <w:r w:rsidRPr="000A1784">
        <w:t>11.1.4.1</w:t>
      </w:r>
      <w:r w:rsidRPr="000A1784">
        <w:rPr>
          <w:rFonts w:hint="eastAsia"/>
        </w:rPr>
        <w:tab/>
      </w:r>
      <w:r w:rsidRPr="000A1784">
        <w:t>2Rx requirements</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04C7C860" w14:textId="77777777" w:rsidR="00F60B18" w:rsidRPr="002D0E4E" w:rsidRDefault="00F60B18" w:rsidP="00F60B18">
      <w:pPr>
        <w:pStyle w:val="Heading5"/>
      </w:pPr>
      <w:bookmarkStart w:id="6059" w:name="_Toc76298409"/>
      <w:bookmarkStart w:id="6060" w:name="_Toc76572421"/>
      <w:bookmarkStart w:id="6061" w:name="_Toc76652288"/>
      <w:bookmarkStart w:id="6062" w:name="_Toc76653126"/>
      <w:bookmarkStart w:id="6063" w:name="_Toc83742399"/>
      <w:bookmarkStart w:id="6064" w:name="_Toc91440889"/>
      <w:bookmarkStart w:id="6065" w:name="_Toc98849679"/>
      <w:bookmarkStart w:id="6066" w:name="_Toc106543533"/>
      <w:bookmarkStart w:id="6067" w:name="_Toc106737631"/>
      <w:bookmarkStart w:id="6068" w:name="_Toc107233398"/>
      <w:bookmarkStart w:id="6069" w:name="_Toc107235016"/>
      <w:bookmarkStart w:id="6070" w:name="_Toc107419986"/>
      <w:bookmarkStart w:id="6071" w:name="_Toc107477282"/>
      <w:bookmarkStart w:id="6072" w:name="_Toc114566140"/>
      <w:bookmarkStart w:id="6073" w:name="_Toc123936452"/>
      <w:bookmarkStart w:id="6074"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CA398DA"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p>
    <w:p w14:paraId="1DF13F21" w14:textId="3BD478C0" w:rsidR="00B359A5" w:rsidRPr="00B359A5" w:rsidRDefault="00B359A5" w:rsidP="00B359A5">
      <w:pPr>
        <w:pStyle w:val="TH"/>
      </w:pPr>
      <w:r w:rsidRPr="00A74798">
        <w:rPr>
          <w:rFonts w:eastAsia="Malgun Gothic"/>
        </w:rPr>
        <w:t xml:space="preserve">Table </w:t>
      </w:r>
      <w:r w:rsidRPr="00A74798">
        <w:rPr>
          <w:rFonts w:eastAsia="Malgun Gothic"/>
        </w:rPr>
        <w:fldChar w:fldCharType="begin"/>
      </w:r>
      <w:r w:rsidRPr="00A74798">
        <w:rPr>
          <w:rFonts w:eastAsia="Malgun Gothic"/>
        </w:rPr>
        <w:instrText xml:space="preserve"> SEQ Table \* ARABIC </w:instrText>
      </w:r>
      <w:r w:rsidRPr="00A74798">
        <w:rPr>
          <w:rFonts w:eastAsia="Malgun Gothic"/>
        </w:rPr>
        <w:fldChar w:fldCharType="separate"/>
      </w:r>
      <w:r w:rsidRPr="00A74798">
        <w:rPr>
          <w:rFonts w:eastAsia="Malgun Gothic"/>
        </w:rPr>
        <w:t>1</w:t>
      </w:r>
      <w:r w:rsidRPr="00A74798">
        <w:rPr>
          <w:rFonts w:eastAsia="Malgun Gothic"/>
        </w:rPr>
        <w:fldChar w:fldCharType="end"/>
      </w:r>
      <w:r w:rsidRPr="00A74798">
        <w:rPr>
          <w:rFonts w:eastAsia="Malgun Gothic"/>
        </w:rPr>
        <w:t>1.1.4.1.1-1: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5" w:name="_Toc76298410"/>
      <w:bookmarkStart w:id="6076" w:name="_Toc76572422"/>
      <w:bookmarkStart w:id="6077" w:name="_Toc76652289"/>
      <w:bookmarkStart w:id="6078" w:name="_Toc76653127"/>
      <w:bookmarkStart w:id="6079" w:name="_Toc83742400"/>
      <w:bookmarkStart w:id="6080" w:name="_Toc91440890"/>
      <w:bookmarkStart w:id="6081" w:name="_Toc98849680"/>
      <w:bookmarkStart w:id="6082" w:name="_Toc106543534"/>
      <w:bookmarkStart w:id="6083" w:name="_Toc106737632"/>
      <w:bookmarkStart w:id="6084" w:name="_Toc107233399"/>
      <w:bookmarkStart w:id="6085" w:name="_Toc107235017"/>
      <w:bookmarkStart w:id="6086" w:name="_Toc107419987"/>
      <w:bookmarkStart w:id="6087" w:name="_Toc107477283"/>
      <w:bookmarkStart w:id="6088" w:name="_Toc114566141"/>
      <w:bookmarkStart w:id="6089" w:name="_Toc123936453"/>
      <w:bookmarkStart w:id="6090" w:name="_Toc124377468"/>
      <w:r w:rsidRPr="000A1784">
        <w:t>11.1.5.1</w:t>
      </w:r>
      <w:r>
        <w:tab/>
      </w:r>
      <w:r w:rsidRPr="000A1784">
        <w:t>2Rx requirements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3AD2A1D" w14:textId="77777777" w:rsidR="00F60B18" w:rsidRPr="000A1784" w:rsidRDefault="00F60B18" w:rsidP="00F60B18">
      <w:pPr>
        <w:pStyle w:val="Heading5"/>
      </w:pPr>
      <w:bookmarkStart w:id="6091" w:name="_Toc76298411"/>
      <w:bookmarkStart w:id="6092" w:name="_Toc76572423"/>
      <w:bookmarkStart w:id="6093" w:name="_Toc76652290"/>
      <w:bookmarkStart w:id="6094" w:name="_Toc76653128"/>
      <w:bookmarkStart w:id="6095" w:name="_Toc83742401"/>
      <w:bookmarkStart w:id="6096" w:name="_Toc91440891"/>
      <w:bookmarkStart w:id="6097" w:name="_Toc98849681"/>
      <w:bookmarkStart w:id="6098" w:name="_Toc106543535"/>
      <w:bookmarkStart w:id="6099" w:name="_Toc106737633"/>
      <w:bookmarkStart w:id="6100" w:name="_Toc107233400"/>
      <w:bookmarkStart w:id="6101" w:name="_Toc107235018"/>
      <w:bookmarkStart w:id="6102" w:name="_Toc107419988"/>
      <w:bookmarkStart w:id="6103" w:name="_Toc107477284"/>
      <w:bookmarkStart w:id="6104" w:name="_Toc114566142"/>
      <w:bookmarkStart w:id="6105" w:name="_Toc123936454"/>
      <w:bookmarkStart w:id="6106" w:name="_Toc124377469"/>
      <w:r>
        <w:t>11.1.5.1.1</w:t>
      </w:r>
      <w:r>
        <w:tab/>
      </w:r>
      <w:r w:rsidRPr="000A1784">
        <w:t>Minimum requirements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45355E6C" w14:textId="77777777" w:rsidR="00F60B18" w:rsidRPr="005B7A7E" w:rsidRDefault="00F60B18" w:rsidP="00D35940">
      <w:pPr>
        <w:pStyle w:val="Heading6"/>
      </w:pPr>
      <w:bookmarkStart w:id="6107" w:name="_Toc107477285"/>
      <w:bookmarkStart w:id="6108" w:name="_Toc114566143"/>
      <w:bookmarkStart w:id="6109" w:name="_Toc123936455"/>
      <w:bookmarkStart w:id="6110" w:name="_Toc124377470"/>
      <w:r w:rsidRPr="003D0525">
        <w:t>11</w:t>
      </w:r>
      <w:r w:rsidRPr="005B7A7E">
        <w:t>.1.5.1.1.1</w:t>
      </w:r>
      <w:r w:rsidRPr="005B7A7E">
        <w:tab/>
        <w:t>NACK missed detection requirements</w:t>
      </w:r>
      <w:bookmarkEnd w:id="6107"/>
      <w:bookmarkEnd w:id="6108"/>
      <w:bookmarkEnd w:id="6109"/>
      <w:bookmarkEnd w:id="6110"/>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1" w:name="_Toc107477286"/>
      <w:bookmarkStart w:id="6112" w:name="_Toc114566144"/>
      <w:bookmarkStart w:id="6113" w:name="_Toc123936456"/>
      <w:bookmarkStart w:id="6114" w:name="_Toc124377471"/>
      <w:r w:rsidRPr="000A1784">
        <w:t>11</w:t>
      </w:r>
      <w:r w:rsidRPr="005B7A7E">
        <w:t>.1.5</w:t>
      </w:r>
      <w:r w:rsidRPr="000A1784">
        <w:t>.1.1.2</w:t>
      </w:r>
      <w:r>
        <w:tab/>
      </w:r>
      <w:r w:rsidRPr="000A1784">
        <w:t>DTX to NACK requirements</w:t>
      </w:r>
      <w:bookmarkEnd w:id="6111"/>
      <w:bookmarkEnd w:id="6112"/>
      <w:bookmarkEnd w:id="6113"/>
      <w:bookmarkEnd w:id="6114"/>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6572DD28" w:rsidR="00F60B18" w:rsidRDefault="00F60B18" w:rsidP="00F60B18">
      <w:r>
        <w:t>The test parameters</w:t>
      </w:r>
      <w:r w:rsidRPr="00D15522">
        <w:t xml:space="preserve"> </w:t>
      </w:r>
      <w:r>
        <w:t>are configured in table 11.</w:t>
      </w:r>
      <w:r w:rsidR="00597BAA">
        <w:t>1.</w:t>
      </w:r>
      <w:r>
        <w:t>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5" w:name="OLE_LINK93"/>
      <w:bookmarkStart w:id="6116" w:name="_Toc76298412"/>
      <w:bookmarkStart w:id="6117" w:name="_Toc76572424"/>
      <w:bookmarkStart w:id="6118" w:name="_Toc76652291"/>
      <w:bookmarkStart w:id="6119" w:name="_Toc76653129"/>
      <w:bookmarkStart w:id="6120" w:name="_Toc83742402"/>
      <w:bookmarkStart w:id="6121" w:name="_Toc91440892"/>
      <w:bookmarkStart w:id="6122" w:name="_Toc98849682"/>
      <w:bookmarkStart w:id="6123" w:name="_Toc106543536"/>
      <w:bookmarkStart w:id="6124" w:name="_Toc106737634"/>
      <w:bookmarkStart w:id="6125" w:name="_Toc107233401"/>
      <w:bookmarkStart w:id="6126" w:name="_Toc107235019"/>
      <w:bookmarkStart w:id="6127" w:name="_Toc107419989"/>
      <w:bookmarkStart w:id="6128" w:name="_Toc107477287"/>
      <w:bookmarkStart w:id="6129" w:name="_Toc114566145"/>
      <w:bookmarkStart w:id="6130" w:name="_Toc123936457"/>
      <w:bookmarkStart w:id="6131" w:name="_Toc124377472"/>
      <w:r>
        <w:rPr>
          <w:rFonts w:hint="eastAsia"/>
          <w:lang w:eastAsia="ko-KR"/>
        </w:rPr>
        <w:t>1</w:t>
      </w:r>
      <w:r>
        <w:rPr>
          <w:lang w:eastAsia="ko-KR"/>
        </w:rPr>
        <w:t>1</w:t>
      </w:r>
      <w:r w:rsidRPr="00C25669">
        <w:rPr>
          <w:rFonts w:hint="eastAsia"/>
          <w:lang w:eastAsia="ko-KR"/>
        </w:rPr>
        <w:t>.1</w:t>
      </w:r>
      <w:r>
        <w:rPr>
          <w:lang w:eastAsia="ko-KR"/>
        </w:rPr>
        <w:t>.</w:t>
      </w:r>
      <w:bookmarkEnd w:id="6115"/>
      <w:r>
        <w:rPr>
          <w:lang w:eastAsia="ko-KR"/>
        </w:rPr>
        <w:t>6</w:t>
      </w:r>
      <w:r>
        <w:rPr>
          <w:lang w:eastAsia="ko-KR"/>
        </w:rPr>
        <w:tab/>
        <w:t>Power imbalance performance with two links</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3AF465DD" w14:textId="77777777" w:rsidR="00F60B18" w:rsidRDefault="00F60B18" w:rsidP="00F60B18">
      <w:pPr>
        <w:pStyle w:val="Heading4"/>
        <w:rPr>
          <w:lang w:eastAsia="ko-KR"/>
        </w:rPr>
      </w:pPr>
      <w:bookmarkStart w:id="6132" w:name="_Toc76298413"/>
      <w:bookmarkStart w:id="6133" w:name="_Toc76572425"/>
      <w:bookmarkStart w:id="6134" w:name="_Toc76652292"/>
      <w:bookmarkStart w:id="6135" w:name="_Toc76653130"/>
      <w:bookmarkStart w:id="6136" w:name="_Toc83742403"/>
      <w:bookmarkStart w:id="6137" w:name="_Toc91440893"/>
      <w:bookmarkStart w:id="6138" w:name="_Toc98849683"/>
      <w:bookmarkStart w:id="6139" w:name="_Toc106543537"/>
      <w:bookmarkStart w:id="6140" w:name="_Toc106737635"/>
      <w:bookmarkStart w:id="6141" w:name="_Toc107233402"/>
      <w:bookmarkStart w:id="6142" w:name="_Toc107235020"/>
      <w:bookmarkStart w:id="6143" w:name="_Toc107419990"/>
      <w:bookmarkStart w:id="6144" w:name="_Toc107477288"/>
      <w:bookmarkStart w:id="6145" w:name="_Toc114566146"/>
      <w:bookmarkStart w:id="6146" w:name="_Toc123936458"/>
      <w:bookmarkStart w:id="6147"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4CF49A10" w14:textId="77777777" w:rsidR="00F60B18" w:rsidRPr="00D86539" w:rsidRDefault="00F60B18" w:rsidP="00F60B18">
      <w:pPr>
        <w:pStyle w:val="Heading5"/>
        <w:rPr>
          <w:rFonts w:eastAsia="Malgun Gothic"/>
          <w:lang w:eastAsia="ko-KR"/>
        </w:rPr>
      </w:pPr>
      <w:bookmarkStart w:id="6148" w:name="_Toc76298414"/>
      <w:bookmarkStart w:id="6149" w:name="_Toc76572426"/>
      <w:bookmarkStart w:id="6150" w:name="_Toc76652293"/>
      <w:bookmarkStart w:id="6151" w:name="_Toc76653131"/>
      <w:bookmarkStart w:id="6152" w:name="_Toc83742404"/>
      <w:bookmarkStart w:id="6153" w:name="_Toc91440894"/>
      <w:bookmarkStart w:id="6154" w:name="_Toc98849684"/>
      <w:bookmarkStart w:id="6155" w:name="_Toc106543538"/>
      <w:bookmarkStart w:id="6156" w:name="_Toc106737636"/>
      <w:bookmarkStart w:id="6157" w:name="_Toc107233403"/>
      <w:bookmarkStart w:id="6158" w:name="_Toc107235021"/>
      <w:bookmarkStart w:id="6159" w:name="_Toc107419991"/>
      <w:bookmarkStart w:id="6160" w:name="_Toc107477289"/>
      <w:bookmarkStart w:id="6161" w:name="_Toc114566147"/>
      <w:bookmarkStart w:id="6162" w:name="_Toc123936459"/>
      <w:bookmarkStart w:id="6163"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4" w:name="OLE_LINK103"/>
      <w:r w:rsidRPr="002A34B3">
        <w:rPr>
          <w:rFonts w:ascii="Arial" w:hAnsi="Arial" w:cs="Arial"/>
          <w:b/>
        </w:rPr>
        <w:t>Table 11.1.6.1.1-1:</w:t>
      </w:r>
      <w:bookmarkEnd w:id="6164"/>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5" w:name="OLE_LINK148"/>
            <w:r>
              <w:rPr>
                <w:rFonts w:cs="Arial"/>
                <w:szCs w:val="18"/>
                <w:lang w:eastAsia="zh-CN"/>
              </w:rPr>
              <w:t>PSSCH DMRS pattern</w:t>
            </w:r>
            <w:bookmarkEnd w:id="6165"/>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6" w:name="OLE_LINK149"/>
            <w:r>
              <w:rPr>
                <w:rFonts w:cs="Arial" w:hint="eastAsia"/>
                <w:szCs w:val="18"/>
                <w:lang w:eastAsia="zh-CN"/>
              </w:rPr>
              <w:t>{</w:t>
            </w:r>
            <w:r>
              <w:rPr>
                <w:rFonts w:cs="Arial"/>
                <w:szCs w:val="18"/>
                <w:lang w:eastAsia="zh-CN"/>
              </w:rPr>
              <w:t>2,3}</w:t>
            </w:r>
            <w:bookmarkEnd w:id="6166"/>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67" w:name="OLE_LINK150"/>
            <w:r w:rsidRPr="002A34B3">
              <w:rPr>
                <w:rFonts w:cs="Arial"/>
                <w:szCs w:val="18"/>
              </w:rPr>
              <w:t xml:space="preserve">(Note </w:t>
            </w:r>
            <w:r>
              <w:rPr>
                <w:rFonts w:cs="Arial"/>
                <w:szCs w:val="18"/>
              </w:rPr>
              <w:t>2</w:t>
            </w:r>
            <w:r w:rsidRPr="002A34B3">
              <w:rPr>
                <w:rFonts w:cs="Arial"/>
                <w:szCs w:val="18"/>
              </w:rPr>
              <w:t>)</w:t>
            </w:r>
            <w:bookmarkEnd w:id="6167"/>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68" w:name="OLE_LINK17"/>
            <w:r w:rsidRPr="00F31F66">
              <w:rPr>
                <w:rFonts w:cs="Arial"/>
              </w:rPr>
              <w:t>Propagation condition</w:t>
            </w:r>
            <w:bookmarkEnd w:id="6168"/>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69" w:name="_Toc76298415"/>
      <w:bookmarkStart w:id="6170" w:name="_Toc76572427"/>
      <w:bookmarkStart w:id="6171" w:name="_Toc76652294"/>
      <w:bookmarkStart w:id="6172" w:name="_Toc76653132"/>
      <w:bookmarkStart w:id="6173" w:name="_Toc83742405"/>
      <w:bookmarkStart w:id="6174" w:name="_Toc91440895"/>
      <w:bookmarkStart w:id="6175" w:name="_Toc98849685"/>
      <w:bookmarkStart w:id="6176" w:name="_Toc106543539"/>
      <w:bookmarkStart w:id="6177" w:name="_Toc106737637"/>
      <w:bookmarkStart w:id="6178" w:name="_Toc107233404"/>
      <w:bookmarkStart w:id="6179" w:name="_Toc107235022"/>
      <w:bookmarkStart w:id="6180" w:name="_Toc107419992"/>
      <w:bookmarkStart w:id="6181" w:name="_Toc107477290"/>
      <w:bookmarkStart w:id="6182" w:name="_Toc114566148"/>
      <w:bookmarkStart w:id="6183" w:name="_Toc123936460"/>
      <w:bookmarkStart w:id="6184" w:name="_Toc124377475"/>
      <w:r>
        <w:rPr>
          <w:rFonts w:eastAsia="PMingLiU"/>
          <w:lang w:eastAsia="zh-TW"/>
        </w:rPr>
        <w:t>11.</w:t>
      </w:r>
      <w:r w:rsidRPr="005B7A7E">
        <w:rPr>
          <w:rFonts w:eastAsia="PMingLiU"/>
          <w:lang w:eastAsia="zh-TW"/>
        </w:rPr>
        <w:t>1.7</w:t>
      </w:r>
      <w:r w:rsidRPr="005B7A7E">
        <w:tab/>
        <w:t>HARQ buffer soft combining test</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2D447B59" w14:textId="77777777" w:rsidR="00F60B18" w:rsidRPr="005B7A7E" w:rsidRDefault="00F60B18" w:rsidP="00F60B18">
      <w:pPr>
        <w:pStyle w:val="Heading4"/>
      </w:pPr>
      <w:bookmarkStart w:id="6185" w:name="_Toc76298416"/>
      <w:bookmarkStart w:id="6186" w:name="_Toc76572428"/>
      <w:bookmarkStart w:id="6187" w:name="_Toc76652295"/>
      <w:bookmarkStart w:id="6188" w:name="_Toc76653133"/>
      <w:bookmarkStart w:id="6189" w:name="_Toc83742406"/>
      <w:bookmarkStart w:id="6190" w:name="_Toc91440896"/>
      <w:bookmarkStart w:id="6191" w:name="_Toc98849686"/>
      <w:bookmarkStart w:id="6192" w:name="_Toc106543540"/>
      <w:bookmarkStart w:id="6193" w:name="_Toc106737638"/>
      <w:bookmarkStart w:id="6194" w:name="_Toc107233405"/>
      <w:bookmarkStart w:id="6195" w:name="_Toc107235023"/>
      <w:bookmarkStart w:id="6196" w:name="_Toc107419993"/>
      <w:bookmarkStart w:id="6197" w:name="_Toc107477291"/>
      <w:bookmarkStart w:id="6198" w:name="_Toc114566149"/>
      <w:bookmarkStart w:id="6199" w:name="_Toc123936461"/>
      <w:bookmarkStart w:id="6200" w:name="_Toc124377476"/>
      <w:r w:rsidRPr="005B7A7E">
        <w:t>11.1.7.1</w:t>
      </w:r>
      <w:r w:rsidRPr="005B7A7E">
        <w:tab/>
        <w:t>2Rx requirement</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73CD222" w14:textId="77777777" w:rsidR="00F60B18" w:rsidRPr="005B7A7E" w:rsidRDefault="00F60B18" w:rsidP="00F60B18">
      <w:pPr>
        <w:pStyle w:val="Heading5"/>
      </w:pPr>
      <w:bookmarkStart w:id="6201" w:name="_Toc76298417"/>
      <w:bookmarkStart w:id="6202" w:name="_Toc76572429"/>
      <w:bookmarkStart w:id="6203" w:name="_Toc76652296"/>
      <w:bookmarkStart w:id="6204" w:name="_Toc76653134"/>
      <w:bookmarkStart w:id="6205" w:name="_Toc83742407"/>
      <w:bookmarkStart w:id="6206" w:name="_Toc91440897"/>
      <w:bookmarkStart w:id="6207" w:name="_Toc98849687"/>
      <w:bookmarkStart w:id="6208" w:name="_Toc106543541"/>
      <w:bookmarkStart w:id="6209" w:name="_Toc106737639"/>
      <w:bookmarkStart w:id="6210" w:name="_Toc107233406"/>
      <w:bookmarkStart w:id="6211" w:name="_Toc107235024"/>
      <w:bookmarkStart w:id="6212" w:name="_Toc107419994"/>
      <w:bookmarkStart w:id="6213" w:name="_Toc107477292"/>
      <w:bookmarkStart w:id="6214" w:name="_Toc114566150"/>
      <w:bookmarkStart w:id="6215" w:name="_Toc123936462"/>
      <w:bookmarkStart w:id="6216" w:name="_Toc124377477"/>
      <w:r w:rsidRPr="005B7A7E">
        <w:t>11.1.7.1.1</w:t>
      </w:r>
      <w:r w:rsidRPr="005B7A7E">
        <w:tab/>
        <w:t>Minimum requirement</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17" w:name="_Toc76298418"/>
      <w:bookmarkStart w:id="6218" w:name="_Toc76572430"/>
      <w:bookmarkStart w:id="6219" w:name="_Toc76652297"/>
      <w:bookmarkStart w:id="6220" w:name="_Toc76653135"/>
      <w:bookmarkStart w:id="6221" w:name="_Toc83742408"/>
      <w:bookmarkStart w:id="6222" w:name="_Toc91440898"/>
      <w:bookmarkStart w:id="6223" w:name="_Toc98849688"/>
      <w:bookmarkStart w:id="6224" w:name="_Toc106543542"/>
      <w:bookmarkStart w:id="6225" w:name="_Toc106737640"/>
      <w:bookmarkStart w:id="6226" w:name="_Toc107233407"/>
      <w:bookmarkStart w:id="6227" w:name="_Toc107235025"/>
      <w:bookmarkStart w:id="6228" w:name="_Toc107419995"/>
      <w:bookmarkStart w:id="6229" w:name="_Toc107477293"/>
      <w:bookmarkStart w:id="6230" w:name="_Toc114566151"/>
      <w:bookmarkStart w:id="6231" w:name="_Toc123936463"/>
      <w:bookmarkStart w:id="6232" w:name="_Toc124377478"/>
      <w:bookmarkStart w:id="6233" w:name="OLE_LINK110"/>
      <w:r>
        <w:t>11.1.8</w:t>
      </w:r>
      <w:r>
        <w:tab/>
        <w:t>PSCCH decoding capability test</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22719ABD" w14:textId="77777777" w:rsidR="00F60B18" w:rsidRDefault="00F60B18" w:rsidP="00F60B18">
      <w:pPr>
        <w:pStyle w:val="Heading4"/>
      </w:pPr>
      <w:bookmarkStart w:id="6234" w:name="_Toc76298419"/>
      <w:bookmarkStart w:id="6235" w:name="_Toc76572431"/>
      <w:bookmarkStart w:id="6236" w:name="_Toc76652298"/>
      <w:bookmarkStart w:id="6237" w:name="_Toc76653136"/>
      <w:bookmarkStart w:id="6238" w:name="_Toc83742409"/>
      <w:bookmarkStart w:id="6239" w:name="_Toc91440899"/>
      <w:bookmarkStart w:id="6240" w:name="_Toc98849689"/>
      <w:bookmarkStart w:id="6241" w:name="_Toc106543543"/>
      <w:bookmarkStart w:id="6242" w:name="_Toc106737641"/>
      <w:bookmarkStart w:id="6243" w:name="_Toc107233408"/>
      <w:bookmarkStart w:id="6244" w:name="_Toc107235026"/>
      <w:bookmarkStart w:id="6245" w:name="_Toc107419996"/>
      <w:bookmarkStart w:id="6246" w:name="_Toc107477294"/>
      <w:bookmarkStart w:id="6247" w:name="_Toc114566152"/>
      <w:bookmarkStart w:id="6248" w:name="_Toc123936464"/>
      <w:bookmarkStart w:id="6249" w:name="_Toc124377479"/>
      <w:r>
        <w:t>11.1.8.1</w:t>
      </w:r>
      <w:r>
        <w:tab/>
        <w:t>2RX requirements</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p>
    <w:p w14:paraId="7B4A1009" w14:textId="77777777" w:rsidR="00F60B18" w:rsidRPr="001065D8" w:rsidRDefault="00F60B18" w:rsidP="00F60B18">
      <w:pPr>
        <w:pStyle w:val="Heading5"/>
      </w:pPr>
      <w:bookmarkStart w:id="6250" w:name="_Toc76298420"/>
      <w:bookmarkStart w:id="6251" w:name="_Toc76572432"/>
      <w:bookmarkStart w:id="6252" w:name="_Toc76652299"/>
      <w:bookmarkStart w:id="6253" w:name="_Toc76653137"/>
      <w:bookmarkStart w:id="6254" w:name="_Toc83742410"/>
      <w:bookmarkStart w:id="6255" w:name="_Toc91440900"/>
      <w:bookmarkStart w:id="6256" w:name="_Toc98849690"/>
      <w:bookmarkStart w:id="6257" w:name="_Toc106543544"/>
      <w:bookmarkStart w:id="6258" w:name="_Toc106737642"/>
      <w:bookmarkStart w:id="6259" w:name="_Toc107233409"/>
      <w:bookmarkStart w:id="6260" w:name="_Toc107235027"/>
      <w:bookmarkStart w:id="6261" w:name="_Toc107419997"/>
      <w:bookmarkStart w:id="6262" w:name="_Toc107477295"/>
      <w:bookmarkStart w:id="6263" w:name="_Toc114566153"/>
      <w:bookmarkStart w:id="6264" w:name="_Toc123936465"/>
      <w:bookmarkStart w:id="6265" w:name="_Toc124377480"/>
      <w:r>
        <w:t>11.1.8.1.1</w:t>
      </w:r>
      <w:r>
        <w:tab/>
        <w:t>Minimum requirements</w:t>
      </w:r>
      <w:bookmarkEnd w:id="6233"/>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6" w:name="OLE_LINK114"/>
      <w:r w:rsidRPr="00CA4768">
        <w:t>Table 11.1.8.1.1-1:</w:t>
      </w:r>
      <w:bookmarkEnd w:id="6266"/>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67"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68" w:name="OLE_LINK44"/>
            <w:r>
              <w:rPr>
                <w:lang w:eastAsia="ko-KR"/>
              </w:rPr>
              <w:t>R.PSSCH.2-1.</w:t>
            </w:r>
            <w:bookmarkEnd w:id="6268"/>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69" w:name="OLE_LINK46"/>
            <w:r w:rsidRPr="0060190E">
              <w:rPr>
                <w:lang w:eastAsia="ko-KR"/>
              </w:rPr>
              <w:t>R.PSCCH.2-1.1</w:t>
            </w:r>
            <w:bookmarkEnd w:id="6269"/>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0" w:name="OLE_LINK21"/>
            <w:r w:rsidRPr="003068D1">
              <w:rPr>
                <w:lang w:eastAsia="ko-KR"/>
              </w:rPr>
              <w:t>[9].</w:t>
            </w:r>
            <w:bookmarkEnd w:id="6270"/>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67"/>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1"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2"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2"/>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1"/>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3" w:name="_Toc76298421"/>
      <w:bookmarkStart w:id="6274" w:name="_Toc76572433"/>
      <w:bookmarkStart w:id="6275" w:name="_Toc76652300"/>
      <w:bookmarkStart w:id="6276" w:name="_Toc76653138"/>
      <w:bookmarkStart w:id="6277" w:name="_Toc83742411"/>
      <w:bookmarkStart w:id="6278" w:name="_Toc91440901"/>
      <w:bookmarkStart w:id="6279" w:name="_Toc98849691"/>
      <w:bookmarkStart w:id="6280" w:name="_Toc106543545"/>
      <w:bookmarkStart w:id="6281" w:name="_Toc106737643"/>
      <w:bookmarkStart w:id="6282" w:name="_Toc107233410"/>
      <w:bookmarkStart w:id="6283" w:name="_Toc107235028"/>
      <w:bookmarkStart w:id="6284" w:name="_Toc107419998"/>
      <w:bookmarkStart w:id="6285" w:name="_Toc107477296"/>
      <w:bookmarkStart w:id="6286" w:name="_Toc114566154"/>
      <w:bookmarkStart w:id="6287" w:name="_Toc123936466"/>
      <w:bookmarkStart w:id="6288" w:name="_Toc124377481"/>
      <w:r>
        <w:rPr>
          <w:lang w:eastAsia="ko-KR"/>
        </w:rPr>
        <w:t>11.1.9</w:t>
      </w:r>
      <w:r>
        <w:rPr>
          <w:lang w:eastAsia="ko-KR"/>
        </w:rPr>
        <w:tab/>
        <w:t>PSFCH decoding capability test</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2D9FAC08" w14:textId="77777777" w:rsidR="00F60B18" w:rsidRDefault="00F60B18" w:rsidP="00F60B18">
      <w:pPr>
        <w:pStyle w:val="Heading4"/>
        <w:rPr>
          <w:lang w:eastAsia="ko-KR"/>
        </w:rPr>
      </w:pPr>
      <w:bookmarkStart w:id="6289" w:name="_Toc76298422"/>
      <w:bookmarkStart w:id="6290" w:name="_Toc76572434"/>
      <w:bookmarkStart w:id="6291" w:name="_Toc76652301"/>
      <w:bookmarkStart w:id="6292" w:name="_Toc76653139"/>
      <w:bookmarkStart w:id="6293" w:name="_Toc83742412"/>
      <w:bookmarkStart w:id="6294" w:name="_Toc91440902"/>
      <w:bookmarkStart w:id="6295" w:name="_Toc98849692"/>
      <w:bookmarkStart w:id="6296" w:name="_Toc106543546"/>
      <w:bookmarkStart w:id="6297" w:name="_Toc106737644"/>
      <w:bookmarkStart w:id="6298" w:name="_Toc107233411"/>
      <w:bookmarkStart w:id="6299" w:name="_Toc107235029"/>
      <w:bookmarkStart w:id="6300" w:name="_Toc107419999"/>
      <w:bookmarkStart w:id="6301" w:name="_Toc107477297"/>
      <w:bookmarkStart w:id="6302" w:name="_Toc114566155"/>
      <w:bookmarkStart w:id="6303" w:name="_Toc123936467"/>
      <w:bookmarkStart w:id="6304" w:name="_Toc124377482"/>
      <w:r>
        <w:rPr>
          <w:lang w:eastAsia="ko-KR"/>
        </w:rPr>
        <w:t>11.1.9.1</w:t>
      </w:r>
      <w:r>
        <w:rPr>
          <w:lang w:eastAsia="ko-KR"/>
        </w:rPr>
        <w:tab/>
        <w:t>2RX requirements</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61976DFF" w14:textId="77777777" w:rsidR="00F60B18" w:rsidRDefault="00F60B18" w:rsidP="00F60B18">
      <w:pPr>
        <w:pStyle w:val="Heading5"/>
        <w:rPr>
          <w:rFonts w:eastAsia="Malgun Gothic"/>
          <w:lang w:eastAsia="ko-KR"/>
        </w:rPr>
      </w:pPr>
      <w:bookmarkStart w:id="6305" w:name="_Toc76298423"/>
      <w:bookmarkStart w:id="6306" w:name="_Toc76572435"/>
      <w:bookmarkStart w:id="6307" w:name="_Toc76652302"/>
      <w:bookmarkStart w:id="6308" w:name="_Toc76653140"/>
      <w:bookmarkStart w:id="6309" w:name="_Toc83742413"/>
      <w:bookmarkStart w:id="6310" w:name="_Toc91440903"/>
      <w:bookmarkStart w:id="6311" w:name="_Toc98849693"/>
      <w:bookmarkStart w:id="6312" w:name="_Toc106543547"/>
      <w:bookmarkStart w:id="6313" w:name="_Toc106737645"/>
      <w:bookmarkStart w:id="6314" w:name="_Toc107233412"/>
      <w:bookmarkStart w:id="6315" w:name="_Toc107235030"/>
      <w:bookmarkStart w:id="6316" w:name="_Toc107420000"/>
      <w:bookmarkStart w:id="6317" w:name="_Toc107477298"/>
      <w:bookmarkStart w:id="6318" w:name="_Toc114566156"/>
      <w:bookmarkStart w:id="6319" w:name="_Toc123936468"/>
      <w:bookmarkStart w:id="6320" w:name="_Toc124377483"/>
      <w:r>
        <w:rPr>
          <w:lang w:eastAsia="ko-KR"/>
        </w:rPr>
        <w:t>11.1.9.1.1</w:t>
      </w:r>
      <w:r>
        <w:rPr>
          <w:lang w:eastAsia="ko-KR"/>
        </w:rPr>
        <w:tab/>
        <w:t>Minimum requirements</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1" w:name="OLE_LINK35"/>
            <w:r w:rsidRPr="00E07D0A">
              <w:rPr>
                <w:rFonts w:cs="Arial"/>
                <w:lang w:eastAsia="zh-CN"/>
              </w:rPr>
              <w:t>Member ID</w:t>
            </w:r>
            <w:bookmarkEnd w:id="6321"/>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2" w:name="OLE_LINK49"/>
            <w:r w:rsidRPr="00E07D0A">
              <w:rPr>
                <w:rFonts w:cs="Arial"/>
                <w:lang w:eastAsia="zh-CN"/>
              </w:rPr>
              <w:t xml:space="preserve">N UEs transmit PSFCHs one by one on each RB with CS pair index 0. i.e. </w:t>
            </w:r>
            <w:bookmarkStart w:id="6323" w:name="OLE_LINK94"/>
            <w:r w:rsidRPr="00E07D0A">
              <w:rPr>
                <w:rFonts w:cs="Arial"/>
                <w:lang w:eastAsia="zh-CN"/>
              </w:rPr>
              <w:t>UE 0 transmits PSFCH on RB 0</w:t>
            </w:r>
            <w:bookmarkEnd w:id="6323"/>
            <w:r w:rsidRPr="00E07D0A">
              <w:rPr>
                <w:rFonts w:cs="Arial"/>
                <w:lang w:eastAsia="zh-CN"/>
              </w:rPr>
              <w:t>, UE 1 transmits PSFCH on RB 1,…, UE (N-1) transmits PSFCH on RB N-1</w:t>
            </w:r>
            <w:bookmarkEnd w:id="6322"/>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4" w:name="OLE_LINK112"/>
            <w:r w:rsidRPr="00E07D0A">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4"/>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57F8F2A" w:rsidR="00F60B18" w:rsidRPr="00101F03" w:rsidRDefault="00F60B18" w:rsidP="002231D2">
            <w:pPr>
              <w:pStyle w:val="TAH"/>
            </w:pPr>
            <w:bookmarkStart w:id="6325" w:name="OLE_LINK167"/>
            <w:r w:rsidRPr="00101F03">
              <w:t xml:space="preserve">Probability of </w:t>
            </w:r>
            <w:bookmarkEnd w:id="6325"/>
            <w:r w:rsidRPr="00101F03">
              <w:t>success detection slot with ACK only</w:t>
            </w:r>
            <w:r w:rsidR="00893789">
              <w:t xml:space="preserve"> (%)</w:t>
            </w:r>
          </w:p>
        </w:tc>
        <w:tc>
          <w:tcPr>
            <w:tcW w:w="2197" w:type="dxa"/>
            <w:vAlign w:val="center"/>
          </w:tcPr>
          <w:p w14:paraId="29A4C7D1" w14:textId="411D2E1E" w:rsidR="00F60B18" w:rsidRPr="00101F03" w:rsidRDefault="00F60B18" w:rsidP="002231D2">
            <w:pPr>
              <w:pStyle w:val="TAH"/>
            </w:pPr>
            <w:r w:rsidRPr="00101F03">
              <w:t>Probability of success detection slot with NACK or DTX</w:t>
            </w:r>
            <w:r w:rsidR="00893789">
              <w:t xml:space="preserve"> (%)</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6"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6"/>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27"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27"/>
          </w:p>
        </w:tc>
      </w:tr>
      <w:bookmarkEnd w:id="27"/>
      <w:bookmarkEnd w:id="5872"/>
      <w:bookmarkEnd w:id="5873"/>
      <w:bookmarkEnd w:id="5874"/>
      <w:bookmarkEnd w:id="5875"/>
      <w:bookmarkEnd w:id="5876"/>
      <w:bookmarkEnd w:id="5877"/>
      <w:bookmarkEnd w:id="5878"/>
      <w:bookmarkEnd w:id="5879"/>
      <w:bookmarkEnd w:id="5880"/>
      <w:bookmarkEnd w:id="5881"/>
      <w:bookmarkEnd w:id="5882"/>
    </w:tbl>
    <w:p w14:paraId="7F04FAD6" w14:textId="77777777" w:rsidR="00F60B18" w:rsidRPr="00CA4768" w:rsidRDefault="00F60B18" w:rsidP="00402C54">
      <w:pPr>
        <w:rPr>
          <w:rFonts w:eastAsia="SimSun"/>
          <w:lang w:eastAsia="zh-CN"/>
        </w:rPr>
      </w:pPr>
    </w:p>
    <w:sectPr w:rsidR="00F60B18" w:rsidRPr="00CA4768" w:rsidSect="0093450B">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804D9" w14:textId="77777777" w:rsidR="00C12411" w:rsidRDefault="00C12411">
      <w:r>
        <w:separator/>
      </w:r>
    </w:p>
  </w:endnote>
  <w:endnote w:type="continuationSeparator" w:id="0">
    <w:p w14:paraId="012585CC" w14:textId="77777777" w:rsidR="00C12411" w:rsidRDefault="00C1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790697" w:rsidRDefault="007906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B2AC" w14:textId="77777777" w:rsidR="00C12411" w:rsidRDefault="00C12411">
      <w:r>
        <w:separator/>
      </w:r>
    </w:p>
  </w:footnote>
  <w:footnote w:type="continuationSeparator" w:id="0">
    <w:p w14:paraId="404BE6BA" w14:textId="77777777" w:rsidR="00C12411" w:rsidRDefault="00C12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369F88B" w:rsidR="00790697" w:rsidRDefault="00790697"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F54605">
      <w:rPr>
        <w:rFonts w:ascii="Arial" w:hAnsi="Arial"/>
        <w:b/>
        <w:noProof/>
        <w:sz w:val="18"/>
        <w:lang w:eastAsia="en-GB"/>
      </w:rPr>
      <w:t>2</w:t>
    </w:r>
    <w:r>
      <w:rPr>
        <w:rFonts w:ascii="Arial" w:hAnsi="Arial"/>
        <w:b/>
        <w:noProof/>
        <w:sz w:val="18"/>
        <w:lang w:eastAsia="en-GB"/>
      </w:rPr>
      <w:t>.0 (202</w:t>
    </w:r>
    <w:r w:rsidR="00F54605">
      <w:rPr>
        <w:rFonts w:ascii="Arial" w:hAnsi="Arial"/>
        <w:b/>
        <w:noProof/>
        <w:sz w:val="18"/>
        <w:lang w:eastAsia="en-GB"/>
      </w:rPr>
      <w:t>4</w:t>
    </w:r>
    <w:r>
      <w:rPr>
        <w:rFonts w:ascii="Arial" w:hAnsi="Arial"/>
        <w:b/>
        <w:noProof/>
        <w:sz w:val="18"/>
        <w:lang w:eastAsia="en-GB"/>
      </w:rPr>
      <w:t>-</w:t>
    </w:r>
    <w:r w:rsidR="00F54605">
      <w:rPr>
        <w:rFonts w:ascii="Arial" w:hAnsi="Arial"/>
        <w:b/>
        <w:noProof/>
        <w:sz w:val="18"/>
        <w:lang w:eastAsia="en-GB"/>
      </w:rPr>
      <w:t>03</w:t>
    </w:r>
    <w:r>
      <w:rPr>
        <w:rFonts w:ascii="Arial" w:hAnsi="Arial"/>
        <w:b/>
        <w:noProof/>
        <w:sz w:val="18"/>
        <w:lang w:eastAsia="en-GB"/>
      </w:rPr>
      <w:t>)</w:t>
    </w:r>
  </w:p>
  <w:p w14:paraId="2A8C7D5E" w14:textId="77777777" w:rsidR="00790697" w:rsidRDefault="007906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790697" w:rsidRDefault="00790697"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790697" w:rsidRDefault="00790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790697" w:rsidRDefault="00790697"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790697" w:rsidRDefault="00790697"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091A88B2" w:rsidR="00790697" w:rsidRDefault="00790697"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CE4389">
      <w:rPr>
        <w:rFonts w:ascii="Arial" w:hAnsi="Arial"/>
        <w:b/>
        <w:noProof/>
        <w:sz w:val="18"/>
        <w:lang w:eastAsia="en-GB"/>
      </w:rPr>
      <w:t>13</w:t>
    </w:r>
    <w:r>
      <w:rPr>
        <w:rFonts w:ascii="Arial" w:hAnsi="Arial"/>
        <w:b/>
        <w:noProof/>
        <w:sz w:val="18"/>
        <w:lang w:eastAsia="en-GB"/>
      </w:rPr>
      <w:t>.0 (2024-0</w:t>
    </w:r>
    <w:r w:rsidR="00CE4389">
      <w:rPr>
        <w:rFonts w:ascii="Arial" w:hAnsi="Arial"/>
        <w:b/>
        <w:noProof/>
        <w:sz w:val="18"/>
        <w:lang w:eastAsia="en-GB"/>
      </w:rPr>
      <w:t>6</w:t>
    </w:r>
  </w:p>
  <w:p w14:paraId="24F7DCEF" w14:textId="0C6D75BD" w:rsidR="00790697" w:rsidRDefault="00790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276232">
    <w:abstractNumId w:val="7"/>
  </w:num>
  <w:num w:numId="2" w16cid:durableId="953630989">
    <w:abstractNumId w:val="31"/>
  </w:num>
  <w:num w:numId="3" w16cid:durableId="2122646932">
    <w:abstractNumId w:val="4"/>
  </w:num>
  <w:num w:numId="4" w16cid:durableId="1632857512">
    <w:abstractNumId w:val="18"/>
  </w:num>
  <w:num w:numId="5" w16cid:durableId="1240361323">
    <w:abstractNumId w:val="11"/>
  </w:num>
  <w:num w:numId="6" w16cid:durableId="905646393">
    <w:abstractNumId w:val="26"/>
  </w:num>
  <w:num w:numId="7" w16cid:durableId="449129500">
    <w:abstractNumId w:val="32"/>
  </w:num>
  <w:num w:numId="8" w16cid:durableId="1912739514">
    <w:abstractNumId w:val="24"/>
  </w:num>
  <w:num w:numId="9" w16cid:durableId="791631678">
    <w:abstractNumId w:val="33"/>
  </w:num>
  <w:num w:numId="10" w16cid:durableId="1210653132">
    <w:abstractNumId w:val="8"/>
  </w:num>
  <w:num w:numId="11" w16cid:durableId="1417287032">
    <w:abstractNumId w:val="9"/>
  </w:num>
  <w:num w:numId="12" w16cid:durableId="1322924776">
    <w:abstractNumId w:val="5"/>
  </w:num>
  <w:num w:numId="13" w16cid:durableId="866991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1952230">
    <w:abstractNumId w:val="23"/>
  </w:num>
  <w:num w:numId="15" w16cid:durableId="462574452">
    <w:abstractNumId w:val="1"/>
  </w:num>
  <w:num w:numId="16" w16cid:durableId="330836320">
    <w:abstractNumId w:val="2"/>
  </w:num>
  <w:num w:numId="17" w16cid:durableId="1905295310">
    <w:abstractNumId w:val="27"/>
  </w:num>
  <w:num w:numId="18" w16cid:durableId="733090939">
    <w:abstractNumId w:val="17"/>
  </w:num>
  <w:num w:numId="19" w16cid:durableId="236862658">
    <w:abstractNumId w:val="30"/>
  </w:num>
  <w:num w:numId="20" w16cid:durableId="2781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2457493">
    <w:abstractNumId w:val="19"/>
  </w:num>
  <w:num w:numId="22" w16cid:durableId="584462678">
    <w:abstractNumId w:val="3"/>
  </w:num>
  <w:num w:numId="23" w16cid:durableId="19409407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49032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35456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8891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019150">
    <w:abstractNumId w:val="22"/>
  </w:num>
  <w:num w:numId="29" w16cid:durableId="1162429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8135098">
    <w:abstractNumId w:val="6"/>
  </w:num>
  <w:num w:numId="31" w16cid:durableId="20486783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58402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4667997">
    <w:abstractNumId w:val="13"/>
    <w:lvlOverride w:ilvl="0">
      <w:startOverride w:val="1"/>
    </w:lvlOverride>
  </w:num>
  <w:num w:numId="34" w16cid:durableId="3999113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072125">
    <w:abstractNumId w:val="25"/>
  </w:num>
  <w:num w:numId="36" w16cid:durableId="191358725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4599906">
    <w:abstractNumId w:val="14"/>
  </w:num>
  <w:num w:numId="38" w16cid:durableId="617831702">
    <w:abstractNumId w:val="15"/>
  </w:num>
  <w:num w:numId="39" w16cid:durableId="124861139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2E75"/>
    <w:rsid w:val="00033397"/>
    <w:rsid w:val="0003401F"/>
    <w:rsid w:val="00035578"/>
    <w:rsid w:val="0003684F"/>
    <w:rsid w:val="00040095"/>
    <w:rsid w:val="000412BE"/>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300E"/>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0FE8"/>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5C7E"/>
    <w:rsid w:val="00216BFF"/>
    <w:rsid w:val="00217F6D"/>
    <w:rsid w:val="002217E6"/>
    <w:rsid w:val="002231D2"/>
    <w:rsid w:val="00224901"/>
    <w:rsid w:val="00227F7A"/>
    <w:rsid w:val="0023361A"/>
    <w:rsid w:val="002336C3"/>
    <w:rsid w:val="00233A06"/>
    <w:rsid w:val="00233AD9"/>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4EA9"/>
    <w:rsid w:val="0025594C"/>
    <w:rsid w:val="00257254"/>
    <w:rsid w:val="00257678"/>
    <w:rsid w:val="002608E3"/>
    <w:rsid w:val="00263490"/>
    <w:rsid w:val="002644A7"/>
    <w:rsid w:val="002654DF"/>
    <w:rsid w:val="00265C07"/>
    <w:rsid w:val="0026627A"/>
    <w:rsid w:val="0026634B"/>
    <w:rsid w:val="00266C20"/>
    <w:rsid w:val="00267059"/>
    <w:rsid w:val="00267287"/>
    <w:rsid w:val="002675F0"/>
    <w:rsid w:val="0026797A"/>
    <w:rsid w:val="002721BD"/>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405"/>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E569C"/>
    <w:rsid w:val="002E68AA"/>
    <w:rsid w:val="002F195D"/>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5A7"/>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BD"/>
    <w:rsid w:val="003765B8"/>
    <w:rsid w:val="00380B2C"/>
    <w:rsid w:val="00383740"/>
    <w:rsid w:val="0038535C"/>
    <w:rsid w:val="003864A4"/>
    <w:rsid w:val="00387A09"/>
    <w:rsid w:val="00387B2D"/>
    <w:rsid w:val="00391B0C"/>
    <w:rsid w:val="00391CF4"/>
    <w:rsid w:val="0039224D"/>
    <w:rsid w:val="00392688"/>
    <w:rsid w:val="00393AF4"/>
    <w:rsid w:val="00394899"/>
    <w:rsid w:val="003952AB"/>
    <w:rsid w:val="003967CC"/>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60B0"/>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0395"/>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0C5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7B2"/>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D7696"/>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4F4CA7"/>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BAA"/>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43F3"/>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5E22"/>
    <w:rsid w:val="005F65C8"/>
    <w:rsid w:val="005F7F7A"/>
    <w:rsid w:val="006004B1"/>
    <w:rsid w:val="006004D0"/>
    <w:rsid w:val="006011F7"/>
    <w:rsid w:val="006014B7"/>
    <w:rsid w:val="00602AEA"/>
    <w:rsid w:val="00602EFE"/>
    <w:rsid w:val="00604728"/>
    <w:rsid w:val="00605E5A"/>
    <w:rsid w:val="00607CAB"/>
    <w:rsid w:val="0061164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C08"/>
    <w:rsid w:val="00663EE7"/>
    <w:rsid w:val="006642CD"/>
    <w:rsid w:val="006653F1"/>
    <w:rsid w:val="006656C6"/>
    <w:rsid w:val="006700AA"/>
    <w:rsid w:val="00670A0C"/>
    <w:rsid w:val="00670C28"/>
    <w:rsid w:val="0067281C"/>
    <w:rsid w:val="00673740"/>
    <w:rsid w:val="00673F26"/>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5F0E"/>
    <w:rsid w:val="006E7E69"/>
    <w:rsid w:val="006F01FF"/>
    <w:rsid w:val="006F2879"/>
    <w:rsid w:val="006F2AF5"/>
    <w:rsid w:val="006F2E7A"/>
    <w:rsid w:val="006F3404"/>
    <w:rsid w:val="006F3E5A"/>
    <w:rsid w:val="006F49DE"/>
    <w:rsid w:val="006F4E76"/>
    <w:rsid w:val="006F6864"/>
    <w:rsid w:val="006F752A"/>
    <w:rsid w:val="007006B8"/>
    <w:rsid w:val="00700A8D"/>
    <w:rsid w:val="00700B4E"/>
    <w:rsid w:val="00701116"/>
    <w:rsid w:val="00701461"/>
    <w:rsid w:val="00702A80"/>
    <w:rsid w:val="00703544"/>
    <w:rsid w:val="00704D9C"/>
    <w:rsid w:val="00707A1F"/>
    <w:rsid w:val="00711480"/>
    <w:rsid w:val="00711A11"/>
    <w:rsid w:val="00713C44"/>
    <w:rsid w:val="00713D7D"/>
    <w:rsid w:val="00715A4D"/>
    <w:rsid w:val="00715AC8"/>
    <w:rsid w:val="00716757"/>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461B7"/>
    <w:rsid w:val="007512D8"/>
    <w:rsid w:val="00751338"/>
    <w:rsid w:val="007524BF"/>
    <w:rsid w:val="007541FE"/>
    <w:rsid w:val="0075462F"/>
    <w:rsid w:val="007555EF"/>
    <w:rsid w:val="00755EEB"/>
    <w:rsid w:val="007568A7"/>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697"/>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5E4A"/>
    <w:rsid w:val="007D7E5D"/>
    <w:rsid w:val="007E07CB"/>
    <w:rsid w:val="007E1200"/>
    <w:rsid w:val="007E1C9C"/>
    <w:rsid w:val="007E285E"/>
    <w:rsid w:val="007E3D97"/>
    <w:rsid w:val="007E50C8"/>
    <w:rsid w:val="007E68CA"/>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378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D6166"/>
    <w:rsid w:val="008E0E3F"/>
    <w:rsid w:val="008E2D85"/>
    <w:rsid w:val="008F0BFF"/>
    <w:rsid w:val="008F267F"/>
    <w:rsid w:val="008F3E3D"/>
    <w:rsid w:val="008F4F69"/>
    <w:rsid w:val="008F680A"/>
    <w:rsid w:val="009000E0"/>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6B12"/>
    <w:rsid w:val="00940FBA"/>
    <w:rsid w:val="009416C3"/>
    <w:rsid w:val="009422C9"/>
    <w:rsid w:val="00942EC2"/>
    <w:rsid w:val="00943DF8"/>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1242"/>
    <w:rsid w:val="009D20EC"/>
    <w:rsid w:val="009D3550"/>
    <w:rsid w:val="009D3CB2"/>
    <w:rsid w:val="009D4487"/>
    <w:rsid w:val="009D4AD5"/>
    <w:rsid w:val="009D4FEE"/>
    <w:rsid w:val="009E2A0D"/>
    <w:rsid w:val="009E4D54"/>
    <w:rsid w:val="009E5D7D"/>
    <w:rsid w:val="009E5E48"/>
    <w:rsid w:val="009E602D"/>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552"/>
    <w:rsid w:val="00A11D38"/>
    <w:rsid w:val="00A1245A"/>
    <w:rsid w:val="00A124DF"/>
    <w:rsid w:val="00A12AB9"/>
    <w:rsid w:val="00A13D06"/>
    <w:rsid w:val="00A158B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32C9"/>
    <w:rsid w:val="00A44A50"/>
    <w:rsid w:val="00A4578D"/>
    <w:rsid w:val="00A460B0"/>
    <w:rsid w:val="00A4665B"/>
    <w:rsid w:val="00A522B6"/>
    <w:rsid w:val="00A53724"/>
    <w:rsid w:val="00A53C97"/>
    <w:rsid w:val="00A56066"/>
    <w:rsid w:val="00A57A91"/>
    <w:rsid w:val="00A64FAE"/>
    <w:rsid w:val="00A73028"/>
    <w:rsid w:val="00A73129"/>
    <w:rsid w:val="00A74703"/>
    <w:rsid w:val="00A74798"/>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2FAF"/>
    <w:rsid w:val="00AB3C60"/>
    <w:rsid w:val="00AB53B8"/>
    <w:rsid w:val="00AB6831"/>
    <w:rsid w:val="00AB718D"/>
    <w:rsid w:val="00AC0595"/>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5853"/>
    <w:rsid w:val="00AF750F"/>
    <w:rsid w:val="00AF7684"/>
    <w:rsid w:val="00B001AD"/>
    <w:rsid w:val="00B00363"/>
    <w:rsid w:val="00B01ABE"/>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59A5"/>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1DA2"/>
    <w:rsid w:val="00BF220F"/>
    <w:rsid w:val="00BF5702"/>
    <w:rsid w:val="00BF5AF1"/>
    <w:rsid w:val="00BF5C41"/>
    <w:rsid w:val="00C00046"/>
    <w:rsid w:val="00C00A15"/>
    <w:rsid w:val="00C02948"/>
    <w:rsid w:val="00C03E7E"/>
    <w:rsid w:val="00C072BC"/>
    <w:rsid w:val="00C074DD"/>
    <w:rsid w:val="00C1070E"/>
    <w:rsid w:val="00C10974"/>
    <w:rsid w:val="00C10A8F"/>
    <w:rsid w:val="00C10AAC"/>
    <w:rsid w:val="00C12411"/>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244E"/>
    <w:rsid w:val="00C6347D"/>
    <w:rsid w:val="00C63CAA"/>
    <w:rsid w:val="00C6682B"/>
    <w:rsid w:val="00C67359"/>
    <w:rsid w:val="00C70BDA"/>
    <w:rsid w:val="00C70D4B"/>
    <w:rsid w:val="00C72833"/>
    <w:rsid w:val="00C72D6E"/>
    <w:rsid w:val="00C80F1D"/>
    <w:rsid w:val="00C80F49"/>
    <w:rsid w:val="00C82B2B"/>
    <w:rsid w:val="00C839A1"/>
    <w:rsid w:val="00C83A84"/>
    <w:rsid w:val="00C846AC"/>
    <w:rsid w:val="00C8576B"/>
    <w:rsid w:val="00C85A6E"/>
    <w:rsid w:val="00C8643F"/>
    <w:rsid w:val="00C86982"/>
    <w:rsid w:val="00C86BBF"/>
    <w:rsid w:val="00C87813"/>
    <w:rsid w:val="00C87AC1"/>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389"/>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26F"/>
    <w:rsid w:val="00DA0F67"/>
    <w:rsid w:val="00DA2593"/>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1C17"/>
    <w:rsid w:val="00DE34E7"/>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26E0"/>
    <w:rsid w:val="00E233C1"/>
    <w:rsid w:val="00E24B44"/>
    <w:rsid w:val="00E24EE5"/>
    <w:rsid w:val="00E26859"/>
    <w:rsid w:val="00E27D89"/>
    <w:rsid w:val="00E30285"/>
    <w:rsid w:val="00E30B75"/>
    <w:rsid w:val="00E30F6B"/>
    <w:rsid w:val="00E31F83"/>
    <w:rsid w:val="00E33212"/>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2287"/>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5338"/>
    <w:rsid w:val="00E86325"/>
    <w:rsid w:val="00E8678F"/>
    <w:rsid w:val="00E86A66"/>
    <w:rsid w:val="00E86C90"/>
    <w:rsid w:val="00E87C96"/>
    <w:rsid w:val="00E9004B"/>
    <w:rsid w:val="00E94E94"/>
    <w:rsid w:val="00E95843"/>
    <w:rsid w:val="00E97452"/>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022"/>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38A8"/>
    <w:rsid w:val="00F35D6B"/>
    <w:rsid w:val="00F41721"/>
    <w:rsid w:val="00F41A2A"/>
    <w:rsid w:val="00F4361E"/>
    <w:rsid w:val="00F43F5A"/>
    <w:rsid w:val="00F4601D"/>
    <w:rsid w:val="00F4617B"/>
    <w:rsid w:val="00F477E3"/>
    <w:rsid w:val="00F51547"/>
    <w:rsid w:val="00F5247E"/>
    <w:rsid w:val="00F52CDA"/>
    <w:rsid w:val="00F54605"/>
    <w:rsid w:val="00F5475C"/>
    <w:rsid w:val="00F54D77"/>
    <w:rsid w:val="00F555A7"/>
    <w:rsid w:val="00F55F5D"/>
    <w:rsid w:val="00F5677B"/>
    <w:rsid w:val="00F5747C"/>
    <w:rsid w:val="00F60B18"/>
    <w:rsid w:val="00F61062"/>
    <w:rsid w:val="00F62E06"/>
    <w:rsid w:val="00F63177"/>
    <w:rsid w:val="00F639C7"/>
    <w:rsid w:val="00F63BF8"/>
    <w:rsid w:val="00F641D9"/>
    <w:rsid w:val="00F653B8"/>
    <w:rsid w:val="00F65DFB"/>
    <w:rsid w:val="00F66057"/>
    <w:rsid w:val="00F66BA6"/>
    <w:rsid w:val="00F66C89"/>
    <w:rsid w:val="00F66D67"/>
    <w:rsid w:val="00F67858"/>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18CA"/>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B7A72"/>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5941-1C80-45EC-91CA-53664EBF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5</Pages>
  <Words>66949</Words>
  <Characters>381615</Characters>
  <Application>Microsoft Office Word</Application>
  <DocSecurity>0</DocSecurity>
  <Lines>3180</Lines>
  <Paragraphs>895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220</cp:revision>
  <cp:lastPrinted>2019-02-25T14:05:00Z</cp:lastPrinted>
  <dcterms:created xsi:type="dcterms:W3CDTF">2023-02-10T13:09:00Z</dcterms:created>
  <dcterms:modified xsi:type="dcterms:W3CDTF">2024-07-19T13:55:00Z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