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23CAB54F"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1A39FD">
              <w:t>14</w:t>
            </w:r>
            <w:r w:rsidRPr="00EF5447">
              <w:t>.</w:t>
            </w:r>
            <w:bookmarkEnd w:id="3"/>
            <w:r w:rsidR="008C1F1B">
              <w:t>0</w:t>
            </w:r>
            <w:r w:rsidRPr="00EF5447">
              <w:t xml:space="preserve"> </w:t>
            </w:r>
            <w:r w:rsidRPr="00EF5447">
              <w:rPr>
                <w:sz w:val="32"/>
              </w:rPr>
              <w:t>(</w:t>
            </w:r>
            <w:bookmarkStart w:id="4" w:name="issueDate"/>
            <w:r w:rsidR="009D721A" w:rsidRPr="00EF5447">
              <w:rPr>
                <w:sz w:val="32"/>
              </w:rPr>
              <w:t>202</w:t>
            </w:r>
            <w:r w:rsidR="009D721A">
              <w:rPr>
                <w:sz w:val="32"/>
              </w:rPr>
              <w:t>4</w:t>
            </w:r>
            <w:r w:rsidRPr="00EF5447">
              <w:rPr>
                <w:sz w:val="32"/>
              </w:rPr>
              <w:t>-</w:t>
            </w:r>
            <w:bookmarkEnd w:id="4"/>
            <w:r w:rsidR="001A39FD">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017528FB" w:rsidR="00835B7B" w:rsidRPr="00EF5447" w:rsidRDefault="00835B7B" w:rsidP="00235561">
            <w:pPr>
              <w:pStyle w:val="FP"/>
              <w:jc w:val="center"/>
              <w:rPr>
                <w:noProof/>
                <w:sz w:val="18"/>
              </w:rPr>
            </w:pPr>
            <w:r w:rsidRPr="00EF5447">
              <w:rPr>
                <w:noProof/>
                <w:sz w:val="18"/>
              </w:rPr>
              <w:t xml:space="preserve">© </w:t>
            </w:r>
            <w:r w:rsidR="009D721A" w:rsidRPr="00EF5447">
              <w:rPr>
                <w:noProof/>
                <w:sz w:val="18"/>
              </w:rPr>
              <w:t>202</w:t>
            </w:r>
            <w:r w:rsidR="009D721A">
              <w:rPr>
                <w:noProof/>
                <w:sz w:val="18"/>
              </w:rPr>
              <w:t>4</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69C4EAF" w14:textId="77777777" w:rsidR="001C7CF1" w:rsidRDefault="00B273A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1C7CF1">
        <w:t>Foreword</w:t>
      </w:r>
      <w:r w:rsidR="001C7CF1">
        <w:tab/>
        <w:t>13</w:t>
      </w:r>
    </w:p>
    <w:p w14:paraId="358336C3" w14:textId="77777777" w:rsidR="001C7CF1" w:rsidRDefault="001C7CF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15</w:t>
      </w:r>
    </w:p>
    <w:p w14:paraId="05D8B09C" w14:textId="77777777" w:rsidR="001C7CF1" w:rsidRDefault="001C7CF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15</w:t>
      </w:r>
    </w:p>
    <w:p w14:paraId="64FBF503" w14:textId="77777777" w:rsidR="001C7CF1" w:rsidRDefault="001C7CF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30F3519A" w14:textId="77777777" w:rsidR="001C7CF1" w:rsidRDefault="001C7CF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018E4ECD" w14:textId="77777777" w:rsidR="001C7CF1" w:rsidRDefault="001C7CF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16</w:t>
      </w:r>
    </w:p>
    <w:p w14:paraId="4B71B762" w14:textId="77777777" w:rsidR="001C7CF1" w:rsidRDefault="001C7CF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16</w:t>
      </w:r>
    </w:p>
    <w:p w14:paraId="64950B2F" w14:textId="77777777" w:rsidR="001C7CF1" w:rsidRDefault="001C7CF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17</w:t>
      </w:r>
    </w:p>
    <w:p w14:paraId="44DAF48C" w14:textId="77777777" w:rsidR="001C7CF1" w:rsidRDefault="001C7CF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17</w:t>
      </w:r>
    </w:p>
    <w:p w14:paraId="1EE47CF9" w14:textId="77777777" w:rsidR="001C7CF1" w:rsidRDefault="001C7CF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3E9B1554" w14:textId="77777777" w:rsidR="001C7CF1" w:rsidRDefault="001C7CF1">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18</w:t>
      </w:r>
    </w:p>
    <w:p w14:paraId="5E8E0C2F" w14:textId="77777777" w:rsidR="001C7CF1" w:rsidRDefault="001C7CF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0A764AA8" w14:textId="77777777" w:rsidR="001C7CF1" w:rsidRDefault="001C7CF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771AD1DD" w14:textId="77777777" w:rsidR="001C7CF1" w:rsidRDefault="001C7CF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19</w:t>
      </w:r>
    </w:p>
    <w:p w14:paraId="5AF20C63" w14:textId="77777777" w:rsidR="001C7CF1" w:rsidRDefault="001C7CF1">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19</w:t>
      </w:r>
    </w:p>
    <w:p w14:paraId="12D20A9C" w14:textId="77777777" w:rsidR="001C7CF1" w:rsidRDefault="001C7CF1">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19</w:t>
      </w:r>
    </w:p>
    <w:p w14:paraId="1EEDB194" w14:textId="77777777" w:rsidR="001C7CF1" w:rsidRDefault="001C7CF1">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22</w:t>
      </w:r>
    </w:p>
    <w:p w14:paraId="1FC2495E" w14:textId="77777777" w:rsidR="001C7CF1" w:rsidRDefault="001C7CF1">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22</w:t>
      </w:r>
    </w:p>
    <w:p w14:paraId="7B856360"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5.2B.2</w:t>
      </w:r>
      <w:r>
        <w:rPr>
          <w:rFonts w:asciiTheme="minorHAnsi" w:eastAsiaTheme="minorEastAsia" w:hAnsiTheme="minorHAnsi" w:cstheme="minorBidi"/>
          <w:sz w:val="22"/>
          <w:szCs w:val="22"/>
          <w:lang w:val="en-US" w:eastAsia="zh-CN"/>
        </w:rPr>
        <w:tab/>
      </w:r>
      <w:r w:rsidRPr="009E14A8">
        <w:rPr>
          <w:lang w:val="fi-FI"/>
        </w:rPr>
        <w:t>Void</w:t>
      </w:r>
      <w:r>
        <w:tab/>
        <w:t>23</w:t>
      </w:r>
    </w:p>
    <w:p w14:paraId="47425DF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5.2B.3</w:t>
      </w:r>
      <w:r>
        <w:rPr>
          <w:rFonts w:asciiTheme="minorHAnsi" w:eastAsiaTheme="minorEastAsia" w:hAnsiTheme="minorHAnsi" w:cstheme="minorBidi"/>
          <w:sz w:val="22"/>
          <w:szCs w:val="22"/>
          <w:lang w:val="en-US" w:eastAsia="zh-CN"/>
        </w:rPr>
        <w:tab/>
      </w:r>
      <w:r w:rsidRPr="009E14A8">
        <w:rPr>
          <w:lang w:val="fi-FI"/>
        </w:rPr>
        <w:t>Void</w:t>
      </w:r>
      <w:r>
        <w:tab/>
        <w:t>23</w:t>
      </w:r>
    </w:p>
    <w:p w14:paraId="581BFC4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5.2B.4</w:t>
      </w:r>
      <w:r>
        <w:rPr>
          <w:rFonts w:asciiTheme="minorHAnsi" w:eastAsiaTheme="minorEastAsia" w:hAnsiTheme="minorHAnsi" w:cstheme="minorBidi"/>
          <w:sz w:val="22"/>
          <w:szCs w:val="22"/>
          <w:lang w:val="en-US" w:eastAsia="zh-CN"/>
        </w:rPr>
        <w:tab/>
      </w:r>
      <w:r w:rsidRPr="009E14A8">
        <w:rPr>
          <w:lang w:val="fi-FI"/>
        </w:rPr>
        <w:t>Void</w:t>
      </w:r>
      <w:r>
        <w:tab/>
        <w:t>23</w:t>
      </w:r>
    </w:p>
    <w:p w14:paraId="44AA6CC3"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5.2B.5</w:t>
      </w:r>
      <w:r>
        <w:rPr>
          <w:rFonts w:asciiTheme="minorHAnsi" w:eastAsiaTheme="minorEastAsia" w:hAnsiTheme="minorHAnsi" w:cstheme="minorBidi"/>
          <w:sz w:val="22"/>
          <w:szCs w:val="22"/>
          <w:lang w:val="en-US" w:eastAsia="zh-CN"/>
        </w:rPr>
        <w:tab/>
      </w:r>
      <w:r w:rsidRPr="009E14A8">
        <w:rPr>
          <w:lang w:val="fi-FI"/>
        </w:rPr>
        <w:t>Void</w:t>
      </w:r>
      <w:r>
        <w:tab/>
        <w:t>23</w:t>
      </w:r>
    </w:p>
    <w:p w14:paraId="591B526D"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5.2B.6</w:t>
      </w:r>
      <w:r>
        <w:rPr>
          <w:rFonts w:asciiTheme="minorHAnsi" w:eastAsiaTheme="minorEastAsia" w:hAnsiTheme="minorHAnsi" w:cstheme="minorBidi"/>
          <w:sz w:val="22"/>
          <w:szCs w:val="22"/>
          <w:lang w:val="en-US" w:eastAsia="zh-CN"/>
        </w:rPr>
        <w:tab/>
      </w:r>
      <w:r w:rsidRPr="009E14A8">
        <w:rPr>
          <w:lang w:val="fi-FI"/>
        </w:rPr>
        <w:t>Void</w:t>
      </w:r>
      <w:r>
        <w:tab/>
        <w:t>23</w:t>
      </w:r>
    </w:p>
    <w:p w14:paraId="0835F46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w:t>
      </w:r>
      <w:r w:rsidRPr="009E14A8">
        <w:rPr>
          <w:lang w:val="fi-FI" w:eastAsia="zh-CN"/>
        </w:rPr>
        <w:t>7</w:t>
      </w:r>
      <w:r>
        <w:rPr>
          <w:rFonts w:asciiTheme="minorHAnsi" w:eastAsiaTheme="minorEastAsia" w:hAnsiTheme="minorHAnsi" w:cstheme="minorBidi"/>
          <w:sz w:val="22"/>
          <w:szCs w:val="22"/>
          <w:lang w:val="en-US" w:eastAsia="zh-CN"/>
        </w:rPr>
        <w:tab/>
      </w:r>
      <w:r w:rsidRPr="009E14A8">
        <w:rPr>
          <w:lang w:val="fi-FI"/>
        </w:rPr>
        <w:t>Void</w:t>
      </w:r>
      <w:r>
        <w:tab/>
        <w:t>23</w:t>
      </w:r>
    </w:p>
    <w:p w14:paraId="18EE7807" w14:textId="77777777" w:rsidR="001C7CF1" w:rsidRDefault="001C7CF1">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23</w:t>
      </w:r>
    </w:p>
    <w:p w14:paraId="0F7F5F2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23</w:t>
      </w:r>
    </w:p>
    <w:p w14:paraId="24719D3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23</w:t>
      </w:r>
    </w:p>
    <w:p w14:paraId="35A8A56A" w14:textId="77777777" w:rsidR="001C7CF1" w:rsidRDefault="001C7CF1">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24</w:t>
      </w:r>
    </w:p>
    <w:p w14:paraId="21DE9EF6" w14:textId="77777777" w:rsidR="001C7CF1" w:rsidRDefault="001C7CF1">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24</w:t>
      </w:r>
    </w:p>
    <w:p w14:paraId="748519D5" w14:textId="77777777" w:rsidR="001C7CF1" w:rsidRDefault="001C7CF1">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24</w:t>
      </w:r>
    </w:p>
    <w:p w14:paraId="313CF1BF" w14:textId="77777777" w:rsidR="001C7CF1" w:rsidRDefault="001C7CF1">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24</w:t>
      </w:r>
    </w:p>
    <w:p w14:paraId="0A12FF7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5.3B.0</w:t>
      </w:r>
      <w:r>
        <w:rPr>
          <w:rFonts w:asciiTheme="minorHAnsi" w:eastAsiaTheme="minorEastAsia" w:hAnsiTheme="minorHAnsi" w:cstheme="minorBidi"/>
          <w:sz w:val="22"/>
          <w:szCs w:val="22"/>
          <w:lang w:val="en-US" w:eastAsia="zh-CN"/>
        </w:rPr>
        <w:tab/>
      </w:r>
      <w:r w:rsidRPr="009E14A8">
        <w:rPr>
          <w:lang w:val="sv-FI" w:eastAsia="zh-CN"/>
        </w:rPr>
        <w:t>General</w:t>
      </w:r>
      <w:r>
        <w:tab/>
        <w:t>24</w:t>
      </w:r>
    </w:p>
    <w:p w14:paraId="15DFFC62"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5.3B.1</w:t>
      </w:r>
      <w:r>
        <w:rPr>
          <w:rFonts w:asciiTheme="minorHAnsi" w:eastAsiaTheme="minorEastAsia" w:hAnsiTheme="minorHAnsi" w:cstheme="minorBidi"/>
          <w:sz w:val="22"/>
          <w:szCs w:val="22"/>
          <w:lang w:val="en-US" w:eastAsia="zh-CN"/>
        </w:rPr>
        <w:tab/>
      </w:r>
      <w:r w:rsidRPr="009E14A8">
        <w:rPr>
          <w:lang w:val="sv-FI"/>
        </w:rPr>
        <w:t>Intra-band EN-DC in FR1</w:t>
      </w:r>
      <w:r>
        <w:tab/>
        <w:t>25</w:t>
      </w:r>
    </w:p>
    <w:p w14:paraId="4CE20841" w14:textId="77777777" w:rsidR="001C7CF1" w:rsidRDefault="001C7CF1">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25</w:t>
      </w:r>
    </w:p>
    <w:p w14:paraId="1663787D" w14:textId="77777777" w:rsidR="001C7CF1" w:rsidRDefault="001C7CF1">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25</w:t>
      </w:r>
    </w:p>
    <w:p w14:paraId="011202D8"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5.3B.1.3</w:t>
      </w:r>
      <w:r w:rsidRPr="009D721A">
        <w:rPr>
          <w:rFonts w:asciiTheme="minorHAnsi" w:eastAsiaTheme="minorEastAsia" w:hAnsiTheme="minorHAnsi" w:cstheme="minorBidi"/>
          <w:sz w:val="22"/>
          <w:szCs w:val="22"/>
          <w:lang w:val="fr-FR" w:eastAsia="zh-CN"/>
        </w:rPr>
        <w:tab/>
      </w:r>
      <w:r w:rsidRPr="009D721A">
        <w:rPr>
          <w:lang w:val="fr-FR"/>
        </w:rPr>
        <w:t>BCS for Intra-band non-contiguous EN-DC</w:t>
      </w:r>
      <w:r w:rsidRPr="009D721A">
        <w:rPr>
          <w:lang w:val="fr-FR"/>
        </w:rPr>
        <w:tab/>
        <w:t>29</w:t>
      </w:r>
    </w:p>
    <w:p w14:paraId="2B03CB1F" w14:textId="77777777" w:rsidR="001C7CF1" w:rsidRPr="009D721A" w:rsidRDefault="001C7CF1">
      <w:pPr>
        <w:pStyle w:val="TOC2"/>
        <w:rPr>
          <w:rFonts w:asciiTheme="minorHAnsi" w:eastAsiaTheme="minorEastAsia" w:hAnsiTheme="minorHAnsi" w:cstheme="minorBidi"/>
          <w:sz w:val="22"/>
          <w:szCs w:val="22"/>
          <w:lang w:val="fr-FR" w:eastAsia="zh-CN"/>
        </w:rPr>
      </w:pPr>
      <w:r w:rsidRPr="009D721A">
        <w:rPr>
          <w:lang w:val="fr-FR"/>
        </w:rPr>
        <w:t>5.3C</w:t>
      </w:r>
      <w:r w:rsidRPr="009D721A">
        <w:rPr>
          <w:rFonts w:asciiTheme="minorHAnsi" w:eastAsiaTheme="minorEastAsia" w:hAnsiTheme="minorHAnsi" w:cstheme="minorBidi"/>
          <w:sz w:val="22"/>
          <w:szCs w:val="22"/>
          <w:lang w:val="fr-FR" w:eastAsia="zh-CN"/>
        </w:rPr>
        <w:tab/>
      </w:r>
      <w:r w:rsidRPr="009D721A">
        <w:rPr>
          <w:lang w:val="fr-FR"/>
        </w:rPr>
        <w:t>Void</w:t>
      </w:r>
      <w:r w:rsidRPr="009D721A">
        <w:rPr>
          <w:lang w:val="fr-FR"/>
        </w:rPr>
        <w:tab/>
        <w:t>34</w:t>
      </w:r>
    </w:p>
    <w:p w14:paraId="4B943602" w14:textId="77777777" w:rsidR="001C7CF1" w:rsidRDefault="001C7CF1">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34</w:t>
      </w:r>
    </w:p>
    <w:p w14:paraId="0FE8D697" w14:textId="77777777" w:rsidR="001C7CF1" w:rsidRDefault="001C7CF1">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34</w:t>
      </w:r>
    </w:p>
    <w:p w14:paraId="727D1134" w14:textId="77777777" w:rsidR="001C7CF1" w:rsidRDefault="001C7CF1">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34</w:t>
      </w:r>
    </w:p>
    <w:p w14:paraId="4309FA7E" w14:textId="77777777" w:rsidR="001C7CF1" w:rsidRDefault="001C7CF1">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34</w:t>
      </w:r>
    </w:p>
    <w:p w14:paraId="70DB7E53" w14:textId="77777777" w:rsidR="001C7CF1" w:rsidRDefault="001C7CF1">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34</w:t>
      </w:r>
    </w:p>
    <w:p w14:paraId="2F8A2C17" w14:textId="77777777" w:rsidR="001C7CF1" w:rsidRDefault="001C7CF1">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34</w:t>
      </w:r>
    </w:p>
    <w:p w14:paraId="62CA4499" w14:textId="77777777" w:rsidR="001C7CF1" w:rsidRDefault="001C7CF1">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34</w:t>
      </w:r>
    </w:p>
    <w:p w14:paraId="04B67E0C" w14:textId="77777777" w:rsidR="001C7CF1" w:rsidRDefault="001C7CF1">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34</w:t>
      </w:r>
    </w:p>
    <w:p w14:paraId="680E4B61" w14:textId="77777777" w:rsidR="001C7CF1" w:rsidRDefault="001C7CF1">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35</w:t>
      </w:r>
    </w:p>
    <w:p w14:paraId="076EAAD9" w14:textId="77777777" w:rsidR="001C7CF1" w:rsidRDefault="001C7CF1">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35</w:t>
      </w:r>
    </w:p>
    <w:p w14:paraId="3B9CFBCF" w14:textId="77777777" w:rsidR="001C7CF1" w:rsidRDefault="001C7CF1">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35</w:t>
      </w:r>
    </w:p>
    <w:p w14:paraId="1074F7CA" w14:textId="77777777" w:rsidR="001C7CF1" w:rsidRDefault="001C7CF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36</w:t>
      </w:r>
    </w:p>
    <w:p w14:paraId="7252ADB6" w14:textId="77777777" w:rsidR="001C7CF1" w:rsidRDefault="001C7CF1">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36</w:t>
      </w:r>
    </w:p>
    <w:p w14:paraId="68DF1B32" w14:textId="77777777" w:rsidR="001C7CF1" w:rsidRDefault="001C7CF1">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36</w:t>
      </w:r>
    </w:p>
    <w:p w14:paraId="52234593" w14:textId="77777777" w:rsidR="001C7CF1" w:rsidRDefault="001C7CF1">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338</w:t>
      </w:r>
    </w:p>
    <w:p w14:paraId="2E30EE46" w14:textId="77777777" w:rsidR="001C7CF1" w:rsidRDefault="001C7CF1">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338</w:t>
      </w:r>
    </w:p>
    <w:p w14:paraId="2631AD0D" w14:textId="77777777" w:rsidR="001C7CF1" w:rsidRPr="009D721A" w:rsidRDefault="001C7CF1">
      <w:pPr>
        <w:pStyle w:val="TOC3"/>
        <w:rPr>
          <w:rFonts w:asciiTheme="minorHAnsi" w:eastAsiaTheme="minorEastAsia" w:hAnsiTheme="minorHAnsi" w:cstheme="minorBidi"/>
          <w:sz w:val="22"/>
          <w:szCs w:val="22"/>
          <w:lang w:val="fr-FR" w:eastAsia="zh-CN"/>
        </w:rPr>
      </w:pPr>
      <w:r w:rsidRPr="009D721A">
        <w:rPr>
          <w:lang w:val="fr-FR"/>
        </w:rPr>
        <w:t>5.5B.2</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339</w:t>
      </w:r>
    </w:p>
    <w:p w14:paraId="5AC89959" w14:textId="77777777" w:rsidR="001C7CF1" w:rsidRPr="009D721A" w:rsidRDefault="001C7CF1">
      <w:pPr>
        <w:pStyle w:val="TOC3"/>
        <w:rPr>
          <w:rFonts w:asciiTheme="minorHAnsi" w:eastAsiaTheme="minorEastAsia" w:hAnsiTheme="minorHAnsi" w:cstheme="minorBidi"/>
          <w:sz w:val="22"/>
          <w:szCs w:val="22"/>
          <w:lang w:val="fr-FR" w:eastAsia="zh-CN"/>
        </w:rPr>
      </w:pPr>
      <w:r w:rsidRPr="009E14A8">
        <w:rPr>
          <w:lang w:val="fr-FR"/>
        </w:rPr>
        <w:t>5.5B.3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340</w:t>
      </w:r>
    </w:p>
    <w:p w14:paraId="5CAFCC10" w14:textId="77777777" w:rsidR="001C7CF1" w:rsidRDefault="001C7CF1">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341</w:t>
      </w:r>
    </w:p>
    <w:p w14:paraId="5F346EC2" w14:textId="77777777" w:rsidR="001C7CF1" w:rsidRDefault="001C7CF1">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341</w:t>
      </w:r>
    </w:p>
    <w:p w14:paraId="7989E65C" w14:textId="77777777" w:rsidR="001C7CF1" w:rsidRDefault="001C7CF1">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352</w:t>
      </w:r>
    </w:p>
    <w:p w14:paraId="3A57481D" w14:textId="77777777" w:rsidR="001C7CF1" w:rsidRDefault="001C7CF1">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392</w:t>
      </w:r>
    </w:p>
    <w:p w14:paraId="41766191" w14:textId="77777777" w:rsidR="001C7CF1" w:rsidRDefault="001C7CF1">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445</w:t>
      </w:r>
    </w:p>
    <w:p w14:paraId="7589DA21" w14:textId="77777777" w:rsidR="001C7CF1" w:rsidRDefault="001C7CF1">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472</w:t>
      </w:r>
    </w:p>
    <w:p w14:paraId="448217C1" w14:textId="77777777" w:rsidR="001C7CF1" w:rsidRDefault="001C7CF1">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477</w:t>
      </w:r>
    </w:p>
    <w:p w14:paraId="4DD61304" w14:textId="77777777" w:rsidR="001C7CF1" w:rsidRDefault="001C7CF1">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477</w:t>
      </w:r>
    </w:p>
    <w:p w14:paraId="28A45A5E"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478</w:t>
      </w:r>
    </w:p>
    <w:p w14:paraId="442BA0CA"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479</w:t>
      </w:r>
    </w:p>
    <w:p w14:paraId="58C43AA6"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479</w:t>
      </w:r>
    </w:p>
    <w:p w14:paraId="7B0AE744" w14:textId="77777777" w:rsidR="001C7CF1" w:rsidRDefault="001C7CF1">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480</w:t>
      </w:r>
    </w:p>
    <w:p w14:paraId="6C570A4B" w14:textId="77777777" w:rsidR="001C7CF1" w:rsidRDefault="001C7CF1">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480</w:t>
      </w:r>
    </w:p>
    <w:p w14:paraId="6232E358" w14:textId="77777777" w:rsidR="001C7CF1" w:rsidRDefault="001C7CF1">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511</w:t>
      </w:r>
    </w:p>
    <w:p w14:paraId="554889CC" w14:textId="77777777" w:rsidR="001C7CF1" w:rsidRDefault="001C7CF1">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550</w:t>
      </w:r>
    </w:p>
    <w:p w14:paraId="5ADB475A" w14:textId="77777777" w:rsidR="001C7CF1" w:rsidRDefault="001C7CF1">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585</w:t>
      </w:r>
    </w:p>
    <w:p w14:paraId="294D2548" w14:textId="77777777" w:rsidR="001C7CF1" w:rsidRDefault="001C7CF1">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597</w:t>
      </w:r>
    </w:p>
    <w:p w14:paraId="0F9C0FFA" w14:textId="77777777" w:rsidR="001C7CF1" w:rsidRDefault="001C7CF1">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597</w:t>
      </w:r>
    </w:p>
    <w:p w14:paraId="711DB4F9" w14:textId="77777777" w:rsidR="001C7CF1" w:rsidRDefault="001C7CF1">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597</w:t>
      </w:r>
    </w:p>
    <w:p w14:paraId="1BB4956B" w14:textId="77777777" w:rsidR="001C7CF1" w:rsidRDefault="001C7CF1">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599</w:t>
      </w:r>
    </w:p>
    <w:p w14:paraId="79D4DF24" w14:textId="77777777" w:rsidR="001C7CF1" w:rsidRDefault="001C7CF1">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602</w:t>
      </w:r>
    </w:p>
    <w:p w14:paraId="76816DE6" w14:textId="77777777" w:rsidR="001C7CF1" w:rsidRDefault="001C7CF1">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604</w:t>
      </w:r>
    </w:p>
    <w:p w14:paraId="5E61FA47" w14:textId="77777777" w:rsidR="001C7CF1" w:rsidRDefault="001C7CF1">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605</w:t>
      </w:r>
    </w:p>
    <w:p w14:paraId="6FCB5B05" w14:textId="77777777" w:rsidR="001C7CF1" w:rsidRDefault="001C7CF1">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605</w:t>
      </w:r>
    </w:p>
    <w:p w14:paraId="676FB7DD" w14:textId="77777777" w:rsidR="001C7CF1" w:rsidRDefault="001C7CF1">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605</w:t>
      </w:r>
    </w:p>
    <w:p w14:paraId="43ED8C9A" w14:textId="77777777" w:rsidR="001C7CF1" w:rsidRDefault="001C7CF1">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620</w:t>
      </w:r>
    </w:p>
    <w:p w14:paraId="0B37B854" w14:textId="77777777" w:rsidR="001C7CF1" w:rsidRDefault="001C7CF1">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645</w:t>
      </w:r>
    </w:p>
    <w:p w14:paraId="73A733D2" w14:textId="77777777" w:rsidR="001C7CF1" w:rsidRDefault="001C7CF1">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664</w:t>
      </w:r>
    </w:p>
    <w:p w14:paraId="707C002A" w14:textId="77777777" w:rsidR="001C7CF1" w:rsidRDefault="001C7CF1">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670</w:t>
      </w:r>
    </w:p>
    <w:p w14:paraId="601F3548" w14:textId="77777777" w:rsidR="001C7CF1" w:rsidRDefault="001C7CF1">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670</w:t>
      </w:r>
    </w:p>
    <w:p w14:paraId="284BE5E5" w14:textId="77777777" w:rsidR="001C7CF1" w:rsidRDefault="001C7CF1">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670</w:t>
      </w:r>
    </w:p>
    <w:p w14:paraId="02BF5AC3" w14:textId="77777777" w:rsidR="001C7CF1" w:rsidRDefault="001C7CF1">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671</w:t>
      </w:r>
    </w:p>
    <w:p w14:paraId="020992C8" w14:textId="77777777" w:rsidR="001C7CF1" w:rsidRDefault="001C7CF1">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671</w:t>
      </w:r>
    </w:p>
    <w:p w14:paraId="4450AF04" w14:textId="77777777" w:rsidR="001C7CF1" w:rsidRDefault="001C7CF1">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671</w:t>
      </w:r>
    </w:p>
    <w:p w14:paraId="66570B4E"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672</w:t>
      </w:r>
    </w:p>
    <w:p w14:paraId="3459A640"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687</w:t>
      </w:r>
    </w:p>
    <w:p w14:paraId="6E4BA2D7"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702</w:t>
      </w:r>
    </w:p>
    <w:p w14:paraId="66B2F7C8" w14:textId="77777777" w:rsidR="001C7CF1" w:rsidRDefault="001C7CF1">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706</w:t>
      </w:r>
    </w:p>
    <w:p w14:paraId="7AD8A039" w14:textId="77777777" w:rsidR="001C7CF1" w:rsidRDefault="001C7CF1">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706</w:t>
      </w:r>
    </w:p>
    <w:p w14:paraId="6387B27A" w14:textId="77777777" w:rsidR="001C7CF1" w:rsidRDefault="001C7CF1">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706</w:t>
      </w:r>
    </w:p>
    <w:p w14:paraId="67D6D141" w14:textId="77777777" w:rsidR="001C7CF1" w:rsidRDefault="001C7CF1">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706</w:t>
      </w:r>
    </w:p>
    <w:p w14:paraId="372689C6" w14:textId="77777777" w:rsidR="001C7CF1" w:rsidRDefault="001C7CF1">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707</w:t>
      </w:r>
    </w:p>
    <w:p w14:paraId="5C803EA1" w14:textId="77777777" w:rsidR="001C7CF1" w:rsidRDefault="001C7CF1">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707</w:t>
      </w:r>
    </w:p>
    <w:p w14:paraId="3EEF8E30" w14:textId="77777777" w:rsidR="001C7CF1" w:rsidRDefault="001C7CF1">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707</w:t>
      </w:r>
    </w:p>
    <w:p w14:paraId="072EB044" w14:textId="77777777" w:rsidR="001C7CF1" w:rsidRDefault="001C7CF1">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707</w:t>
      </w:r>
    </w:p>
    <w:p w14:paraId="252CD89A" w14:textId="77777777" w:rsidR="001C7CF1" w:rsidRDefault="001C7CF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708</w:t>
      </w:r>
    </w:p>
    <w:p w14:paraId="447E52C1" w14:textId="77777777" w:rsidR="001C7CF1" w:rsidRDefault="001C7CF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708</w:t>
      </w:r>
    </w:p>
    <w:p w14:paraId="3D39828A" w14:textId="77777777" w:rsidR="001C7CF1" w:rsidRDefault="001C7CF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708</w:t>
      </w:r>
    </w:p>
    <w:p w14:paraId="6251CC76" w14:textId="77777777" w:rsidR="001C7CF1" w:rsidRDefault="001C7CF1">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708</w:t>
      </w:r>
    </w:p>
    <w:p w14:paraId="771DAD05" w14:textId="77777777" w:rsidR="001C7CF1" w:rsidRDefault="001C7CF1">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708</w:t>
      </w:r>
    </w:p>
    <w:p w14:paraId="48839712" w14:textId="77777777" w:rsidR="001C7CF1" w:rsidRDefault="001C7CF1">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708</w:t>
      </w:r>
    </w:p>
    <w:p w14:paraId="7B4769EC" w14:textId="77777777" w:rsidR="001C7CF1" w:rsidRDefault="001C7CF1">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708</w:t>
      </w:r>
    </w:p>
    <w:p w14:paraId="7DB78182" w14:textId="77777777" w:rsidR="001C7CF1" w:rsidRDefault="001C7CF1">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708</w:t>
      </w:r>
    </w:p>
    <w:p w14:paraId="03F06552" w14:textId="77777777" w:rsidR="001C7CF1" w:rsidRDefault="001C7CF1">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708</w:t>
      </w:r>
    </w:p>
    <w:p w14:paraId="386BAF77" w14:textId="77777777" w:rsidR="001C7CF1" w:rsidRDefault="001C7CF1">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708</w:t>
      </w:r>
    </w:p>
    <w:p w14:paraId="1637364F" w14:textId="77777777" w:rsidR="001C7CF1" w:rsidRDefault="001C7CF1">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708</w:t>
      </w:r>
    </w:p>
    <w:p w14:paraId="5F2B3283" w14:textId="77777777" w:rsidR="001C7CF1" w:rsidRDefault="001C7CF1">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CA</w:t>
      </w:r>
      <w:r>
        <w:tab/>
        <w:t>709</w:t>
      </w:r>
    </w:p>
    <w:p w14:paraId="173DC62D" w14:textId="77777777" w:rsidR="001C7CF1" w:rsidRDefault="001C7CF1">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Inter-band CA between FR1 and FR2</w:t>
      </w:r>
      <w:r>
        <w:tab/>
        <w:t>709</w:t>
      </w:r>
    </w:p>
    <w:p w14:paraId="37E8661E" w14:textId="77777777" w:rsidR="001C7CF1" w:rsidRDefault="001C7CF1">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709</w:t>
      </w:r>
    </w:p>
    <w:p w14:paraId="69A26875" w14:textId="77777777" w:rsidR="001C7CF1" w:rsidRDefault="001C7CF1">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709</w:t>
      </w:r>
    </w:p>
    <w:p w14:paraId="168E4F5C"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6.2B.1.1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709</w:t>
      </w:r>
    </w:p>
    <w:p w14:paraId="6C8743C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lastRenderedPageBreak/>
        <w:t>6.2B.1.2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711</w:t>
      </w:r>
    </w:p>
    <w:p w14:paraId="1C3F19F5" w14:textId="77777777" w:rsidR="001C7CF1" w:rsidRDefault="001C7CF1">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712</w:t>
      </w:r>
    </w:p>
    <w:p w14:paraId="3BD39390" w14:textId="77777777" w:rsidR="001C7CF1" w:rsidRDefault="001C7CF1">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719</w:t>
      </w:r>
    </w:p>
    <w:p w14:paraId="3ED0C0B2" w14:textId="77777777" w:rsidR="001C7CF1" w:rsidRDefault="001C7CF1">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720</w:t>
      </w:r>
    </w:p>
    <w:p w14:paraId="697D4E25" w14:textId="77777777" w:rsidR="001C7CF1" w:rsidRDefault="001C7CF1">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720</w:t>
      </w:r>
    </w:p>
    <w:p w14:paraId="072BC759" w14:textId="77777777" w:rsidR="001C7CF1" w:rsidRDefault="001C7CF1">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720</w:t>
      </w:r>
    </w:p>
    <w:p w14:paraId="358B5602" w14:textId="77777777" w:rsidR="001C7CF1" w:rsidRDefault="001C7CF1">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720</w:t>
      </w:r>
    </w:p>
    <w:p w14:paraId="3D6F58CD" w14:textId="77777777" w:rsidR="001C7CF1" w:rsidRDefault="001C7CF1">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720</w:t>
      </w:r>
    </w:p>
    <w:p w14:paraId="73AE94A6" w14:textId="77777777" w:rsidR="001C7CF1" w:rsidRDefault="001C7CF1">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721</w:t>
      </w:r>
    </w:p>
    <w:p w14:paraId="0B899EE4" w14:textId="77777777" w:rsidR="001C7CF1" w:rsidRDefault="001C7CF1">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721</w:t>
      </w:r>
    </w:p>
    <w:p w14:paraId="39A14A99" w14:textId="77777777" w:rsidR="001C7CF1" w:rsidRDefault="001C7CF1">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721</w:t>
      </w:r>
    </w:p>
    <w:p w14:paraId="7BB7AB24"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722</w:t>
      </w:r>
    </w:p>
    <w:p w14:paraId="502D82EE" w14:textId="77777777" w:rsidR="001C7CF1" w:rsidRDefault="001C7CF1">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722</w:t>
      </w:r>
    </w:p>
    <w:p w14:paraId="7D04D23A" w14:textId="77777777" w:rsidR="001C7CF1" w:rsidRDefault="001C7CF1">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723</w:t>
      </w:r>
    </w:p>
    <w:p w14:paraId="3D01FF3F" w14:textId="77777777" w:rsidR="001C7CF1" w:rsidRDefault="001C7CF1">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723</w:t>
      </w:r>
    </w:p>
    <w:p w14:paraId="10A9D740" w14:textId="77777777" w:rsidR="001C7CF1" w:rsidRDefault="001C7CF1">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723</w:t>
      </w:r>
    </w:p>
    <w:p w14:paraId="5EB3710A" w14:textId="77777777" w:rsidR="001C7CF1" w:rsidRDefault="001C7CF1">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723</w:t>
      </w:r>
    </w:p>
    <w:p w14:paraId="25046EB7" w14:textId="77777777" w:rsidR="001C7CF1" w:rsidRDefault="001C7CF1">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724</w:t>
      </w:r>
    </w:p>
    <w:p w14:paraId="36183367" w14:textId="77777777" w:rsidR="001C7CF1" w:rsidRDefault="001C7CF1">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724</w:t>
      </w:r>
    </w:p>
    <w:p w14:paraId="5978D6D9" w14:textId="77777777" w:rsidR="001C7CF1" w:rsidRDefault="001C7CF1">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724</w:t>
      </w:r>
    </w:p>
    <w:p w14:paraId="0BD73A45" w14:textId="77777777" w:rsidR="001C7CF1" w:rsidRDefault="001C7CF1">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724</w:t>
      </w:r>
    </w:p>
    <w:p w14:paraId="5AE33112" w14:textId="77777777" w:rsidR="001C7CF1" w:rsidRDefault="001C7CF1">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724</w:t>
      </w:r>
    </w:p>
    <w:p w14:paraId="58DE6EBB" w14:textId="77777777" w:rsidR="001C7CF1" w:rsidRDefault="001C7CF1">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E14A8">
        <w:rPr>
          <w:rFonts w:eastAsia="MS Mincho"/>
        </w:rPr>
        <w:t>DC_(n)71AA</w:t>
      </w:r>
      <w:r>
        <w:tab/>
        <w:t>724</w:t>
      </w:r>
    </w:p>
    <w:p w14:paraId="684AEB0D" w14:textId="77777777" w:rsidR="001C7CF1" w:rsidRDefault="001C7CF1">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726</w:t>
      </w:r>
    </w:p>
    <w:p w14:paraId="1D2839E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728</w:t>
      </w:r>
    </w:p>
    <w:p w14:paraId="2B410C49" w14:textId="77777777" w:rsidR="001C7CF1" w:rsidRDefault="001C7CF1">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728</w:t>
      </w:r>
    </w:p>
    <w:p w14:paraId="7981120D" w14:textId="77777777" w:rsidR="001C7CF1" w:rsidRDefault="001C7CF1">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728</w:t>
      </w:r>
    </w:p>
    <w:p w14:paraId="679E6C24" w14:textId="77777777" w:rsidR="001C7CF1" w:rsidRDefault="001C7CF1">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730</w:t>
      </w:r>
    </w:p>
    <w:p w14:paraId="43A77ED0" w14:textId="77777777" w:rsidR="001C7CF1" w:rsidRDefault="001C7CF1">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733</w:t>
      </w:r>
    </w:p>
    <w:p w14:paraId="0BB8D452" w14:textId="77777777" w:rsidR="001C7CF1" w:rsidRDefault="001C7CF1">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734</w:t>
      </w:r>
    </w:p>
    <w:p w14:paraId="4CB610B3" w14:textId="77777777" w:rsidR="001C7CF1" w:rsidRDefault="001C7CF1">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734</w:t>
      </w:r>
    </w:p>
    <w:p w14:paraId="7FAB84BB" w14:textId="77777777" w:rsidR="001C7CF1" w:rsidRDefault="001C7CF1">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734</w:t>
      </w:r>
    </w:p>
    <w:p w14:paraId="720FF4BD" w14:textId="77777777" w:rsidR="001C7CF1" w:rsidRDefault="001C7CF1">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734</w:t>
      </w:r>
    </w:p>
    <w:p w14:paraId="692CEBC5" w14:textId="77777777" w:rsidR="001C7CF1" w:rsidRDefault="001C7CF1">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734</w:t>
      </w:r>
    </w:p>
    <w:p w14:paraId="7B5DE12B"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6.2B.4.1.1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734</w:t>
      </w:r>
    </w:p>
    <w:p w14:paraId="5B943172" w14:textId="77777777" w:rsidR="001C7CF1" w:rsidRPr="009D721A" w:rsidRDefault="001C7CF1">
      <w:pPr>
        <w:pStyle w:val="TOC5"/>
        <w:rPr>
          <w:rFonts w:asciiTheme="minorHAnsi" w:eastAsiaTheme="minorEastAsia" w:hAnsiTheme="minorHAnsi" w:cstheme="minorBidi"/>
          <w:sz w:val="22"/>
          <w:szCs w:val="22"/>
          <w:lang w:val="fr-FR" w:eastAsia="zh-CN"/>
        </w:rPr>
      </w:pPr>
      <w:r w:rsidRPr="009E14A8">
        <w:rPr>
          <w:lang w:val="fr-FR"/>
        </w:rPr>
        <w:t>6.2B.4.1.2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739</w:t>
      </w:r>
    </w:p>
    <w:p w14:paraId="5F39C1F2" w14:textId="77777777" w:rsidR="001C7CF1" w:rsidRDefault="001C7CF1">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744</w:t>
      </w:r>
    </w:p>
    <w:p w14:paraId="45D25175" w14:textId="77777777" w:rsidR="001C7CF1" w:rsidRDefault="001C7CF1">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747</w:t>
      </w:r>
    </w:p>
    <w:p w14:paraId="308BC89A" w14:textId="77777777" w:rsidR="001C7CF1" w:rsidRDefault="001C7CF1">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747</w:t>
      </w:r>
    </w:p>
    <w:p w14:paraId="7D9B8047" w14:textId="77777777" w:rsidR="001C7CF1" w:rsidRDefault="001C7CF1">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747</w:t>
      </w:r>
    </w:p>
    <w:p w14:paraId="519516CF" w14:textId="77777777" w:rsidR="001C7CF1" w:rsidRDefault="001C7CF1">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DC</w:t>
      </w:r>
      <w:r>
        <w:tab/>
        <w:t>747</w:t>
      </w:r>
    </w:p>
    <w:p w14:paraId="5F98D625" w14:textId="77777777" w:rsidR="001C7CF1" w:rsidRDefault="001C7CF1">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747</w:t>
      </w:r>
    </w:p>
    <w:p w14:paraId="055C2635" w14:textId="77777777" w:rsidR="001C7CF1" w:rsidRDefault="001C7CF1">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748</w:t>
      </w:r>
    </w:p>
    <w:p w14:paraId="3B326DC9" w14:textId="77777777" w:rsidR="001C7CF1" w:rsidRDefault="001C7CF1">
      <w:pPr>
        <w:pStyle w:val="TOC5"/>
        <w:rPr>
          <w:rFonts w:asciiTheme="minorHAnsi" w:eastAsiaTheme="minorEastAsia" w:hAnsiTheme="minorHAnsi" w:cstheme="minorBidi"/>
          <w:sz w:val="22"/>
          <w:szCs w:val="22"/>
          <w:lang w:val="en-US" w:eastAsia="zh-CN"/>
        </w:rPr>
      </w:pPr>
      <w:r w:rsidRPr="009D721A">
        <w:rPr>
          <w:lang w:val="en-US"/>
        </w:rPr>
        <w:t>6.2B.4.2.2</w:t>
      </w:r>
      <w:r>
        <w:rPr>
          <w:rFonts w:asciiTheme="minorHAnsi" w:eastAsiaTheme="minorEastAsia" w:hAnsiTheme="minorHAnsi" w:cstheme="minorBidi"/>
          <w:sz w:val="22"/>
          <w:szCs w:val="22"/>
          <w:lang w:val="en-US" w:eastAsia="zh-CN"/>
        </w:rPr>
        <w:tab/>
      </w:r>
      <w:r w:rsidRPr="009D721A">
        <w:rPr>
          <w:lang w:val="en-US"/>
        </w:rPr>
        <w:t>Intra-band non-contiguous EN-DC</w:t>
      </w:r>
      <w:r>
        <w:tab/>
        <w:t>748</w:t>
      </w:r>
    </w:p>
    <w:p w14:paraId="18AA8A25" w14:textId="77777777" w:rsidR="001C7CF1" w:rsidRDefault="001C7CF1">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749</w:t>
      </w:r>
    </w:p>
    <w:p w14:paraId="618263EA" w14:textId="77777777" w:rsidR="001C7CF1" w:rsidRDefault="001C7CF1">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749</w:t>
      </w:r>
    </w:p>
    <w:p w14:paraId="623FE3DE" w14:textId="77777777" w:rsidR="001C7CF1" w:rsidRDefault="001C7CF1">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758</w:t>
      </w:r>
    </w:p>
    <w:p w14:paraId="4815B003" w14:textId="77777777" w:rsidR="001C7CF1" w:rsidRDefault="001C7CF1">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794</w:t>
      </w:r>
    </w:p>
    <w:p w14:paraId="030E404E" w14:textId="77777777" w:rsidR="001C7CF1" w:rsidRDefault="001C7CF1">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836</w:t>
      </w:r>
    </w:p>
    <w:p w14:paraId="54C5A250" w14:textId="77777777" w:rsidR="001C7CF1" w:rsidRDefault="001C7CF1">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six bands</w:t>
      </w:r>
      <w:r>
        <w:tab/>
        <w:t>855</w:t>
      </w:r>
    </w:p>
    <w:p w14:paraId="3CF0B6D3" w14:textId="77777777" w:rsidR="001C7CF1" w:rsidRDefault="001C7CF1">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857</w:t>
      </w:r>
    </w:p>
    <w:p w14:paraId="79A28C5F" w14:textId="77777777" w:rsidR="001C7CF1" w:rsidRDefault="001C7CF1">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858</w:t>
      </w:r>
    </w:p>
    <w:p w14:paraId="6BF022E7" w14:textId="77777777" w:rsidR="001C7CF1" w:rsidRDefault="001C7CF1">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858</w:t>
      </w:r>
    </w:p>
    <w:p w14:paraId="7677E4A3" w14:textId="77777777" w:rsidR="001C7CF1" w:rsidRDefault="001C7CF1">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708B30A1" w14:textId="77777777" w:rsidR="001C7CF1" w:rsidRDefault="001C7CF1">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858</w:t>
      </w:r>
    </w:p>
    <w:p w14:paraId="26D59497" w14:textId="77777777" w:rsidR="001C7CF1" w:rsidRDefault="001C7CF1">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858</w:t>
      </w:r>
    </w:p>
    <w:p w14:paraId="6AB22152" w14:textId="77777777" w:rsidR="001C7CF1" w:rsidRDefault="001C7CF1">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858</w:t>
      </w:r>
    </w:p>
    <w:p w14:paraId="4EB53708" w14:textId="77777777" w:rsidR="001C7CF1" w:rsidRDefault="001C7CF1">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858</w:t>
      </w:r>
    </w:p>
    <w:p w14:paraId="190D0B7F" w14:textId="77777777" w:rsidR="001C7CF1" w:rsidRDefault="001C7CF1">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858</w:t>
      </w:r>
    </w:p>
    <w:p w14:paraId="247EB598" w14:textId="77777777" w:rsidR="001C7CF1" w:rsidRDefault="001C7CF1">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2C095360"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four</w:t>
      </w:r>
      <w:r>
        <w:t xml:space="preserve"> bands</w:t>
      </w:r>
      <w:r>
        <w:tab/>
        <w:t>859</w:t>
      </w:r>
    </w:p>
    <w:p w14:paraId="7CD04477"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five</w:t>
      </w:r>
      <w:r>
        <w:t xml:space="preserve"> bands</w:t>
      </w:r>
      <w:r>
        <w:tab/>
        <w:t>859</w:t>
      </w:r>
    </w:p>
    <w:p w14:paraId="5CDF8B14" w14:textId="77777777" w:rsidR="001C7CF1" w:rsidRDefault="001C7CF1">
      <w:pPr>
        <w:pStyle w:val="TOC6"/>
        <w:rPr>
          <w:rFonts w:asciiTheme="minorHAnsi" w:eastAsiaTheme="minorEastAsia" w:hAnsiTheme="minorHAnsi" w:cstheme="minorBidi"/>
          <w:sz w:val="22"/>
          <w:szCs w:val="22"/>
          <w:lang w:val="en-US" w:eastAsia="zh-CN"/>
        </w:rPr>
      </w:pPr>
      <w:r>
        <w:lastRenderedPageBreak/>
        <w:t>6.2B.4.2.5.</w:t>
      </w:r>
      <w:r>
        <w:rPr>
          <w:lang w:eastAsia="zh-CN"/>
        </w:rPr>
        <w:t>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six</w:t>
      </w:r>
      <w:r>
        <w:t xml:space="preserve"> bands</w:t>
      </w:r>
      <w:r>
        <w:tab/>
        <w:t>859</w:t>
      </w:r>
    </w:p>
    <w:p w14:paraId="06E7763B" w14:textId="77777777" w:rsidR="001C7CF1" w:rsidRDefault="001C7CF1">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859</w:t>
      </w:r>
    </w:p>
    <w:p w14:paraId="78AF617D" w14:textId="77777777" w:rsidR="001C7CF1" w:rsidRDefault="001C7CF1">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859</w:t>
      </w:r>
    </w:p>
    <w:p w14:paraId="7B3BF11E" w14:textId="77777777" w:rsidR="001C7CF1" w:rsidRDefault="001C7CF1">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859</w:t>
      </w:r>
    </w:p>
    <w:p w14:paraId="459DFDB7" w14:textId="77777777" w:rsidR="001C7CF1" w:rsidRDefault="001C7CF1">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859</w:t>
      </w:r>
    </w:p>
    <w:p w14:paraId="591B2C05" w14:textId="77777777" w:rsidR="001C7CF1" w:rsidRDefault="001C7CF1">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859</w:t>
      </w:r>
    </w:p>
    <w:p w14:paraId="0274B428" w14:textId="77777777" w:rsidR="001C7CF1" w:rsidRDefault="001C7CF1">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859</w:t>
      </w:r>
    </w:p>
    <w:p w14:paraId="52300B11" w14:textId="77777777" w:rsidR="001C7CF1" w:rsidRDefault="001C7CF1">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859</w:t>
      </w:r>
    </w:p>
    <w:p w14:paraId="18256F49" w14:textId="77777777" w:rsidR="001C7CF1" w:rsidRDefault="001C7CF1">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860</w:t>
      </w:r>
    </w:p>
    <w:p w14:paraId="6F2B0168" w14:textId="77777777" w:rsidR="001C7CF1" w:rsidRDefault="001C7CF1">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860</w:t>
      </w:r>
    </w:p>
    <w:p w14:paraId="5FE1F455" w14:textId="77777777" w:rsidR="001C7CF1" w:rsidRDefault="001C7CF1">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860</w:t>
      </w:r>
    </w:p>
    <w:p w14:paraId="7A673CF6" w14:textId="77777777" w:rsidR="001C7CF1" w:rsidRDefault="001C7CF1">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860</w:t>
      </w:r>
    </w:p>
    <w:p w14:paraId="659AB2A2" w14:textId="77777777" w:rsidR="001C7CF1" w:rsidRDefault="001C7CF1">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861</w:t>
      </w:r>
    </w:p>
    <w:p w14:paraId="7AC3E80F" w14:textId="77777777" w:rsidR="001C7CF1" w:rsidRDefault="001C7CF1">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861</w:t>
      </w:r>
    </w:p>
    <w:p w14:paraId="48AA8747" w14:textId="77777777" w:rsidR="001C7CF1" w:rsidRDefault="001C7CF1">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861</w:t>
      </w:r>
    </w:p>
    <w:p w14:paraId="51148423" w14:textId="77777777" w:rsidR="001C7CF1" w:rsidRDefault="001C7CF1">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861</w:t>
      </w:r>
    </w:p>
    <w:p w14:paraId="1B1E0849" w14:textId="77777777" w:rsidR="001C7CF1" w:rsidRDefault="001C7CF1">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861</w:t>
      </w:r>
    </w:p>
    <w:p w14:paraId="6A309CA1" w14:textId="77777777" w:rsidR="001C7CF1" w:rsidRDefault="001C7CF1">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861</w:t>
      </w:r>
    </w:p>
    <w:p w14:paraId="65F5AA99" w14:textId="77777777" w:rsidR="001C7CF1" w:rsidRDefault="001C7CF1">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862</w:t>
      </w:r>
    </w:p>
    <w:p w14:paraId="1C9E8ED2" w14:textId="77777777" w:rsidR="001C7CF1" w:rsidRDefault="001C7CF1">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862</w:t>
      </w:r>
    </w:p>
    <w:p w14:paraId="09D9BC99" w14:textId="77777777" w:rsidR="001C7CF1" w:rsidRDefault="001C7CF1">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862</w:t>
      </w:r>
    </w:p>
    <w:p w14:paraId="0124F6CD"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862</w:t>
      </w:r>
    </w:p>
    <w:p w14:paraId="021CD950" w14:textId="77777777" w:rsidR="001C7CF1" w:rsidRDefault="001C7CF1">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863</w:t>
      </w:r>
    </w:p>
    <w:p w14:paraId="27C98671" w14:textId="77777777" w:rsidR="001C7CF1" w:rsidRDefault="001C7CF1">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863</w:t>
      </w:r>
    </w:p>
    <w:p w14:paraId="79375AC0" w14:textId="77777777" w:rsidR="001C7CF1" w:rsidRDefault="001C7CF1">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864</w:t>
      </w:r>
    </w:p>
    <w:p w14:paraId="5BA1640F"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intra-band EN-DC without dual PA capability</w:t>
      </w:r>
      <w:r>
        <w:tab/>
        <w:t>864</w:t>
      </w:r>
    </w:p>
    <w:p w14:paraId="59886FAF" w14:textId="77777777" w:rsidR="001C7CF1" w:rsidRDefault="001C7CF1">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865</w:t>
      </w:r>
    </w:p>
    <w:p w14:paraId="62317D6A" w14:textId="77777777" w:rsidR="001C7CF1" w:rsidRDefault="001C7CF1">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865</w:t>
      </w:r>
    </w:p>
    <w:p w14:paraId="1FA53A7B" w14:textId="77777777" w:rsidR="001C7CF1" w:rsidRDefault="001C7CF1">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865</w:t>
      </w:r>
    </w:p>
    <w:p w14:paraId="20C13489"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inter-band EN-DC</w:t>
      </w:r>
      <w:r>
        <w:tab/>
        <w:t>866</w:t>
      </w:r>
    </w:p>
    <w:p w14:paraId="2F0939EC" w14:textId="77777777" w:rsidR="001C7CF1" w:rsidRDefault="001C7CF1">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867</w:t>
      </w:r>
    </w:p>
    <w:p w14:paraId="0FFFD786"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867</w:t>
      </w:r>
    </w:p>
    <w:p w14:paraId="64FBD96A"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9E14A8">
        <w:rPr>
          <w:rFonts w:eastAsia="PMingLiU"/>
          <w:lang w:eastAsia="zh-TW"/>
        </w:rPr>
        <w:t>V2X operation</w:t>
      </w:r>
      <w:r>
        <w:tab/>
        <w:t>867</w:t>
      </w:r>
    </w:p>
    <w:p w14:paraId="2CD09804"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9E14A8">
        <w:rPr>
          <w:rFonts w:eastAsia="PMingLiU"/>
          <w:lang w:eastAsia="zh-TW"/>
        </w:rPr>
        <w:t xml:space="preserve">V2X </w:t>
      </w:r>
      <w:r>
        <w:rPr>
          <w:lang w:eastAsia="zh-CN"/>
        </w:rPr>
        <w:t xml:space="preserve">con-current </w:t>
      </w:r>
      <w:r w:rsidRPr="009E14A8">
        <w:rPr>
          <w:rFonts w:eastAsia="PMingLiU"/>
          <w:lang w:eastAsia="zh-TW"/>
        </w:rPr>
        <w:t>operation</w:t>
      </w:r>
      <w:r>
        <w:tab/>
        <w:t>867</w:t>
      </w:r>
    </w:p>
    <w:p w14:paraId="5964A97E" w14:textId="77777777" w:rsidR="001C7CF1" w:rsidRDefault="001C7CF1">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867</w:t>
      </w:r>
    </w:p>
    <w:p w14:paraId="05C73107" w14:textId="77777777" w:rsidR="001C7CF1" w:rsidRDefault="001C7CF1">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867</w:t>
      </w:r>
    </w:p>
    <w:p w14:paraId="45B07C62" w14:textId="77777777" w:rsidR="001C7CF1" w:rsidRDefault="001C7CF1">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867</w:t>
      </w:r>
    </w:p>
    <w:p w14:paraId="1EA0A7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w:t>
      </w:r>
      <w:r w:rsidRPr="009E14A8">
        <w:rPr>
          <w:rFonts w:eastAsia="MS Mincho"/>
          <w:lang w:eastAsia="zh-CN"/>
        </w:rPr>
        <w:t>A</w:t>
      </w:r>
      <w:r w:rsidRPr="009E14A8">
        <w:rPr>
          <w:rFonts w:eastAsia="MS Mincho"/>
        </w:rPr>
        <w:t>.2</w:t>
      </w:r>
      <w:r>
        <w:rPr>
          <w:rFonts w:asciiTheme="minorHAnsi" w:eastAsiaTheme="minorEastAsia" w:hAnsiTheme="minorHAnsi" w:cstheme="minorBidi"/>
          <w:sz w:val="22"/>
          <w:szCs w:val="22"/>
          <w:lang w:val="en-US" w:eastAsia="zh-CN"/>
        </w:rPr>
        <w:tab/>
      </w:r>
      <w:r w:rsidRPr="009E14A8">
        <w:rPr>
          <w:rFonts w:eastAsia="MS Mincho"/>
        </w:rPr>
        <w:t xml:space="preserve">Transmit modulation quality for </w:t>
      </w:r>
      <w:r w:rsidRPr="009E14A8">
        <w:rPr>
          <w:rFonts w:eastAsia="MS Mincho"/>
          <w:lang w:eastAsia="zh-CN"/>
        </w:rPr>
        <w:t>CA</w:t>
      </w:r>
      <w:r>
        <w:tab/>
        <w:t>867</w:t>
      </w:r>
    </w:p>
    <w:p w14:paraId="143B2313" w14:textId="77777777" w:rsidR="001C7CF1" w:rsidRDefault="001C7CF1">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868</w:t>
      </w:r>
    </w:p>
    <w:p w14:paraId="3BBD57A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6.4B.1</w:t>
      </w:r>
      <w:r>
        <w:rPr>
          <w:rFonts w:asciiTheme="minorHAnsi" w:eastAsiaTheme="minorEastAsia" w:hAnsiTheme="minorHAnsi" w:cstheme="minorBidi"/>
          <w:sz w:val="22"/>
          <w:szCs w:val="22"/>
          <w:lang w:val="en-US" w:eastAsia="zh-CN"/>
        </w:rPr>
        <w:tab/>
      </w:r>
      <w:r w:rsidRPr="009E14A8">
        <w:rPr>
          <w:rFonts w:eastAsia="MS Mincho"/>
        </w:rPr>
        <w:t>Frequency error for DC</w:t>
      </w:r>
      <w:r>
        <w:tab/>
        <w:t>868</w:t>
      </w:r>
    </w:p>
    <w:p w14:paraId="69D9AEDC" w14:textId="77777777" w:rsidR="001C7CF1" w:rsidRDefault="001C7CF1">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868</w:t>
      </w:r>
    </w:p>
    <w:p w14:paraId="5F162967" w14:textId="77777777" w:rsidR="001C7CF1" w:rsidRDefault="001C7CF1">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868</w:t>
      </w:r>
    </w:p>
    <w:p w14:paraId="703F3B71" w14:textId="77777777" w:rsidR="001C7CF1" w:rsidRDefault="001C7CF1">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868</w:t>
      </w:r>
    </w:p>
    <w:p w14:paraId="44D854E3" w14:textId="77777777" w:rsidR="001C7CF1" w:rsidRDefault="001C7CF1">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868</w:t>
      </w:r>
    </w:p>
    <w:p w14:paraId="3A3D659A" w14:textId="77777777" w:rsidR="001C7CF1" w:rsidRDefault="001C7CF1">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868</w:t>
      </w:r>
    </w:p>
    <w:p w14:paraId="606F9651" w14:textId="77777777" w:rsidR="001C7CF1" w:rsidRDefault="001C7CF1">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868</w:t>
      </w:r>
    </w:p>
    <w:p w14:paraId="33E6854E"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868</w:t>
      </w:r>
    </w:p>
    <w:p w14:paraId="2D94E00C" w14:textId="77777777" w:rsidR="001C7CF1" w:rsidRDefault="001C7CF1">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868</w:t>
      </w:r>
    </w:p>
    <w:p w14:paraId="4363F69D" w14:textId="77777777" w:rsidR="001C7CF1" w:rsidRDefault="001C7CF1">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868</w:t>
      </w:r>
    </w:p>
    <w:p w14:paraId="6CF8BF19" w14:textId="77777777" w:rsidR="001C7CF1" w:rsidRDefault="001C7CF1">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868</w:t>
      </w:r>
    </w:p>
    <w:p w14:paraId="1DC808A9" w14:textId="77777777" w:rsidR="001C7CF1" w:rsidRDefault="001C7CF1">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869</w:t>
      </w:r>
    </w:p>
    <w:p w14:paraId="1E010880" w14:textId="77777777" w:rsidR="001C7CF1" w:rsidRDefault="001C7CF1">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869</w:t>
      </w:r>
    </w:p>
    <w:p w14:paraId="28AFC675" w14:textId="77777777" w:rsidR="001C7CF1" w:rsidRDefault="001C7CF1">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869</w:t>
      </w:r>
    </w:p>
    <w:p w14:paraId="7A5D3391" w14:textId="77777777" w:rsidR="001C7CF1" w:rsidRDefault="001C7CF1">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869</w:t>
      </w:r>
    </w:p>
    <w:p w14:paraId="6490434D" w14:textId="77777777" w:rsidR="001C7CF1" w:rsidRDefault="001C7CF1">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869</w:t>
      </w:r>
    </w:p>
    <w:p w14:paraId="0D72C41B" w14:textId="77777777" w:rsidR="001C7CF1" w:rsidRDefault="001C7CF1">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869</w:t>
      </w:r>
    </w:p>
    <w:p w14:paraId="06D9FF34" w14:textId="77777777" w:rsidR="001C7CF1" w:rsidRDefault="001C7CF1">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869</w:t>
      </w:r>
    </w:p>
    <w:p w14:paraId="742014A0" w14:textId="77777777" w:rsidR="001C7CF1" w:rsidRDefault="001C7CF1">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870</w:t>
      </w:r>
    </w:p>
    <w:p w14:paraId="0DC43ACF" w14:textId="77777777" w:rsidR="001C7CF1" w:rsidRDefault="001C7CF1">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870</w:t>
      </w:r>
    </w:p>
    <w:p w14:paraId="3C10D444" w14:textId="77777777" w:rsidR="001C7CF1" w:rsidRDefault="001C7CF1">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870</w:t>
      </w:r>
    </w:p>
    <w:p w14:paraId="6CAC0FF7" w14:textId="77777777" w:rsidR="001C7CF1" w:rsidRDefault="001C7CF1">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870</w:t>
      </w:r>
    </w:p>
    <w:p w14:paraId="1FED59B7" w14:textId="77777777" w:rsidR="001C7CF1" w:rsidRDefault="001C7CF1">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870</w:t>
      </w:r>
    </w:p>
    <w:p w14:paraId="6F977301" w14:textId="77777777" w:rsidR="001C7CF1" w:rsidRDefault="001C7CF1">
      <w:pPr>
        <w:pStyle w:val="TOC4"/>
        <w:rPr>
          <w:rFonts w:asciiTheme="minorHAnsi" w:eastAsiaTheme="minorEastAsia" w:hAnsiTheme="minorHAnsi" w:cstheme="minorBidi"/>
          <w:sz w:val="22"/>
          <w:szCs w:val="22"/>
          <w:lang w:val="en-US" w:eastAsia="zh-CN"/>
        </w:rPr>
      </w:pPr>
      <w:r>
        <w:lastRenderedPageBreak/>
        <w:t>6.4E.2</w:t>
      </w:r>
      <w:r>
        <w:rPr>
          <w:rFonts w:asciiTheme="minorHAnsi" w:eastAsiaTheme="minorEastAsia" w:hAnsiTheme="minorHAnsi" w:cstheme="minorBidi"/>
          <w:sz w:val="22"/>
          <w:szCs w:val="22"/>
          <w:lang w:val="en-US" w:eastAsia="zh-CN"/>
        </w:rPr>
        <w:tab/>
      </w:r>
      <w:r>
        <w:t>Transmit modulation quality for V2X</w:t>
      </w:r>
      <w:r>
        <w:tab/>
        <w:t>870</w:t>
      </w:r>
    </w:p>
    <w:p w14:paraId="2023F00A" w14:textId="77777777" w:rsidR="001C7CF1" w:rsidRDefault="001C7CF1">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870</w:t>
      </w:r>
    </w:p>
    <w:p w14:paraId="1DBC8115" w14:textId="77777777" w:rsidR="001C7CF1" w:rsidRDefault="001C7CF1">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870</w:t>
      </w:r>
    </w:p>
    <w:p w14:paraId="63B0C71D" w14:textId="77777777" w:rsidR="001C7CF1" w:rsidRDefault="001C7CF1">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871</w:t>
      </w:r>
    </w:p>
    <w:p w14:paraId="0FD37E20" w14:textId="77777777" w:rsidR="001C7CF1" w:rsidRDefault="001C7CF1">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871</w:t>
      </w:r>
    </w:p>
    <w:p w14:paraId="3F9A5C41" w14:textId="77777777" w:rsidR="001C7CF1" w:rsidRDefault="001C7CF1">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871</w:t>
      </w:r>
    </w:p>
    <w:p w14:paraId="1FD20028" w14:textId="77777777" w:rsidR="001C7CF1" w:rsidRDefault="001C7CF1">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871</w:t>
      </w:r>
    </w:p>
    <w:p w14:paraId="565CD080" w14:textId="77777777" w:rsidR="001C7CF1" w:rsidRDefault="001C7CF1">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871</w:t>
      </w:r>
    </w:p>
    <w:p w14:paraId="41B7B3C3" w14:textId="77777777" w:rsidR="001C7CF1" w:rsidRDefault="001C7CF1">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871</w:t>
      </w:r>
    </w:p>
    <w:p w14:paraId="3F7823F2" w14:textId="77777777" w:rsidR="001C7CF1" w:rsidRDefault="001C7CF1">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871</w:t>
      </w:r>
    </w:p>
    <w:p w14:paraId="7F07C829" w14:textId="77777777" w:rsidR="001C7CF1" w:rsidRDefault="001C7CF1">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871</w:t>
      </w:r>
    </w:p>
    <w:p w14:paraId="6896D782" w14:textId="77777777" w:rsidR="001C7CF1" w:rsidRDefault="001C7CF1">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871</w:t>
      </w:r>
    </w:p>
    <w:p w14:paraId="7DD697ED" w14:textId="77777777" w:rsidR="001C7CF1" w:rsidRDefault="001C7CF1">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871</w:t>
      </w:r>
    </w:p>
    <w:p w14:paraId="2C8F490C" w14:textId="77777777" w:rsidR="001C7CF1" w:rsidRDefault="001C7CF1">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871</w:t>
      </w:r>
    </w:p>
    <w:p w14:paraId="0FF22535" w14:textId="77777777" w:rsidR="001C7CF1" w:rsidRDefault="001C7CF1">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871</w:t>
      </w:r>
    </w:p>
    <w:p w14:paraId="578A1F8B"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eastAsia="en-GB"/>
        </w:rPr>
        <w:t>6.5B.1.1</w:t>
      </w:r>
      <w:r w:rsidRPr="009D721A">
        <w:rPr>
          <w:rFonts w:asciiTheme="minorHAnsi" w:eastAsiaTheme="minorEastAsia" w:hAnsiTheme="minorHAnsi" w:cstheme="minorBidi"/>
          <w:sz w:val="22"/>
          <w:szCs w:val="22"/>
          <w:lang w:val="fr-FR" w:eastAsia="zh-CN"/>
        </w:rPr>
        <w:tab/>
      </w:r>
      <w:r w:rsidRPr="009D721A">
        <w:rPr>
          <w:lang w:val="fr-FR" w:eastAsia="en-GB"/>
        </w:rPr>
        <w:t>Intra-band contiguous EN-DC</w:t>
      </w:r>
      <w:r w:rsidRPr="009D721A">
        <w:rPr>
          <w:lang w:val="fr-FR"/>
        </w:rPr>
        <w:tab/>
        <w:t>871</w:t>
      </w:r>
    </w:p>
    <w:p w14:paraId="68E907A9"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6.5B.1.2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872</w:t>
      </w:r>
    </w:p>
    <w:p w14:paraId="4ED7DB6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6.5B.1.3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872</w:t>
      </w:r>
    </w:p>
    <w:p w14:paraId="4A07CAD1" w14:textId="77777777" w:rsidR="001C7CF1" w:rsidRDefault="001C7CF1">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872</w:t>
      </w:r>
    </w:p>
    <w:p w14:paraId="27FC7EB5" w14:textId="77777777" w:rsidR="001C7CF1" w:rsidRDefault="001C7CF1">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872</w:t>
      </w:r>
    </w:p>
    <w:p w14:paraId="1C95A3DF" w14:textId="77777777" w:rsidR="001C7CF1" w:rsidRDefault="001C7CF1">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872</w:t>
      </w:r>
    </w:p>
    <w:p w14:paraId="33BC6BBE" w14:textId="77777777" w:rsidR="001C7CF1" w:rsidRDefault="001C7CF1">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872</w:t>
      </w:r>
    </w:p>
    <w:p w14:paraId="5E7E27AC" w14:textId="77777777" w:rsidR="001C7CF1" w:rsidRDefault="001C7CF1">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872</w:t>
      </w:r>
    </w:p>
    <w:p w14:paraId="28C4CE8C" w14:textId="77777777" w:rsidR="001C7CF1" w:rsidRDefault="001C7CF1">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872</w:t>
      </w:r>
    </w:p>
    <w:p w14:paraId="21349B44" w14:textId="77777777" w:rsidR="001C7CF1" w:rsidRDefault="001C7CF1">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872</w:t>
      </w:r>
    </w:p>
    <w:p w14:paraId="7A354156" w14:textId="77777777" w:rsidR="001C7CF1" w:rsidRDefault="001C7CF1">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873</w:t>
      </w:r>
    </w:p>
    <w:p w14:paraId="681884F0" w14:textId="77777777" w:rsidR="001C7CF1" w:rsidRDefault="001C7CF1">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"NS_35"</w:t>
      </w:r>
      <w:r>
        <w:tab/>
        <w:t>873</w:t>
      </w:r>
    </w:p>
    <w:p w14:paraId="0FB0DF68" w14:textId="77777777" w:rsidR="001C7CF1" w:rsidRDefault="001C7CF1">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"NS_04"</w:t>
      </w:r>
      <w:r>
        <w:tab/>
        <w:t>873</w:t>
      </w:r>
    </w:p>
    <w:p w14:paraId="0F7741B2"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6.5B.2.1.3</w:t>
      </w:r>
      <w:r w:rsidRPr="009D721A">
        <w:rPr>
          <w:rFonts w:asciiTheme="minorHAnsi" w:eastAsiaTheme="minorEastAsia" w:hAnsiTheme="minorHAnsi" w:cstheme="minorBidi"/>
          <w:sz w:val="22"/>
          <w:szCs w:val="22"/>
          <w:lang w:val="fr-FR" w:eastAsia="zh-CN"/>
        </w:rPr>
        <w:tab/>
      </w:r>
      <w:r w:rsidRPr="009D721A">
        <w:rPr>
          <w:lang w:val="fr-FR"/>
        </w:rPr>
        <w:t>Adjacent channel leakage ratio</w:t>
      </w:r>
      <w:r w:rsidRPr="009D721A">
        <w:rPr>
          <w:lang w:val="fr-FR"/>
        </w:rPr>
        <w:tab/>
        <w:t>874</w:t>
      </w:r>
    </w:p>
    <w:p w14:paraId="6D2003E2"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874</w:t>
      </w:r>
    </w:p>
    <w:p w14:paraId="0041D41D" w14:textId="77777777" w:rsidR="001C7CF1" w:rsidRDefault="001C7CF1">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874</w:t>
      </w:r>
    </w:p>
    <w:p w14:paraId="78731C4C" w14:textId="77777777" w:rsidR="001C7CF1" w:rsidRDefault="001C7CF1">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874</w:t>
      </w:r>
    </w:p>
    <w:p w14:paraId="73117F8D" w14:textId="77777777" w:rsidR="001C7CF1" w:rsidRDefault="001C7CF1">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874</w:t>
      </w:r>
    </w:p>
    <w:p w14:paraId="01573AB0" w14:textId="77777777" w:rsidR="001C7CF1" w:rsidRDefault="001C7CF1">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874</w:t>
      </w:r>
    </w:p>
    <w:p w14:paraId="0A732C29" w14:textId="77777777" w:rsidR="001C7CF1" w:rsidRDefault="001C7CF1">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874</w:t>
      </w:r>
    </w:p>
    <w:p w14:paraId="7F71D98A" w14:textId="77777777" w:rsidR="001C7CF1" w:rsidRDefault="001C7CF1">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875</w:t>
      </w:r>
    </w:p>
    <w:p w14:paraId="4DB374C3" w14:textId="77777777" w:rsidR="001C7CF1" w:rsidRDefault="001C7CF1">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875</w:t>
      </w:r>
    </w:p>
    <w:p w14:paraId="7893352D" w14:textId="77777777" w:rsidR="001C7CF1" w:rsidRDefault="001C7CF1">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875</w:t>
      </w:r>
    </w:p>
    <w:p w14:paraId="426C0578" w14:textId="77777777" w:rsidR="001C7CF1" w:rsidRDefault="001C7CF1">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875</w:t>
      </w:r>
    </w:p>
    <w:p w14:paraId="451AABD4" w14:textId="77777777" w:rsidR="001C7CF1" w:rsidRDefault="001C7CF1">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875</w:t>
      </w:r>
    </w:p>
    <w:p w14:paraId="2B3EB8B0" w14:textId="77777777" w:rsidR="001C7CF1" w:rsidRDefault="001C7CF1">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875</w:t>
      </w:r>
    </w:p>
    <w:p w14:paraId="203FF528" w14:textId="77777777" w:rsidR="001C7CF1" w:rsidRDefault="001C7CF1">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875</w:t>
      </w:r>
    </w:p>
    <w:p w14:paraId="50ACC25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876</w:t>
      </w:r>
    </w:p>
    <w:p w14:paraId="0EA96AE4" w14:textId="77777777" w:rsidR="001C7CF1" w:rsidRDefault="001C7CF1">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876</w:t>
      </w:r>
    </w:p>
    <w:p w14:paraId="14765F08" w14:textId="77777777" w:rsidR="001C7CF1" w:rsidRDefault="001C7CF1">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876</w:t>
      </w:r>
    </w:p>
    <w:p w14:paraId="1C288435" w14:textId="77777777" w:rsidR="001C7CF1" w:rsidRDefault="001C7CF1">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877</w:t>
      </w:r>
    </w:p>
    <w:p w14:paraId="5964B7F9" w14:textId="77777777" w:rsidR="001C7CF1" w:rsidRDefault="001C7CF1">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878</w:t>
      </w:r>
    </w:p>
    <w:p w14:paraId="07F2B9AE" w14:textId="77777777" w:rsidR="001C7CF1" w:rsidRDefault="001C7CF1">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886</w:t>
      </w:r>
    </w:p>
    <w:p w14:paraId="05CA031C" w14:textId="77777777" w:rsidR="001C7CF1" w:rsidRDefault="001C7CF1">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886</w:t>
      </w:r>
    </w:p>
    <w:p w14:paraId="31E5F3CF" w14:textId="77777777" w:rsidR="001C7CF1" w:rsidRDefault="001C7CF1">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886</w:t>
      </w:r>
    </w:p>
    <w:p w14:paraId="5DC70D3C" w14:textId="77777777" w:rsidR="001C7CF1" w:rsidRDefault="001C7CF1">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888</w:t>
      </w:r>
    </w:p>
    <w:p w14:paraId="3853AA1D" w14:textId="77777777" w:rsidR="001C7CF1" w:rsidRDefault="001C7CF1">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7CB1E2EA" w14:textId="77777777" w:rsidR="001C7CF1" w:rsidRDefault="001C7CF1">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888</w:t>
      </w:r>
    </w:p>
    <w:p w14:paraId="4F5B16AE" w14:textId="77777777" w:rsidR="001C7CF1" w:rsidRDefault="001C7CF1">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888</w:t>
      </w:r>
    </w:p>
    <w:p w14:paraId="7481EBCC" w14:textId="77777777" w:rsidR="001C7CF1" w:rsidRDefault="001C7CF1">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888</w:t>
      </w:r>
    </w:p>
    <w:p w14:paraId="373FE21A" w14:textId="77777777" w:rsidR="001C7CF1" w:rsidRDefault="001C7CF1">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888</w:t>
      </w:r>
    </w:p>
    <w:p w14:paraId="28D1D5FD" w14:textId="77777777" w:rsidR="001C7CF1" w:rsidRDefault="001C7CF1">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150B1CE2" w14:textId="77777777" w:rsidR="001C7CF1" w:rsidRDefault="001C7CF1">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888</w:t>
      </w:r>
    </w:p>
    <w:p w14:paraId="665FD900" w14:textId="77777777" w:rsidR="001C7CF1" w:rsidRDefault="001C7CF1">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889</w:t>
      </w:r>
    </w:p>
    <w:p w14:paraId="0614B91C" w14:textId="77777777" w:rsidR="001C7CF1" w:rsidRDefault="001C7CF1">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889</w:t>
      </w:r>
    </w:p>
    <w:p w14:paraId="640E0E0F" w14:textId="77777777" w:rsidR="001C7CF1" w:rsidRDefault="001C7CF1">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889</w:t>
      </w:r>
    </w:p>
    <w:p w14:paraId="0A3E39B5" w14:textId="77777777" w:rsidR="001C7CF1" w:rsidRDefault="001C7CF1">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889</w:t>
      </w:r>
    </w:p>
    <w:p w14:paraId="10388995" w14:textId="77777777" w:rsidR="001C7CF1" w:rsidRDefault="001C7CF1">
      <w:pPr>
        <w:pStyle w:val="TOC5"/>
        <w:rPr>
          <w:rFonts w:asciiTheme="minorHAnsi" w:eastAsiaTheme="minorEastAsia" w:hAnsiTheme="minorHAnsi" w:cstheme="minorBidi"/>
          <w:sz w:val="22"/>
          <w:szCs w:val="22"/>
          <w:lang w:val="en-US" w:eastAsia="zh-CN"/>
        </w:rPr>
      </w:pPr>
      <w:r>
        <w:lastRenderedPageBreak/>
        <w:t>6.5B.4.2.1</w:t>
      </w:r>
      <w:r>
        <w:rPr>
          <w:rFonts w:asciiTheme="minorHAnsi" w:eastAsiaTheme="minorEastAsia" w:hAnsiTheme="minorHAnsi" w:cstheme="minorBidi"/>
          <w:sz w:val="22"/>
          <w:szCs w:val="22"/>
          <w:lang w:val="en-US" w:eastAsia="zh-CN"/>
        </w:rPr>
        <w:tab/>
      </w:r>
      <w:r>
        <w:t>Minimum requirement (network signalled value "NS_04")</w:t>
      </w:r>
      <w:r>
        <w:tab/>
        <w:t>889</w:t>
      </w:r>
    </w:p>
    <w:p w14:paraId="6402CEC7"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6.5B.4.3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889</w:t>
      </w:r>
    </w:p>
    <w:p w14:paraId="5AC3843B" w14:textId="77777777" w:rsidR="001C7CF1" w:rsidRDefault="001C7CF1">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889</w:t>
      </w:r>
    </w:p>
    <w:p w14:paraId="19B4A068" w14:textId="77777777" w:rsidR="001C7CF1" w:rsidRDefault="001C7CF1">
      <w:pPr>
        <w:pStyle w:val="TOC4"/>
        <w:rPr>
          <w:rFonts w:asciiTheme="minorHAnsi" w:eastAsiaTheme="minorEastAsia" w:hAnsiTheme="minorHAnsi" w:cstheme="minorBidi"/>
          <w:sz w:val="22"/>
          <w:szCs w:val="22"/>
          <w:lang w:val="en-US" w:eastAsia="zh-CN"/>
        </w:rPr>
      </w:pPr>
      <w:r w:rsidRPr="009E14A8">
        <w:rPr>
          <w:lang w:val="de-DE"/>
        </w:rPr>
        <w:t>6.5B.4.4</w:t>
      </w:r>
      <w:r>
        <w:rPr>
          <w:rFonts w:asciiTheme="minorHAnsi" w:eastAsiaTheme="minorEastAsia" w:hAnsiTheme="minorHAnsi" w:cstheme="minorBidi"/>
          <w:sz w:val="22"/>
          <w:szCs w:val="22"/>
          <w:lang w:val="en-US" w:eastAsia="zh-CN"/>
        </w:rPr>
        <w:tab/>
      </w:r>
      <w:r w:rsidRPr="009E14A8">
        <w:rPr>
          <w:lang w:val="de-DE"/>
        </w:rPr>
        <w:t>Inter-band EN-DC within FR1</w:t>
      </w:r>
      <w:r>
        <w:tab/>
        <w:t>890</w:t>
      </w:r>
    </w:p>
    <w:p w14:paraId="417A6882" w14:textId="77777777" w:rsidR="001C7CF1" w:rsidRDefault="001C7CF1">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890</w:t>
      </w:r>
    </w:p>
    <w:p w14:paraId="10081BF2" w14:textId="77777777" w:rsidR="001C7CF1" w:rsidRDefault="001C7CF1">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890</w:t>
      </w:r>
    </w:p>
    <w:p w14:paraId="2224C8CA" w14:textId="77777777" w:rsidR="001C7CF1" w:rsidRDefault="001C7CF1">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890</w:t>
      </w:r>
    </w:p>
    <w:p w14:paraId="7837B7DC" w14:textId="77777777" w:rsidR="001C7CF1" w:rsidRDefault="001C7CF1">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890</w:t>
      </w:r>
    </w:p>
    <w:p w14:paraId="0C9561E5"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6.5B.5.1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890</w:t>
      </w:r>
    </w:p>
    <w:p w14:paraId="59D9421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6.5B.5.2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890</w:t>
      </w:r>
    </w:p>
    <w:p w14:paraId="7ECA4E03" w14:textId="77777777" w:rsidR="001C7CF1" w:rsidRDefault="001C7CF1">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890</w:t>
      </w:r>
    </w:p>
    <w:p w14:paraId="321FD67B" w14:textId="77777777" w:rsidR="001C7CF1" w:rsidRDefault="001C7CF1">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890</w:t>
      </w:r>
    </w:p>
    <w:p w14:paraId="0A73FD3C" w14:textId="77777777" w:rsidR="001C7CF1" w:rsidRDefault="001C7CF1">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890</w:t>
      </w:r>
    </w:p>
    <w:p w14:paraId="1EC6A464" w14:textId="77777777" w:rsidR="001C7CF1" w:rsidRDefault="001C7CF1">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890</w:t>
      </w:r>
    </w:p>
    <w:p w14:paraId="459D4FA4" w14:textId="77777777" w:rsidR="001C7CF1" w:rsidRDefault="001C7CF1">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891</w:t>
      </w:r>
    </w:p>
    <w:p w14:paraId="3F053313" w14:textId="77777777" w:rsidR="001C7CF1" w:rsidRDefault="001C7CF1">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891</w:t>
      </w:r>
    </w:p>
    <w:p w14:paraId="45853A57" w14:textId="77777777" w:rsidR="001C7CF1" w:rsidRDefault="001C7CF1">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891</w:t>
      </w:r>
    </w:p>
    <w:p w14:paraId="231BFEAA"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891</w:t>
      </w:r>
    </w:p>
    <w:p w14:paraId="0405782F" w14:textId="77777777" w:rsidR="001C7CF1" w:rsidRDefault="001C7CF1">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891</w:t>
      </w:r>
    </w:p>
    <w:p w14:paraId="60E04DEE" w14:textId="77777777" w:rsidR="001C7CF1" w:rsidRDefault="001C7CF1">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891</w:t>
      </w:r>
    </w:p>
    <w:p w14:paraId="181A9FC5" w14:textId="77777777" w:rsidR="001C7CF1" w:rsidRDefault="001C7CF1">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891</w:t>
      </w:r>
    </w:p>
    <w:p w14:paraId="50700927" w14:textId="77777777" w:rsidR="001C7CF1" w:rsidRDefault="001C7CF1">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891</w:t>
      </w:r>
    </w:p>
    <w:p w14:paraId="751C0D08" w14:textId="77777777" w:rsidR="001C7CF1" w:rsidRDefault="001C7CF1">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891</w:t>
      </w:r>
    </w:p>
    <w:p w14:paraId="502CF360" w14:textId="77777777" w:rsidR="001C7CF1" w:rsidRDefault="001C7CF1">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891</w:t>
      </w:r>
    </w:p>
    <w:p w14:paraId="6781934C" w14:textId="77777777" w:rsidR="001C7CF1" w:rsidRDefault="001C7CF1">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891</w:t>
      </w:r>
    </w:p>
    <w:p w14:paraId="70FCBA40" w14:textId="77777777" w:rsidR="001C7CF1" w:rsidRDefault="001C7CF1">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891</w:t>
      </w:r>
    </w:p>
    <w:p w14:paraId="2A821BD1" w14:textId="77777777" w:rsidR="001C7CF1" w:rsidRDefault="001C7CF1">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891</w:t>
      </w:r>
    </w:p>
    <w:p w14:paraId="5C71F06C" w14:textId="77777777" w:rsidR="001C7CF1" w:rsidRDefault="001C7CF1">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891</w:t>
      </w:r>
    </w:p>
    <w:p w14:paraId="1A2154B9" w14:textId="77777777" w:rsidR="001C7CF1" w:rsidRDefault="001C7CF1">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892</w:t>
      </w:r>
    </w:p>
    <w:p w14:paraId="0BBC0FDB" w14:textId="77777777" w:rsidR="001C7CF1" w:rsidRDefault="001C7CF1">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894</w:t>
      </w:r>
    </w:p>
    <w:p w14:paraId="48B90572" w14:textId="77777777" w:rsidR="001C7CF1" w:rsidRDefault="001C7CF1">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894</w:t>
      </w:r>
    </w:p>
    <w:p w14:paraId="7D12CBCA" w14:textId="77777777" w:rsidR="001C7CF1" w:rsidRDefault="001C7CF1">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894</w:t>
      </w:r>
    </w:p>
    <w:p w14:paraId="5520FB5E" w14:textId="77777777" w:rsidR="001C7CF1" w:rsidRDefault="001C7CF1">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894</w:t>
      </w:r>
    </w:p>
    <w:p w14:paraId="6D583012" w14:textId="77777777" w:rsidR="001C7CF1" w:rsidRDefault="001C7CF1">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894</w:t>
      </w:r>
    </w:p>
    <w:p w14:paraId="6B390418" w14:textId="77777777" w:rsidR="001C7CF1" w:rsidRDefault="001C7CF1">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894</w:t>
      </w:r>
    </w:p>
    <w:p w14:paraId="055EF9BE" w14:textId="77777777" w:rsidR="001C7CF1" w:rsidRDefault="001C7CF1">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894</w:t>
      </w:r>
    </w:p>
    <w:p w14:paraId="279FAC97" w14:textId="77777777" w:rsidR="001C7CF1" w:rsidRDefault="001C7CF1">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894</w:t>
      </w:r>
    </w:p>
    <w:p w14:paraId="33ACEA08" w14:textId="77777777" w:rsidR="001C7CF1" w:rsidRDefault="001C7CF1">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894</w:t>
      </w:r>
    </w:p>
    <w:p w14:paraId="0B9B1232" w14:textId="77777777" w:rsidR="001C7CF1" w:rsidRDefault="001C7CF1">
      <w:pPr>
        <w:pStyle w:val="TOC3"/>
        <w:rPr>
          <w:rFonts w:asciiTheme="minorHAnsi" w:eastAsiaTheme="minorEastAsia" w:hAnsiTheme="minorHAnsi" w:cstheme="minorBidi"/>
          <w:sz w:val="22"/>
          <w:szCs w:val="22"/>
          <w:lang w:val="en-US" w:eastAsia="zh-CN"/>
        </w:rPr>
      </w:pPr>
      <w:r>
        <w:t>6.</w:t>
      </w:r>
      <w:r w:rsidRPr="009E14A8">
        <w:rPr>
          <w:iCs/>
        </w:rPr>
        <w:t>6</w:t>
      </w:r>
      <w:r>
        <w:t>B.5</w:t>
      </w:r>
      <w:r>
        <w:rPr>
          <w:rFonts w:asciiTheme="minorHAnsi" w:eastAsiaTheme="minorEastAsia" w:hAnsiTheme="minorHAnsi" w:cstheme="minorBidi"/>
          <w:sz w:val="22"/>
          <w:szCs w:val="22"/>
          <w:lang w:val="en-US" w:eastAsia="zh-CN"/>
        </w:rPr>
        <w:tab/>
      </w:r>
      <w:r>
        <w:t>Inter-band EN-DC including both FR1 and FR2</w:t>
      </w:r>
      <w:r>
        <w:tab/>
        <w:t>894</w:t>
      </w:r>
    </w:p>
    <w:p w14:paraId="5715C11C" w14:textId="77777777" w:rsidR="001C7CF1" w:rsidRDefault="001C7CF1">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894</w:t>
      </w:r>
    </w:p>
    <w:p w14:paraId="789E2ACE" w14:textId="77777777" w:rsidR="001C7CF1" w:rsidRDefault="001C7CF1">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894</w:t>
      </w:r>
    </w:p>
    <w:p w14:paraId="66DD26A8" w14:textId="77777777" w:rsidR="001C7CF1" w:rsidRDefault="001C7CF1">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895</w:t>
      </w:r>
    </w:p>
    <w:p w14:paraId="4D20E4C1" w14:textId="77777777" w:rsidR="001C7CF1" w:rsidRDefault="001C7CF1">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895</w:t>
      </w:r>
    </w:p>
    <w:p w14:paraId="01F4A545" w14:textId="77777777" w:rsidR="001C7CF1" w:rsidRDefault="001C7CF1">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895</w:t>
      </w:r>
    </w:p>
    <w:p w14:paraId="217503C9" w14:textId="77777777" w:rsidR="001C7CF1" w:rsidRDefault="001C7CF1">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895</w:t>
      </w:r>
    </w:p>
    <w:p w14:paraId="211F06F2" w14:textId="77777777" w:rsidR="001C7CF1" w:rsidRDefault="001C7CF1">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896</w:t>
      </w:r>
    </w:p>
    <w:p w14:paraId="3E5A42FD" w14:textId="77777777" w:rsidR="001C7CF1" w:rsidRDefault="001C7CF1">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CA</w:t>
      </w:r>
      <w:r>
        <w:tab/>
        <w:t>896</w:t>
      </w:r>
    </w:p>
    <w:p w14:paraId="27C8ABEB" w14:textId="77777777" w:rsidR="001C7CF1" w:rsidRDefault="001C7CF1">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Inter-band CA between FR1 and FR2</w:t>
      </w:r>
      <w:r>
        <w:tab/>
        <w:t>896</w:t>
      </w:r>
    </w:p>
    <w:p w14:paraId="58781F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7.3A.4</w:t>
      </w:r>
      <w:r>
        <w:rPr>
          <w:rFonts w:asciiTheme="minorHAnsi" w:eastAsiaTheme="minorEastAsia" w:hAnsiTheme="minorHAnsi" w:cstheme="minorBidi"/>
          <w:sz w:val="22"/>
          <w:szCs w:val="22"/>
          <w:lang w:val="en-US" w:eastAsia="zh-CN"/>
        </w:rPr>
        <w:tab/>
      </w:r>
      <w:r w:rsidRPr="009E14A8">
        <w:rPr>
          <w:rFonts w:eastAsia="MS Mincho"/>
        </w:rPr>
        <w:t>Void</w:t>
      </w:r>
      <w:r>
        <w:tab/>
        <w:t>896</w:t>
      </w:r>
    </w:p>
    <w:p w14:paraId="1351D6A6" w14:textId="77777777" w:rsidR="001C7CF1" w:rsidRDefault="001C7CF1">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896</w:t>
      </w:r>
    </w:p>
    <w:p w14:paraId="45A46017" w14:textId="77777777" w:rsidR="001C7CF1" w:rsidRDefault="001C7CF1">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896</w:t>
      </w:r>
    </w:p>
    <w:p w14:paraId="4E073EA0" w14:textId="77777777" w:rsidR="001C7CF1" w:rsidRDefault="001C7CF1">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897</w:t>
      </w:r>
    </w:p>
    <w:p w14:paraId="06FA6C07"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rFonts w:eastAsia="MS Mincho"/>
          <w:lang w:val="fr-FR"/>
        </w:rPr>
        <w:t>7.3B.2.1</w:t>
      </w:r>
      <w:r w:rsidRPr="009D721A">
        <w:rPr>
          <w:rFonts w:asciiTheme="minorHAnsi" w:eastAsiaTheme="minorEastAsia" w:hAnsiTheme="minorHAnsi" w:cstheme="minorBidi"/>
          <w:sz w:val="22"/>
          <w:szCs w:val="22"/>
          <w:lang w:val="fr-FR" w:eastAsia="zh-CN"/>
        </w:rPr>
        <w:tab/>
      </w:r>
      <w:r w:rsidRPr="009D721A">
        <w:rPr>
          <w:rFonts w:eastAsia="MS Mincho"/>
          <w:lang w:val="fr-FR"/>
        </w:rPr>
        <w:t>Intra-band contiguous EN-DC</w:t>
      </w:r>
      <w:r w:rsidRPr="009D721A">
        <w:rPr>
          <w:lang w:val="fr-FR"/>
        </w:rPr>
        <w:tab/>
        <w:t>897</w:t>
      </w:r>
    </w:p>
    <w:p w14:paraId="500EEB3C"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7.3B.2.2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899</w:t>
      </w:r>
    </w:p>
    <w:p w14:paraId="67633A75"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899</w:t>
      </w:r>
    </w:p>
    <w:p w14:paraId="64C6764A" w14:textId="77777777" w:rsidR="001C7CF1" w:rsidRDefault="001C7CF1">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899</w:t>
      </w:r>
    </w:p>
    <w:p w14:paraId="2CB4E248" w14:textId="77777777" w:rsidR="001C7CF1" w:rsidRDefault="001C7CF1">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899</w:t>
      </w:r>
    </w:p>
    <w:p w14:paraId="32599F20" w14:textId="77777777" w:rsidR="001C7CF1" w:rsidRDefault="001C7CF1">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906</w:t>
      </w:r>
    </w:p>
    <w:p w14:paraId="333A6698" w14:textId="77777777" w:rsidR="001C7CF1" w:rsidRDefault="001C7CF1">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909</w:t>
      </w:r>
    </w:p>
    <w:p w14:paraId="627E9222" w14:textId="77777777" w:rsidR="001C7CF1" w:rsidRDefault="001C7CF1">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909</w:t>
      </w:r>
    </w:p>
    <w:p w14:paraId="2CB9160B" w14:textId="77777777" w:rsidR="001C7CF1" w:rsidRDefault="001C7CF1">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916</w:t>
      </w:r>
    </w:p>
    <w:p w14:paraId="538F68DB" w14:textId="77777777" w:rsidR="001C7CF1" w:rsidRDefault="001C7CF1">
      <w:pPr>
        <w:pStyle w:val="TOC6"/>
        <w:rPr>
          <w:rFonts w:asciiTheme="minorHAnsi" w:eastAsiaTheme="minorEastAsia" w:hAnsiTheme="minorHAnsi" w:cstheme="minorBidi"/>
          <w:sz w:val="22"/>
          <w:szCs w:val="22"/>
          <w:lang w:val="en-US" w:eastAsia="zh-CN"/>
        </w:rPr>
      </w:pPr>
      <w:r>
        <w:lastRenderedPageBreak/>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917</w:t>
      </w:r>
    </w:p>
    <w:p w14:paraId="3FB670A0" w14:textId="77777777" w:rsidR="001C7CF1" w:rsidRDefault="001C7CF1">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926</w:t>
      </w:r>
    </w:p>
    <w:p w14:paraId="550B8683"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3.5.3</w:t>
      </w:r>
      <w:r>
        <w:rPr>
          <w:rFonts w:asciiTheme="minorHAnsi" w:eastAsiaTheme="minorEastAsia" w:hAnsiTheme="minorHAnsi" w:cstheme="minorBidi"/>
          <w:sz w:val="22"/>
          <w:szCs w:val="22"/>
          <w:lang w:val="en-US" w:eastAsia="zh-CN"/>
        </w:rPr>
        <w:tab/>
      </w:r>
      <w:r>
        <w:t>Void</w:t>
      </w:r>
      <w:r>
        <w:tab/>
        <w:t>1007</w:t>
      </w:r>
    </w:p>
    <w:p w14:paraId="36342802"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1007</w:t>
      </w:r>
    </w:p>
    <w:p w14:paraId="09EF9518" w14:textId="77777777" w:rsidR="001C7CF1" w:rsidRDefault="001C7CF1">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E14A8">
        <w:rPr>
          <w:vertAlign w:val="superscript"/>
        </w:rPr>
        <w:t>st</w:t>
      </w:r>
      <w:r>
        <w:t xml:space="preserve"> or 2</w:t>
      </w:r>
      <w:r w:rsidRPr="009E14A8">
        <w:rPr>
          <w:vertAlign w:val="superscript"/>
        </w:rPr>
        <w:t>nd</w:t>
      </w:r>
      <w:r>
        <w:t xml:space="preserve"> adjacent channel of UL band for EN-DC in NR FR1</w:t>
      </w:r>
      <w:r>
        <w:tab/>
        <w:t>1007</w:t>
      </w:r>
    </w:p>
    <w:p w14:paraId="47376E5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1008</w:t>
      </w:r>
    </w:p>
    <w:p w14:paraId="349006E6" w14:textId="77777777" w:rsidR="001C7CF1" w:rsidRDefault="001C7CF1">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1008</w:t>
      </w:r>
    </w:p>
    <w:p w14:paraId="1465677F" w14:textId="77777777" w:rsidR="001C7CF1" w:rsidRDefault="001C7CF1">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1008</w:t>
      </w:r>
    </w:p>
    <w:p w14:paraId="1140209F"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1008</w:t>
      </w:r>
    </w:p>
    <w:p w14:paraId="6430310D"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1008</w:t>
      </w:r>
    </w:p>
    <w:p w14:paraId="27D6AFE4"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1009</w:t>
      </w:r>
    </w:p>
    <w:p w14:paraId="7226947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1009</w:t>
      </w:r>
    </w:p>
    <w:p w14:paraId="4D19B25A" w14:textId="77777777" w:rsidR="001C7CF1" w:rsidRDefault="001C7CF1">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1009</w:t>
      </w:r>
    </w:p>
    <w:p w14:paraId="6DDC17E9"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1009</w:t>
      </w:r>
    </w:p>
    <w:p w14:paraId="2F8E3118" w14:textId="77777777" w:rsidR="001C7CF1" w:rsidRDefault="001C7CF1">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1009</w:t>
      </w:r>
    </w:p>
    <w:p w14:paraId="7CFE2B79"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7.3B.3</w:t>
      </w:r>
      <w:r>
        <w:rPr>
          <w:rFonts w:asciiTheme="minorHAnsi" w:eastAsiaTheme="minorEastAsia" w:hAnsiTheme="minorHAnsi" w:cstheme="minorBidi"/>
          <w:sz w:val="22"/>
          <w:szCs w:val="22"/>
          <w:lang w:val="en-US" w:eastAsia="zh-CN"/>
        </w:rPr>
        <w:tab/>
      </w:r>
      <w:r>
        <w:t>ΔR</w:t>
      </w:r>
      <w:r w:rsidRPr="009E14A8">
        <w:rPr>
          <w:vertAlign w:val="subscript"/>
        </w:rPr>
        <w:t>IB,c</w:t>
      </w:r>
      <w:r>
        <w:t>, ΔR</w:t>
      </w:r>
      <w:r w:rsidRPr="009E14A8">
        <w:rPr>
          <w:vertAlign w:val="subscript"/>
        </w:rPr>
        <w:t>IBNC</w:t>
      </w:r>
      <w:r>
        <w:t xml:space="preserve"> for DC</w:t>
      </w:r>
      <w:r>
        <w:tab/>
        <w:t>1009</w:t>
      </w:r>
    </w:p>
    <w:p w14:paraId="3DD6C548"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7.3B.3.0</w:t>
      </w:r>
      <w:r>
        <w:rPr>
          <w:rFonts w:asciiTheme="minorHAnsi" w:eastAsiaTheme="minorEastAsia" w:hAnsiTheme="minorHAnsi" w:cstheme="minorBidi"/>
          <w:sz w:val="22"/>
          <w:szCs w:val="22"/>
          <w:lang w:val="en-US" w:eastAsia="zh-CN"/>
        </w:rPr>
        <w:tab/>
      </w:r>
      <w:r w:rsidRPr="009E14A8">
        <w:rPr>
          <w:rFonts w:eastAsia="MS Mincho"/>
        </w:rPr>
        <w:t>General</w:t>
      </w:r>
      <w:r>
        <w:tab/>
        <w:t>1009</w:t>
      </w:r>
    </w:p>
    <w:p w14:paraId="735B2C9A"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7.3B.3.1</w:t>
      </w:r>
      <w:r>
        <w:rPr>
          <w:rFonts w:asciiTheme="minorHAnsi" w:eastAsiaTheme="minorEastAsia" w:hAnsiTheme="minorHAnsi" w:cstheme="minorBidi"/>
          <w:sz w:val="22"/>
          <w:szCs w:val="22"/>
          <w:lang w:val="en-US" w:eastAsia="zh-CN"/>
        </w:rPr>
        <w:tab/>
      </w:r>
      <w:r w:rsidRPr="009D721A">
        <w:rPr>
          <w:rFonts w:eastAsia="MS Mincho"/>
          <w:lang w:val="en-US"/>
        </w:rPr>
        <w:t>Intra-band contiguous EN-DC</w:t>
      </w:r>
      <w:r>
        <w:tab/>
        <w:t>1011</w:t>
      </w:r>
    </w:p>
    <w:p w14:paraId="0BCAFACC"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7.3B.3.2</w:t>
      </w:r>
      <w:r>
        <w:rPr>
          <w:rFonts w:asciiTheme="minorHAnsi" w:eastAsiaTheme="minorEastAsia" w:hAnsiTheme="minorHAnsi" w:cstheme="minorBidi"/>
          <w:sz w:val="22"/>
          <w:szCs w:val="22"/>
          <w:lang w:val="en-US" w:eastAsia="zh-CN"/>
        </w:rPr>
        <w:tab/>
      </w:r>
      <w:r w:rsidRPr="009D721A">
        <w:rPr>
          <w:rFonts w:eastAsia="MS Mincho"/>
          <w:lang w:val="en-US"/>
        </w:rPr>
        <w:t>Intra-band non-contiguous EN-DC</w:t>
      </w:r>
      <w:r>
        <w:tab/>
        <w:t>1011</w:t>
      </w:r>
    </w:p>
    <w:p w14:paraId="0504187D"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w:t>
      </w:r>
      <w:r>
        <w:rPr>
          <w:rFonts w:asciiTheme="minorHAnsi" w:eastAsiaTheme="minorEastAsia" w:hAnsiTheme="minorHAnsi" w:cstheme="minorBidi"/>
          <w:sz w:val="22"/>
          <w:szCs w:val="22"/>
          <w:lang w:val="en-US" w:eastAsia="zh-CN"/>
        </w:rPr>
        <w:tab/>
      </w:r>
      <w:r w:rsidRPr="009E14A8">
        <w:rPr>
          <w:rFonts w:eastAsia="MS Mincho"/>
        </w:rPr>
        <w:t>Inter-band EN-DC within FR1</w:t>
      </w:r>
      <w:r>
        <w:tab/>
        <w:t>1018</w:t>
      </w:r>
    </w:p>
    <w:p w14:paraId="092C259E" w14:textId="77777777" w:rsidR="001C7CF1" w:rsidRDefault="001C7CF1">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1018</w:t>
      </w:r>
    </w:p>
    <w:p w14:paraId="7DABC655" w14:textId="77777777" w:rsidR="001C7CF1" w:rsidRDefault="001C7CF1">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1022</w:t>
      </w:r>
    </w:p>
    <w:p w14:paraId="41E4A3F7" w14:textId="77777777" w:rsidR="001C7CF1" w:rsidRDefault="001C7CF1">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1043</w:t>
      </w:r>
    </w:p>
    <w:p w14:paraId="7B730295" w14:textId="77777777" w:rsidR="001C7CF1" w:rsidRDefault="001C7CF1">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1074</w:t>
      </w:r>
    </w:p>
    <w:p w14:paraId="063715C1" w14:textId="77777777" w:rsidR="001C7CF1" w:rsidRDefault="001C7CF1">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1089</w:t>
      </w:r>
    </w:p>
    <w:p w14:paraId="0A4A37E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1091</w:t>
      </w:r>
    </w:p>
    <w:p w14:paraId="5C4F418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1091</w:t>
      </w:r>
    </w:p>
    <w:p w14:paraId="6791C31D" w14:textId="77777777" w:rsidR="001C7CF1" w:rsidRDefault="001C7CF1">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1091</w:t>
      </w:r>
    </w:p>
    <w:p w14:paraId="5DF71F07" w14:textId="77777777" w:rsidR="001C7CF1" w:rsidRDefault="001C7CF1">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1091</w:t>
      </w:r>
    </w:p>
    <w:p w14:paraId="6C6E342B" w14:textId="77777777" w:rsidR="001C7CF1" w:rsidRDefault="001C7CF1">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four bands</w:t>
      </w:r>
      <w:r>
        <w:tab/>
        <w:t>1092</w:t>
      </w:r>
    </w:p>
    <w:p w14:paraId="5AD453A6" w14:textId="77777777" w:rsidR="001C7CF1" w:rsidRDefault="001C7CF1">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five bands</w:t>
      </w:r>
      <w:r>
        <w:tab/>
        <w:t>1092</w:t>
      </w:r>
    </w:p>
    <w:p w14:paraId="1E99F53A" w14:textId="77777777" w:rsidR="001C7CF1" w:rsidRDefault="001C7CF1">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1092</w:t>
      </w:r>
    </w:p>
    <w:p w14:paraId="13617775" w14:textId="77777777" w:rsidR="001C7CF1" w:rsidRDefault="001C7CF1">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1092</w:t>
      </w:r>
    </w:p>
    <w:p w14:paraId="1D307EA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1092</w:t>
      </w:r>
    </w:p>
    <w:p w14:paraId="68767FA9" w14:textId="77777777" w:rsidR="001C7CF1" w:rsidRDefault="001C7CF1">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1092</w:t>
      </w:r>
    </w:p>
    <w:p w14:paraId="250C77CC" w14:textId="77777777" w:rsidR="001C7CF1" w:rsidRDefault="001C7CF1">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1092</w:t>
      </w:r>
    </w:p>
    <w:p w14:paraId="6A5C9B2F" w14:textId="77777777" w:rsidR="001C7CF1" w:rsidRDefault="001C7CF1">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1092</w:t>
      </w:r>
    </w:p>
    <w:p w14:paraId="7DBA3E40" w14:textId="77777777" w:rsidR="001C7CF1" w:rsidRDefault="001C7CF1">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1092</w:t>
      </w:r>
    </w:p>
    <w:p w14:paraId="6CF317D5" w14:textId="77777777" w:rsidR="001C7CF1" w:rsidRDefault="001C7CF1">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1093</w:t>
      </w:r>
    </w:p>
    <w:p w14:paraId="44E62683" w14:textId="77777777" w:rsidR="001C7CF1" w:rsidRDefault="001C7CF1">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1093</w:t>
      </w:r>
    </w:p>
    <w:p w14:paraId="4C604B3A" w14:textId="77777777" w:rsidR="001C7CF1" w:rsidRDefault="001C7CF1">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1093</w:t>
      </w:r>
    </w:p>
    <w:p w14:paraId="2532CF88" w14:textId="77777777" w:rsidR="001C7CF1" w:rsidRDefault="001C7CF1">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1093</w:t>
      </w:r>
    </w:p>
    <w:p w14:paraId="2950579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7.3E.2.2</w:t>
      </w:r>
      <w:r w:rsidRPr="009D721A">
        <w:rPr>
          <w:rFonts w:asciiTheme="minorHAnsi" w:eastAsiaTheme="minorEastAsia" w:hAnsiTheme="minorHAnsi" w:cstheme="minorBidi"/>
          <w:sz w:val="22"/>
          <w:szCs w:val="22"/>
          <w:lang w:val="fr-FR" w:eastAsia="zh-CN"/>
        </w:rPr>
        <w:tab/>
      </w:r>
      <w:r w:rsidRPr="009E14A8">
        <w:rPr>
          <w:lang w:val="fr-FR"/>
        </w:rPr>
        <w:t>Intra-band non-contiguous V2X</w:t>
      </w:r>
      <w:r w:rsidRPr="009D721A">
        <w:rPr>
          <w:lang w:val="fr-FR"/>
        </w:rPr>
        <w:tab/>
        <w:t>1093</w:t>
      </w:r>
    </w:p>
    <w:p w14:paraId="0A3E1F9E" w14:textId="77777777" w:rsidR="001C7CF1" w:rsidRDefault="001C7CF1">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1093</w:t>
      </w:r>
    </w:p>
    <w:p w14:paraId="0C4FB45D" w14:textId="77777777" w:rsidR="001C7CF1" w:rsidRDefault="001C7CF1">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1093</w:t>
      </w:r>
    </w:p>
    <w:p w14:paraId="68C6FD98" w14:textId="77777777" w:rsidR="001C7CF1" w:rsidRDefault="001C7CF1">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1094</w:t>
      </w:r>
    </w:p>
    <w:p w14:paraId="34FB97B2" w14:textId="77777777" w:rsidR="001C7CF1" w:rsidRDefault="001C7CF1">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1095</w:t>
      </w:r>
    </w:p>
    <w:p w14:paraId="32F75B96" w14:textId="77777777" w:rsidR="001C7CF1" w:rsidRDefault="001C7CF1">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1095</w:t>
      </w:r>
    </w:p>
    <w:p w14:paraId="56814DC0" w14:textId="77777777" w:rsidR="001C7CF1" w:rsidRDefault="001C7CF1">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1095</w:t>
      </w:r>
    </w:p>
    <w:p w14:paraId="3990AACC" w14:textId="77777777" w:rsidR="001C7CF1" w:rsidRDefault="001C7CF1">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1095</w:t>
      </w:r>
    </w:p>
    <w:p w14:paraId="7DF52B19" w14:textId="77777777" w:rsidR="001C7CF1" w:rsidRDefault="001C7CF1">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1095</w:t>
      </w:r>
    </w:p>
    <w:p w14:paraId="418359DD"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7.4B.3</w:t>
      </w:r>
      <w:r>
        <w:rPr>
          <w:rFonts w:asciiTheme="minorHAnsi" w:eastAsiaTheme="minorEastAsia" w:hAnsiTheme="minorHAnsi" w:cstheme="minorBidi"/>
          <w:sz w:val="22"/>
          <w:szCs w:val="22"/>
          <w:lang w:val="en-US" w:eastAsia="zh-CN"/>
        </w:rPr>
        <w:tab/>
      </w:r>
      <w:r>
        <w:t>Inter-band EN-DC within FR1</w:t>
      </w:r>
      <w:r>
        <w:tab/>
        <w:t>1095</w:t>
      </w:r>
    </w:p>
    <w:p w14:paraId="671B4FD2" w14:textId="77777777" w:rsidR="001C7CF1" w:rsidRDefault="001C7CF1">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1095</w:t>
      </w:r>
    </w:p>
    <w:p w14:paraId="1DD211A5" w14:textId="77777777" w:rsidR="001C7CF1" w:rsidRDefault="001C7CF1">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1095</w:t>
      </w:r>
    </w:p>
    <w:p w14:paraId="1EFB9F11" w14:textId="77777777" w:rsidR="001C7CF1" w:rsidRDefault="001C7CF1">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1095</w:t>
      </w:r>
    </w:p>
    <w:p w14:paraId="36120487" w14:textId="77777777" w:rsidR="001C7CF1" w:rsidRDefault="001C7CF1">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1096</w:t>
      </w:r>
    </w:p>
    <w:p w14:paraId="6C446F1B" w14:textId="77777777" w:rsidR="001C7CF1" w:rsidRDefault="001C7CF1">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1096</w:t>
      </w:r>
    </w:p>
    <w:p w14:paraId="18674444" w14:textId="77777777" w:rsidR="001C7CF1" w:rsidRDefault="001C7CF1">
      <w:pPr>
        <w:pStyle w:val="TOC2"/>
        <w:rPr>
          <w:rFonts w:asciiTheme="minorHAnsi" w:eastAsiaTheme="minorEastAsia" w:hAnsiTheme="minorHAnsi" w:cstheme="minorBidi"/>
          <w:sz w:val="22"/>
          <w:szCs w:val="22"/>
          <w:lang w:val="en-US" w:eastAsia="zh-CN"/>
        </w:rPr>
      </w:pPr>
      <w:r>
        <w:lastRenderedPageBreak/>
        <w:t>7.5</w:t>
      </w:r>
      <w:r>
        <w:rPr>
          <w:rFonts w:asciiTheme="minorHAnsi" w:eastAsiaTheme="minorEastAsia" w:hAnsiTheme="minorHAnsi" w:cstheme="minorBidi"/>
          <w:sz w:val="22"/>
          <w:szCs w:val="22"/>
          <w:lang w:val="en-US" w:eastAsia="zh-CN"/>
        </w:rPr>
        <w:tab/>
      </w:r>
      <w:r>
        <w:t>Void</w:t>
      </w:r>
      <w:r>
        <w:tab/>
        <w:t>1096</w:t>
      </w:r>
    </w:p>
    <w:p w14:paraId="4CB29615" w14:textId="77777777" w:rsidR="001C7CF1" w:rsidRDefault="001C7CF1">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1096</w:t>
      </w:r>
    </w:p>
    <w:p w14:paraId="7A347200" w14:textId="77777777" w:rsidR="001C7CF1" w:rsidRDefault="001C7CF1">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1096</w:t>
      </w:r>
    </w:p>
    <w:p w14:paraId="49066A0D" w14:textId="77777777" w:rsidR="001C7CF1" w:rsidRDefault="001C7CF1">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1096</w:t>
      </w:r>
    </w:p>
    <w:p w14:paraId="161F5EE6" w14:textId="77777777" w:rsidR="001C7CF1" w:rsidRDefault="001C7CF1">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1097</w:t>
      </w:r>
    </w:p>
    <w:p w14:paraId="4C885FCA"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7.5B.3</w:t>
      </w:r>
      <w:r>
        <w:rPr>
          <w:rFonts w:asciiTheme="minorHAnsi" w:eastAsiaTheme="minorEastAsia" w:hAnsiTheme="minorHAnsi" w:cstheme="minorBidi"/>
          <w:sz w:val="22"/>
          <w:szCs w:val="22"/>
          <w:lang w:val="en-US" w:eastAsia="zh-CN"/>
        </w:rPr>
        <w:tab/>
      </w:r>
      <w:r>
        <w:t>Inter-band EN-DC within FR1</w:t>
      </w:r>
      <w:r>
        <w:tab/>
        <w:t>1097</w:t>
      </w:r>
    </w:p>
    <w:p w14:paraId="26CFB81A" w14:textId="77777777" w:rsidR="001C7CF1" w:rsidRDefault="001C7CF1">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1097</w:t>
      </w:r>
    </w:p>
    <w:p w14:paraId="09D6909F" w14:textId="77777777" w:rsidR="001C7CF1" w:rsidRDefault="001C7CF1">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1097</w:t>
      </w:r>
    </w:p>
    <w:p w14:paraId="0776C8B5" w14:textId="77777777" w:rsidR="001C7CF1" w:rsidRDefault="001C7CF1">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1097</w:t>
      </w:r>
    </w:p>
    <w:p w14:paraId="72FE69EB" w14:textId="77777777" w:rsidR="001C7CF1" w:rsidRDefault="001C7CF1">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1098</w:t>
      </w:r>
    </w:p>
    <w:p w14:paraId="253255FB" w14:textId="77777777" w:rsidR="001C7CF1" w:rsidRDefault="001C7CF1">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1098</w:t>
      </w:r>
    </w:p>
    <w:p w14:paraId="17195088" w14:textId="77777777" w:rsidR="001C7CF1" w:rsidRDefault="001C7CF1">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1098</w:t>
      </w:r>
    </w:p>
    <w:p w14:paraId="41333CC9" w14:textId="77777777" w:rsidR="001C7CF1" w:rsidRDefault="001C7CF1">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1098</w:t>
      </w:r>
    </w:p>
    <w:p w14:paraId="65AFBA84" w14:textId="77777777" w:rsidR="001C7CF1" w:rsidRDefault="001C7CF1">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1098</w:t>
      </w:r>
    </w:p>
    <w:p w14:paraId="21934F71" w14:textId="77777777" w:rsidR="001C7CF1" w:rsidRDefault="001C7CF1">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1098</w:t>
      </w:r>
    </w:p>
    <w:p w14:paraId="2B5B74B3" w14:textId="77777777" w:rsidR="001C7CF1" w:rsidRDefault="001C7CF1">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1098</w:t>
      </w:r>
    </w:p>
    <w:p w14:paraId="6E98B7EA" w14:textId="77777777" w:rsidR="001C7CF1" w:rsidRDefault="001C7CF1">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1098</w:t>
      </w:r>
    </w:p>
    <w:p w14:paraId="73D47162" w14:textId="77777777" w:rsidR="001C7CF1" w:rsidRDefault="001C7CF1">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1098</w:t>
      </w:r>
    </w:p>
    <w:p w14:paraId="380EB3AA" w14:textId="77777777" w:rsidR="001C7CF1" w:rsidRDefault="001C7CF1">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1099</w:t>
      </w:r>
    </w:p>
    <w:p w14:paraId="270F4C5D" w14:textId="77777777" w:rsidR="001C7CF1" w:rsidRDefault="001C7CF1">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1099</w:t>
      </w:r>
    </w:p>
    <w:p w14:paraId="10F149D4" w14:textId="77777777" w:rsidR="001C7CF1" w:rsidRDefault="001C7CF1">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1099</w:t>
      </w:r>
    </w:p>
    <w:p w14:paraId="13AA0CC8" w14:textId="77777777" w:rsidR="001C7CF1" w:rsidRDefault="001C7CF1">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1099</w:t>
      </w:r>
    </w:p>
    <w:p w14:paraId="7DB9020F" w14:textId="77777777" w:rsidR="001C7CF1" w:rsidRDefault="001C7CF1">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1099</w:t>
      </w:r>
    </w:p>
    <w:p w14:paraId="3D90FC80"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7.6B.3</w:t>
      </w:r>
      <w:r>
        <w:rPr>
          <w:rFonts w:asciiTheme="minorHAnsi" w:eastAsiaTheme="minorEastAsia" w:hAnsiTheme="minorHAnsi" w:cstheme="minorBidi"/>
          <w:sz w:val="22"/>
          <w:szCs w:val="22"/>
          <w:lang w:val="en-US" w:eastAsia="zh-CN"/>
        </w:rPr>
        <w:tab/>
      </w:r>
      <w:r>
        <w:t>Out-of-band blocking for DC in FR1</w:t>
      </w:r>
      <w:r>
        <w:tab/>
        <w:t>1099</w:t>
      </w:r>
    </w:p>
    <w:p w14:paraId="7E33887F" w14:textId="77777777" w:rsidR="001C7CF1" w:rsidRDefault="001C7CF1">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1099</w:t>
      </w:r>
    </w:p>
    <w:p w14:paraId="1A0873B7" w14:textId="77777777" w:rsidR="001C7CF1" w:rsidRDefault="001C7CF1">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1099</w:t>
      </w:r>
    </w:p>
    <w:p w14:paraId="514BE575" w14:textId="77777777" w:rsidR="001C7CF1" w:rsidRDefault="001C7CF1">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1100</w:t>
      </w:r>
    </w:p>
    <w:p w14:paraId="67AE9943" w14:textId="77777777" w:rsidR="001C7CF1" w:rsidRDefault="001C7CF1">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1101</w:t>
      </w:r>
    </w:p>
    <w:p w14:paraId="303A7E6D" w14:textId="77777777" w:rsidR="001C7CF1" w:rsidRDefault="001C7CF1">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1101</w:t>
      </w:r>
    </w:p>
    <w:p w14:paraId="4F10E254" w14:textId="77777777" w:rsidR="001C7CF1" w:rsidRDefault="001C7CF1">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1101</w:t>
      </w:r>
    </w:p>
    <w:p w14:paraId="55C79C56" w14:textId="77777777" w:rsidR="001C7CF1" w:rsidRDefault="001C7CF1">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1101</w:t>
      </w:r>
    </w:p>
    <w:p w14:paraId="65C577B1"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1101</w:t>
      </w:r>
    </w:p>
    <w:p w14:paraId="638DA315" w14:textId="77777777" w:rsidR="001C7CF1" w:rsidRDefault="001C7CF1">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1101</w:t>
      </w:r>
    </w:p>
    <w:p w14:paraId="4BB6380B" w14:textId="77777777" w:rsidR="001C7CF1" w:rsidRDefault="001C7CF1">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1102</w:t>
      </w:r>
    </w:p>
    <w:p w14:paraId="2890C88D" w14:textId="77777777" w:rsidR="001C7CF1" w:rsidRDefault="001C7CF1">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1102</w:t>
      </w:r>
    </w:p>
    <w:p w14:paraId="556A98CC" w14:textId="77777777" w:rsidR="001C7CF1" w:rsidRDefault="001C7CF1">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1102</w:t>
      </w:r>
    </w:p>
    <w:p w14:paraId="7574A033" w14:textId="77777777" w:rsidR="001C7CF1" w:rsidRDefault="001C7CF1">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1102</w:t>
      </w:r>
    </w:p>
    <w:p w14:paraId="1632B96B" w14:textId="77777777" w:rsidR="001C7CF1" w:rsidRDefault="001C7CF1">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1102</w:t>
      </w:r>
    </w:p>
    <w:p w14:paraId="32FFFF22" w14:textId="77777777" w:rsidR="001C7CF1" w:rsidRDefault="001C7CF1">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1102</w:t>
      </w:r>
    </w:p>
    <w:p w14:paraId="21EB9D36" w14:textId="77777777" w:rsidR="001C7CF1" w:rsidRDefault="001C7CF1">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1102</w:t>
      </w:r>
    </w:p>
    <w:p w14:paraId="66FADCA2" w14:textId="77777777" w:rsidR="001C7CF1" w:rsidRDefault="001C7CF1">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1103</w:t>
      </w:r>
    </w:p>
    <w:p w14:paraId="40EF1FA6" w14:textId="77777777" w:rsidR="001C7CF1" w:rsidRDefault="001C7CF1">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1103</w:t>
      </w:r>
    </w:p>
    <w:p w14:paraId="309DF341" w14:textId="77777777" w:rsidR="001C7CF1" w:rsidRDefault="001C7CF1">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1103</w:t>
      </w:r>
    </w:p>
    <w:p w14:paraId="3689D72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7.7B.1</w:t>
      </w:r>
      <w:r>
        <w:rPr>
          <w:rFonts w:asciiTheme="minorHAnsi" w:eastAsiaTheme="minorEastAsia" w:hAnsiTheme="minorHAnsi" w:cstheme="minorBidi"/>
          <w:sz w:val="22"/>
          <w:szCs w:val="22"/>
          <w:lang w:val="en-US" w:eastAsia="zh-CN"/>
        </w:rPr>
        <w:tab/>
      </w:r>
      <w:r>
        <w:t>Intra-band contiguous EN-DC in FR1</w:t>
      </w:r>
      <w:r>
        <w:tab/>
        <w:t>1103</w:t>
      </w:r>
    </w:p>
    <w:p w14:paraId="6111065B"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1103</w:t>
      </w:r>
    </w:p>
    <w:p w14:paraId="652DBA8E"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7.7B.3</w:t>
      </w:r>
      <w:r>
        <w:rPr>
          <w:rFonts w:asciiTheme="minorHAnsi" w:eastAsiaTheme="minorEastAsia" w:hAnsiTheme="minorHAnsi" w:cstheme="minorBidi"/>
          <w:sz w:val="22"/>
          <w:szCs w:val="22"/>
          <w:lang w:val="en-US" w:eastAsia="zh-CN"/>
        </w:rPr>
        <w:tab/>
      </w:r>
      <w:r>
        <w:t>Inter-band EN-DC within FR1</w:t>
      </w:r>
      <w:r>
        <w:tab/>
        <w:t>1103</w:t>
      </w:r>
    </w:p>
    <w:p w14:paraId="265AD033" w14:textId="77777777" w:rsidR="001C7CF1" w:rsidRDefault="001C7CF1">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1104</w:t>
      </w:r>
    </w:p>
    <w:p w14:paraId="04F1FC9D" w14:textId="77777777" w:rsidR="001C7CF1" w:rsidRDefault="001C7CF1">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1104</w:t>
      </w:r>
    </w:p>
    <w:p w14:paraId="5274BC78" w14:textId="77777777" w:rsidR="001C7CF1" w:rsidRDefault="001C7CF1">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1104</w:t>
      </w:r>
    </w:p>
    <w:p w14:paraId="636F3297" w14:textId="77777777" w:rsidR="001C7CF1" w:rsidRDefault="001C7CF1">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1104</w:t>
      </w:r>
    </w:p>
    <w:p w14:paraId="3BF4B362" w14:textId="77777777" w:rsidR="001C7CF1" w:rsidRDefault="001C7CF1">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1104</w:t>
      </w:r>
    </w:p>
    <w:p w14:paraId="359278FD" w14:textId="77777777" w:rsidR="001C7CF1" w:rsidRDefault="001C7CF1">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1104</w:t>
      </w:r>
    </w:p>
    <w:p w14:paraId="4F3859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7.8B.1</w:t>
      </w:r>
      <w:r>
        <w:rPr>
          <w:rFonts w:asciiTheme="minorHAnsi" w:eastAsiaTheme="minorEastAsia" w:hAnsiTheme="minorHAnsi" w:cstheme="minorBidi"/>
          <w:sz w:val="22"/>
          <w:szCs w:val="22"/>
          <w:lang w:val="en-US" w:eastAsia="zh-CN"/>
        </w:rPr>
        <w:tab/>
      </w:r>
      <w:r>
        <w:t>General</w:t>
      </w:r>
      <w:r>
        <w:tab/>
        <w:t>1104</w:t>
      </w:r>
    </w:p>
    <w:p w14:paraId="3FC2EAD2"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7.8B.2</w:t>
      </w:r>
      <w:r>
        <w:rPr>
          <w:rFonts w:asciiTheme="minorHAnsi" w:eastAsiaTheme="minorEastAsia" w:hAnsiTheme="minorHAnsi" w:cstheme="minorBidi"/>
          <w:sz w:val="22"/>
          <w:szCs w:val="22"/>
          <w:lang w:val="en-US" w:eastAsia="zh-CN"/>
        </w:rPr>
        <w:tab/>
      </w:r>
      <w:r>
        <w:t>Wide band Intermodulation</w:t>
      </w:r>
      <w:r>
        <w:tab/>
        <w:t>1104</w:t>
      </w:r>
    </w:p>
    <w:p w14:paraId="33B74658" w14:textId="77777777" w:rsidR="001C7CF1" w:rsidRDefault="001C7CF1">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1104</w:t>
      </w:r>
    </w:p>
    <w:p w14:paraId="19125F75" w14:textId="77777777" w:rsidR="001C7CF1" w:rsidRDefault="001C7CF1">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1105</w:t>
      </w:r>
    </w:p>
    <w:p w14:paraId="70E4DBE6" w14:textId="77777777" w:rsidR="001C7CF1" w:rsidRDefault="001C7CF1">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1105</w:t>
      </w:r>
    </w:p>
    <w:p w14:paraId="16D502F0" w14:textId="77777777" w:rsidR="001C7CF1" w:rsidRDefault="001C7CF1">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1105</w:t>
      </w:r>
    </w:p>
    <w:p w14:paraId="04DE78BF" w14:textId="77777777" w:rsidR="001C7CF1" w:rsidRDefault="001C7CF1">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1105</w:t>
      </w:r>
    </w:p>
    <w:p w14:paraId="65CAFCC5" w14:textId="77777777" w:rsidR="001C7CF1" w:rsidRDefault="001C7CF1">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1105</w:t>
      </w:r>
    </w:p>
    <w:p w14:paraId="374FF30D" w14:textId="77777777" w:rsidR="001C7CF1" w:rsidRDefault="001C7CF1">
      <w:pPr>
        <w:pStyle w:val="TOC4"/>
        <w:rPr>
          <w:rFonts w:asciiTheme="minorHAnsi" w:eastAsiaTheme="minorEastAsia" w:hAnsiTheme="minorHAnsi" w:cstheme="minorBidi"/>
          <w:sz w:val="22"/>
          <w:szCs w:val="22"/>
          <w:lang w:val="en-US" w:eastAsia="zh-CN"/>
        </w:rPr>
      </w:pPr>
      <w:r>
        <w:t>7.8B.2.5</w:t>
      </w:r>
      <w:r>
        <w:rPr>
          <w:rFonts w:asciiTheme="minorHAnsi" w:eastAsiaTheme="minorEastAsia" w:hAnsiTheme="minorHAnsi" w:cstheme="minorBidi"/>
          <w:sz w:val="22"/>
          <w:szCs w:val="22"/>
          <w:lang w:val="en-US" w:eastAsia="zh-CN"/>
        </w:rPr>
        <w:tab/>
      </w:r>
      <w:r>
        <w:t>Inter-band EN-DC including both FR1 and FR2</w:t>
      </w:r>
      <w:r>
        <w:tab/>
        <w:t>1105</w:t>
      </w:r>
    </w:p>
    <w:p w14:paraId="112BF944" w14:textId="77777777" w:rsidR="001C7CF1" w:rsidRDefault="001C7CF1">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1105</w:t>
      </w:r>
    </w:p>
    <w:p w14:paraId="5F065A60" w14:textId="77777777" w:rsidR="001C7CF1" w:rsidRDefault="001C7CF1">
      <w:pPr>
        <w:pStyle w:val="TOC2"/>
        <w:rPr>
          <w:rFonts w:asciiTheme="minorHAnsi" w:eastAsiaTheme="minorEastAsia" w:hAnsiTheme="minorHAnsi" w:cstheme="minorBidi"/>
          <w:sz w:val="22"/>
          <w:szCs w:val="22"/>
          <w:lang w:val="en-US" w:eastAsia="zh-CN"/>
        </w:rPr>
      </w:pPr>
      <w:r>
        <w:lastRenderedPageBreak/>
        <w:t>7.9</w:t>
      </w:r>
      <w:r>
        <w:rPr>
          <w:rFonts w:asciiTheme="minorHAnsi" w:eastAsiaTheme="minorEastAsia" w:hAnsiTheme="minorHAnsi" w:cstheme="minorBidi"/>
          <w:sz w:val="22"/>
          <w:szCs w:val="22"/>
          <w:lang w:val="en-US" w:eastAsia="zh-CN"/>
        </w:rPr>
        <w:tab/>
      </w:r>
      <w:r>
        <w:t>Void</w:t>
      </w:r>
      <w:r>
        <w:tab/>
        <w:t>1106</w:t>
      </w:r>
    </w:p>
    <w:p w14:paraId="11C60951" w14:textId="77777777" w:rsidR="001C7CF1" w:rsidRDefault="001C7CF1">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1106</w:t>
      </w:r>
    </w:p>
    <w:p w14:paraId="7560263D" w14:textId="77777777" w:rsidR="001C7CF1" w:rsidRDefault="001C7CF1">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1106</w:t>
      </w:r>
    </w:p>
    <w:p w14:paraId="04A7ECB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7.9B.1</w:t>
      </w:r>
      <w:r>
        <w:rPr>
          <w:rFonts w:asciiTheme="minorHAnsi" w:eastAsiaTheme="minorEastAsia" w:hAnsiTheme="minorHAnsi" w:cstheme="minorBidi"/>
          <w:sz w:val="22"/>
          <w:szCs w:val="22"/>
          <w:lang w:val="en-US" w:eastAsia="zh-CN"/>
        </w:rPr>
        <w:tab/>
      </w:r>
      <w:r>
        <w:t>Intra-band contiguous EN-DC in FR1</w:t>
      </w:r>
      <w:r>
        <w:tab/>
        <w:t>1106</w:t>
      </w:r>
    </w:p>
    <w:p w14:paraId="3932152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1106</w:t>
      </w:r>
    </w:p>
    <w:p w14:paraId="51627B1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7.9B.3</w:t>
      </w:r>
      <w:r>
        <w:rPr>
          <w:rFonts w:asciiTheme="minorHAnsi" w:eastAsiaTheme="minorEastAsia" w:hAnsiTheme="minorHAnsi" w:cstheme="minorBidi"/>
          <w:sz w:val="22"/>
          <w:szCs w:val="22"/>
          <w:lang w:val="en-US" w:eastAsia="zh-CN"/>
        </w:rPr>
        <w:tab/>
      </w:r>
      <w:r>
        <w:t>Inter-band EN-DC within FR1</w:t>
      </w:r>
      <w:r>
        <w:tab/>
        <w:t>1106</w:t>
      </w:r>
    </w:p>
    <w:p w14:paraId="4A192035" w14:textId="77777777" w:rsidR="001C7CF1" w:rsidRDefault="001C7CF1">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1106</w:t>
      </w:r>
    </w:p>
    <w:p w14:paraId="40F57EF3" w14:textId="77777777" w:rsidR="001C7CF1" w:rsidRDefault="001C7CF1">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1106</w:t>
      </w:r>
    </w:p>
    <w:p w14:paraId="2514071F" w14:textId="77777777" w:rsidR="001C7CF1" w:rsidRDefault="001C7CF1">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1106</w:t>
      </w:r>
    </w:p>
    <w:p w14:paraId="0C61F7BF" w14:textId="77777777" w:rsidR="001C7CF1" w:rsidRDefault="001C7CF1">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1107</w:t>
      </w:r>
    </w:p>
    <w:p w14:paraId="256A18CE" w14:textId="77777777" w:rsidR="001C7CF1" w:rsidRDefault="001C7CF1">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1107</w:t>
      </w:r>
    </w:p>
    <w:p w14:paraId="72465613" w14:textId="77777777" w:rsidR="001C7CF1" w:rsidRDefault="001C7CF1">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1107</w:t>
      </w:r>
    </w:p>
    <w:p w14:paraId="0F60FC6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7.10B.3</w:t>
      </w:r>
      <w:r>
        <w:rPr>
          <w:rFonts w:asciiTheme="minorHAnsi" w:eastAsiaTheme="minorEastAsia" w:hAnsiTheme="minorHAnsi" w:cstheme="minorBidi"/>
          <w:sz w:val="22"/>
          <w:szCs w:val="22"/>
          <w:lang w:val="en-US" w:eastAsia="zh-CN"/>
        </w:rPr>
        <w:tab/>
      </w:r>
      <w:r>
        <w:t>Inter-band EN-DC within FR1</w:t>
      </w:r>
      <w:r>
        <w:tab/>
        <w:t>1107</w:t>
      </w:r>
    </w:p>
    <w:p w14:paraId="16C0E699" w14:textId="77777777" w:rsidR="001C7CF1" w:rsidRDefault="001C7CF1">
      <w:pPr>
        <w:pStyle w:val="TOC8"/>
        <w:rPr>
          <w:rFonts w:asciiTheme="minorHAnsi" w:eastAsiaTheme="minorEastAsia" w:hAnsiTheme="minorHAnsi" w:cstheme="minorBidi"/>
          <w:b w:val="0"/>
          <w:szCs w:val="22"/>
          <w:lang w:val="en-US" w:eastAsia="zh-CN"/>
        </w:rPr>
      </w:pPr>
      <w:r>
        <w:t xml:space="preserve">Annex A (normative): </w:t>
      </w:r>
      <w:r w:rsidRPr="009E14A8">
        <w:rPr>
          <w:rFonts w:eastAsia="Times New Roman"/>
          <w:lang w:eastAsia="x-none"/>
        </w:rPr>
        <w:t>Measurement channels</w:t>
      </w:r>
      <w:r>
        <w:tab/>
        <w:t>1109</w:t>
      </w:r>
    </w:p>
    <w:p w14:paraId="015B3EDF" w14:textId="77777777" w:rsidR="001C7CF1" w:rsidRDefault="001C7CF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1109</w:t>
      </w:r>
    </w:p>
    <w:p w14:paraId="2487A8D6" w14:textId="77777777" w:rsidR="001C7CF1" w:rsidRDefault="001C7CF1">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1109</w:t>
      </w:r>
    </w:p>
    <w:p w14:paraId="0364D996" w14:textId="77777777" w:rsidR="001C7CF1" w:rsidRDefault="001C7CF1">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1109</w:t>
      </w:r>
    </w:p>
    <w:p w14:paraId="4EFC052D" w14:textId="77777777" w:rsidR="001C7CF1" w:rsidRDefault="001C7CF1">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1110</w:t>
      </w:r>
    </w:p>
    <w:p w14:paraId="355F81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A.2.2.1</w:t>
      </w:r>
      <w:r>
        <w:rPr>
          <w:rFonts w:asciiTheme="minorHAnsi" w:eastAsiaTheme="minorEastAsia" w:hAnsiTheme="minorHAnsi" w:cstheme="minorBidi"/>
          <w:sz w:val="22"/>
          <w:szCs w:val="22"/>
          <w:lang w:val="en-US" w:eastAsia="zh-CN"/>
        </w:rPr>
        <w:tab/>
      </w:r>
      <w:r w:rsidRPr="009E14A8">
        <w:rPr>
          <w:snapToGrid w:val="0"/>
        </w:rPr>
        <w:t>Full RB allocation</w:t>
      </w:r>
      <w:r>
        <w:tab/>
        <w:t>1110</w:t>
      </w:r>
    </w:p>
    <w:p w14:paraId="2C092D55" w14:textId="77777777" w:rsidR="001C7CF1" w:rsidRDefault="001C7CF1">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1110</w:t>
      </w:r>
    </w:p>
    <w:p w14:paraId="771CD87D" w14:textId="77777777" w:rsidR="001C7CF1" w:rsidRDefault="001C7CF1">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1111</w:t>
      </w:r>
    </w:p>
    <w:p w14:paraId="28AA1F9C" w14:textId="77777777" w:rsidR="001C7CF1" w:rsidRDefault="001C7CF1">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1112</w:t>
      </w:r>
    </w:p>
    <w:p w14:paraId="218B623D" w14:textId="77777777" w:rsidR="001C7CF1" w:rsidRDefault="001C7CF1">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1113</w:t>
      </w:r>
    </w:p>
    <w:p w14:paraId="7B448B55"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A.2.2.2</w:t>
      </w:r>
      <w:r>
        <w:rPr>
          <w:rFonts w:asciiTheme="minorHAnsi" w:eastAsiaTheme="minorEastAsia" w:hAnsiTheme="minorHAnsi" w:cstheme="minorBidi"/>
          <w:sz w:val="22"/>
          <w:szCs w:val="22"/>
          <w:lang w:val="en-US" w:eastAsia="zh-CN"/>
        </w:rPr>
        <w:tab/>
      </w:r>
      <w:r w:rsidRPr="009E14A8">
        <w:rPr>
          <w:snapToGrid w:val="0"/>
        </w:rPr>
        <w:t>Partial RB allocation</w:t>
      </w:r>
      <w:r>
        <w:tab/>
        <w:t>1114</w:t>
      </w:r>
    </w:p>
    <w:p w14:paraId="0FA23F88" w14:textId="77777777" w:rsidR="001C7CF1" w:rsidRDefault="001C7CF1">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1114</w:t>
      </w:r>
    </w:p>
    <w:p w14:paraId="5E6BFD6D" w14:textId="77777777" w:rsidR="001C7CF1" w:rsidRDefault="001C7CF1">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1120</w:t>
      </w:r>
    </w:p>
    <w:p w14:paraId="6FE62133" w14:textId="77777777" w:rsidR="001C7CF1" w:rsidRDefault="001C7CF1">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1123</w:t>
      </w:r>
    </w:p>
    <w:p w14:paraId="6A94A33A" w14:textId="77777777" w:rsidR="001C7CF1" w:rsidRDefault="001C7CF1">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1126</w:t>
      </w:r>
    </w:p>
    <w:p w14:paraId="6346D218" w14:textId="77777777" w:rsidR="001C7CF1" w:rsidRDefault="001C7CF1">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1126</w:t>
      </w:r>
    </w:p>
    <w:p w14:paraId="2EF6BD62"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A.3.1.1</w:t>
      </w:r>
      <w:r>
        <w:rPr>
          <w:rFonts w:asciiTheme="minorHAnsi" w:eastAsiaTheme="minorEastAsia" w:hAnsiTheme="minorHAnsi" w:cstheme="minorBidi"/>
          <w:sz w:val="22"/>
          <w:szCs w:val="22"/>
          <w:lang w:val="en-US" w:eastAsia="zh-CN"/>
        </w:rPr>
        <w:tab/>
      </w:r>
      <w:r w:rsidRPr="009E14A8">
        <w:rPr>
          <w:snapToGrid w:val="0"/>
        </w:rPr>
        <w:t>QPSK</w:t>
      </w:r>
      <w:r>
        <w:tab/>
        <w:t>1127</w:t>
      </w:r>
    </w:p>
    <w:p w14:paraId="4ACC2A33"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A.3.1.2</w:t>
      </w:r>
      <w:r>
        <w:rPr>
          <w:rFonts w:asciiTheme="minorHAnsi" w:eastAsiaTheme="minorEastAsia" w:hAnsiTheme="minorHAnsi" w:cstheme="minorBidi"/>
          <w:sz w:val="22"/>
          <w:szCs w:val="22"/>
          <w:lang w:val="en-US" w:eastAsia="zh-CN"/>
        </w:rPr>
        <w:tab/>
      </w:r>
      <w:r w:rsidRPr="009E14A8">
        <w:rPr>
          <w:snapToGrid w:val="0"/>
        </w:rPr>
        <w:t>64-QAM</w:t>
      </w:r>
      <w:r>
        <w:tab/>
        <w:t>1128</w:t>
      </w:r>
    </w:p>
    <w:p w14:paraId="157BB8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A.3.1.3</w:t>
      </w:r>
      <w:r>
        <w:rPr>
          <w:rFonts w:asciiTheme="minorHAnsi" w:eastAsiaTheme="minorEastAsia" w:hAnsiTheme="minorHAnsi" w:cstheme="minorBidi"/>
          <w:sz w:val="22"/>
          <w:szCs w:val="22"/>
          <w:lang w:val="en-US" w:eastAsia="zh-CN"/>
        </w:rPr>
        <w:tab/>
      </w:r>
      <w:r w:rsidRPr="009E14A8">
        <w:rPr>
          <w:snapToGrid w:val="0"/>
        </w:rPr>
        <w:t>256-QAM</w:t>
      </w:r>
      <w:r>
        <w:tab/>
        <w:t>1129</w:t>
      </w:r>
    </w:p>
    <w:p w14:paraId="467314A0" w14:textId="77777777" w:rsidR="001C7CF1" w:rsidRDefault="001C7CF1">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1129</w:t>
      </w:r>
    </w:p>
    <w:p w14:paraId="47EB0981" w14:textId="77777777" w:rsidR="001C7CF1" w:rsidRDefault="001C7CF1">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1129</w:t>
      </w:r>
    </w:p>
    <w:p w14:paraId="1ED8695D" w14:textId="77777777" w:rsidR="001C7CF1" w:rsidRDefault="001C7CF1">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1129</w:t>
      </w:r>
    </w:p>
    <w:p w14:paraId="6F4EE3E8" w14:textId="77777777" w:rsidR="001C7CF1" w:rsidRDefault="001C7CF1">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1130</w:t>
      </w:r>
    </w:p>
    <w:p w14:paraId="408A344A" w14:textId="77777777" w:rsidR="001C7CF1" w:rsidRDefault="001C7CF1">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1130</w:t>
      </w:r>
    </w:p>
    <w:p w14:paraId="1104E236" w14:textId="77777777" w:rsidR="001C7CF1" w:rsidRDefault="001C7CF1">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1130</w:t>
      </w:r>
    </w:p>
    <w:p w14:paraId="0366F79B" w14:textId="77777777" w:rsidR="001C7CF1" w:rsidRDefault="001C7CF1">
      <w:pPr>
        <w:pStyle w:val="TOC8"/>
        <w:rPr>
          <w:rFonts w:asciiTheme="minorHAnsi" w:eastAsiaTheme="minorEastAsia" w:hAnsiTheme="minorHAnsi" w:cstheme="minorBidi"/>
          <w:b w:val="0"/>
          <w:szCs w:val="22"/>
          <w:lang w:val="en-US" w:eastAsia="zh-CN"/>
        </w:rPr>
      </w:pPr>
      <w:r>
        <w:t xml:space="preserve">Annex H (normative): </w:t>
      </w:r>
      <w:r w:rsidRPr="009E14A8">
        <w:rPr>
          <w:rFonts w:eastAsia="Times New Roman"/>
          <w:lang w:eastAsia="x-none"/>
        </w:rPr>
        <w:t>Modified MPR behavior</w:t>
      </w:r>
      <w:r>
        <w:tab/>
        <w:t>1130</w:t>
      </w:r>
    </w:p>
    <w:p w14:paraId="20359B73" w14:textId="77777777" w:rsidR="001C7CF1" w:rsidRDefault="001C7CF1">
      <w:pPr>
        <w:pStyle w:val="TOC8"/>
        <w:rPr>
          <w:rFonts w:asciiTheme="minorHAnsi" w:eastAsiaTheme="minorEastAsia" w:hAnsiTheme="minorHAnsi" w:cstheme="minorBidi"/>
          <w:b w:val="0"/>
          <w:szCs w:val="22"/>
          <w:lang w:val="en-US" w:eastAsia="zh-CN"/>
        </w:rPr>
      </w:pPr>
      <w:r>
        <w:t>Annex I (normative): Dual uplink interferer</w:t>
      </w:r>
      <w:r>
        <w:tab/>
        <w:t>1131</w:t>
      </w:r>
    </w:p>
    <w:p w14:paraId="43994FB6" w14:textId="77777777" w:rsidR="001C7CF1" w:rsidRDefault="001C7CF1">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1131</w:t>
      </w:r>
    </w:p>
    <w:p w14:paraId="6B93D726" w14:textId="77777777" w:rsidR="001C7CF1" w:rsidRDefault="001C7CF1">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1131</w:t>
      </w:r>
    </w:p>
    <w:p w14:paraId="21B1CB70" w14:textId="77777777" w:rsidR="001C7CF1" w:rsidRDefault="001C7CF1">
      <w:pPr>
        <w:pStyle w:val="TOC8"/>
        <w:rPr>
          <w:rFonts w:asciiTheme="minorHAnsi" w:eastAsiaTheme="minorEastAsia" w:hAnsiTheme="minorHAnsi" w:cstheme="minorBidi"/>
          <w:b w:val="0"/>
          <w:szCs w:val="22"/>
          <w:lang w:val="en-US" w:eastAsia="zh-CN"/>
        </w:rPr>
      </w:pPr>
      <w:r>
        <w:t>Annex L (informative): Change history</w:t>
      </w:r>
      <w:r>
        <w:tab/>
        <w:t>1132</w:t>
      </w:r>
    </w:p>
    <w:p w14:paraId="7B073077" w14:textId="3CD63A44" w:rsidR="00835B7B" w:rsidRPr="00EF5447" w:rsidRDefault="00B273AB" w:rsidP="00835B7B">
      <w:r>
        <w:rPr>
          <w:noProof/>
          <w:sz w:val="22"/>
        </w:rPr>
        <w:fldChar w:fldCharType="end"/>
      </w:r>
    </w:p>
    <w:p w14:paraId="5DDB2F54" w14:textId="10F9F37A"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7C18B9">
        <w:rPr>
          <w:noProof/>
        </w:rPr>
        <w:instrText>d</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7C18B9">
        <w:rPr>
          <w:noProof/>
        </w:rPr>
        <w:instrText>d</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7C18B9">
        <w:rPr>
          <w:noProof/>
        </w:rPr>
        <w:instrText>d</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4A70" w14:textId="77777777" w:rsidR="003E59BD" w:rsidRDefault="003E59BD">
      <w:r>
        <w:separator/>
      </w:r>
    </w:p>
    <w:p w14:paraId="0CBB73AC" w14:textId="77777777" w:rsidR="003E59BD" w:rsidRDefault="003E59BD"/>
  </w:endnote>
  <w:endnote w:type="continuationSeparator" w:id="0">
    <w:p w14:paraId="5DBD3478" w14:textId="77777777" w:rsidR="003E59BD" w:rsidRDefault="003E59BD">
      <w:r>
        <w:continuationSeparator/>
      </w:r>
    </w:p>
    <w:p w14:paraId="3E92CC9D" w14:textId="77777777" w:rsidR="003E59BD" w:rsidRDefault="003E5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90EA" w14:textId="77777777" w:rsidR="003E59BD" w:rsidRDefault="003E59BD">
      <w:r>
        <w:separator/>
      </w:r>
    </w:p>
    <w:p w14:paraId="288757FF" w14:textId="77777777" w:rsidR="003E59BD" w:rsidRDefault="003E59BD"/>
  </w:footnote>
  <w:footnote w:type="continuationSeparator" w:id="0">
    <w:p w14:paraId="3459DDB9" w14:textId="77777777" w:rsidR="003E59BD" w:rsidRDefault="003E59BD">
      <w:r>
        <w:continuationSeparator/>
      </w:r>
    </w:p>
    <w:p w14:paraId="769BC8DD" w14:textId="77777777" w:rsidR="003E59BD" w:rsidRDefault="003E5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3738</Words>
  <Characters>21580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44</cp:revision>
  <cp:lastPrinted>2019-01-18T19:05:00Z</cp:lastPrinted>
  <dcterms:created xsi:type="dcterms:W3CDTF">2022-03-16T10:00:00Z</dcterms:created>
  <dcterms:modified xsi:type="dcterms:W3CDTF">2024-07-19T14:23:00Z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